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53A" w:rsidRPr="00A70238" w:rsidRDefault="00CF453A" w:rsidP="002911AF">
      <w:pPr>
        <w:rPr>
          <w:rFonts w:ascii="Hand writing Mutlu" w:hAnsi="Hand writing Mutlu"/>
          <w:sz w:val="72"/>
          <w:szCs w:val="56"/>
        </w:rPr>
      </w:pPr>
      <w:r w:rsidRPr="00A70238">
        <w:rPr>
          <w:rFonts w:ascii="Hand writing Mutlu" w:hAnsi="Hand writing Mutlu"/>
          <w:sz w:val="72"/>
          <w:szCs w:val="56"/>
        </w:rPr>
        <w:t xml:space="preserve">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 eee eee eee eee eee eee eee eee eee eee eee eee eee eee eee eee eee eee eee eee eee eee eee eee eee eee eee eee eee eee eee eee eee eee eee eee eee eee eee eee eee eee eee eee eee eee eee eee eee eee eee eee eee eee eee eee eee eee eee eee eee eee eee eee eee eee eee eee eee eee eeeee eeeee eeeee eeeee eeeee eeeee eeeee eeeee eeeee eeeee eeeee eeeee eeeee eeeee eeeee eeeee eeeee eeeee eeeee eeeee eeeee eeeee eeeee eeeee eeeee eeeee eeeee eeeee eeeee eeeee eeeee eeeee eeeee eeeee eeeee eeeee eeeee eeeee eeeee eeeee eeeee eeeee eeeee eeeee eeeee eeeee eeeee eeeee eeeee eeeee </w:t>
      </w:r>
    </w:p>
    <w:sectPr w:rsidR="00CF453A" w:rsidRPr="00A70238" w:rsidSect="00A24646">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53A" w:rsidRDefault="00CF453A" w:rsidP="00062470">
      <w:pPr>
        <w:spacing w:after="0" w:line="240" w:lineRule="auto"/>
      </w:pPr>
      <w:r>
        <w:separator/>
      </w:r>
    </w:p>
  </w:endnote>
  <w:endnote w:type="continuationSeparator" w:id="0">
    <w:p w:rsidR="00CF453A" w:rsidRDefault="00CF453A" w:rsidP="000624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53A" w:rsidRDefault="00CF453A">
    <w:pPr>
      <w:pStyle w:val="Footer"/>
      <w:jc w:val="right"/>
    </w:pPr>
    <w:fldSimple w:instr=" PAGE   \* MERGEFORMAT ">
      <w:r>
        <w:rPr>
          <w:noProof/>
        </w:rPr>
        <w:t>2</w:t>
      </w:r>
    </w:fldSimple>
  </w:p>
  <w:p w:rsidR="00CF453A" w:rsidRDefault="00CF45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53A" w:rsidRDefault="00CF453A" w:rsidP="00062470">
      <w:pPr>
        <w:spacing w:after="0" w:line="240" w:lineRule="auto"/>
      </w:pPr>
      <w:r>
        <w:separator/>
      </w:r>
    </w:p>
  </w:footnote>
  <w:footnote w:type="continuationSeparator" w:id="0">
    <w:p w:rsidR="00CF453A" w:rsidRDefault="00CF453A" w:rsidP="0006247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11AF"/>
    <w:rsid w:val="00062470"/>
    <w:rsid w:val="002911AF"/>
    <w:rsid w:val="004F2AB6"/>
    <w:rsid w:val="008750A4"/>
    <w:rsid w:val="00A24646"/>
    <w:rsid w:val="00A70238"/>
    <w:rsid w:val="00AD3971"/>
    <w:rsid w:val="00CF453A"/>
    <w:rsid w:val="00E02E1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64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6247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062470"/>
    <w:rPr>
      <w:rFonts w:cs="Times New Roman"/>
    </w:rPr>
  </w:style>
  <w:style w:type="paragraph" w:styleId="Footer">
    <w:name w:val="footer"/>
    <w:basedOn w:val="Normal"/>
    <w:link w:val="FooterChar"/>
    <w:uiPriority w:val="99"/>
    <w:rsid w:val="0006247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6247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4</Pages>
  <Words>170</Words>
  <Characters>971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dc:creator>
  <cp:keywords>www.sorubak.com</cp:keywords>
  <dc:description/>
  <cp:lastModifiedBy>edanur</cp:lastModifiedBy>
  <cp:revision>3</cp:revision>
  <dcterms:created xsi:type="dcterms:W3CDTF">2014-10-02T21:25:00Z</dcterms:created>
  <dcterms:modified xsi:type="dcterms:W3CDTF">2014-10-05T20:13:00Z</dcterms:modified>
  <cp:category>www.sorubak.com</cp:category>
</cp:coreProperties>
</file>