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D7E" w:rsidRPr="006F0675" w:rsidRDefault="00C06D7E" w:rsidP="006F0675">
      <w:pPr>
        <w:spacing w:after="0"/>
        <w:jc w:val="both"/>
        <w:rPr>
          <w:rFonts w:ascii="ALFABET98" w:hAnsi="ALFABET98"/>
        </w:rPr>
      </w:pPr>
      <w:r w:rsidRPr="006F0675">
        <w:rPr>
          <w:rFonts w:ascii="ALFABET98" w:hAnsi="ALFABET98"/>
        </w:rPr>
        <w:t>Sayın Veli, bugün itibariyle ses öğretimine geçilmiş ve ‘’e ‘’ sesi verilmiştir. Çocuklarınızın okuma-yazma becerisi geliştirmeleri, öncelikle harfleri kuralına uygun bir şekilde yazabilme becerisiyle gelişme gösterecektir. Bundan dolayı aşağıda verilmiş olan ‘e’ sesi yazma çalışmalarını titizlikle ve küçük ödüllendirmelerle çocuklarınıza yaptırınız. Saygılarımla</w:t>
      </w:r>
      <w:r w:rsidRPr="006F0675">
        <w:t>…</w:t>
      </w:r>
    </w:p>
    <w:p w:rsidR="00C06D7E" w:rsidRPr="006F0675" w:rsidRDefault="00C06D7E" w:rsidP="006F0675">
      <w:pPr>
        <w:spacing w:after="0"/>
        <w:jc w:val="right"/>
        <w:rPr>
          <w:rFonts w:ascii="ALFABET98" w:hAnsi="ALFABET98"/>
        </w:rPr>
      </w:pPr>
      <w:r w:rsidRPr="006F0675">
        <w:rPr>
          <w:rFonts w:ascii="ALFABET98" w:hAnsi="ALFABET98"/>
        </w:rPr>
        <w:t xml:space="preserve">Ömür BAYTAR </w:t>
      </w:r>
    </w:p>
    <w:p w:rsidR="00C06D7E" w:rsidRDefault="00C06D7E" w:rsidP="006F0675">
      <w:pPr>
        <w:spacing w:after="0"/>
        <w:jc w:val="right"/>
        <w:rPr>
          <w:rFonts w:ascii="ALFABET98" w:hAnsi="ALFABET98"/>
        </w:rPr>
      </w:pPr>
      <w:r w:rsidRPr="006F0675">
        <w:rPr>
          <w:rFonts w:ascii="ALFABET98" w:hAnsi="ALFABET98"/>
        </w:rPr>
        <w:t>SINIF ÖĞRETMENİ</w:t>
      </w:r>
    </w:p>
    <w:p w:rsidR="00C06D7E" w:rsidRPr="006F0675" w:rsidRDefault="00C06D7E" w:rsidP="006F0675">
      <w:pPr>
        <w:spacing w:after="0"/>
        <w:rPr>
          <w:rFonts w:ascii="ALFABET98" w:hAnsi="ALFABET98"/>
          <w:b/>
          <w:sz w:val="24"/>
        </w:rPr>
      </w:pPr>
      <w:r w:rsidRPr="006F0675">
        <w:rPr>
          <w:rFonts w:ascii="ALFABET98" w:hAnsi="ALFABET98"/>
          <w:b/>
          <w:sz w:val="24"/>
        </w:rPr>
        <w:t>Aşağıdaki çalı</w:t>
      </w:r>
      <w:r>
        <w:rPr>
          <w:rFonts w:ascii="ALFABET98" w:hAnsi="ALFABET98"/>
          <w:b/>
          <w:sz w:val="24"/>
        </w:rPr>
        <w:t>şmada öncelikle noktalı</w:t>
      </w:r>
      <w:r w:rsidRPr="006F0675">
        <w:rPr>
          <w:rFonts w:ascii="ALFABET98" w:hAnsi="ALFABET98"/>
          <w:b/>
          <w:sz w:val="24"/>
        </w:rPr>
        <w:t xml:space="preserve"> </w:t>
      </w:r>
      <w:r>
        <w:rPr>
          <w:rFonts w:ascii="ALFABET98" w:hAnsi="ALFABET98"/>
          <w:b/>
          <w:sz w:val="24"/>
        </w:rPr>
        <w:t xml:space="preserve">harfler birleştirilecek </w:t>
      </w:r>
      <w:r w:rsidRPr="006F0675">
        <w:rPr>
          <w:rFonts w:ascii="ALFABET98" w:hAnsi="ALFABET98"/>
          <w:b/>
          <w:sz w:val="24"/>
        </w:rPr>
        <w:t>ve içinden geçilmesi gereken harflerin içinden geçilecek</w:t>
      </w:r>
      <w:r>
        <w:rPr>
          <w:rFonts w:ascii="ALFABET98" w:hAnsi="ALFABET98"/>
          <w:b/>
          <w:sz w:val="24"/>
        </w:rPr>
        <w:t>tir. Sonra da</w:t>
      </w:r>
      <w:r w:rsidRPr="006F0675">
        <w:rPr>
          <w:rFonts w:ascii="ALFABET98" w:hAnsi="ALFABET98"/>
          <w:b/>
          <w:sz w:val="24"/>
        </w:rPr>
        <w:t xml:space="preserve"> satırların kalan kısımları öğrenci tarafından tamamlanacaktır. </w:t>
      </w:r>
    </w:p>
    <w:p w:rsidR="00C06D7E" w:rsidRDefault="00C06D7E" w:rsidP="006F0675">
      <w:pPr>
        <w:spacing w:after="0"/>
        <w:rPr>
          <w:rFonts w:ascii="ALFABET98" w:hAnsi="ALFABET98"/>
        </w:rPr>
      </w:pPr>
    </w:p>
    <w:p w:rsidR="00C06D7E" w:rsidRDefault="00C06D7E" w:rsidP="006F0675">
      <w:pPr>
        <w:spacing w:after="0"/>
        <w:rPr>
          <w:rFonts w:ascii="ALFABET98" w:hAnsi="ALFABET98"/>
        </w:rPr>
      </w:pPr>
      <w:r w:rsidRPr="001238E9">
        <w:rPr>
          <w:rFonts w:ascii="Hand Garden" w:hAnsi="Hand Garden"/>
          <w:b/>
          <w:outline/>
          <w:sz w:val="400"/>
          <w:szCs w:val="4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41.5pt;height:35.25pt" o:bullet="t">
            <v:shadow color="#868686"/>
            <v:textpath style="font-family:&quot;Hand Garden&quot;;v-text-kern:t" trim="t" fitpath="t" string="e e e e e e e "/>
          </v:shape>
        </w:pict>
      </w:r>
    </w:p>
    <w:p w:rsidR="00C06D7E" w:rsidRDefault="00C06D7E" w:rsidP="006F0675">
      <w:pPr>
        <w:rPr>
          <w:rFonts w:ascii="ALFABET98" w:hAnsi="ALFABET98"/>
        </w:rPr>
      </w:pPr>
    </w:p>
    <w:p w:rsidR="00C06D7E" w:rsidRDefault="00C06D7E" w:rsidP="006F0675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>eeeeeee</w:t>
      </w:r>
      <w:r w:rsidRPr="006F0675">
        <w:rPr>
          <w:rFonts w:ascii="JaTeK" w:hAnsi="JaTeK"/>
          <w:sz w:val="60"/>
          <w:szCs w:val="60"/>
        </w:rPr>
        <w:t>eeeeeeeeeeeeee</w:t>
      </w:r>
      <w:r>
        <w:rPr>
          <w:rFonts w:ascii="UlusalOkul.Com Çizgili" w:hAnsi="UlusalOkul.Com Çizgili"/>
          <w:outline/>
          <w:sz w:val="60"/>
          <w:szCs w:val="60"/>
        </w:rPr>
        <w:t xml:space="preserve">eeeeeeeeeeeeeeeeeeeeeeeeeeeeeeeeeeee                          </w:t>
      </w:r>
    </w:p>
    <w:p w:rsidR="00C06D7E" w:rsidRDefault="00C06D7E" w:rsidP="006F0675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eee eee </w:t>
      </w:r>
      <w:r w:rsidRPr="006F0675">
        <w:rPr>
          <w:rFonts w:ascii="JaTeK" w:hAnsi="JaTeK"/>
          <w:sz w:val="60"/>
          <w:szCs w:val="60"/>
        </w:rPr>
        <w:t>eee eee eee eee</w:t>
      </w:r>
      <w:r>
        <w:rPr>
          <w:rFonts w:ascii="UlusalOkul.Com Çizgili" w:hAnsi="UlusalOkul.Com Çizgili"/>
          <w:outline/>
          <w:sz w:val="60"/>
          <w:szCs w:val="60"/>
        </w:rPr>
        <w:t xml:space="preserve"> eee eee eee eee  </w:t>
      </w:r>
    </w:p>
    <w:p w:rsidR="00C06D7E" w:rsidRDefault="00C06D7E" w:rsidP="006F0675">
      <w:pPr>
        <w:rPr>
          <w:rFonts w:ascii="UlusalOkul.Com Çizgili" w:hAnsi="UlusalOkul.Com Çizgili"/>
          <w:outline/>
          <w:sz w:val="60"/>
          <w:szCs w:val="60"/>
        </w:rPr>
      </w:pPr>
      <w:r w:rsidRPr="006F0675">
        <w:rPr>
          <w:rFonts w:ascii="UlusalOkul.Com Çizgili" w:hAnsi="UlusalOkul.Com Çizgili"/>
          <w:sz w:val="60"/>
          <w:szCs w:val="60"/>
        </w:rPr>
        <w:t>eee</w:t>
      </w:r>
      <w:r>
        <w:rPr>
          <w:rFonts w:ascii="UlusalOkul.Com Çizgili" w:hAnsi="UlusalOkul.Com Çizgili"/>
          <w:outline/>
          <w:sz w:val="60"/>
          <w:szCs w:val="60"/>
        </w:rPr>
        <w:t xml:space="preserve"> eee                                </w:t>
      </w:r>
    </w:p>
    <w:p w:rsidR="00C06D7E" w:rsidRDefault="00C06D7E" w:rsidP="006F0675">
      <w:pPr>
        <w:rPr>
          <w:rFonts w:ascii="JaTeK" w:hAnsi="JaTeK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e e e </w:t>
      </w:r>
      <w:r>
        <w:rPr>
          <w:rFonts w:ascii="JaTeK" w:hAnsi="JaTeK"/>
          <w:sz w:val="60"/>
          <w:szCs w:val="60"/>
        </w:rPr>
        <w:t>e e e e e e e e e e e e e e e e e e</w:t>
      </w:r>
    </w:p>
    <w:p w:rsidR="00C06D7E" w:rsidRDefault="00C06D7E" w:rsidP="006F0675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>e e e e e e e e e e e e e e e e e e e e e</w:t>
      </w:r>
    </w:p>
    <w:p w:rsidR="00C06D7E" w:rsidRDefault="00C06D7E" w:rsidP="006F0675">
      <w:pPr>
        <w:rPr>
          <w:rFonts w:ascii="Cambria" w:hAnsi="Cambria"/>
          <w:outline/>
          <w:sz w:val="60"/>
          <w:szCs w:val="60"/>
        </w:rPr>
      </w:pPr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6" type="#_x0000_t58" style="position:absolute;margin-left:155.4pt;margin-top:148pt;width:53.25pt;height:32.25pt;z-index:251651584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77.4pt;margin-top:149.5pt;width:47.25pt;height:30.75pt;z-index:251650560"/>
        </w:pict>
      </w: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margin-left:432.9pt;margin-top:82.75pt;width:22.5pt;height:37.5pt;z-index:251649536">
            <v:textbox style="layout-flow:vertical-ideographic"/>
          </v:shape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9" type="#_x0000_t183" style="position:absolute;margin-left:353.4pt;margin-top:93.25pt;width:39pt;height:32.25pt;z-index:251648512"/>
        </w:pict>
      </w:r>
      <w:r>
        <w:rPr>
          <w:noProof/>
          <w:lang w:eastAsia="tr-TR"/>
        </w:rPr>
        <w:pict>
          <v:roundrect id="_x0000_s1030" style="position:absolute;margin-left:45.15pt;margin-top:68.5pt;width:460.5pt;height:125.25pt;z-index:251647488" arcsize="10923f">
            <v:textbox>
              <w:txbxContent>
                <w:p w:rsidR="00C06D7E" w:rsidRDefault="00C06D7E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6F0675"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L  e  ? e  + &amp; ! </w:t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 e </w:t>
                  </w:r>
                </w:p>
                <w:p w:rsidR="00C06D7E" w:rsidRPr="006F0675" w:rsidRDefault="00C06D7E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             E  e  e  </w:t>
                  </w:r>
                  <w:r w:rsidRPr="00E87DCD">
                    <w:rPr>
                      <w:rFonts w:ascii="Hand writing Mutlu" w:hAnsi="Hand writing Mutlu"/>
                      <w:sz w:val="60"/>
                      <w:szCs w:val="60"/>
                    </w:rPr>
                    <w:sym w:font="Wingdings" w:char="F04C"/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 </w:t>
                  </w:r>
                  <w:r w:rsidRPr="00E87DCD">
                    <w:rPr>
                      <w:rFonts w:ascii="Hand writing Mutlu" w:hAnsi="Hand writing Mutlu"/>
                      <w:sz w:val="60"/>
                      <w:szCs w:val="60"/>
                    </w:rPr>
                    <w:sym w:font="Wingdings" w:char="F04A"/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 e</w:t>
                  </w:r>
                </w:p>
              </w:txbxContent>
            </v:textbox>
          </v:roundrect>
        </w:pict>
      </w:r>
      <w:r>
        <w:rPr>
          <w:rFonts w:ascii="UlusalOkul.Com Çizgili" w:hAnsi="UlusalOkul.Com Çizgili"/>
          <w:outline/>
          <w:sz w:val="60"/>
          <w:szCs w:val="60"/>
        </w:rPr>
        <w:t xml:space="preserve">e e e                                   </w:t>
      </w:r>
    </w:p>
    <w:p w:rsidR="00C06D7E" w:rsidRDefault="00C06D7E" w:rsidP="006F0675">
      <w:pPr>
        <w:rPr>
          <w:rFonts w:ascii="Cambria" w:hAnsi="Cambria"/>
          <w:outline/>
          <w:sz w:val="60"/>
          <w:szCs w:val="60"/>
        </w:rPr>
      </w:pPr>
    </w:p>
    <w:p w:rsidR="00C06D7E" w:rsidRDefault="00C06D7E" w:rsidP="006F0675">
      <w:pPr>
        <w:rPr>
          <w:rFonts w:ascii="Cambria" w:hAnsi="Cambria"/>
          <w:outline/>
          <w:sz w:val="60"/>
          <w:szCs w:val="60"/>
        </w:rPr>
      </w:pPr>
    </w:p>
    <w:p w:rsidR="00C06D7E" w:rsidRDefault="00C06D7E" w:rsidP="006F0675">
      <w:pPr>
        <w:rPr>
          <w:rFonts w:ascii="Cambria" w:hAnsi="Cambria"/>
          <w:outline/>
          <w:sz w:val="60"/>
          <w:szCs w:val="60"/>
        </w:rPr>
      </w:pPr>
    </w:p>
    <w:p w:rsidR="00C06D7E" w:rsidRDefault="00C06D7E" w:rsidP="006F0675">
      <w:pPr>
        <w:rPr>
          <w:rFonts w:ascii="ALFABET98" w:hAnsi="ALFABET98"/>
          <w:szCs w:val="60"/>
        </w:rPr>
      </w:pPr>
      <w:r>
        <w:rPr>
          <w:rFonts w:ascii="ALFABET98" w:hAnsi="ALFABET98"/>
          <w:szCs w:val="60"/>
        </w:rPr>
        <w:t xml:space="preserve">Sayın  Veli, aşağıda şimdiye kadar öğrenilmiş olan rakamlar bulunmaktadır. Bunları titizlikle çocuklarınıza yaptırınız. </w:t>
      </w:r>
    </w:p>
    <w:p w:rsidR="00C06D7E" w:rsidRDefault="00C06D7E" w:rsidP="00AD45BD">
      <w:pPr>
        <w:pStyle w:val="Heading1"/>
        <w:jc w:val="left"/>
        <w:rPr>
          <w:rFonts w:ascii="Arial" w:hAnsi="Arial" w:cs="Arial"/>
          <w:sz w:val="16"/>
          <w:szCs w:val="16"/>
        </w:rPr>
      </w:pPr>
      <w:r>
        <w:rPr>
          <w:noProof/>
        </w:rPr>
        <w:pict>
          <v:group id="_x0000_s1031" style="position:absolute;margin-left:-5.4pt;margin-top:6.45pt;width:509.4pt;height:34.9pt;z-index:251652608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Pr="00CE726E">
        <w:rPr>
          <w:rFonts w:ascii="Hand writing Mutlu" w:hAnsi="Hand writing Mutlu"/>
          <w:color w:val="auto"/>
        </w:rPr>
        <w:t xml:space="preserve"> </w:t>
      </w:r>
      <w:r>
        <w:rPr>
          <w:rFonts w:ascii="ALFABET98" w:hAnsi="ALFABET98"/>
          <w:outline/>
          <w:color w:val="auto"/>
          <w:sz w:val="60"/>
          <w:szCs w:val="60"/>
        </w:rPr>
        <w:t xml:space="preserve">11111111111 </w:t>
      </w:r>
    </w:p>
    <w:p w:rsidR="00C06D7E" w:rsidRDefault="00C06D7E" w:rsidP="006F0675">
      <w:pPr>
        <w:rPr>
          <w:rFonts w:ascii="ALFABET98" w:hAnsi="ALFABET98"/>
          <w:szCs w:val="60"/>
        </w:rPr>
      </w:pPr>
    </w:p>
    <w:p w:rsidR="00C06D7E" w:rsidRDefault="00C06D7E" w:rsidP="00140120">
      <w:pPr>
        <w:pStyle w:val="Heading1"/>
        <w:jc w:val="left"/>
        <w:rPr>
          <w:rFonts w:ascii="ALFABET98" w:hAnsi="ALFABET98"/>
          <w:outline/>
          <w:color w:val="auto"/>
          <w:sz w:val="60"/>
          <w:szCs w:val="60"/>
        </w:rPr>
      </w:pPr>
      <w:r>
        <w:rPr>
          <w:noProof/>
        </w:rPr>
        <w:pict>
          <v:group id="_x0000_s1038" style="position:absolute;margin-left:-5.4pt;margin-top:6.45pt;width:509.4pt;height:34.9pt;z-index:25165363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Pr="00CE726E">
        <w:rPr>
          <w:rFonts w:ascii="Hand writing Mutlu" w:hAnsi="Hand writing Mutlu"/>
          <w:color w:val="auto"/>
        </w:rPr>
        <w:t xml:space="preserve"> </w:t>
      </w:r>
      <w:r>
        <w:rPr>
          <w:rFonts w:ascii="ALFABET98" w:hAnsi="ALFABET98"/>
          <w:outline/>
          <w:color w:val="auto"/>
          <w:sz w:val="60"/>
          <w:szCs w:val="60"/>
        </w:rPr>
        <w:t xml:space="preserve">2 2 2 2 2 2 2 </w:t>
      </w:r>
    </w:p>
    <w:p w:rsidR="00C06D7E" w:rsidRDefault="00C06D7E" w:rsidP="00140120">
      <w:pPr>
        <w:rPr>
          <w:lang w:eastAsia="tr-TR"/>
        </w:rPr>
      </w:pPr>
    </w:p>
    <w:p w:rsidR="00C06D7E" w:rsidRDefault="00C06D7E" w:rsidP="00140120">
      <w:pPr>
        <w:pStyle w:val="Heading1"/>
        <w:jc w:val="left"/>
        <w:rPr>
          <w:rFonts w:ascii="ALFABET98" w:hAnsi="ALFABET98"/>
          <w:b w:val="0"/>
          <w:outline/>
          <w:color w:val="auto"/>
          <w:sz w:val="60"/>
          <w:szCs w:val="60"/>
        </w:rPr>
      </w:pPr>
      <w:r>
        <w:rPr>
          <w:noProof/>
        </w:rPr>
        <w:pict>
          <v:group id="_x0000_s1045" style="position:absolute;margin-left:-5.4pt;margin-top:5.95pt;width:509.4pt;height:34.9pt;z-index:251654656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Pr="005317FD">
        <w:rPr>
          <w:rFonts w:ascii="N.o.k.t.a.l.i.d.UZ" w:hAnsi="N.o.k.t.a.l.i.d.UZ"/>
          <w:b w:val="0"/>
          <w:color w:val="auto"/>
        </w:rPr>
        <w:t xml:space="preserve"> </w:t>
      </w:r>
      <w:r w:rsidRPr="005317FD">
        <w:rPr>
          <w:rFonts w:ascii="N.o.k.t.a.l.i.d.UZ" w:hAnsi="N.o.k.t.a.l.i.d.UZ"/>
          <w:b w:val="0"/>
          <w:color w:val="auto"/>
          <w:sz w:val="60"/>
          <w:szCs w:val="60"/>
        </w:rPr>
        <w:t xml:space="preserve"> </w:t>
      </w:r>
      <w:r w:rsidRPr="005317FD">
        <w:rPr>
          <w:rFonts w:ascii="ALFABET98" w:hAnsi="ALFABET98"/>
          <w:b w:val="0"/>
          <w:outline/>
          <w:color w:val="auto"/>
          <w:sz w:val="60"/>
          <w:szCs w:val="60"/>
        </w:rPr>
        <w:t xml:space="preserve">3 3 3 3 3 3 3  </w:t>
      </w:r>
    </w:p>
    <w:p w:rsidR="00C06D7E" w:rsidRDefault="00C06D7E" w:rsidP="00140120">
      <w:pPr>
        <w:rPr>
          <w:lang w:eastAsia="tr-TR"/>
        </w:rPr>
      </w:pPr>
    </w:p>
    <w:p w:rsidR="00C06D7E" w:rsidRDefault="00C06D7E" w:rsidP="00140120">
      <w:pPr>
        <w:pStyle w:val="Heading1"/>
        <w:jc w:val="left"/>
        <w:rPr>
          <w:rFonts w:ascii="Arial" w:hAnsi="Arial" w:cs="Arial"/>
          <w:sz w:val="16"/>
          <w:szCs w:val="16"/>
        </w:rPr>
      </w:pPr>
      <w:r>
        <w:rPr>
          <w:noProof/>
        </w:rPr>
        <w:pict>
          <v:group id="_x0000_s1052" style="position:absolute;margin-left:-5.4pt;margin-top:6.45pt;width:509.4pt;height:34.9pt;z-index:251655680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Pr="00CE726E">
        <w:rPr>
          <w:rFonts w:ascii="Hand writing Mutlu" w:hAnsi="Hand writing Mutlu"/>
          <w:color w:val="auto"/>
        </w:rPr>
        <w:t xml:space="preserve"> </w:t>
      </w:r>
      <w:r>
        <w:rPr>
          <w:rFonts w:ascii="ALFABET98" w:hAnsi="ALFABET98"/>
          <w:outline/>
          <w:color w:val="auto"/>
          <w:sz w:val="60"/>
          <w:szCs w:val="60"/>
        </w:rPr>
        <w:t xml:space="preserve">4 4 4 4 4 4 4 </w:t>
      </w:r>
    </w:p>
    <w:p w:rsidR="00C06D7E" w:rsidRPr="00140120" w:rsidRDefault="00C06D7E" w:rsidP="00140120">
      <w:pPr>
        <w:rPr>
          <w:lang w:eastAsia="tr-TR"/>
        </w:rPr>
      </w:pPr>
    </w:p>
    <w:p w:rsidR="00C06D7E" w:rsidRPr="00366181" w:rsidRDefault="00C06D7E" w:rsidP="00140120">
      <w:pPr>
        <w:rPr>
          <w:lang w:eastAsia="tr-TR"/>
        </w:rPr>
      </w:pPr>
      <w:hyperlink r:id="rId6" w:history="1">
        <w:r w:rsidRPr="004C2A76">
          <w:rPr>
            <w:rStyle w:val="Hyperlink"/>
            <w:lang w:eastAsia="tr-TR"/>
          </w:rPr>
          <w:t>www.sorubak.com</w:t>
        </w:r>
      </w:hyperlink>
      <w:r>
        <w:rPr>
          <w:lang w:eastAsia="tr-TR"/>
        </w:rPr>
        <w:t xml:space="preserve"> </w:t>
      </w:r>
    </w:p>
    <w:p w:rsidR="00C06D7E" w:rsidRDefault="00C06D7E" w:rsidP="00140120">
      <w:pPr>
        <w:rPr>
          <w:rFonts w:ascii="ALFABET98" w:hAnsi="ALFABET98"/>
          <w:szCs w:val="60"/>
        </w:rPr>
      </w:pPr>
      <w:r>
        <w:rPr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59" type="#_x0000_t110" style="position:absolute;margin-left:472.15pt;margin-top:20.7pt;width:63pt;height:96pt;z-index:251658752">
            <v:textbox>
              <w:txbxContent>
                <w:p w:rsidR="00C06D7E" w:rsidRPr="00140120" w:rsidRDefault="00C06D7E" w:rsidP="00140120">
                  <w:pPr>
                    <w:jc w:val="center"/>
                    <w:rPr>
                      <w:sz w:val="72"/>
                      <w:szCs w:val="48"/>
                    </w:rPr>
                  </w:pPr>
                  <w:r w:rsidRPr="00140120">
                    <w:rPr>
                      <w:sz w:val="32"/>
                      <w:szCs w:val="32"/>
                    </w:rPr>
                    <w:sym w:font="Wingdings" w:char="F050"/>
                  </w:r>
                </w:p>
                <w:p w:rsidR="00C06D7E" w:rsidRPr="00140120" w:rsidRDefault="00C06D7E" w:rsidP="00140120">
                  <w:pPr>
                    <w:jc w:val="center"/>
                    <w:rPr>
                      <w:sz w:val="36"/>
                      <w:szCs w:val="48"/>
                    </w:rPr>
                  </w:pPr>
                  <w:r w:rsidRPr="00140120">
                    <w:rPr>
                      <w:sz w:val="36"/>
                      <w:szCs w:val="36"/>
                    </w:rPr>
                    <w:sym w:font="Wingdings" w:char="F050"/>
                  </w:r>
                </w:p>
                <w:p w:rsidR="00C06D7E" w:rsidRPr="00140120" w:rsidRDefault="00C06D7E" w:rsidP="00140120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C06D7E" w:rsidRPr="000B2F44" w:rsidRDefault="00C06D7E" w:rsidP="00140120">
                  <w:pPr>
                    <w:rPr>
                      <w:sz w:val="96"/>
                      <w:szCs w:val="9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60" style="position:absolute;margin-left:490.05pt;margin-top:131.7pt;width:13.95pt;height:18.55pt;z-index:251661824"/>
        </w:pict>
      </w:r>
      <w:r>
        <w:rPr>
          <w:noProof/>
          <w:lang w:eastAsia="tr-TR"/>
        </w:rPr>
        <w:pict>
          <v:rect id="_x0000_s1061" style="position:absolute;margin-left:298.9pt;margin-top:131.7pt;width:13.95pt;height:18.55pt;z-index:251660800"/>
        </w:pict>
      </w:r>
      <w:r>
        <w:rPr>
          <w:noProof/>
          <w:lang w:eastAsia="tr-TR"/>
        </w:rPr>
        <w:pict>
          <v:rect id="_x0000_s1062" style="position:absolute;margin-left:73.2pt;margin-top:131.7pt;width:13.95pt;height:18.55pt;z-index:251659776"/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63" type="#_x0000_t10" style="position:absolute;margin-left:264.15pt;margin-top:17pt;width:81.15pt;height:89.7pt;z-index:251657728">
            <v:textbox>
              <w:txbxContent>
                <w:p w:rsidR="00C06D7E" w:rsidRPr="00140120" w:rsidRDefault="00C06D7E" w:rsidP="00140120">
                  <w:pPr>
                    <w:jc w:val="center"/>
                    <w:rPr>
                      <w:sz w:val="40"/>
                      <w:szCs w:val="40"/>
                    </w:rPr>
                  </w:pPr>
                  <w:r w:rsidRPr="00140120">
                    <w:rPr>
                      <w:sz w:val="40"/>
                      <w:szCs w:val="40"/>
                    </w:rPr>
                    <w:sym w:font="Wingdings" w:char="F02A"/>
                  </w:r>
                  <w:r w:rsidRPr="00140120">
                    <w:rPr>
                      <w:sz w:val="40"/>
                      <w:szCs w:val="40"/>
                    </w:rPr>
                    <w:sym w:font="Wingdings" w:char="F02A"/>
                  </w:r>
                </w:p>
                <w:p w:rsidR="00C06D7E" w:rsidRDefault="00C06D7E" w:rsidP="00140120">
                  <w:pPr>
                    <w:jc w:val="center"/>
                    <w:rPr>
                      <w:sz w:val="48"/>
                      <w:szCs w:val="48"/>
                    </w:rPr>
                  </w:pPr>
                  <w:r w:rsidRPr="00140120">
                    <w:rPr>
                      <w:sz w:val="40"/>
                      <w:szCs w:val="40"/>
                    </w:rPr>
                    <w:sym w:font="Wingdings" w:char="F02A"/>
                  </w:r>
                  <w:r w:rsidRPr="00140120">
                    <w:rPr>
                      <w:sz w:val="40"/>
                      <w:szCs w:val="40"/>
                    </w:rPr>
                    <w:sym w:font="Wingdings" w:char="F02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64" style="position:absolute;margin-left:35.15pt;margin-top:20.7pt;width:87.85pt;height:86pt;z-index:251656704" arcsize="10923f">
            <v:textbox>
              <w:txbxContent>
                <w:p w:rsidR="00C06D7E" w:rsidRPr="000B2F44" w:rsidRDefault="00C06D7E" w:rsidP="00140120">
                  <w:pPr>
                    <w:jc w:val="center"/>
                    <w:rPr>
                      <w:sz w:val="144"/>
                      <w:szCs w:val="144"/>
                    </w:rPr>
                  </w:pPr>
                  <w:r w:rsidRPr="000B2F44">
                    <w:rPr>
                      <w:sz w:val="144"/>
                      <w:szCs w:val="144"/>
                    </w:rPr>
                    <w:sym w:font="Wingdings" w:char="F027"/>
                  </w:r>
                  <w:r w:rsidRPr="000B2F44">
                    <w:rPr>
                      <w:sz w:val="144"/>
                      <w:szCs w:val="144"/>
                    </w:rPr>
                    <w:sym w:font="Wingdings" w:char="F027"/>
                  </w:r>
                  <w:r w:rsidRPr="000B2F44">
                    <w:rPr>
                      <w:sz w:val="144"/>
                      <w:szCs w:val="144"/>
                    </w:rPr>
                    <w:sym w:font="Wingdings" w:char="F027"/>
                  </w:r>
                </w:p>
              </w:txbxContent>
            </v:textbox>
          </v:roundrect>
        </w:pict>
      </w:r>
    </w:p>
    <w:p w:rsidR="00C06D7E" w:rsidRPr="00140120" w:rsidRDefault="00C06D7E" w:rsidP="00140120">
      <w:pPr>
        <w:rPr>
          <w:rFonts w:ascii="ALFABET98" w:hAnsi="ALFABET98"/>
          <w:szCs w:val="60"/>
        </w:rPr>
      </w:pPr>
    </w:p>
    <w:p w:rsidR="00C06D7E" w:rsidRPr="00140120" w:rsidRDefault="00C06D7E" w:rsidP="00140120">
      <w:pPr>
        <w:rPr>
          <w:rFonts w:ascii="ALFABET98" w:hAnsi="ALFABET98"/>
          <w:szCs w:val="60"/>
        </w:rPr>
      </w:pPr>
    </w:p>
    <w:p w:rsidR="00C06D7E" w:rsidRPr="00140120" w:rsidRDefault="00C06D7E" w:rsidP="00140120">
      <w:pPr>
        <w:rPr>
          <w:rFonts w:ascii="ALFABET98" w:hAnsi="ALFABET98"/>
          <w:szCs w:val="60"/>
        </w:rPr>
      </w:pPr>
    </w:p>
    <w:p w:rsidR="00C06D7E" w:rsidRPr="00140120" w:rsidRDefault="00C06D7E" w:rsidP="00140120">
      <w:pPr>
        <w:rPr>
          <w:rFonts w:ascii="ALFABET98" w:hAnsi="ALFABET98"/>
          <w:szCs w:val="60"/>
        </w:rPr>
      </w:pPr>
    </w:p>
    <w:p w:rsidR="00C06D7E" w:rsidRPr="00140120" w:rsidRDefault="00C06D7E" w:rsidP="00140120">
      <w:pPr>
        <w:rPr>
          <w:rFonts w:ascii="ALFABET98" w:hAnsi="ALFABET98"/>
          <w:szCs w:val="60"/>
        </w:rPr>
      </w:pPr>
    </w:p>
    <w:p w:rsidR="00C06D7E" w:rsidRDefault="00C06D7E" w:rsidP="00140120">
      <w:pPr>
        <w:rPr>
          <w:rFonts w:ascii="ALFABET98" w:hAnsi="ALFABET98"/>
          <w:szCs w:val="60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5" type="#_x0000_t5" style="position:absolute;margin-left:238.55pt;margin-top:14.75pt;width:119pt;height:99pt;z-index:251664896">
            <v:textbox>
              <w:txbxContent>
                <w:p w:rsidR="00C06D7E" w:rsidRPr="00B950FD" w:rsidRDefault="00C06D7E" w:rsidP="00140120">
                  <w:pPr>
                    <w:jc w:val="center"/>
                    <w:rPr>
                      <w:sz w:val="36"/>
                      <w:szCs w:val="36"/>
                    </w:rPr>
                  </w:pPr>
                  <w:r w:rsidRPr="00B950FD">
                    <w:rPr>
                      <w:sz w:val="36"/>
                      <w:szCs w:val="36"/>
                    </w:rPr>
                    <w:sym w:font="Wingdings" w:char="F04A"/>
                  </w:r>
                  <w:r w:rsidRPr="00B950FD">
                    <w:rPr>
                      <w:sz w:val="36"/>
                      <w:szCs w:val="36"/>
                    </w:rPr>
                    <w:sym w:font="Wingdings" w:char="F04A"/>
                  </w:r>
                  <w:r w:rsidRPr="00B950FD">
                    <w:rPr>
                      <w:sz w:val="36"/>
                      <w:szCs w:val="36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66" style="position:absolute;margin-left:19.55pt;margin-top:7.25pt;width:116.5pt;height:112.2pt;z-index:251663872">
            <v:textbox>
              <w:txbxContent>
                <w:p w:rsidR="00C06D7E" w:rsidRPr="00140120" w:rsidRDefault="00C06D7E" w:rsidP="00140120">
                  <w:pPr>
                    <w:jc w:val="center"/>
                    <w:rPr>
                      <w:sz w:val="52"/>
                      <w:szCs w:val="72"/>
                    </w:rPr>
                  </w:pPr>
                  <w:r w:rsidRPr="00140120">
                    <w:rPr>
                      <w:sz w:val="52"/>
                      <w:szCs w:val="52"/>
                    </w:rPr>
                    <w:sym w:font="Wingdings" w:char="F021"/>
                  </w:r>
                </w:p>
                <w:p w:rsidR="00C06D7E" w:rsidRPr="00140120" w:rsidRDefault="00C06D7E" w:rsidP="00140120">
                  <w:pPr>
                    <w:jc w:val="center"/>
                    <w:rPr>
                      <w:sz w:val="52"/>
                      <w:szCs w:val="72"/>
                    </w:rPr>
                  </w:pPr>
                  <w:r w:rsidRPr="00140120">
                    <w:rPr>
                      <w:sz w:val="52"/>
                      <w:szCs w:val="52"/>
                    </w:rPr>
                    <w:sym w:font="Wingdings" w:char="F021"/>
                  </w:r>
                </w:p>
                <w:p w:rsidR="00C06D7E" w:rsidRPr="00B950FD" w:rsidRDefault="00C06D7E" w:rsidP="00140120">
                  <w:pPr>
                    <w:jc w:val="center"/>
                    <w:rPr>
                      <w:sz w:val="72"/>
                      <w:szCs w:val="72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67" style="position:absolute;margin-left:437.55pt;margin-top:7.25pt;width:112pt;height:92pt;z-index:251662848">
            <v:textbox>
              <w:txbxContent>
                <w:p w:rsidR="00C06D7E" w:rsidRDefault="00C06D7E" w:rsidP="00140120">
                  <w:pPr>
                    <w:jc w:val="center"/>
                    <w:rPr>
                      <w:sz w:val="52"/>
                      <w:szCs w:val="52"/>
                    </w:rPr>
                  </w:pPr>
                  <w:r w:rsidRPr="000B2F44">
                    <w:rPr>
                      <w:sz w:val="52"/>
                      <w:szCs w:val="52"/>
                    </w:rPr>
                    <w:sym w:font="Wingdings" w:char="F07B"/>
                  </w:r>
                  <w:r w:rsidRPr="000B2F44">
                    <w:rPr>
                      <w:sz w:val="52"/>
                      <w:szCs w:val="52"/>
                    </w:rPr>
                    <w:sym w:font="Wingdings" w:char="F07B"/>
                  </w:r>
                </w:p>
                <w:p w:rsidR="00C06D7E" w:rsidRPr="000B2F44" w:rsidRDefault="00C06D7E" w:rsidP="00140120">
                  <w:pPr>
                    <w:jc w:val="center"/>
                    <w:rPr>
                      <w:sz w:val="52"/>
                      <w:szCs w:val="52"/>
                    </w:rPr>
                  </w:pPr>
                  <w:r w:rsidRPr="000B2F44">
                    <w:rPr>
                      <w:sz w:val="52"/>
                      <w:szCs w:val="52"/>
                    </w:rPr>
                    <w:sym w:font="Wingdings" w:char="F07B"/>
                  </w:r>
                  <w:r w:rsidRPr="000B2F44">
                    <w:rPr>
                      <w:sz w:val="52"/>
                      <w:szCs w:val="52"/>
                    </w:rPr>
                    <w:sym w:font="Wingdings" w:char="F07B"/>
                  </w:r>
                </w:p>
                <w:p w:rsidR="00C06D7E" w:rsidRPr="000B2F44" w:rsidRDefault="00C06D7E" w:rsidP="00140120">
                  <w:pPr>
                    <w:jc w:val="center"/>
                    <w:rPr>
                      <w:sz w:val="52"/>
                      <w:szCs w:val="52"/>
                    </w:rPr>
                  </w:pPr>
                </w:p>
              </w:txbxContent>
            </v:textbox>
          </v:rect>
        </w:pict>
      </w:r>
    </w:p>
    <w:p w:rsidR="00C06D7E" w:rsidRPr="00140120" w:rsidRDefault="00C06D7E" w:rsidP="00140120">
      <w:pPr>
        <w:ind w:firstLine="708"/>
        <w:rPr>
          <w:rFonts w:ascii="ALFABET98" w:hAnsi="ALFABET98"/>
          <w:szCs w:val="60"/>
        </w:rPr>
      </w:pPr>
      <w:r>
        <w:rPr>
          <w:noProof/>
          <w:lang w:eastAsia="tr-TR"/>
        </w:rPr>
        <w:pict>
          <v:rect id="_x0000_s1068" style="position:absolute;left:0;text-align:left;margin-left:73.2pt;margin-top:117.6pt;width:13.95pt;height:18.55pt;z-index:251665920"/>
        </w:pict>
      </w:r>
      <w:r>
        <w:rPr>
          <w:noProof/>
          <w:lang w:eastAsia="tr-TR"/>
        </w:rPr>
        <w:pict>
          <v:rect id="_x0000_s1069" style="position:absolute;left:0;text-align:left;margin-left:490.05pt;margin-top:117.6pt;width:13.95pt;height:18.55pt;z-index:251667968"/>
        </w:pict>
      </w:r>
      <w:r>
        <w:rPr>
          <w:noProof/>
          <w:lang w:eastAsia="tr-TR"/>
        </w:rPr>
        <w:pict>
          <v:rect id="_x0000_s1070" style="position:absolute;left:0;text-align:left;margin-left:298.9pt;margin-top:117.6pt;width:13.95pt;height:18.55pt;z-index:251666944"/>
        </w:pict>
      </w:r>
    </w:p>
    <w:sectPr w:rsidR="00C06D7E" w:rsidRPr="00140120" w:rsidSect="006F0675">
      <w:pgSz w:w="11906" w:h="16838"/>
      <w:pgMar w:top="284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D7E" w:rsidRDefault="00C06D7E" w:rsidP="00E87DCD">
      <w:pPr>
        <w:spacing w:after="0" w:line="240" w:lineRule="auto"/>
      </w:pPr>
      <w:r>
        <w:separator/>
      </w:r>
    </w:p>
  </w:endnote>
  <w:endnote w:type="continuationSeparator" w:id="0">
    <w:p w:rsidR="00C06D7E" w:rsidRDefault="00C06D7E" w:rsidP="00E87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JaTe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.o.k.t.a.l.i.d.UZ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D7E" w:rsidRDefault="00C06D7E" w:rsidP="00E87DCD">
      <w:pPr>
        <w:spacing w:after="0" w:line="240" w:lineRule="auto"/>
      </w:pPr>
      <w:r>
        <w:separator/>
      </w:r>
    </w:p>
  </w:footnote>
  <w:footnote w:type="continuationSeparator" w:id="0">
    <w:p w:rsidR="00C06D7E" w:rsidRDefault="00C06D7E" w:rsidP="00E87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0675"/>
    <w:rsid w:val="000B2F44"/>
    <w:rsid w:val="001238E9"/>
    <w:rsid w:val="00140120"/>
    <w:rsid w:val="0017506F"/>
    <w:rsid w:val="00366181"/>
    <w:rsid w:val="004C2A76"/>
    <w:rsid w:val="005317FD"/>
    <w:rsid w:val="006F0675"/>
    <w:rsid w:val="00AD45BD"/>
    <w:rsid w:val="00B950FD"/>
    <w:rsid w:val="00C06D7E"/>
    <w:rsid w:val="00CE726E"/>
    <w:rsid w:val="00E87DCD"/>
    <w:rsid w:val="00F02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5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45BD"/>
    <w:pPr>
      <w:keepNext/>
      <w:spacing w:after="0" w:line="240" w:lineRule="auto"/>
      <w:jc w:val="center"/>
      <w:outlineLvl w:val="0"/>
    </w:pPr>
    <w:rPr>
      <w:rFonts w:ascii="Verdana" w:eastAsia="Times New Roman" w:hAnsi="Verdana"/>
      <w:b/>
      <w:bCs/>
      <w:color w:val="FF0000"/>
      <w:sz w:val="20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45BD"/>
    <w:rPr>
      <w:rFonts w:ascii="Verdana" w:hAnsi="Verdana" w:cs="Times New Roman"/>
      <w:b/>
      <w:bCs/>
      <w:color w:val="FF0000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E87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87DC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87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87DCD"/>
    <w:rPr>
      <w:rFonts w:cs="Times New Roman"/>
    </w:rPr>
  </w:style>
  <w:style w:type="character" w:styleId="Hyperlink">
    <w:name w:val="Hyperlink"/>
    <w:basedOn w:val="DefaultParagraphFont"/>
    <w:uiPriority w:val="99"/>
    <w:rsid w:val="0036618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173</Words>
  <Characters>992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ömür</dc:creator>
  <cp:keywords>www.sorubak.com</cp:keywords>
  <dc:description/>
  <cp:lastModifiedBy>edanur</cp:lastModifiedBy>
  <cp:revision>2</cp:revision>
  <dcterms:created xsi:type="dcterms:W3CDTF">2013-10-06T08:34:00Z</dcterms:created>
  <dcterms:modified xsi:type="dcterms:W3CDTF">2014-10-14T15:25:00Z</dcterms:modified>
  <cp:category>www.sorubak.com</cp:category>
  <cp:contentStatus>www.sorubak.com</cp:contentStatus>
</cp:coreProperties>
</file>