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B71" w:rsidRPr="00253F7E" w:rsidRDefault="00613B71" w:rsidP="009E5481">
      <w:pPr>
        <w:pStyle w:val="Heading1"/>
        <w:rPr>
          <w:rFonts w:ascii="Arial" w:hAnsi="Arial" w:cs="Arial"/>
          <w:i/>
          <w:iCs/>
          <w:sz w:val="16"/>
          <w:szCs w:val="16"/>
        </w:rPr>
      </w:pPr>
    </w:p>
    <w:p w:rsidR="00613B71" w:rsidRPr="00C2669B" w:rsidRDefault="00613B71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26" style="position:absolute;margin-left:-1pt;margin-top:11.35pt;width:505pt;height:30pt;z-index:25165004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>
        <w:rPr>
          <w:rFonts w:ascii="Nurhan Uz" w:hAnsi="Nurhan Uz"/>
          <w:b w:val="0"/>
          <w:bCs w:val="0"/>
          <w:i/>
          <w:iCs/>
          <w:color w:val="auto"/>
          <w:sz w:val="60"/>
        </w:rPr>
        <w:t>e e e</w:t>
      </w:r>
    </w:p>
    <w:p w:rsidR="00613B71" w:rsidRPr="00C2669B" w:rsidRDefault="00613B71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33" style="position:absolute;margin-left:-1pt;margin-top:11.35pt;width:505pt;height:30pt;z-index:251651072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e e e</w:t>
      </w:r>
    </w:p>
    <w:p w:rsidR="00613B71" w:rsidRPr="005F35B4" w:rsidRDefault="00613B71" w:rsidP="009E5481">
      <w:pPr>
        <w:pStyle w:val="Heading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40" style="position:absolute;margin-left:-1pt;margin-top:11.35pt;width:505pt;height:30pt;z-index:251652096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>
        <w:rPr>
          <w:rFonts w:ascii="Nurhan Uz" w:hAnsi="Nurhan Uz"/>
          <w:b w:val="0"/>
          <w:bCs w:val="0"/>
          <w:i/>
          <w:iCs/>
          <w:color w:val="auto"/>
          <w:sz w:val="60"/>
        </w:rPr>
        <w:t>eeeeeeeeeeeeeeeeeeeeeeeeeeeeeeeeeeeeeeee</w:t>
      </w:r>
    </w:p>
    <w:p w:rsidR="00613B71" w:rsidRPr="00C2669B" w:rsidRDefault="00613B71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47" style="position:absolute;margin-left:-1pt;margin-top:11.35pt;width:505pt;height:30pt;z-index:251653120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eeeeeee</w:t>
      </w:r>
    </w:p>
    <w:p w:rsidR="00613B71" w:rsidRPr="00C2669B" w:rsidRDefault="00613B71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54" style="position:absolute;margin-left:-1pt;margin-top:11.35pt;width:505pt;height:30pt;z-index:251654144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E E E E E E E E E E E E E E E E </w:t>
      </w:r>
    </w:p>
    <w:p w:rsidR="00613B71" w:rsidRPr="00C2669B" w:rsidRDefault="00613B71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61" style="position:absolute;margin-left:-1pt;margin-top:11.35pt;width:505pt;height:30pt;z-index:251655168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E E E</w:t>
      </w:r>
    </w:p>
    <w:p w:rsidR="00613B71" w:rsidRPr="005F35B4" w:rsidRDefault="00613B71" w:rsidP="009E5481">
      <w:pPr>
        <w:pStyle w:val="Heading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68" style="position:absolute;margin-left:-1pt;margin-top:11.35pt;width:505pt;height:30pt;z-index:251656192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Ee Ee Ee Ee Ee Ee Ee Ee Ee Ee Ee Ee </w:t>
      </w:r>
    </w:p>
    <w:p w:rsidR="00613B71" w:rsidRPr="00C2669B" w:rsidRDefault="00613B71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75" style="position:absolute;margin-left:-1pt;margin-top:11.35pt;width:505pt;height:30pt;z-index:251657216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Ee Ee Ee</w:t>
      </w:r>
    </w:p>
    <w:p w:rsidR="00613B71" w:rsidRPr="00C2669B" w:rsidRDefault="00613B71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82" style="position:absolute;margin-left:-1pt;margin-top:11.35pt;width:505pt;height:30pt;z-index:251658240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1 1 1 1 1 1 1 1 1 1 1 1 1 1 1 1 1 1 </w:t>
      </w:r>
    </w:p>
    <w:p w:rsidR="00613B71" w:rsidRPr="00C2669B" w:rsidRDefault="00613B71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89" style="position:absolute;margin-left:-1pt;margin-top:11.35pt;width:505pt;height:30pt;z-index:251659264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1 1</w:t>
      </w:r>
    </w:p>
    <w:p w:rsidR="00613B71" w:rsidRPr="00C2669B" w:rsidRDefault="00613B71" w:rsidP="006F5064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96" style="position:absolute;margin-left:-1pt;margin-top:11.35pt;width:505pt;height:30pt;z-index:251665408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r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2 2 2 2 2 2 2 2 2 2 2 2 2 2 </w:t>
      </w:r>
    </w:p>
    <w:p w:rsidR="00613B71" w:rsidRPr="006F5064" w:rsidRDefault="00613B71" w:rsidP="009E5481">
      <w:pPr>
        <w:pStyle w:val="Heading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103" style="position:absolute;margin-left:-1pt;margin-top:11.35pt;width:505pt;height:30pt;z-index:251660288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r>
        <w:rPr>
          <w:rFonts w:ascii="Nurhan Uz" w:hAnsi="Nurhan Uz"/>
          <w:b w:val="0"/>
          <w:bCs w:val="0"/>
          <w:i/>
          <w:iCs/>
          <w:color w:val="auto"/>
          <w:sz w:val="60"/>
        </w:rPr>
        <w:t>l l l l l l l l l l l l l l l l l l l l</w:t>
      </w:r>
    </w:p>
    <w:p w:rsidR="00613B71" w:rsidRPr="00C2669B" w:rsidRDefault="00613B71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110" style="position:absolute;margin-left:-1pt;margin-top:11.35pt;width:505pt;height:30pt;z-index:251661312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l l l</w:t>
      </w:r>
      <w:r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 </w:t>
      </w:r>
    </w:p>
    <w:p w:rsidR="00613B71" w:rsidRPr="006F5064" w:rsidRDefault="00613B71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117" style="position:absolute;margin-left:-1pt;margin-top:11.35pt;width:505pt;height:30pt;z-index:251662336" coordorigin="1413,7777" coordsize="9004,600">
            <v:line id="_x0000_s1118" style="position:absolute" from="1413,7777" to="10413,7777"/>
            <v:line id="_x0000_s1119" style="position:absolute" from="1413,7957" to="10413,7957"/>
            <v:line id="_x0000_s1120" style="position:absolute" from="1417,8197" to="10417,8197"/>
            <v:line id="_x0000_s1121" style="position:absolute" from="1417,8377" to="10417,8377"/>
            <v:line id="_x0000_s1122" style="position:absolute" from="10417,7777" to="10417,8344"/>
            <v:line id="_x0000_s1123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l l l </w:t>
      </w:r>
    </w:p>
    <w:p w:rsidR="00613B71" w:rsidRPr="00C2669B" w:rsidRDefault="00613B71" w:rsidP="005F35B4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124" style="position:absolute;margin-left:-1pt;margin-top:11.35pt;width:505pt;height:30pt;z-index:251663360" coordorigin="1413,7777" coordsize="9004,600">
            <v:line id="_x0000_s1125" style="position:absolute" from="1413,7777" to="10413,7777"/>
            <v:line id="_x0000_s1126" style="position:absolute" from="1413,7957" to="10413,7957"/>
            <v:line id="_x0000_s1127" style="position:absolute" from="1417,8197" to="10417,8197"/>
            <v:line id="_x0000_s1128" style="position:absolute" from="1417,8377" to="10417,8377"/>
            <v:line id="_x0000_s1129" style="position:absolute" from="10417,7777" to="10417,8344"/>
            <v:line id="_x0000_s1130" style="position:absolute" from="1417,7777" to="1417,8344"/>
            <w10:wrap side="left"/>
          </v:group>
        </w:pict>
      </w:r>
      <w:r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L L L L L L L L L L L L L L </w:t>
      </w:r>
    </w:p>
    <w:p w:rsidR="00613B71" w:rsidRPr="00C2669B" w:rsidRDefault="00613B71" w:rsidP="005F35B4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131" style="position:absolute;margin-left:-1pt;margin-top:11.35pt;width:505pt;height:30pt;z-index:251664384" coordorigin="1413,7777" coordsize="9004,600">
            <v:line id="_x0000_s1132" style="position:absolute" from="1413,7777" to="10413,7777"/>
            <v:line id="_x0000_s1133" style="position:absolute" from="1413,7957" to="10413,7957"/>
            <v:line id="_x0000_s1134" style="position:absolute" from="1417,8197" to="10417,8197"/>
            <v:line id="_x0000_s1135" style="position:absolute" from="1417,8377" to="10417,8377"/>
            <v:line id="_x0000_s1136" style="position:absolute" from="10417,7777" to="10417,8344"/>
            <v:line id="_x0000_s1137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L L L</w:t>
      </w:r>
      <w:r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 </w:t>
      </w:r>
    </w:p>
    <w:p w:rsidR="00613B71" w:rsidRDefault="00613B71">
      <w:r>
        <w:t xml:space="preserve">ÇOCUĞUNU ÇALIŞTIRAN VELİLERİME ÇOK TEŞEKKÜR EDERİM. BU GÜN İNANILMAZ İLERLEME GÖSTERDİLER. ÇOCUKLAR SİZ SÜPERSİNİZ. </w:t>
      </w:r>
      <w:hyperlink r:id="rId6" w:history="1">
        <w:r w:rsidRPr="00BB0F36">
          <w:rPr>
            <w:rStyle w:val="Hyperlink"/>
            <w:rFonts w:ascii="Hand writing Mutlu" w:hAnsi="Hand writing Mutlu"/>
            <w:sz w:val="36"/>
            <w:szCs w:val="36"/>
          </w:rPr>
          <w:t>www.sorubak.com</w:t>
        </w:r>
      </w:hyperlink>
    </w:p>
    <w:sectPr w:rsidR="00613B71" w:rsidSect="009670B2">
      <w:pgSz w:w="11906" w:h="16838"/>
      <w:pgMar w:top="426" w:right="282" w:bottom="142" w:left="902" w:header="142" w:footer="1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B71" w:rsidRDefault="00613B71" w:rsidP="00AB7434">
      <w:r>
        <w:separator/>
      </w:r>
    </w:p>
  </w:endnote>
  <w:endnote w:type="continuationSeparator" w:id="0">
    <w:p w:rsidR="00613B71" w:rsidRDefault="00613B71" w:rsidP="00AB7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B71" w:rsidRDefault="00613B71" w:rsidP="00AB7434">
      <w:r>
        <w:separator/>
      </w:r>
    </w:p>
  </w:footnote>
  <w:footnote w:type="continuationSeparator" w:id="0">
    <w:p w:rsidR="00613B71" w:rsidRDefault="00613B71" w:rsidP="00AB74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5481"/>
    <w:rsid w:val="000037FB"/>
    <w:rsid w:val="00053B19"/>
    <w:rsid w:val="001360CD"/>
    <w:rsid w:val="00180EFF"/>
    <w:rsid w:val="001B67E9"/>
    <w:rsid w:val="001B6CEA"/>
    <w:rsid w:val="00234228"/>
    <w:rsid w:val="00253F7E"/>
    <w:rsid w:val="002C08B3"/>
    <w:rsid w:val="00457488"/>
    <w:rsid w:val="00527A1B"/>
    <w:rsid w:val="00555752"/>
    <w:rsid w:val="005E3AAD"/>
    <w:rsid w:val="005E5B9D"/>
    <w:rsid w:val="005F35B4"/>
    <w:rsid w:val="00613B71"/>
    <w:rsid w:val="00620719"/>
    <w:rsid w:val="006F5064"/>
    <w:rsid w:val="00714650"/>
    <w:rsid w:val="007F5339"/>
    <w:rsid w:val="0084327B"/>
    <w:rsid w:val="008A640C"/>
    <w:rsid w:val="009670B2"/>
    <w:rsid w:val="009E5481"/>
    <w:rsid w:val="00A64ABE"/>
    <w:rsid w:val="00AB507D"/>
    <w:rsid w:val="00AB7434"/>
    <w:rsid w:val="00BB0F36"/>
    <w:rsid w:val="00C2669B"/>
    <w:rsid w:val="00C325D3"/>
    <w:rsid w:val="00D05810"/>
    <w:rsid w:val="00D90269"/>
    <w:rsid w:val="00F72EE9"/>
    <w:rsid w:val="00FF3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48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E5481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E5481"/>
    <w:rPr>
      <w:rFonts w:ascii="Verdana" w:hAnsi="Verdana" w:cs="Times New Roman"/>
      <w:b/>
      <w:bCs/>
      <w:color w:val="FF0000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9E548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E5481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9E548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E5481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1360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60CD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0037F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74</Words>
  <Characters>422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 </dc:title>
  <dc:subject/>
  <dc:creator>NILUFER ATAN</dc:creator>
  <cp:keywords>www.sorubak.com</cp:keywords>
  <dc:description/>
  <cp:lastModifiedBy>edanur</cp:lastModifiedBy>
  <cp:revision>3</cp:revision>
  <cp:lastPrinted>2013-10-07T13:27:00Z</cp:lastPrinted>
  <dcterms:created xsi:type="dcterms:W3CDTF">2013-10-07T13:28:00Z</dcterms:created>
  <dcterms:modified xsi:type="dcterms:W3CDTF">2014-10-14T15:10:00Z</dcterms:modified>
  <cp:category>www.sorubak.com</cp:category>
  <cp:contentStatus>www.sorubak.com</cp:contentStatus>
</cp:coreProperties>
</file>