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41" w:rsidRPr="00AB2E5D" w:rsidRDefault="00BB0441" w:rsidP="002666FA">
      <w:pPr>
        <w:spacing w:after="0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e e e e e e e e e                        </w:t>
      </w:r>
    </w:p>
    <w:p w:rsidR="00BB0441" w:rsidRPr="00AB2E5D" w:rsidRDefault="00BB0441" w:rsidP="002666FA">
      <w:pPr>
        <w:spacing w:after="0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l l l l l l l l l l                        </w:t>
      </w:r>
    </w:p>
    <w:p w:rsidR="00BB0441" w:rsidRPr="00AB2E5D" w:rsidRDefault="00BB0441" w:rsidP="002666FA">
      <w:pPr>
        <w:spacing w:after="0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el el el el el el                         </w:t>
      </w:r>
    </w:p>
    <w:p w:rsidR="00BB0441" w:rsidRPr="00AB2E5D" w:rsidRDefault="00BB0441" w:rsidP="002666FA">
      <w:pPr>
        <w:spacing w:after="0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ele ele ele ele ele                       </w:t>
      </w:r>
    </w:p>
    <w:p w:rsidR="00BB0441" w:rsidRPr="00AB2E5D" w:rsidRDefault="00BB0441" w:rsidP="002666FA">
      <w:pPr>
        <w:spacing w:after="0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>e-el-l-ele-el-e-l-e-l-el-ele-l-l-ele-ele-el</w:t>
      </w:r>
    </w:p>
    <w:p w:rsidR="00BB0441" w:rsidRPr="00AB2E5D" w:rsidRDefault="00BB0441">
      <w:pPr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                                        </w:t>
      </w:r>
    </w:p>
    <w:p w:rsidR="00BB0441" w:rsidRPr="00AB2E5D" w:rsidRDefault="00BB0441" w:rsidP="00533E10">
      <w:pPr>
        <w:jc w:val="center"/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i1025" type="#_x0000_t75" alt="http://t3.gstatic.com/images?q=tbn:ANd9GcQmsvYbVsdkYoJFHHIFcFe_WKbAHRLLRtTUgMf8Wk3p_xQGQjxo" style="width:41.25pt;height:51pt;visibility:visible">
            <v:imagedata r:id="rId4" o:title=""/>
          </v:shape>
        </w:pict>
      </w:r>
      <w:r w:rsidRPr="00AB2E5D">
        <w:rPr>
          <w:rFonts w:ascii="Hand writing Mutlu" w:hAnsi="Hand writing Mutlu"/>
          <w:sz w:val="60"/>
          <w:szCs w:val="60"/>
        </w:rPr>
        <w:t xml:space="preserve">el ele. </w:t>
      </w:r>
      <w:r w:rsidRPr="00AB2E5D"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i1026" type="#_x0000_t75" alt="http://t3.gstatic.com/images?q=tbn:ANd9GcQmsvYbVsdkYoJFHHIFcFe_WKbAHRLLRtTUgMf8Wk3p_xQGQjxo" style="width:41.25pt;height:51pt;visibility:visible">
            <v:imagedata r:id="rId4" o:title=""/>
          </v:shape>
        </w:pict>
      </w:r>
      <w:r w:rsidRPr="00AB2E5D">
        <w:rPr>
          <w:rFonts w:ascii="Hand writing Mutlu" w:hAnsi="Hand writing Mutlu"/>
          <w:sz w:val="60"/>
          <w:szCs w:val="60"/>
        </w:rPr>
        <w:t xml:space="preserve"> el ele. </w:t>
      </w:r>
      <w:r w:rsidRPr="00AB2E5D">
        <w:rPr>
          <w:rFonts w:ascii="Hand writing Mutlu" w:hAnsi="Hand writing Mutlu"/>
          <w:noProof/>
          <w:sz w:val="60"/>
          <w:szCs w:val="60"/>
          <w:lang w:eastAsia="tr-TR"/>
        </w:rPr>
        <w:pict>
          <v:shape id="_x0000_i1027" type="#_x0000_t75" alt="http://t3.gstatic.com/images?q=tbn:ANd9GcQmsvYbVsdkYoJFHHIFcFe_WKbAHRLLRtTUgMf8Wk3p_xQGQjxo" style="width:41.25pt;height:51pt;visibility:visible">
            <v:imagedata r:id="rId4" o:title=""/>
          </v:shape>
        </w:pict>
      </w:r>
      <w:r w:rsidRPr="00AB2E5D">
        <w:rPr>
          <w:rFonts w:ascii="Hand writing Mutlu" w:hAnsi="Hand writing Mutlu"/>
          <w:sz w:val="60"/>
          <w:szCs w:val="60"/>
        </w:rPr>
        <w:t xml:space="preserve"> el ele.</w:t>
      </w:r>
    </w:p>
    <w:p w:rsidR="00BB0441" w:rsidRPr="00AB2E5D" w:rsidRDefault="00BB0441" w:rsidP="00533E10">
      <w:pPr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  el ele  el ele  el ele  el ele  el ele   </w:t>
      </w:r>
    </w:p>
    <w:p w:rsidR="00BB0441" w:rsidRPr="00AB2E5D" w:rsidRDefault="00BB0441" w:rsidP="00533E10">
      <w:pPr>
        <w:rPr>
          <w:rFonts w:ascii="Hand writing Mutlu" w:hAnsi="Hand writing Mutlu"/>
          <w:sz w:val="60"/>
          <w:szCs w:val="60"/>
        </w:rPr>
      </w:pPr>
      <w:r w:rsidRPr="00AB2E5D">
        <w:rPr>
          <w:rFonts w:ascii="Hand writing Mutlu" w:hAnsi="Hand writing Mutlu"/>
          <w:sz w:val="60"/>
          <w:szCs w:val="60"/>
        </w:rPr>
        <w:t xml:space="preserve"> el ele  </w:t>
      </w:r>
      <w:r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Pr="004C2A76">
          <w:rPr>
            <w:rStyle w:val="Hyperlink"/>
            <w:lang w:eastAsia="tr-TR"/>
          </w:rPr>
          <w:t>www.sorubak.com</w:t>
        </w:r>
      </w:hyperlink>
      <w:r w:rsidRPr="00AB2E5D">
        <w:rPr>
          <w:rFonts w:ascii="Hand writing Mutlu" w:hAnsi="Hand writing Mutlu"/>
          <w:sz w:val="60"/>
          <w:szCs w:val="60"/>
        </w:rPr>
        <w:t xml:space="preserve">                          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3"/>
        <w:gridCol w:w="1223"/>
        <w:gridCol w:w="1224"/>
        <w:gridCol w:w="1224"/>
        <w:gridCol w:w="1224"/>
        <w:gridCol w:w="1224"/>
      </w:tblGrid>
      <w:tr w:rsidR="00BB0441" w:rsidRPr="00AB2E5D" w:rsidTr="008726E4">
        <w:trPr>
          <w:trHeight w:val="607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 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ala</w:t>
            </w:r>
          </w:p>
        </w:tc>
      </w:tr>
      <w:tr w:rsidR="00BB0441" w:rsidRPr="00AB2E5D" w:rsidTr="008726E4">
        <w:trPr>
          <w:trHeight w:val="592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 ele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 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ala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</w:t>
            </w:r>
          </w:p>
        </w:tc>
      </w:tr>
      <w:tr w:rsidR="00BB0441" w:rsidRPr="00AB2E5D" w:rsidTr="008726E4">
        <w:trPr>
          <w:trHeight w:val="592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u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k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ele</w:t>
            </w:r>
          </w:p>
        </w:tc>
      </w:tr>
      <w:tr w:rsidR="00BB0441" w:rsidRPr="00AB2E5D" w:rsidTr="008726E4">
        <w:trPr>
          <w:trHeight w:val="607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 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t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?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m</w:t>
            </w:r>
          </w:p>
        </w:tc>
      </w:tr>
      <w:tr w:rsidR="00BB0441" w:rsidRPr="00AB2E5D" w:rsidTr="008726E4">
        <w:trPr>
          <w:trHeight w:val="592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ele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ela</w:t>
            </w:r>
          </w:p>
        </w:tc>
      </w:tr>
      <w:tr w:rsidR="00BB0441" w:rsidRPr="00AB2E5D" w:rsidTr="008726E4">
        <w:trPr>
          <w:trHeight w:val="607"/>
          <w:jc w:val="center"/>
        </w:trPr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al</w:t>
            </w:r>
          </w:p>
        </w:tc>
        <w:tc>
          <w:tcPr>
            <w:tcW w:w="1223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el ele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lale</w:t>
            </w:r>
          </w:p>
        </w:tc>
        <w:tc>
          <w:tcPr>
            <w:tcW w:w="1224" w:type="dxa"/>
            <w:vAlign w:val="center"/>
          </w:tcPr>
          <w:p w:rsidR="00BB0441" w:rsidRPr="00AB2E5D" w:rsidRDefault="00BB0441" w:rsidP="008726E4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60"/>
              </w:rPr>
            </w:pPr>
            <w:r w:rsidRPr="00AB2E5D">
              <w:rPr>
                <w:rFonts w:ascii="Hand writing Mutlu" w:hAnsi="Hand writing Mutlu"/>
                <w:sz w:val="40"/>
                <w:szCs w:val="60"/>
              </w:rPr>
              <w:t>e</w:t>
            </w:r>
          </w:p>
        </w:tc>
      </w:tr>
    </w:tbl>
    <w:p w:rsidR="00BB0441" w:rsidRPr="00AB2E5D" w:rsidRDefault="00BB0441" w:rsidP="00533E10">
      <w:pPr>
        <w:jc w:val="center"/>
        <w:rPr>
          <w:rFonts w:ascii="Hand writing Mutlu" w:hAnsi="Hand writing Mutlu"/>
          <w:sz w:val="48"/>
          <w:szCs w:val="60"/>
        </w:rPr>
      </w:pPr>
      <w:r w:rsidRPr="00AB2E5D">
        <w:rPr>
          <w:rFonts w:ascii="Hand writing Mutlu" w:hAnsi="Hand writing Mutlu"/>
          <w:sz w:val="48"/>
          <w:szCs w:val="60"/>
        </w:rPr>
        <w:t xml:space="preserve">e </w:t>
      </w:r>
      <w:r w:rsidRPr="00AB2E5D">
        <w:rPr>
          <w:rFonts w:ascii="Times New Roman" w:hAnsi="Times New Roman"/>
          <w:sz w:val="48"/>
          <w:szCs w:val="60"/>
        </w:rPr>
        <w:t>…</w:t>
      </w:r>
      <w:r w:rsidRPr="00AB2E5D">
        <w:rPr>
          <w:rFonts w:ascii="Hand writing Mutlu" w:hAnsi="Hand writing Mutlu"/>
          <w:sz w:val="48"/>
          <w:szCs w:val="60"/>
        </w:rPr>
        <w:t xml:space="preserve">..   l </w:t>
      </w:r>
      <w:r w:rsidRPr="00AB2E5D">
        <w:rPr>
          <w:rFonts w:ascii="Times New Roman" w:hAnsi="Times New Roman"/>
          <w:sz w:val="48"/>
          <w:szCs w:val="60"/>
        </w:rPr>
        <w:t>…</w:t>
      </w:r>
      <w:r w:rsidRPr="00AB2E5D">
        <w:rPr>
          <w:rFonts w:ascii="Hand writing Mutlu" w:hAnsi="Hand writing Mutlu"/>
          <w:sz w:val="48"/>
          <w:szCs w:val="60"/>
        </w:rPr>
        <w:t xml:space="preserve">..  el </w:t>
      </w:r>
      <w:r w:rsidRPr="00AB2E5D">
        <w:rPr>
          <w:rFonts w:ascii="Times New Roman" w:hAnsi="Times New Roman"/>
          <w:sz w:val="48"/>
          <w:szCs w:val="60"/>
        </w:rPr>
        <w:t>…</w:t>
      </w:r>
      <w:r w:rsidRPr="00AB2E5D">
        <w:rPr>
          <w:rFonts w:ascii="Hand writing Mutlu" w:hAnsi="Hand writing Mutlu"/>
          <w:sz w:val="48"/>
          <w:szCs w:val="60"/>
        </w:rPr>
        <w:t>.. ele</w:t>
      </w:r>
      <w:r w:rsidRPr="00AB2E5D">
        <w:rPr>
          <w:rFonts w:ascii="Times New Roman" w:hAnsi="Times New Roman"/>
          <w:sz w:val="48"/>
          <w:szCs w:val="60"/>
        </w:rPr>
        <w:t>…</w:t>
      </w:r>
      <w:r w:rsidRPr="00AB2E5D">
        <w:rPr>
          <w:rFonts w:ascii="Hand writing Mutlu" w:hAnsi="Hand writing Mutlu"/>
          <w:sz w:val="48"/>
          <w:szCs w:val="60"/>
        </w:rPr>
        <w:t xml:space="preserve">..  el ele </w:t>
      </w:r>
      <w:r w:rsidRPr="00AB2E5D">
        <w:rPr>
          <w:rFonts w:ascii="Times New Roman" w:hAnsi="Times New Roman"/>
          <w:sz w:val="48"/>
          <w:szCs w:val="60"/>
        </w:rPr>
        <w:t>…</w:t>
      </w:r>
      <w:r w:rsidRPr="00AB2E5D">
        <w:rPr>
          <w:rFonts w:ascii="Hand writing Mutlu" w:hAnsi="Hand writing Mutlu"/>
          <w:sz w:val="48"/>
          <w:szCs w:val="60"/>
        </w:rPr>
        <w:t>..</w:t>
      </w:r>
    </w:p>
    <w:sectPr w:rsidR="00BB0441" w:rsidRPr="00AB2E5D" w:rsidSect="00533E10">
      <w:pgSz w:w="11906" w:h="16838"/>
      <w:pgMar w:top="284" w:right="567" w:bottom="24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E10"/>
    <w:rsid w:val="002666FA"/>
    <w:rsid w:val="004C2A76"/>
    <w:rsid w:val="00533E10"/>
    <w:rsid w:val="008726E4"/>
    <w:rsid w:val="008920DA"/>
    <w:rsid w:val="00A073FB"/>
    <w:rsid w:val="00AB2E5D"/>
    <w:rsid w:val="00BB0441"/>
    <w:rsid w:val="00EC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5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3E1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33E1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B2E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ömür</dc:creator>
  <cp:keywords>www.sorubak.com</cp:keywords>
  <dc:description/>
  <cp:lastModifiedBy>edanur</cp:lastModifiedBy>
  <cp:revision>3</cp:revision>
  <dcterms:created xsi:type="dcterms:W3CDTF">2013-10-08T14:59:00Z</dcterms:created>
  <dcterms:modified xsi:type="dcterms:W3CDTF">2014-10-14T15:25:00Z</dcterms:modified>
  <cp:category>www.sorubak.com</cp:category>
  <cp:contentStatus>www.sorubak.com</cp:contentStatus>
</cp:coreProperties>
</file>