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01E" w:rsidRPr="00695D7B" w:rsidRDefault="008D101E" w:rsidP="00695D7B">
      <w:pPr>
        <w:jc w:val="center"/>
        <w:rPr>
          <w:b/>
        </w:rPr>
      </w:pPr>
      <w:r w:rsidRPr="00695D7B">
        <w:rPr>
          <w:b/>
        </w:rPr>
        <w:t>Sorular (3/F Sınıfı)</w:t>
      </w:r>
    </w:p>
    <w:p w:rsidR="008D101E" w:rsidRPr="00E269D2" w:rsidRDefault="008D101E" w:rsidP="00887510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Aşağıdaki sayıların okunuşlarını yazı ile yazınız</w:t>
      </w:r>
    </w:p>
    <w:p w:rsidR="008D101E" w:rsidRPr="00E269D2" w:rsidRDefault="008D101E" w:rsidP="00887510">
      <w:pPr>
        <w:pStyle w:val="ListParagraph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</w:r>
      <w:bookmarkStart w:id="0" w:name="_GoBack"/>
      <w:r w:rsidRPr="00E269D2">
        <w:rPr>
          <w:rFonts w:ascii="ALFABET98" w:hAnsi="ALFABET98"/>
        </w:rPr>
        <w:t xml:space="preserve">306= </w:t>
      </w:r>
      <w:r w:rsidRPr="00E269D2">
        <w:rPr>
          <w:rFonts w:ascii="Times New Roman" w:hAnsi="Times New Roman"/>
        </w:rPr>
        <w:t>………………………………………………</w:t>
      </w:r>
    </w:p>
    <w:p w:rsidR="008D101E" w:rsidRPr="00E269D2" w:rsidRDefault="008D101E" w:rsidP="00887510">
      <w:pPr>
        <w:pStyle w:val="ListParagraph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  <w:t xml:space="preserve">880= </w:t>
      </w:r>
      <w:r w:rsidRPr="00E269D2">
        <w:rPr>
          <w:rFonts w:ascii="Times New Roman" w:hAnsi="Times New Roman"/>
        </w:rPr>
        <w:t>………………………………………………</w:t>
      </w:r>
    </w:p>
    <w:p w:rsidR="008D101E" w:rsidRPr="00E269D2" w:rsidRDefault="008D101E" w:rsidP="00887510">
      <w:pPr>
        <w:pStyle w:val="ListParagraph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  <w:t xml:space="preserve">107= </w:t>
      </w:r>
      <w:r w:rsidRPr="00E269D2">
        <w:rPr>
          <w:rFonts w:ascii="Times New Roman" w:hAnsi="Times New Roman"/>
        </w:rPr>
        <w:t>………………………………………………</w:t>
      </w:r>
    </w:p>
    <w:p w:rsidR="008D101E" w:rsidRPr="00E269D2" w:rsidRDefault="008D101E" w:rsidP="00887510">
      <w:pPr>
        <w:pStyle w:val="ListParagraph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  <w:t xml:space="preserve">555= </w:t>
      </w:r>
      <w:r w:rsidRPr="00E269D2">
        <w:rPr>
          <w:rFonts w:ascii="Times New Roman" w:hAnsi="Times New Roman"/>
        </w:rPr>
        <w:t>………………………………………………</w:t>
      </w:r>
    </w:p>
    <w:bookmarkEnd w:id="0"/>
    <w:p w:rsidR="008D101E" w:rsidRDefault="008D101E" w:rsidP="00887510">
      <w:pPr>
        <w:pStyle w:val="ListParagraph"/>
        <w:tabs>
          <w:tab w:val="left" w:pos="284"/>
        </w:tabs>
        <w:ind w:left="0"/>
      </w:pPr>
    </w:p>
    <w:p w:rsidR="008D101E" w:rsidRPr="00E269D2" w:rsidRDefault="008D101E" w:rsidP="00887510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Aşağıda okunuşları verilen sayıları rakamlar ile yaz</w:t>
      </w:r>
      <w:r w:rsidRPr="00E269D2">
        <w:rPr>
          <w:rFonts w:ascii="ALFABET98" w:hAnsi="ALFABET98"/>
        </w:rPr>
        <w:t>ı</w:t>
      </w:r>
      <w:r w:rsidRPr="00E269D2">
        <w:rPr>
          <w:rFonts w:ascii="ALFABET98" w:hAnsi="ALFABET98"/>
        </w:rPr>
        <w:t>nız.</w:t>
      </w:r>
    </w:p>
    <w:p w:rsidR="008D101E" w:rsidRPr="00E269D2" w:rsidRDefault="008D101E" w:rsidP="00887510">
      <w:pPr>
        <w:pStyle w:val="ListParagraph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  <w:t xml:space="preserve">Yedi yüz altmış dört=  </w:t>
      </w:r>
      <w:r w:rsidRPr="00E269D2">
        <w:rPr>
          <w:rFonts w:ascii="Times New Roman" w:hAnsi="Times New Roman"/>
        </w:rPr>
        <w:t>………………………</w:t>
      </w:r>
      <w:r w:rsidRPr="00E269D2">
        <w:rPr>
          <w:rFonts w:ascii="ALFABET98" w:hAnsi="ALFABET98"/>
        </w:rPr>
        <w:t xml:space="preserve">    </w:t>
      </w:r>
    </w:p>
    <w:p w:rsidR="008D101E" w:rsidRPr="00E269D2" w:rsidRDefault="008D101E" w:rsidP="00887510">
      <w:pPr>
        <w:pStyle w:val="ListParagraph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  <w:t xml:space="preserve">Sekiz yüz sekiz =  </w:t>
      </w:r>
      <w:r w:rsidRPr="00E269D2">
        <w:rPr>
          <w:rFonts w:ascii="Times New Roman" w:hAnsi="Times New Roman"/>
        </w:rPr>
        <w:t>………………………</w:t>
      </w:r>
    </w:p>
    <w:p w:rsidR="008D101E" w:rsidRPr="00E269D2" w:rsidRDefault="008D101E" w:rsidP="00887510">
      <w:pPr>
        <w:pStyle w:val="ListParagraph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  <w:t xml:space="preserve">Yüz yetmiş =  </w:t>
      </w:r>
      <w:r w:rsidRPr="00E269D2">
        <w:rPr>
          <w:rFonts w:ascii="Times New Roman" w:hAnsi="Times New Roman"/>
        </w:rPr>
        <w:t>………………………</w:t>
      </w:r>
    </w:p>
    <w:p w:rsidR="008D101E" w:rsidRPr="00E269D2" w:rsidRDefault="008D101E" w:rsidP="00887510">
      <w:pPr>
        <w:pStyle w:val="ListParagraph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  <w:t xml:space="preserve">Üç yüz otuz =  </w:t>
      </w:r>
      <w:r w:rsidRPr="00E269D2">
        <w:rPr>
          <w:rFonts w:ascii="Times New Roman" w:hAnsi="Times New Roman"/>
        </w:rPr>
        <w:t>………………………</w:t>
      </w:r>
    </w:p>
    <w:p w:rsidR="008D101E" w:rsidRDefault="008D101E" w:rsidP="00695D7B">
      <w:pPr>
        <w:pStyle w:val="ListParagraph"/>
      </w:pPr>
    </w:p>
    <w:p w:rsidR="008D101E" w:rsidRPr="00E269D2" w:rsidRDefault="008D101E" w:rsidP="00887510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Aşağıdaki noktalı yerlere uygun kelimeleri yazınız.</w:t>
      </w:r>
    </w:p>
    <w:p w:rsidR="008D101E" w:rsidRDefault="008D101E" w:rsidP="00695D7B">
      <w:pPr>
        <w:pStyle w:val="ListParagraph"/>
      </w:pPr>
    </w:p>
    <w:p w:rsidR="008D101E" w:rsidRPr="00695D7B" w:rsidRDefault="008D101E" w:rsidP="00695D7B">
      <w:pPr>
        <w:pStyle w:val="ListParagraph"/>
        <w:spacing w:after="120" w:line="240" w:lineRule="auto"/>
        <w:rPr>
          <w:sz w:val="24"/>
        </w:rPr>
      </w:pPr>
      <w:r>
        <w:rPr>
          <w:noProof/>
          <w:lang w:eastAsia="tr-TR"/>
        </w:rPr>
        <w:pict>
          <v:group id="Grup 8" o:spid="_x0000_s1026" style="position:absolute;left:0;text-align:left;margin-left:37.75pt;margin-top:14.55pt;width:32.65pt;height:52.65pt;z-index:251635200" coordsize="8811,6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" o:spid="_x0000_s1027" type="#_x0000_t32" style="position:absolute;left:2524;top:682;width:628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oJ0MEAAADaAAAADwAAAGRycy9kb3ducmV2LnhtbESPQYvCMBSE7wv+h/AEb2uqS5dSjSJC&#10;ca/qCnp7Ns+22LyUJtX6740geBxm5htmvuxNLW7Uusqygsk4AkGcW11xoeB/n30nIJxH1lhbJgUP&#10;crBcDL7mmGp75y3ddr4QAcIuRQWl900qpctLMujGtiEO3sW2Bn2QbSF1i/cAN7WcRtGvNFhxWCix&#10;oXVJ+XXXGQU/l3O/SfxKJtnRrrsujuNDdlJqNOxXMxCeev8Jv9t/WsEUXlfCDZ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CgnQwQAAANoAAAAPAAAAAAAAAAAAAAAA&#10;AKECAABkcnMvZG93bnJldi54bWxQSwUGAAAAAAQABAD5AAAAjwMAAAAA&#10;" strokecolor="#4579b8">
              <v:stroke endarrow="open"/>
            </v:shape>
            <v:shape id="Düz Ok Bağlayıcısı 3" o:spid="_x0000_s1028" type="#_x0000_t32" style="position:absolute;top:6619;width:8115;height:1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448MUAAADaAAAADwAAAGRycy9kb3ducmV2LnhtbESP3WrCQBSE7wu+w3KE3jUbTakSXUUs&#10;pS0Vij8I3h2yx2wwezZmtxrf3i0UejnMzDfMdN7ZWlyo9ZVjBYMkBUFcOF1xqWC3fXsag/ABWWPt&#10;mBTcyMN81nuYYq7dldd02YRSRAj7HBWYEJpcSl8YsugT1xBH7+haiyHKtpS6xWuE21oO0/RFWqw4&#10;LhhsaGmoOG1+rILXz/3z6Nydv7P3g1kVlI0Ow8WXUo/9bjEBEagL/+G/9odWkMHvlX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448MUAAADaAAAADwAAAAAAAAAA&#10;AAAAAAChAgAAZHJzL2Rvd25yZXYueG1sUEsFBgAAAAAEAAQA+QAAAJMDAAAAAA==&#10;">
              <v:stroke endarrow="open"/>
            </v:shape>
            <v:shape id="Düz Ok Bağlayıcısı 4" o:spid="_x0000_s1029" type="#_x0000_t32" style="position:absolute;left:1228;top:3548;width:75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80P8MAAADaAAAADwAAAGRycy9kb3ducmV2LnhtbESPT2uDQBTE74F+h+UVekvWNrWIcRUJ&#10;SHpt/kB7e3VfVOK+FXdN7LfvFgo5DjPzGyYrZtOLK42us6zgeRWBIK6t7rhRcDxUywSE88gae8uk&#10;4IccFPnDIsNU2xt/0HXvGxEg7FJU0Ho/pFK6uiWDbmUH4uCd7WjQBzk2Uo94C3DTy5coepMGOw4L&#10;LQ60bam+7CejYH3+nneJL2VSfdrtNMVxfKq+lHp6nMsNCE+zv4f/2+9awSv8XQk3QO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vND/DAAAA2gAAAA8AAAAAAAAAAAAA&#10;AAAAoQIAAGRycy9kb3ducmV2LnhtbFBLBQYAAAAABAAEAPkAAACRAwAAAAA=&#10;" strokecolor="#4579b8">
              <v:stroke endarrow="open"/>
            </v:shape>
            <v:line id="Düz Bağlayıcı 5" o:spid="_x0000_s1030" style="position:absolute;visibility:visible" from="2524,0" to="2524,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"/>
            <v:line id="Düz Bağlayıcı 6" o:spid="_x0000_s1031" style="position:absolute;visibility:visible" from="1160,0" to="1160,3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"/>
            <v:line id="Düz Bağlayıcı 7" o:spid="_x0000_s1032" style="position:absolute;visibility:visible" from="68,0" to="68,6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"/>
          </v:group>
        </w:pict>
      </w:r>
      <w:r w:rsidRPr="00695D7B">
        <w:rPr>
          <w:sz w:val="24"/>
        </w:rPr>
        <w:t>715</w:t>
      </w:r>
      <w:r>
        <w:rPr>
          <w:sz w:val="24"/>
        </w:rPr>
        <w:tab/>
        <w:t>sayı değeri</w:t>
      </w:r>
      <w:r>
        <w:rPr>
          <w:sz w:val="24"/>
        </w:rPr>
        <w:tab/>
      </w:r>
      <w:r w:rsidRPr="00695D7B">
        <w:rPr>
          <w:sz w:val="24"/>
        </w:rPr>
        <w:t>bas</w:t>
      </w:r>
      <w:r>
        <w:rPr>
          <w:sz w:val="24"/>
        </w:rPr>
        <w:t>.</w:t>
      </w:r>
      <w:r w:rsidRPr="00695D7B">
        <w:rPr>
          <w:sz w:val="24"/>
        </w:rPr>
        <w:t xml:space="preserve"> değeri    </w:t>
      </w:r>
      <w:r>
        <w:rPr>
          <w:sz w:val="24"/>
        </w:rPr>
        <w:tab/>
      </w:r>
      <w:r w:rsidRPr="00695D7B">
        <w:rPr>
          <w:sz w:val="24"/>
        </w:rPr>
        <w:t>bas</w:t>
      </w:r>
      <w:r>
        <w:rPr>
          <w:sz w:val="24"/>
        </w:rPr>
        <w:t>.</w:t>
      </w:r>
      <w:r w:rsidRPr="00695D7B">
        <w:rPr>
          <w:sz w:val="24"/>
        </w:rPr>
        <w:t xml:space="preserve"> adı</w:t>
      </w:r>
    </w:p>
    <w:p w:rsidR="008D101E" w:rsidRPr="00695D7B" w:rsidRDefault="008D101E" w:rsidP="00695D7B">
      <w:pPr>
        <w:spacing w:after="120" w:line="240" w:lineRule="auto"/>
        <w:ind w:left="1410"/>
        <w:rPr>
          <w:sz w:val="24"/>
        </w:rPr>
      </w:pPr>
      <w:r w:rsidRPr="00695D7B">
        <w:rPr>
          <w:sz w:val="24"/>
        </w:rPr>
        <w:t>………………</w:t>
      </w:r>
      <w:r>
        <w:rPr>
          <w:sz w:val="24"/>
        </w:rPr>
        <w:tab/>
      </w:r>
      <w:r w:rsidRPr="00695D7B">
        <w:rPr>
          <w:sz w:val="24"/>
        </w:rPr>
        <w:t>………………</w:t>
      </w:r>
      <w:r>
        <w:rPr>
          <w:sz w:val="24"/>
        </w:rPr>
        <w:t xml:space="preserve">    </w:t>
      </w:r>
      <w:r>
        <w:rPr>
          <w:sz w:val="24"/>
        </w:rPr>
        <w:tab/>
      </w:r>
      <w:r w:rsidRPr="00695D7B">
        <w:rPr>
          <w:sz w:val="24"/>
        </w:rPr>
        <w:t>……………</w:t>
      </w:r>
      <w:r>
        <w:rPr>
          <w:sz w:val="24"/>
        </w:rPr>
        <w:t>..</w:t>
      </w:r>
      <w:r>
        <w:rPr>
          <w:sz w:val="24"/>
        </w:rPr>
        <w:br/>
      </w:r>
      <w:r w:rsidRPr="00695D7B">
        <w:rPr>
          <w:sz w:val="24"/>
        </w:rPr>
        <w:t>……………</w:t>
      </w:r>
      <w:r>
        <w:rPr>
          <w:sz w:val="24"/>
        </w:rPr>
        <w:t>…</w:t>
      </w:r>
      <w:r>
        <w:rPr>
          <w:sz w:val="24"/>
        </w:rPr>
        <w:tab/>
      </w:r>
      <w:r w:rsidRPr="00695D7B">
        <w:rPr>
          <w:sz w:val="24"/>
        </w:rPr>
        <w:t>………………</w:t>
      </w:r>
      <w:r>
        <w:rPr>
          <w:sz w:val="24"/>
        </w:rPr>
        <w:tab/>
      </w:r>
      <w:r w:rsidRPr="00695D7B">
        <w:rPr>
          <w:sz w:val="24"/>
        </w:rPr>
        <w:t>……………..</w:t>
      </w:r>
    </w:p>
    <w:p w:rsidR="008D101E" w:rsidRPr="00695D7B" w:rsidRDefault="008D101E" w:rsidP="00695D7B">
      <w:pPr>
        <w:spacing w:after="120" w:line="240" w:lineRule="auto"/>
        <w:rPr>
          <w:sz w:val="24"/>
        </w:rPr>
      </w:pPr>
      <w:r w:rsidRPr="00695D7B">
        <w:rPr>
          <w:sz w:val="24"/>
        </w:rPr>
        <w:tab/>
      </w:r>
      <w:r w:rsidRPr="00695D7B">
        <w:rPr>
          <w:sz w:val="24"/>
        </w:rPr>
        <w:tab/>
        <w:t>…………………</w:t>
      </w:r>
      <w:r w:rsidRPr="00695D7B">
        <w:rPr>
          <w:sz w:val="24"/>
        </w:rPr>
        <w:tab/>
        <w:t>………………</w:t>
      </w:r>
      <w:r>
        <w:rPr>
          <w:sz w:val="24"/>
        </w:rPr>
        <w:tab/>
        <w:t>..</w:t>
      </w:r>
      <w:r w:rsidRPr="00695D7B">
        <w:rPr>
          <w:sz w:val="24"/>
        </w:rPr>
        <w:t>……………</w:t>
      </w:r>
    </w:p>
    <w:p w:rsidR="008D101E" w:rsidRPr="00E269D2" w:rsidRDefault="008D101E" w:rsidP="00695D7B">
      <w:pPr>
        <w:pStyle w:val="ListParagraph"/>
        <w:rPr>
          <w:rFonts w:ascii="ALFABET98" w:hAnsi="ALFABET98"/>
          <w:sz w:val="20"/>
        </w:rPr>
      </w:pPr>
    </w:p>
    <w:p w:rsidR="008D101E" w:rsidRPr="00E269D2" w:rsidRDefault="008D101E" w:rsidP="00887510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5 onluk 4 yüzlük ve 3 birlikten oluşan sayı kaçtır?</w:t>
      </w:r>
      <w:r>
        <w:rPr>
          <w:rFonts w:ascii="ALFABET98" w:hAnsi="ALFABET98"/>
        </w:rPr>
        <w:br/>
      </w:r>
      <w:r>
        <w:rPr>
          <w:rFonts w:ascii="ALFABET98" w:hAnsi="ALFABET98"/>
        </w:rPr>
        <w:br/>
      </w:r>
    </w:p>
    <w:p w:rsidR="008D101E" w:rsidRDefault="008D101E" w:rsidP="008C701F">
      <w:pPr>
        <w:pStyle w:val="ListParagraph"/>
        <w:numPr>
          <w:ilvl w:val="0"/>
          <w:numId w:val="1"/>
        </w:numPr>
        <w:ind w:left="0" w:firstLine="0"/>
      </w:pPr>
      <w:r>
        <w:t xml:space="preserve"> </w:t>
      </w:r>
      <w:r>
        <w:rPr>
          <w:noProof/>
          <w:lang w:eastAsia="tr-TR"/>
        </w:rPr>
        <w:pict>
          <v:group id="Grup 236" o:spid="_x0000_s1033" style="position:absolute;left:0;text-align:left;margin-left:36.85pt;margin-top:14.8pt;width:81pt;height:63pt;z-index:251643392;mso-position-horizontal-relative:text;mso-position-vertical-relative:text" coordorigin="7380,720" coordsize="1764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">
            <v:group id="Group 230" o:spid="_x0000_s1034" style="position:absolute;left:73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231" o:spid="_x0000_s1035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a+WL4A&#10;AADcAAAADwAAAGRycy9kb3ducmV2LnhtbERPy4rCMBTdD/gP4QruxlRFcTpGEUV064Nhlpfk2lSb&#10;m9JErX9vFoLLw3nPFq2rxJ2aUHpWMOhnIIi1NyUXCk7HzfcURIjIBivPpOBJARbzztcMc+MfvKf7&#10;IRYihXDIUYGNsc6lDNqSw9D3NXHizr5xGBNsCmkafKRwV8lhlk2kw5JTg8WaVpb09XBzCv7/nuvL&#10;1pXjkz23P1pOiPSFlOp12+UviEht/Ijf7p1RMByltelMOgJ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j2vli+AAAA3AAAAA8AAAAAAAAAAAAAAAAAmAIAAGRycy9kb3ducmV2&#10;LnhtbFBLBQYAAAAABAAEAPUAAACDAwAAAAA=&#10;" fillcolor="#ffc" strokeweight=".25pt"/>
              <v:shape id="AutoShape 232" o:spid="_x0000_s1036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obw8MA&#10;AADcAAAADwAAAGRycy9kb3ducmV2LnhtbESPQWvCQBSE70L/w/IKvemmFqWJrlKUUq+1Unp87L5k&#10;o9m3Ibs1yb/vFgSPw8x8w6y3g2vElbpQe1bwPMtAEGtvaq4UnL7ep68gQkQ22HgmBSMF2G4eJmss&#10;jO/5k67HWIkE4VCgAhtjW0gZtCWHYeZb4uSVvnMYk+wqaTrsE9w1cp5lS+mw5rRgsaWdJX05/joF&#10;P9/j/vzh6sXJlkOu5ZJIn0mpp8fhbQUi0hDv4Vv7YBTMX3L4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obw8MAAADcAAAADwAAAAAAAAAAAAAAAACYAgAAZHJzL2Rv&#10;d25yZXYueG1sUEsFBgAAAAAEAAQA9QAAAIgDAAAAAA==&#10;" fillcolor="#ffc" strokeweight=".25pt"/>
              <v:shape id="AutoShape 233" o:spid="_x0000_s1037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bBI74A&#10;AADcAAAADwAAAGRycy9kb3ducmV2LnhtbERPy4rCMBTdD/gP4QruxlRRcTpGEUV064Nhlpfk2lSb&#10;m9JErX9vFoLLw3nPFq2rxJ2aUHpWMOhnIIi1NyUXCk7HzfcURIjIBivPpOBJARbzztcMc+MfvKf7&#10;IRYihXDIUYGNsc6lDNqSw9D3NXHizr5xGBNsCmkafKRwV8lhlk2kw5JTg8WaVpb09XBzCv7/nuvL&#10;1pXjkz23P1pOiPSFlOp12+UviEht/Ijf7p1RMByl+elMOgJ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6GwSO+AAAA3AAAAA8AAAAAAAAAAAAAAAAAmAIAAGRycy9kb3ducmV2&#10;LnhtbFBLBQYAAAAABAAEAPUAAACDAwAAAAA=&#10;" fillcolor="#ffc" strokeweight=".25pt"/>
              <v:shape id="AutoShape 234" o:spid="_x0000_s1038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pkuMIA&#10;AADcAAAADwAAAGRycy9kb3ducmV2LnhtbESPzYoCMRCE7wu+Q2jB25pRXNHRKLKLuFd/EI9N0k5G&#10;J51hEnV8eyMs7LGoqq+o+bJ1lbhTE0rPCgb9DASx9qbkQsFhv/6cgAgR2WDlmRQ8KcBy0fmYY278&#10;g7d038VCJAiHHBXYGOtcyqAtOQx9XxMn7+wbhzHJppCmwUeCu0oOs2wsHZacFizW9G1JX3c3p+B0&#10;fP5cNq78OthzO9VyTKQvpFSv265mICK18T/81/41CoajA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ymS4wgAAANwAAAAPAAAAAAAAAAAAAAAAAJgCAABkcnMvZG93&#10;bnJldi54bWxQSwUGAAAAAAQABAD1AAAAhwMAAAAA&#10;" fillcolor="#ffc" strokeweight=".25pt"/>
              <v:shape id="AutoShape 235" o:spid="_x0000_s1039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j6z8MA&#10;AADcAAAADwAAAGRycy9kb3ducmV2LnhtbESPQWvCQBSE74X+h+UVvNVNg5U2zSpFkfaqhtLjY/eZ&#10;TZp9G7Krxn/fFQSPw8x8w5TL0XXiRENoPCt4mWYgiLU3DdcKqv3m+Q1EiMgGO8+k4EIBlovHhxIL&#10;48+8pdMu1iJBOBSowMbYF1IGbclhmPqeOHkHPziMSQ61NAOeE9x1Ms+yuXTYcFqw2NPKkv7bHZ2C&#10;35/Luv1yzWtlD+O7lnMi3ZJSk6fx8wNEpDHew7f2t1GQz3K4nk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j6z8MAAADcAAAADwAAAAAAAAAAAAAAAACYAgAAZHJzL2Rv&#10;d25yZXYueG1sUEsFBgAAAAAEAAQA9QAAAIgDAAAAAA==&#10;" fillcolor="#ffc" strokeweight=".25pt"/>
              <v:shape id="AutoShape 236" o:spid="_x0000_s1040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RfVMIA&#10;AADcAAAADwAAAGRycy9kb3ducmV2LnhtbESPQWsCMRSE74X+h/AEbzWrVdHVKMUietWKeHwkz83q&#10;5mXZRF3/vSkUehxm5htmvmxdJe7UhNKzgn4vA0GsvSm5UHD4WX9MQISIbLDyTAqeFGC5eH+bY278&#10;g3d038dCJAiHHBXYGOtcyqAtOQw9XxMn7+wbhzHJppCmwUeCu0oOsmwsHZacFizWtLKkr/ubU3A6&#10;Pr8vG1eODvbcTrUcE+kLKdXttF8zEJHa+B/+a2+NgsHwE37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VF9UwgAAANwAAAAPAAAAAAAAAAAAAAAAAJgCAABkcnMvZG93&#10;bnJldi54bWxQSwUGAAAAAAQABAD1AAAAhwMAAAAA&#10;" fillcolor="#ffc" strokeweight=".25pt"/>
              <v:shape id="AutoShape 237" o:spid="_x0000_s1041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3HIMEA&#10;AADcAAAADwAAAGRycy9kb3ducmV2LnhtbESPQWsCMRSE7wX/Q3iCt5pVrOhqFFHEXqsiHh/Jc7O6&#10;eVk2Udd/bwqFHoeZ+YaZL1tXiQc1ofSsYNDPQBBrb0ouFBwP288JiBCRDVaeScGLAiwXnY855sY/&#10;+Yce+1iIBOGQowIbY51LGbQlh6Hva+LkXXzjMCbZFNI0+ExwV8lhlo2lw5LTgsWa1pb0bX93Cs6n&#10;1+a6c+XX0V7aqZZjIn0lpXrddjUDEamN/+G/9rdRMByN4PdMOg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9xyDBAAAA3AAAAA8AAAAAAAAAAAAAAAAAmAIAAGRycy9kb3du&#10;cmV2LnhtbFBLBQYAAAAABAAEAPUAAACGAwAAAAA=&#10;" fillcolor="#ffc" strokeweight=".25pt"/>
              <v:shape id="AutoShape 238" o:spid="_x0000_s1042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Fiu8IA&#10;AADcAAAADwAAAGRycy9kb3ducmV2LnhtbESPzYoCMRCE78K+Q+gFb5pZUdHRKMuK6NUfxGOTtJNx&#10;J51hEnV8eyMs7LGoqq+o+bJ1lbhTE0rPCr76GQhi7U3JhYLjYd2bgAgR2WDlmRQ8KcBy8dGZY278&#10;g3d038dCJAiHHBXYGOtcyqAtOQx9XxMn7+IbhzHJppCmwUeCu0oOsmwsHZacFizW9GNJ/+5vTsH5&#10;9FxdN64cHe2lnWo5JtJXUqr72X7PQERq43/4r701CgbDE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8WK7wgAAANwAAAAPAAAAAAAAAAAAAAAAAJgCAABkcnMvZG93&#10;bnJldi54bWxQSwUGAAAAAAQABAD1AAAAhwMAAAAA&#10;" fillcolor="#ffc" strokeweight=".25pt"/>
              <v:shape id="AutoShape 239" o:spid="_x0000_s1043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P8zMIA&#10;AADcAAAADwAAAGRycy9kb3ducmV2LnhtbESPQWsCMRSE70L/Q3gFb5qt6NJujVIUqVd1KT0+kudm&#10;7eZl2URd/30jCB6HmfmGmS9714gLdaH2rOBtnIEg1t7UXCkoD5vRO4gQkQ02nknBjQIsFy+DORbG&#10;X3lHl32sRIJwKFCBjbEtpAzaksMw9i1x8o6+cxiT7CppOrwmuGvkJMty6bDmtGCxpZUl/bc/OwW/&#10;P7f16dvVs9Ie+w8tcyJ9IqWGr/3XJ4hIfXyGH+2tUTCZ5nA/k4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/zMwgAAANwAAAAPAAAAAAAAAAAAAAAAAJgCAABkcnMvZG93&#10;bnJldi54bWxQSwUGAAAAAAQABAD1AAAAhwMAAAAA&#10;" fillcolor="#ffc" strokeweight=".25pt"/>
              <v:shape id="AutoShape 240" o:spid="_x0000_s1044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9ZV8IA&#10;AADcAAAADwAAAGRycy9kb3ducmV2LnhtbESPT2sCMRTE74LfITzBm2YVtXU1ilhKe/UPpcdH8tys&#10;bl6WTarrtzcFweMwM79hluvWVeJKTSg9KxgNMxDE2puSCwXHw+fgHUSIyAYrz6TgTgHWq25nibnx&#10;N97RdR8LkSAcclRgY6xzKYO25DAMfU2cvJNvHMYkm0KaBm8J7io5zrKZdFhyWrBY09aSvuz/nILf&#10;n/vH+cuV06M9tXMtZ0T6TEr1e+1mASJSG1/hZ/vbKBhP3uD/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1lXwgAAANwAAAAPAAAAAAAAAAAAAAAAAJgCAABkcnMvZG93&#10;bnJldi54bWxQSwUGAAAAAAQABAD1AAAAhwMAAAAA&#10;" fillcolor="#ffc" strokeweight=".25pt"/>
            </v:group>
            <v:group id="Group 241" o:spid="_x0000_s1045" style="position:absolute;left:75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<v:shape id="AutoShape 242" o:spid="_x0000_s1046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xovsMA&#10;AADcAAAADwAAAGRycy9kb3ducmV2LnhtbESPQWvCQBSE70L/w/IKvemmUqWJrlKUUq+1Unp87L5k&#10;o9m3Ibs1yb/vFgSPw8x8w6y3g2vElbpQe1bwPMtAEGtvaq4UnL7ep68gQkQ22HgmBSMF2G4eJmss&#10;jO/5k67HWIkE4VCgAhtjW0gZtCWHYeZb4uSVvnMYk+wqaTrsE9w1cp5lS+mw5rRgsaWdJX05/joF&#10;P9/j/vzh6sXJlkOu5ZJIn0mpp8fhbQUi0hDv4Vv7YBTMX3L4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xovsMAAADcAAAADwAAAAAAAAAAAAAAAACYAgAAZHJzL2Rv&#10;d25yZXYueG1sUEsFBgAAAAAEAAQA9QAAAIgDAAAAAA==&#10;" fillcolor="#ffc" strokeweight=".25pt"/>
              <v:shape id="AutoShape 243" o:spid="_x0000_s1047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9X/r4A&#10;AADcAAAADwAAAGRycy9kb3ducmV2LnhtbERPTYvCMBC9L/gfwgje1lRBWaupiIvodV0Rj0MyNq3N&#10;pDRZrf9+cxA8Pt73at27RtypC5VnBZNxBoJYe1NxqeD0u/v8AhEissHGMyl4UoB1MfhYYW78g3/o&#10;foylSCEcclRgY2xzKYO25DCMfUucuKvvHMYEu1KaDh8p3DVymmVz6bDi1GCxpa0lfTv+OQWX8/O7&#10;3rtqdrLXfqHlnEjXpNRo2G+WICL18S1+uQ9GwXSW5qcz6QjI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tfV/6+AAAA3AAAAA8AAAAAAAAAAAAAAAAAmAIAAGRycy9kb3ducmV2&#10;LnhtbFBLBQYAAAAABAAEAPUAAACDAwAAAAA=&#10;" fillcolor="#ffc" strokeweight=".25pt"/>
              <v:shape id="AutoShape 244" o:spid="_x0000_s1048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yZcEA&#10;AADcAAAADwAAAGRycy9kb3ducmV2LnhtbESPQYvCMBSE78L+h/AWvGmqoGjXKLLLole1yB4fybOp&#10;Ni+lyWr990YQPA4z8w2zWHWuFldqQ+VZwWiYgSDW3lRcKigOv4MZiBCRDdaeScGdAqyWH70F5sbf&#10;eEfXfSxFgnDIUYGNscmlDNqSwzD0DXHyTr51GJNsS2lavCW4q+U4y6bSYcVpwWJD35b0Zf/vFPwd&#10;7z/njasmhT11cy2nRPpMSvU/u/UXiEhdfIdf7a1RMJ6M4HkmHQG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T8mXBAAAA3AAAAA8AAAAAAAAAAAAAAAAAmAIAAGRycy9kb3du&#10;cmV2LnhtbFBLBQYAAAAABAAEAPUAAACGAwAAAAA=&#10;" fillcolor="#ffc" strokeweight=".25pt"/>
              <v:shape id="AutoShape 245" o:spid="_x0000_s1049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FsEsEA&#10;AADcAAAADwAAAGRycy9kb3ducmV2LnhtbESPQYvCMBSE74L/ITzBm6ZbUNauURZF9LquiMdH8mzq&#10;Ni+liVr/vVkQPA4z8w0zX3auFjdqQ+VZwcc4A0Gsvam4VHD43Yw+QYSIbLD2TAoeFGC56PfmWBh/&#10;5x+67WMpEoRDgQpsjE0hZdCWHIaxb4iTd/atw5hkW0rT4j3BXS3zLJtKhxWnBYsNrSzpv/3VKTgd&#10;H+vL1lWTgz13My2nRPpCSg0H3fcXiEhdfIdf7Z1RkE9y+D+Tjo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BbBLBAAAA3AAAAA8AAAAAAAAAAAAAAAAAmAIAAGRycy9kb3du&#10;cmV2LnhtbFBLBQYAAAAABAAEAPUAAACGAwAAAAA=&#10;" fillcolor="#ffc" strokeweight=".25pt"/>
              <v:shape id="AutoShape 246" o:spid="_x0000_s1050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3JicIA&#10;AADcAAAADwAAAGRycy9kb3ducmV2LnhtbESPzYoCMRCE78K+Q+gFb5pZRdHRKMuK6NUfxGOTtJNx&#10;J51hEnV8eyMs7LGoqq+o+bJ1lbhTE0rPCr76GQhi7U3JhYLjYd2bgAgR2WDlmRQ8KcBy8dGZY278&#10;g3d038dCJAiHHBXYGOtcyqAtOQx9XxMn7+IbhzHJppCmwUeCu0oOsmwsHZacFizW9GNJ/+5vTsH5&#10;9FxdN64cHe2lnWo5JtJXUqr72X7PQERq43/4r701CgajI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jcmJwgAAANwAAAAPAAAAAAAAAAAAAAAAAJgCAABkcnMvZG93&#10;bnJldi54bWxQSwUGAAAAAAQABAD1AAAAhwMAAAAA&#10;" fillcolor="#ffc" strokeweight=".25pt"/>
              <v:shape id="AutoShape 247" o:spid="_x0000_s1051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RR/cIA&#10;AADcAAAADwAAAGRycy9kb3ducmV2LnhtbESPzYoCMRCE78K+Q+gFb5pZUdHRKMuK6NUfxGOTtJNx&#10;J51hEnV8eyMs7LGoqq+o+bJ1lbhTE0rPCr76GQhi7U3JhYLjYd2bgAgR2WDlmRQ8KcBy8dGZY278&#10;g3d038dCJAiHHBXYGOtcyqAtOQx9XxMn7+IbhzHJppCmwUeCu0oOsmwsHZacFizW9GNJ/+5vTsH5&#10;9FxdN64cHe2lnWo5JtJXUqr72X7PQERq43/4r701CgajI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ZFH9wgAAANwAAAAPAAAAAAAAAAAAAAAAAJgCAABkcnMvZG93&#10;bnJldi54bWxQSwUGAAAAAAQABAD1AAAAhwMAAAAA&#10;" fillcolor="#ffc" strokeweight=".25pt"/>
              <v:shape id="AutoShape 248" o:spid="_x0000_s1052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j0ZsMA&#10;AADcAAAADwAAAGRycy9kb3ducmV2LnhtbESPzWrDMBCE74G+g9hCb4lcg03qRjGlJbTX/BB6XKSN&#10;5dRaGUtJ7LevAoUeh5n5hlnVo+vElYbQelbwvMhAEGtvWm4UHPab+RJEiMgGO8+kYKIA9fphtsLK&#10;+Btv6bqLjUgQDhUqsDH2lZRBW3IYFr4nTt7JDw5jkkMjzYC3BHedzLOslA5bTgsWe3q3pH92F6fg&#10;+zh9nD9dWxzsaXzRsiTSZ1Lq6XF8ewURaYz/4b/2l1GQFwXcz6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j0ZsMAAADcAAAADwAAAAAAAAAAAAAAAACYAgAAZHJzL2Rv&#10;d25yZXYueG1sUEsFBgAAAAAEAAQA9QAAAIgDAAAAAA==&#10;" fillcolor="#ffc" strokeweight=".25pt"/>
              <v:shape id="AutoShape 249" o:spid="_x0000_s1053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qEcEA&#10;AADcAAAADwAAAGRycy9kb3ducmV2LnhtbESPT4vCMBTE78J+h/AWvGmqYHGrUWSXRa/+Qfb4SJ5N&#10;tXkpTVbrtzeC4HGYmd8w82XnanGlNlSeFYyGGQhi7U3FpYLD/ncwBREissHaMym4U4Dl4qM3x8L4&#10;G2/puoulSBAOBSqwMTaFlEFbchiGviFO3sm3DmOSbSlNi7cEd7UcZ1kuHVacFiw29G1JX3b/TsHf&#10;8f5zXrtqcrCn7kvLnEifSan+Z7eagYjUxXf41d4YBeNJDs8z6Qj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6ahHBAAAA3AAAAA8AAAAAAAAAAAAAAAAAmAIAAGRycy9kb3du&#10;cmV2LnhtbFBLBQYAAAAABAAEAPUAAACGAwAAAAA=&#10;" fillcolor="#ffc" strokeweight=".25pt"/>
              <v:shape id="AutoShape 250" o:spid="_x0000_s1054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bPisEA&#10;AADcAAAADwAAAGRycy9kb3ducmV2LnhtbESPQWsCMRSE7wX/Q3iCt5pV0OpqFFHEXqsiHh/Jc7O6&#10;eVk2Udd/bwqFHoeZ+YaZL1tXiQc1ofSsYNDPQBBrb0ouFBwP288JiBCRDVaeScGLAiwXnY855sY/&#10;+Yce+1iIBOGQowIbY51LGbQlh6Hva+LkXXzjMCbZFNI0+ExwV8lhlo2lw5LTgsWa1pb0bX93Cs6n&#10;1+a6c+XoaC/tVMsxkb6SUr1uu5qBiNTG//Bf+9soGI6+4PdMOg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2z4rBAAAA3AAAAA8AAAAAAAAAAAAAAAAAmAIAAGRycy9kb3du&#10;cmV2LnhtbFBLBQYAAAAABAAEAPUAAACGAwAAAAA=&#10;" fillcolor="#ffc" strokeweight=".25pt"/>
              <v:shape id="AutoShape 251" o:spid="_x0000_s1055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lb+L4A&#10;AADcAAAADwAAAGRycy9kb3ducmV2LnhtbERPTYvCMBC9L/gfwgje1lRBWaupiIvodV0Rj0MyNq3N&#10;pDRZrf9+cxA8Pt73at27RtypC5VnBZNxBoJYe1NxqeD0u/v8AhEissHGMyl4UoB1MfhYYW78g3/o&#10;foylSCEcclRgY2xzKYO25DCMfUucuKvvHMYEu1KaDh8p3DVymmVz6bDi1GCxpa0lfTv+OQWX8/O7&#10;3rtqdrLXfqHlnEjXpNRo2G+WICL18S1+uQ9GwXSW1qYz6QjI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UpW/i+AAAA3AAAAA8AAAAAAAAAAAAAAAAAmAIAAGRycy9kb3ducmV2&#10;LnhtbFBLBQYAAAAABAAEAPUAAACDAwAAAAA=&#10;" fillcolor="#ffc" strokeweight=".25pt"/>
            </v:group>
            <v:group id="Group 252" o:spid="_x0000_s1056" style="position:absolute;left:77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<v:shape id="AutoShape 253" o:spid="_x0000_s1057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dQ8AA&#10;AADcAAAADwAAAGRycy9kb3ducmV2LnhtbERPz2vCMBS+C/sfwht4s6nCytYZRTZkXueK7PhIXpu6&#10;5qU00bb//XIY7Pjx/d7uJ9eJOw2h9axgneUgiLU3LTcKqq/j6hlEiMgGO8+kYKYA+93DYoul8SN/&#10;0v0cG5FCOJSowMbYl1IGbclhyHxPnLjaDw5jgkMjzYBjCned3OR5IR22nBos9vRmSf+cb07B92V+&#10;v3649qmy9fSiZUGkr6TU8nE6vIKINMV/8Z/7ZBRsijQ/nUlHQO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OdQ8AAAADcAAAADwAAAAAAAAAAAAAAAACYAgAAZHJzL2Rvd25y&#10;ZXYueG1sUEsFBgAAAAAEAAQA9QAAAIUDAAAAAA==&#10;" fillcolor="#ffc" strokeweight=".25pt"/>
              <v:shape id="AutoShape 254" o:spid="_x0000_s1058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842MEA&#10;AADcAAAADwAAAGRycy9kb3ducmV2LnhtbESPT4vCMBTE78J+h/AEb5oqWNxqFFlZdq/+Qfb4SJ5N&#10;tXkpTdT67TeC4HGYmd8wi1XnanGjNlSeFYxHGQhi7U3FpYLD/ns4AxEissHaMyl4UIDV8qO3wML4&#10;O2/ptoulSBAOBSqwMTaFlEFbchhGviFO3sm3DmOSbSlNi/cEd7WcZFkuHVacFiw29GVJX3ZXp+Dv&#10;+Nicf1w1PdhT96llTqTPpNSg363nICJ18R1+tX+Ngkk+hueZd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/ONjBAAAA3AAAAA8AAAAAAAAAAAAAAAAAmAIAAGRycy9kb3du&#10;cmV2LnhtbFBLBQYAAAAABAAEAPUAAACGAwAAAAA=&#10;" fillcolor="#ffc" strokeweight=".25pt"/>
              <v:shape id="AutoShape 255" o:spid="_x0000_s1059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2mr8MA&#10;AADcAAAADwAAAGRycy9kb3ducmV2LnhtbESPwWrDMBBE74X+g9hCbo1cQ0zjWAmhpbTXpibkuEgb&#10;y461MpaaOH9fFQI5DjPzhqk2k+vFmcbQelbwMs9AEGtvWm4U1D8fz68gQkQ22HsmBVcKsFk/PlRY&#10;Gn/hbzrvYiMShEOJCmyMQyll0JYchrkfiJN39KPDmOTYSDPiJcFdL/MsK6TDltOCxYHeLOnT7tcp&#10;OOyv792naxe1PU5LLQsi3ZFSs6dpuwIRaYr38K39ZRTkRQ7/Z9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2mr8MAAADcAAAADwAAAAAAAAAAAAAAAACYAgAAZHJzL2Rv&#10;d25yZXYueG1sUEsFBgAAAAAEAAQA9QAAAIgDAAAAAA==&#10;" fillcolor="#ffc" strokeweight=".25pt"/>
              <v:shape id="AutoShape 256" o:spid="_x0000_s1060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EDNMIA&#10;AADcAAAADwAAAGRycy9kb3ducmV2LnhtbESPQWsCMRSE70L/Q3gFb5qt4tJujVIUqVd1KT0+kudm&#10;7eZl2URd/30jCB6HmfmGmS9714gLdaH2rOBtnIEg1t7UXCkoD5vRO4gQkQ02nknBjQIsFy+DORbG&#10;X3lHl32sRIJwKFCBjbEtpAzaksMw9i1x8o6+cxiT7CppOrwmuGvkJMty6bDmtGCxpZUl/bc/OwW/&#10;P7f16dvVs9Ie+w8tcyJ9IqWGr/3XJ4hIfXyGH+2tUTDJp3A/k4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4QM0wgAAANwAAAAPAAAAAAAAAAAAAAAAAJgCAABkcnMvZG93&#10;bnJldi54bWxQSwUGAAAAAAQABAD1AAAAhwMAAAAA&#10;" fillcolor="#ffc" strokeweight=".25pt"/>
              <v:shape id="AutoShape 257" o:spid="_x0000_s1061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ibQMIA&#10;AADcAAAADwAAAGRycy9kb3ducmV2LnhtbESPQWsCMRSE70L/Q3gFb5qt6NJujVIUqVd1KT0+kudm&#10;7eZl2URd/30jCB6HmfmGmS9714gLdaH2rOBtnIEg1t7UXCkoD5vRO4gQkQ02nknBjQIsFy+DORbG&#10;X3lHl32sRIJwKFCBjbEtpAzaksMw9i1x8o6+cxiT7CppOrwmuGvkJMty6bDmtGCxpZUl/bc/OwW/&#10;P7f16dvVs9Ie+w8tcyJ9IqWGr/3XJ4hIfXyGH+2tUTDJp3A/k4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JtAwgAAANwAAAAPAAAAAAAAAAAAAAAAAJgCAABkcnMvZG93&#10;bnJldi54bWxQSwUGAAAAAAQABAD1AAAAhwMAAAAA&#10;" fillcolor="#ffc" strokeweight=".25pt"/>
              <v:shape id="AutoShape 258" o:spid="_x0000_s1062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+28EA&#10;AADcAAAADwAAAGRycy9kb3ducmV2LnhtbESPT4vCMBTE78J+h/AWvGmqYHGrUWSXRa/+Qfb4SJ5N&#10;tXkpTVbrtzeC4HGYmd8w82XnanGlNlSeFYyGGQhi7U3FpYLD/ncwBREissHaMym4U4Dl4qM3x8L4&#10;G2/puoulSBAOBSqwMTaFlEFbchiGviFO3sm3DmOSbSlNi7cEd7UcZ1kuHVacFiw29G1JX3b/TsHf&#10;8f5zXrtqcrCn7kvLnEifSan+Z7eagYjUxXf41d4YBeN8As8z6Qj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EPtvBAAAA3AAAAA8AAAAAAAAAAAAAAAAAmAIAAGRycy9kb3du&#10;cmV2LnhtbFBLBQYAAAAABAAEAPUAAACGAwAAAAA=&#10;" fillcolor="#ffc" strokeweight=".25pt"/>
              <v:shape id="AutoShape 259" o:spid="_x0000_s1063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agrMEA&#10;AADcAAAADwAAAGRycy9kb3ducmV2LnhtbESPT4vCMBTE78J+h/AWvGm6gkW7RpGVZb36B9njI3k2&#10;1ealNFHrtzeC4HGYmd8ws0XnanGlNlSeFXwNMxDE2puKSwX73e9gAiJEZIO1Z1JwpwCL+UdvhoXx&#10;N97QdRtLkSAcClRgY2wKKYO25DAMfUOcvKNvHcYk21KaFm8J7mo5yrJcOqw4LVhs6MeSPm8vTsH/&#10;4b46/blqvLfHbqplTqRPpFT/s1t+g4jUxXf41V4bBaM8h+eZdAT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WoKzBAAAA3AAAAA8AAAAAAAAAAAAAAAAAmAIAAGRycy9kb3du&#10;cmV2LnhtbFBLBQYAAAAABAAEAPUAAACGAwAAAAA=&#10;" fillcolor="#ffc" strokeweight=".25pt"/>
              <v:shape id="AutoShape 260" o:spid="_x0000_s1064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FN8MA&#10;AADcAAAADwAAAGRycy9kb3ducmV2LnhtbESPQWsCMRSE7wX/Q3hCbzWr0K2uG0Vair1WRTw+kudm&#10;183Lskl1/femUOhxmJlvmHI9uFZcqQ+1ZwXTSQaCWHtTc6XgsP98mYMIEdlg65kU3CnAejV6KrEw&#10;/sbfdN3FSiQIhwIV2Bi7QsqgLTkME98RJ+/se4cxyb6SpsdbgrtWzrIslw5rTgsWO3q3pC+7H6fg&#10;dLx/NFtXvx7seVhomRPphpR6Hg+bJYhIQ/wP/7W/jIJZ/ga/Z9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FN8MAAADcAAAADwAAAAAAAAAAAAAAAACYAgAAZHJzL2Rv&#10;d25yZXYueG1sUEsFBgAAAAAEAAQA9QAAAIgDAAAAAA==&#10;" fillcolor="#ffc" strokeweight=".25pt"/>
              <v:shape id="AutoShape 261" o:spid="_x0000_s1065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WRRcAA&#10;AADcAAAADwAAAGRycy9kb3ducmV2LnhtbERPz2vCMBS+C/sfwht4s6nCytYZRTZkXueK7PhIXpu6&#10;5qU00bb//XIY7Pjx/d7uJ9eJOw2h9axgneUgiLU3LTcKqq/j6hlEiMgGO8+kYKYA+93DYoul8SN/&#10;0v0cG5FCOJSowMbYl1IGbclhyHxPnLjaDw5jgkMjzYBjCned3OR5IR22nBos9vRmSf+cb07B92V+&#10;v3649qmy9fSiZUGkr6TU8nE6vIKINMV/8Z/7ZBRsirQ2nUlHQO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0WRRcAAAADcAAAADwAAAAAAAAAAAAAAAACYAgAAZHJzL2Rvd25y&#10;ZXYueG1sUEsFBgAAAAAEAAQA9QAAAIUDAAAAAA==&#10;" fillcolor="#ffc" strokeweight=".25pt"/>
              <v:shape id="AutoShape 262" o:spid="_x0000_s1066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k03sMA&#10;AADcAAAADwAAAGRycy9kb3ducmV2LnhtbESPwWrDMBBE74X8g9hAb42cQE3jRjYlJSTXpiH0uEgb&#10;y6m1MpYa238fFQo9DjPzhtlUo2vFjfrQeFawXGQgiLU3DdcKTp+7pxcQISIbbD2TgokCVOXsYYOF&#10;8QN/0O0Ya5EgHApUYGPsCimDtuQwLHxHnLyL7x3GJPtamh6HBHetXGVZLh02nBYsdrS1pL+PP07B&#10;13l6v+5d83yyl3GtZU6kr6TU43x8ewURaYz/4b/2wShY5Wv4PZOOgC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k03sMAAADcAAAADwAAAAAAAAAAAAAAAACYAgAAZHJzL2Rv&#10;d25yZXYueG1sUEsFBgAAAAAEAAQA9QAAAIgDAAAAAA==&#10;" fillcolor="#ffc" strokeweight=".25pt"/>
            </v:group>
            <v:group id="Group 263" o:spid="_x0000_s1067" style="position:absolute;left:79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<v:shape id="AutoShape 264" o:spid="_x0000_s1068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uBcIA&#10;AADcAAAADwAAAGRycy9kb3ducmV2LnhtbESPzYoCMRCE7wu+Q2jB25pR0NXRKLKLuFd/EI9N0k5G&#10;J51hEnV8e7Mg7LGoqq+o+bJ1lbhTE0rPCgb9DASx9qbkQsFhv/6cgAgR2WDlmRQ8KcBy0fmYY278&#10;g7d038VCJAiHHBXYGOtcyqAtOQx9XxMn7+wbhzHJppCmwUeCu0oOs2wsHZacFizW9G1JX3c3p+B0&#10;fP5cNq4cHey5nWo5JtIXUqrXbVczEJHa+B9+t3+NguHXAP7O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pq4FwgAAANwAAAAPAAAAAAAAAAAAAAAAAJgCAABkcnMvZG93&#10;bnJldi54bWxQSwUGAAAAAAQABAD1AAAAhwMAAAAA&#10;" fillcolor="#ffc" strokeweight=".25pt"/>
              <v:shape id="AutoShape 265" o:spid="_x0000_s1069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QwcsIA&#10;AADcAAAADwAAAGRycy9kb3ducmV2LnhtbESPT2sCMRTE74LfITyhN826UP+sRpGWYq9VEY+P5LlZ&#10;3bwsm1TXb28KBY/DzPyGWa47V4sbtaHyrGA8ykAQa28qLhUc9l/DGYgQkQ3WnknBgwKsV/3eEgvj&#10;7/xDt10sRYJwKFCBjbEppAzaksMw8g1x8s6+dRiTbEtpWrwnuKtlnmUT6bDitGCxoQ9L+rr7dQpO&#10;x8fnZeuq94M9d3MtJ0T6Qkq9DbrNAkSkLr7C/+1voyCf5vB3Jh0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dDBywgAAANwAAAAPAAAAAAAAAAAAAAAAAJgCAABkcnMvZG93&#10;bnJldi54bWxQSwUGAAAAAAQABAD1AAAAhwMAAAAA&#10;" fillcolor="#ffc" strokeweight=".25pt"/>
              <v:shape id="AutoShape 266" o:spid="_x0000_s1070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iV6cIA&#10;AADcAAAADwAAAGRycy9kb3ducmV2LnhtbESPT2sCMRTE74LfITzBm2ZVtHU1ilhKe/UPpcdH8tys&#10;bl6WTarrtzcFweMwM79hluvWVeJKTSg9KxgNMxDE2puSCwXHw+fgHUSIyAYrz6TgTgHWq25nibnx&#10;N97RdR8LkSAcclRgY6xzKYO25DAMfU2cvJNvHMYkm0KaBm8J7io5zrKZdFhyWrBY09aSvuz/nILf&#10;n/vH+cuV06M9tXMtZ0T6TEr1e+1mASJSG1/hZ/vbKBi/TeD/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OJXpwgAAANwAAAAPAAAAAAAAAAAAAAAAAJgCAABkcnMvZG93&#10;bnJldi54bWxQSwUGAAAAAAQABAD1AAAAhwMAAAAA&#10;" fillcolor="#ffc" strokeweight=".25pt"/>
              <v:shape id="AutoShape 267" o:spid="_x0000_s1071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ENncIA&#10;AADcAAAADwAAAGRycy9kb3ducmV2LnhtbESPT2sCMRTE74LfITzBm2YVtXU1ilhKe/UPpcdH8tys&#10;bl6WTarrtzcFweMwM79hluvWVeJKTSg9KxgNMxDE2puSCwXHw+fgHUSIyAYrz6TgTgHWq25nibnx&#10;N97RdR8LkSAcclRgY6xzKYO25DAMfU2cvJNvHMYkm0KaBm8J7io5zrKZdFhyWrBY09aSvuz/nILf&#10;n/vH+cuV06M9tXMtZ0T6TEr1e+1mASJSG1/hZ/vbKBi/TeD/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0Q2dwgAAANwAAAAPAAAAAAAAAAAAAAAAAJgCAABkcnMvZG93&#10;bnJldi54bWxQSwUGAAAAAAQABAD1AAAAhwMAAAAA&#10;" fillcolor="#ffc" strokeweight=".25pt"/>
              <v:shape id="AutoShape 268" o:spid="_x0000_s1072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2oBsEA&#10;AADcAAAADwAAAGRycy9kb3ducmV2LnhtbESPQWsCMRSE7wX/Q3iCt5pV0OpqFFHEXqsiHh/Jc7O6&#10;eVk2Udd/bwqFHoeZ+YaZL1tXiQc1ofSsYNDPQBBrb0ouFBwP288JiBCRDVaeScGLAiwXnY855sY/&#10;+Yce+1iIBOGQowIbY51LGbQlh6Hva+LkXXzjMCbZFNI0+ExwV8lhlo2lw5LTgsWa1pb0bX93Cs6n&#10;1+a6c+XoaC/tVMsxkb6SUr1uu5qBiNTG//Bf+9soGH6N4PdMOg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dqAbBAAAA3AAAAA8AAAAAAAAAAAAAAAAAmAIAAGRycy9kb3du&#10;cmV2LnhtbFBLBQYAAAAABAAEAPUAAACGAwAAAAA=&#10;" fillcolor="#ffc" strokeweight=".25pt"/>
              <v:shape id="AutoShape 269" o:spid="_x0000_s1073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82ccMA&#10;AADcAAAADwAAAGRycy9kb3ducmV2LnhtbESPQWsCMRSE7wX/Q3hCbzWr0K2uG0Vair1WRTw+kudm&#10;183Lskl1/femUOhxmJlvmHI9uFZcqQ+1ZwXTSQaCWHtTc6XgsP98mYMIEdlg65kU3CnAejV6KrEw&#10;/sbfdN3FSiQIhwIV2Bi7QsqgLTkME98RJ+/se4cxyb6SpsdbgrtWzrIslw5rTgsWO3q3pC+7H6fg&#10;dLx/NFtXvx7seVhomRPphpR6Hg+bJYhIQ/wP/7W/jILZWw6/Z9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82ccMAAADcAAAADwAAAAAAAAAAAAAAAACYAgAAZHJzL2Rv&#10;d25yZXYueG1sUEsFBgAAAAAEAAQA9QAAAIgDAAAAAA==&#10;" fillcolor="#ffc" strokeweight=".25pt"/>
              <v:shape id="AutoShape 270" o:spid="_x0000_s1074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OT6sIA&#10;AADcAAAADwAAAGRycy9kb3ducmV2LnhtbESPS4sCMRCE78L+h9AL3jSzgq/RKMuK6NUH4rFJ2sm4&#10;k84wiTr+eyMs7LGoqq+o+bJ1lbhTE0rPCr76GQhi7U3JhYLjYd2bgAgR2WDlmRQ8KcBy8dGZY278&#10;g3d038dCJAiHHBXYGOtcyqAtOQx9XxMn7+IbhzHJppCmwUeCu0oOsmwkHZacFizW9GNJ/+5vTsH5&#10;9FxdN64cHu2lnWo5ItJXUqr72X7PQERq43/4r701CgbjM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A5PqwgAAANwAAAAPAAAAAAAAAAAAAAAAAJgCAABkcnMvZG93&#10;bnJldi54bWxQSwUGAAAAAAQABAD1AAAAhwMAAAAA&#10;" fillcolor="#ffc" strokeweight=".25pt"/>
              <v:shape id="AutoShape 271" o:spid="_x0000_s1075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wHmL4A&#10;AADcAAAADwAAAGRycy9kb3ducmV2LnhtbERPy4rCMBTdC/5DuII7TRV0nI5RRBHd+mCY5SW5NtXm&#10;pjRR69+bhTDLw3nPl62rxIOaUHpWMBpmIIi1NyUXCs6n7WAGIkRkg5VnUvCiAMtFtzPH3PgnH+hx&#10;jIVIIRxyVGBjrHMpg7bkMAx9TZy4i28cxgSbQpoGnyncVXKcZVPpsOTUYLGmtSV9O96dgr/f1+a6&#10;c+XkbC/tt5ZTIn0lpfq9dvUDIlIb/8Uf994oGH+ltelMOgJy8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6cB5i+AAAA3AAAAA8AAAAAAAAAAAAAAAAAmAIAAGRycy9kb3ducmV2&#10;LnhtbFBLBQYAAAAABAAEAPUAAACDAwAAAAA=&#10;" fillcolor="#ffc" strokeweight=".25pt"/>
              <v:shape id="AutoShape 272" o:spid="_x0000_s1076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CiA8IA&#10;AADcAAAADwAAAGRycy9kb3ducmV2LnhtbESPzYoCMRCE7wu+Q2jB25pR0NXRKLKLuFd/EI9N0k5G&#10;J51hEnV8e7Mg7LGoqq+o+bJ1lbhTE0rPCgb9DASx9qbkQsFhv/6cgAgR2WDlmRQ8KcBy0fmYY278&#10;g7d038VCJAiHHBXYGOtcyqAtOQx9XxMn7+wbhzHJppCmwUeCu0oOs2wsHZacFizW9G1JX3c3p+B0&#10;fP5cNq4cHey5nWo5JtIXUqrXbVczEJHa+B9+t3+NguHXFP7O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0KIDwgAAANwAAAAPAAAAAAAAAAAAAAAAAJgCAABkcnMvZG93&#10;bnJldi54bWxQSwUGAAAAAAQABAD1AAAAhwMAAAAA&#10;" fillcolor="#ffc" strokeweight=".25pt"/>
              <v:shape id="AutoShape 273" o:spid="_x0000_s1077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97ub8A&#10;AADcAAAADwAAAGRycy9kb3ducmV2LnhtbERPy2oCMRTdC/5DuAV3mqngYKdGKUqp26qULi/JdTJ2&#10;cjNM4jz+3iwKLg/nvdkNrhYdtaHyrOB1kYEg1t5UXCq4nD/naxAhIhusPZOCkQLsttPJBgvje/6m&#10;7hRLkUI4FKjAxtgUUgZtyWFY+IY4cVffOowJtqU0LfYp3NVymWW5dFhxarDY0N6S/jvdnYLfn/Fw&#10;+3LV6mKvw5uWOZG+kVKzl+HjHUSkIT7F/+6jUbBcp/npTDoCcv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P3u5vwAAANwAAAAPAAAAAAAAAAAAAAAAAJgCAABkcnMvZG93bnJl&#10;di54bWxQSwUGAAAAAAQABAD1AAAAhAMAAAAA&#10;" fillcolor="#ffc" strokeweight=".25pt"/>
            </v:group>
            <v:group id="Group 274" o:spid="_x0000_s1078" style="position:absolute;left:81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shape id="AutoShape 275" o:spid="_x0000_s1079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AVcMA&#10;AADcAAAADwAAAGRycy9kb3ducmV2LnhtbESPwWrDMBBE74X8g9hAb41cQ03iRjElobTXOiHkuEgb&#10;y6m1MpbqOH9fFQo5DjPzhllXk+vESENoPSt4XmQgiLU3LTcKDvv3pyWIEJENdp5JwY0CVJvZwxpL&#10;46/8RWMdG5EgHEpUYGPsSymDtuQwLHxPnLyzHxzGJIdGmgGvCe46mWdZIR22nBYs9rS1pL/rH6fg&#10;dLztLh+ufTnY87TSsiDSF1LqcT69vYKINMV7+L/9aRTkyxz+zq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AVcMAAADcAAAADwAAAAAAAAAAAAAAAACYAgAAZHJzL2Rv&#10;d25yZXYueG1sUEsFBgAAAAAEAAQA9QAAAIgDAAAAAA==&#10;" fillcolor="#ffc" strokeweight=".25pt"/>
              <v:shape id="AutoShape 276" o:spid="_x0000_s1080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3lzsMA&#10;AADcAAAADwAAAGRycy9kb3ducmV2LnhtbESPT2sCMRTE70K/Q3iF3jTbLYpujVKUUq+1Ujw+kudm&#10;7eZl2aT759s3BcHjMDO/YdbbwdWiozZUnhU8zzIQxNqbiksFp6/36RJEiMgGa8+kYKQA283DZI2F&#10;8T1/UneMpUgQDgUqsDE2hZRBW3IYZr4hTt7Ftw5jkm0pTYt9grta5lm2kA4rTgsWG9pZ0j/HX6fg&#10;/D3urx+ump/sZVhpuSDSV1Lq6XF4ewURaYj38K19MAry5Qv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3lzsMAAADcAAAADwAAAAAAAAAAAAAAAACYAgAAZHJzL2Rv&#10;d25yZXYueG1sUEsFBgAAAAAEAAQA9QAAAIgDAAAAAA==&#10;" fillcolor="#ffc" strokeweight=".25pt"/>
              <v:shape id="AutoShape 277" o:spid="_x0000_s1081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9usMA&#10;AADcAAAADwAAAGRycy9kb3ducmV2LnhtbESPT2sCMRTE70K/Q3iF3jTbpYpujVKUUq+1Ujw+kudm&#10;7eZl2aT759s3BcHjMDO/YdbbwdWiozZUnhU8zzIQxNqbiksFp6/36RJEiMgGa8+kYKQA283DZI2F&#10;8T1/UneMpUgQDgUqsDE2hZRBW3IYZr4hTt7Ftw5jkm0pTYt9grta5lm2kA4rTgsWG9pZ0j/HX6fg&#10;/D3urx+ump/sZVhpuSDSV1Lq6XF4ewURaYj38K19MAry5Qv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R9usMAAADcAAAADwAAAAAAAAAAAAAAAACYAgAAZHJzL2Rv&#10;d25yZXYueG1sUEsFBgAAAAAEAAQA9QAAAIgDAAAAAA==&#10;" fillcolor="#ffc" strokeweight=".25pt"/>
              <v:shape id="AutoShape 278" o:spid="_x0000_s1082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jYIcEA&#10;AADcAAAADwAAAGRycy9kb3ducmV2LnhtbESPQYvCMBSE78L+h/AW9qbpCopWo8jKsntVi3h8JM+m&#10;2ryUJmr990YQPA4z8w0zX3auFldqQ+VZwfcgA0Gsvam4VFDsfvsTECEiG6w9k4I7BVguPnpzzI2/&#10;8Yau21iKBOGQowIbY5NLGbQlh2HgG+LkHX3rMCbZltK0eEtwV8thlo2lw4rTgsWGfizp8/biFBz2&#10;9/Xpz1Wjwh67qZZjIn0ipb4+u9UMRKQuvsOv9r9RMJyM4HkmHQG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I2CHBAAAA3AAAAA8AAAAAAAAAAAAAAAAAmAIAAGRycy9kb3du&#10;cmV2LnhtbFBLBQYAAAAABAAEAPUAAACGAwAAAAA=&#10;" fillcolor="#ffc" strokeweight=".25pt"/>
              <v:shape id="AutoShape 279" o:spid="_x0000_s1083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GVsEA&#10;AADcAAAADwAAAGRycy9kb3ducmV2LnhtbESPT4vCMBTE78J+h/AWvGmqsMWtRpFdZL36B9njI3k2&#10;1ealNFHrtzeC4HGYmd8ws0XnanGlNlSeFYyGGQhi7U3FpYL9bjWYgAgR2WDtmRTcKcBi/tGbYWH8&#10;jTd03cZSJAiHAhXYGJtCyqAtOQxD3xAn7+hbhzHJtpSmxVuCu1qOsyyXDitOCxYb+rGkz9uLU/B/&#10;uP+e/lz1tbfH7lvLnEifSKn+Z7ecgojUxXf41V4bBeNJDs8z6Qj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aRlbBAAAA3AAAAA8AAAAAAAAAAAAAAAAAmAIAAGRycy9kb3du&#10;cmV2LnhtbFBLBQYAAAAABAAEAPUAAACGAwAAAAA=&#10;" fillcolor="#ffc" strokeweight=".25pt"/>
              <v:shape id="AutoShape 280" o:spid="_x0000_s1084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jzcMA&#10;AADcAAAADwAAAGRycy9kb3ducmV2LnhtbESPS2vDMBCE74H+B7GF3hK5hubhRgkloTTXpqHkuEgb&#10;y6m1Mpbqx7+vAoUch5n5hllvB1eLjtpQeVbwPMtAEGtvKi4VnL7ep0sQISIbrD2TgpECbDcPkzUW&#10;xvf8Sd0xliJBOBSowMbYFFIGbclhmPmGOHkX3zqMSbalNC32Ce5qmWfZXDqsOC1YbGhnSf8cf52C&#10;8/e4v3646uVkL8NKyzmRvpJST4/D2yuISEO8h//bB6MgXy7gdiYd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bjzcMAAADcAAAADwAAAAAAAAAAAAAAAACYAgAAZHJzL2Rv&#10;d25yZXYueG1sUEsFBgAAAAAEAAQA9QAAAIgDAAAAAA==&#10;" fillcolor="#ffc" strokeweight=".25pt"/>
              <v:shape id="AutoShape 281" o:spid="_x0000_s1085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l3v78A&#10;AADcAAAADwAAAGRycy9kb3ducmV2LnhtbERPy2oCMRTdC/5DuAV3mqngYKdGKUqp26qULi/JdTJ2&#10;cjNM4jz+3iwKLg/nvdkNrhYdtaHyrOB1kYEg1t5UXCq4nD/naxAhIhusPZOCkQLsttPJBgvje/6m&#10;7hRLkUI4FKjAxtgUUgZtyWFY+IY4cVffOowJtqU0LfYp3NVymWW5dFhxarDY0N6S/jvdnYLfn/Fw&#10;+3LV6mKvw5uWOZG+kVKzl+HjHUSkIT7F/+6jUbBcp7XpTDoCcv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SXe/vwAAANwAAAAPAAAAAAAAAAAAAAAAAJgCAABkcnMvZG93bnJl&#10;di54bWxQSwUGAAAAAAQABAD1AAAAhAMAAAAA&#10;" fillcolor="#ffc" strokeweight=".25pt"/>
              <v:shape id="AutoShape 282" o:spid="_x0000_s1086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SJMMA&#10;AADcAAAADwAAAGRycy9kb3ducmV2LnhtbESPQWvCQBSE7wX/w/KE3pqNgYqJrkGU0l6rUnp87D6z&#10;0ezbkN1q/PfdQsHjMDPfMKt6dJ240hBazwpmWQ6CWHvTcqPgeHh7WYAIEdlg55kU3ClAvZ48rbAy&#10;/safdN3HRiQIhwoV2Bj7SsqgLTkMme+Jk3fyg8OY5NBIM+AtwV0nizyfS4ctpwWLPW0t6cv+xyn4&#10;/rrvzu+ufT3a01hqOSfSZ1LqeTpuliAijfER/m9/GAXFooS/M+kI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XSJMMAAADcAAAADwAAAAAAAAAAAAAAAACYAgAAZHJzL2Rv&#10;d25yZXYueG1sUEsFBgAAAAAEAAQA9QAAAIgDAAAAAA==&#10;" fillcolor="#ffc" strokeweight=".25pt"/>
              <v:shape id="AutoShape 283" o:spid="_x0000_s1087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btZL8A&#10;AADcAAAADwAAAGRycy9kb3ducmV2LnhtbERPy4rCMBTdC/5DuMLsNB1B0U6jDMrgbH0gLi/JtWmn&#10;uSlNRuvfm4Xg8nDexbp3jbhRFyrPCj4nGQhi7U3FpYLT8We8ABEissHGMyl4UID1ajgoMDf+znu6&#10;HWIpUgiHHBXYGNtcyqAtOQwT3xIn7uo7hzHBrpSmw3sKd42cZtlcOqw4NVhsaWNJ/x3+nYLL+bGt&#10;d66aney1X2o5J9I1KfUx6r+/QETq41v8cv8aBdNlmp/OpCM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5u1kvwAAANwAAAAPAAAAAAAAAAAAAAAAAJgCAABkcnMvZG93bnJl&#10;di54bWxQSwUGAAAAAAQABAD1AAAAhAMAAAAA&#10;" fillcolor="#ffc" strokeweight=".25pt"/>
              <v:shape id="AutoShape 284" o:spid="_x0000_s1088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pI/8AA&#10;AADcAAAADwAAAGRycy9kb3ducmV2LnhtbESPQYvCMBSE74L/ITzBm6YKylqNIorodV1Z9vhInk21&#10;eSlN1PrvzYLgcZiZb5jFqnWVuFMTSs8KRsMMBLH2puRCwelnN/gCESKywcozKXhSgNWy21lgbvyD&#10;v+l+jIVIEA45KrAx1rmUQVtyGIa+Jk7e2TcOY5JNIU2DjwR3lRxn2VQ6LDktWKxpY0lfjzen4O/3&#10;ub3sXTk52XM703JKpC+kVL/XrucgIrXxE363D0bBeDaC/zPp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6pI/8AAAADcAAAADwAAAAAAAAAAAAAAAACYAgAAZHJzL2Rvd25y&#10;ZXYueG1sUEsFBgAAAAAEAAQA9QAAAIUDAAAAAA==&#10;" fillcolor="#ffc" strokeweight=".25pt"/>
            </v:group>
            <v:group id="Group 285" o:spid="_x0000_s1089" style="position:absolute;left:82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shape id="AutoShape 286" o:spid="_x0000_s1090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zE8MA&#10;AADcAAAADwAAAGRycy9kb3ducmV2LnhtbESPQWvCQBSE70L/w/IKvemmFqWJrlKUUq+1Unp87L5k&#10;o9m3Ibs1yb/vFgSPw8x8w6y3g2vElbpQe1bwPMtAEGtvaq4UnL7ep68gQkQ22HgmBSMF2G4eJmss&#10;jO/5k67HWIkE4VCgAhtjW0gZtCWHYeZb4uSVvnMYk+wqaTrsE9w1cp5lS+mw5rRgsaWdJX05/joF&#10;P9/j/vzh6sXJlkOu5ZJIn0mpp8fhbQUi0hDv4Vv7YBTM8xf4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RzE8MAAADcAAAADwAAAAAAAAAAAAAAAACYAgAAZHJzL2Rv&#10;d25yZXYueG1sUEsFBgAAAAAEAAQA9QAAAIgDAAAAAA==&#10;" fillcolor="#ffc" strokeweight=".25pt"/>
              <v:shape id="AutoShape 287" o:spid="_x0000_s1091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3rZ8MA&#10;AADcAAAADwAAAGRycy9kb3ducmV2LnhtbESPQWvCQBSE70L/w/IKvemmUqWJrlKUUq+1Unp87L5k&#10;o9m3Ibs1yb/vFgSPw8x8w6y3g2vElbpQe1bwPMtAEGtvaq4UnL7ep68gQkQ22HgmBSMF2G4eJmss&#10;jO/5k67HWIkE4VCgAhtjW0gZtCWHYeZb4uSVvnMYk+wqaTrsE9w1cp5lS+mw5rRgsaWdJX05/joF&#10;P9/j/vzh6sXJlkOu5ZJIn0mpp8fhbQUi0hDv4Vv7YBTM8xf4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3rZ8MAAADcAAAADwAAAAAAAAAAAAAAAACYAgAAZHJzL2Rv&#10;d25yZXYueG1sUEsFBgAAAAAEAAQA9QAAAIgDAAAAAA==&#10;" fillcolor="#ffc" strokeweight=".25pt"/>
              <v:shape id="AutoShape 288" o:spid="_x0000_s1092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O/MEA&#10;AADcAAAADwAAAGRycy9kb3ducmV2LnhtbESPQYvCMBSE78L+h/AWvGmqoGjXKLLLole1iMdH8mzq&#10;Ni+lyWr990YQPA4z8w2zWHWuFldqQ+VZwWiYgSDW3lRcKigOv4MZiBCRDdaeScGdAqyWH70F5sbf&#10;eEfXfSxFgnDIUYGNscmlDNqSwzD0DXHyzr51GJNsS2lavCW4q+U4y6bSYcVpwWJD35b03/7fKTgd&#10;7z+XjasmhT13cy2nRPpCSvU/u/UXiEhdfIdf7a1RMJ5P4HkmHQG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RTvzBAAAA3AAAAA8AAAAAAAAAAAAAAAAAmAIAAGRycy9kb3du&#10;cmV2LnhtbFBLBQYAAAAABAAEAPUAAACGAwAAAAA=&#10;" fillcolor="#ffc" strokeweight=".25pt"/>
              <v:shape id="AutoShape 289" o:spid="_x0000_s1093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Qi8MA&#10;AADcAAAADwAAAGRycy9kb3ducmV2LnhtbESPwWrDMBBE74X8g9hAb42cQE3jRjYlJSTXpiH0uEgb&#10;y6m1MpYa238fFQo9DjPzhtlUo2vFjfrQeFawXGQgiLU3DdcKTp+7pxcQISIbbD2TgokCVOXsYYOF&#10;8QN/0O0Ya5EgHApUYGPsCimDtuQwLHxHnLyL7x3GJPtamh6HBHetXGVZLh02nBYsdrS1pL+PP07B&#10;13l6v+5d83yyl3GtZU6kr6TU43x8ewURaYz/4b/2wShYrXP4PZOOgC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Qi8MAAADcAAAADwAAAAAAAAAAAAAAAACYAgAAZHJzL2Rv&#10;d25yZXYueG1sUEsFBgAAAAAEAAQA9QAAAIgDAAAAAA==&#10;" fillcolor="#ffc" strokeweight=".25pt"/>
              <v:shape id="AutoShape 290" o:spid="_x0000_s1094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91EMIA&#10;AADcAAAADwAAAGRycy9kb3ducmV2LnhtbESPzYoCMRCE7wu+Q2jB25pR0NXRKLKLuFd/EI9N0k5G&#10;J51hEnV8e7Mg7LGoqq+o+bJ1lbhTE0rPCgb9DASx9qbkQsFhv/6cgAgR2WDlmRQ8KcBy0fmYY278&#10;g7d038VCJAiHHBXYGOtcyqAtOQx9XxMn7+wbhzHJppCmwUeCu0oOs2wsHZacFizW9G1JX3c3p+B0&#10;fP5cNq4cHey5nWo5JtIXUqrXbVczEJHa+B9+t3+NguH0C/7O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D3UQwgAAANwAAAAPAAAAAAAAAAAAAAAAAJgCAABkcnMvZG93&#10;bnJldi54bWxQSwUGAAAAAAQABAD1AAAAhwMAAAAA&#10;" fillcolor="#ffc" strokeweight=".25pt"/>
              <v:shape id="AutoShape 291" o:spid="_x0000_s1095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hYr8A&#10;AADcAAAADwAAAGRycy9kb3ducmV2LnhtbERPy4rCMBTdC/5DuMLsNB1B0U6jDMrgbH0gLi/JtWmn&#10;uSlNRuvfm4Xg8nDexbp3jbhRFyrPCj4nGQhi7U3FpYLT8We8ABEissHGMyl4UID1ajgoMDf+znu6&#10;HWIpUgiHHBXYGNtcyqAtOQwT3xIn7uo7hzHBrpSmw3sKd42cZtlcOqw4NVhsaWNJ/x3+nYLL+bGt&#10;d66aney1X2o5J9I1KfUx6r+/QETq41v8cv8aBdNlWpvOpCM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kOFivwAAANwAAAAPAAAAAAAAAAAAAAAAAJgCAABkcnMvZG93bnJl&#10;di54bWxQSwUGAAAAAAQABAD1AAAAhAMAAAAA&#10;" fillcolor="#ffc" strokeweight=".25pt"/>
              <v:shape id="AutoShape 292" o:spid="_x0000_s1096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xE+cMA&#10;AADcAAAADwAAAGRycy9kb3ducmV2LnhtbESPwWrDMBBE74X8g9hAb40cQ03tRjElJSTXpiH0uEgb&#10;y6m1Mpaa2H8fFQo9DjPzhlnVo+vElYbQelawXGQgiLU3LTcKjp/bpxcQISIb7DyTgokC1OvZwwor&#10;42/8QddDbESCcKhQgY2xr6QM2pLDsPA9cfLOfnAYkxwaaQa8JbjrZJ5lhXTYclqw2NPGkv4+/DgF&#10;X6fp/bJz7fPRnsdSy4JIX0ipx/n49goi0hj/w3/tvVGQlyX8nk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xE+cMAAADcAAAADwAAAAAAAAAAAAAAAACYAgAAZHJzL2Rv&#10;d25yZXYueG1sUEsFBgAAAAAEAAQA9QAAAIgDAAAAAA==&#10;" fillcolor="#ffc" strokeweight=".25pt"/>
              <v:shape id="AutoShape 293" o:spid="_x0000_s1097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13fsAA&#10;AADcAAAADwAAAGRycy9kb3ducmV2LnhtbERPy2oCMRTdF/yHcIXuasZKRUejSIu0244iLi/JdTI6&#10;uRkm6Tz+vlkUujyc93Y/uFp01IbKs4L5LANBrL2puFRwPh1fViBCRDZYeyYFIwXY7yZPW8yN7/mb&#10;uiKWIoVwyFGBjbHJpQzaksMw8w1x4m6+dRgTbEtpWuxTuKvla5YtpcOKU4PFht4t6Ufx4xRcL+PH&#10;/dNVb2d7G9ZaLon0nZR6ng6HDYhIQ/wX/7m/jIJFluanM+kI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g13fsAAAADcAAAADwAAAAAAAAAAAAAAAACYAgAAZHJzL2Rvd25y&#10;ZXYueG1sUEsFBgAAAAAEAAQA9QAAAIUDAAAAAA==&#10;" fillcolor="#ffc" strokeweight=".25pt"/>
              <v:shape id="AutoShape 294" o:spid="_x0000_s1098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HS5cMA&#10;AADcAAAADwAAAGRycy9kb3ducmV2LnhtbESPQWvCQBSE7wX/w/KE3uomLRWNrkEspb1WRTw+dp/Z&#10;aPZtyG6T+O+7hUKPw8x8w6zL0TWipy7UnhXkswwEsfam5krB8fD+tAARIrLBxjMpuFOAcjN5WGNh&#10;/MBf1O9jJRKEQ4EKbIxtIWXQlhyGmW+Jk3fxncOYZFdJ0+GQ4K6Rz1k2lw5rTgsWW9pZ0rf9t1Nw&#10;Pt3frh+ufj3ay7jUck6kr6TU43TcrkBEGuN/+K/9aRS8ZDn8nklH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HS5cMAAADcAAAADwAAAAAAAAAAAAAAAACYAgAAZHJzL2Rv&#10;d25yZXYueG1sUEsFBgAAAAAEAAQA9QAAAIgDAAAAAA==&#10;" fillcolor="#ffc" strokeweight=".25pt"/>
              <v:shape id="AutoShape 295" o:spid="_x0000_s1099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NMksMA&#10;AADcAAAADwAAAGRycy9kb3ducmV2LnhtbESPQWvCQBSE74X+h+UVvNVNI0obXUNRSr0apfT42H1m&#10;o9m3IbvV5N93hUKPw8x8w6zKwbXiSn1oPCt4mWYgiLU3DdcKjoeP51cQISIbbD2TgpEClOvHhxUW&#10;xt94T9cq1iJBOBSowMbYFVIGbclhmPqOOHkn3zuMSfa1ND3eEty1Ms+yhXTYcFqw2NHGkr5UP07B&#10;99e4PX+6Zn60p+FNywWRPpNSk6fhfQki0hD/w3/tnVEwy3K4n0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NMksMAAADcAAAADwAAAAAAAAAAAAAAAACYAgAAZHJzL2Rv&#10;d25yZXYueG1sUEsFBgAAAAAEAAQA9QAAAIgDAAAAAA==&#10;" fillcolor="#ffc" strokeweight=".25pt"/>
            </v:group>
            <v:group id="Group 296" o:spid="_x0000_s1100" style="position:absolute;left:84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<v:shape id="AutoShape 297" o:spid="_x0000_s1101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ZxfcIA&#10;AADcAAAADwAAAGRycy9kb3ducmV2LnhtbESPT2sCMRTE7wW/Q3iCt5qtVqmrUUSRevUP0uMjeW7W&#10;bl6WTdT125tCweMwM79hZovWVeJGTSg9K/joZyCItTclFwqOh837F4gQkQ1WnknBgwIs5p23GebG&#10;33lHt30sRIJwyFGBjbHOpQzaksPQ9zVx8s6+cRiTbAppGrwnuKvkIMvG0mHJacFiTStL+nd/dQp+&#10;To/15duVo6M9txMtx0T6Qkr1uu1yCiJSG1/h//bWKBhmn/B3Jh0B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NnF9wgAAANwAAAAPAAAAAAAAAAAAAAAAAJgCAABkcnMvZG93&#10;bnJldi54bWxQSwUGAAAAAAQABAD1AAAAhwMAAAAA&#10;" fillcolor="#ffc" strokeweight=".25pt"/>
              <v:shape id="AutoShape 298" o:spid="_x0000_s1102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rU5sIA&#10;AADcAAAADwAAAGRycy9kb3ducmV2LnhtbESPzYoCMRCE74LvEHrBm2ZWUXZHo4gi7tUflj02STsZ&#10;nXSGSdTx7TeC4LGoqq+o2aJ1lbhRE0rPCj4HGQhi7U3JhYLjYdP/AhEissHKMyl4UIDFvNuZYW78&#10;nXd028dCJAiHHBXYGOtcyqAtOQwDXxMn7+QbhzHJppCmwXuCu0oOs2wiHZacFizWtLKkL/urU/D3&#10;+1ift64cH+2p/dZyQqTPpFTvo11OQURq4zv8av8YBaNsDM8z6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etTmwgAAANwAAAAPAAAAAAAAAAAAAAAAAJgCAABkcnMvZG93&#10;bnJldi54bWxQSwUGAAAAAAQABAD1AAAAhwMAAAAA&#10;" fillcolor="#ffc" strokeweight=".25pt"/>
              <v:shape id="AutoShape 299" o:spid="_x0000_s1103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hKkcMA&#10;AADcAAAADwAAAGRycy9kb3ducmV2LnhtbESPQWvCQBSE70L/w/IK3nRTxaAxq5RKqddqKD0+dp/Z&#10;pNm3IbvV+O+7hUKPw8x8w5T70XXiSkNoPCt4mmcgiLU3DdcKqvPrbA0iRGSDnWdScKcA+93DpMTC&#10;+Bu/0/UUa5EgHApUYGPsCymDtuQwzH1PnLyLHxzGJIdamgFvCe46uciyXDpsOC1Y7OnFkv46fTsF&#10;nx/3Q/vmmlVlL+NGy5xIt6TU9HF83oKINMb/8F/7aBQssxx+z6Qj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hKkcMAAADcAAAADwAAAAAAAAAAAAAAAACYAgAAZHJzL2Rv&#10;d25yZXYueG1sUEsFBgAAAAAEAAQA9QAAAIgDAAAAAA==&#10;" fillcolor="#ffc" strokeweight=".25pt"/>
              <v:shape id="AutoShape 300" o:spid="_x0000_s1104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TvCsIA&#10;AADcAAAADwAAAGRycy9kb3ducmV2LnhtbESPT2sCMRTE74LfITzBm2atqHVrFGkRe/UPxeMjeW7W&#10;bl6WTarrtzcFweMwM79hFqvWVeJKTSg9KxgNMxDE2puSCwXHw2bwDiJEZIOVZ1JwpwCrZbezwNz4&#10;G+/ouo+FSBAOOSqwMda5lEFbchiGviZO3tk3DmOSTSFNg7cEd5V8y7KpdFhyWrBY06cl/bv/cwpO&#10;P/evy9aVk6M9t3Mtp0T6Qkr1e+36A0SkNr7Cz/a3UTDOZvB/Jh0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5O8KwgAAANwAAAAPAAAAAAAAAAAAAAAAAJgCAABkcnMvZG93&#10;bnJldi54bWxQSwUGAAAAAAQABAD1AAAAhwMAAAAA&#10;" fillcolor="#ffc" strokeweight=".25pt"/>
              <v:shape id="AutoShape 301" o:spid="_x0000_s1105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t7eMAA&#10;AADcAAAADwAAAGRycy9kb3ducmV2LnhtbERPy2oCMRTdF/yHcIXuasZKRUejSIu0244iLi/JdTI6&#10;uRkm6Tz+vlkUujyc93Y/uFp01IbKs4L5LANBrL2puFRwPh1fViBCRDZYeyYFIwXY7yZPW8yN7/mb&#10;uiKWIoVwyFGBjbHJpQzaksMw8w1x4m6+dRgTbEtpWuxTuKvla5YtpcOKU4PFht4t6Ufx4xRcL+PH&#10;/dNVb2d7G9ZaLon0nZR6ng6HDYhIQ/wX/7m/jIJFltamM+kI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t7eMAAAADcAAAADwAAAAAAAAAAAAAAAACYAgAAZHJzL2Rvd25y&#10;ZXYueG1sUEsFBgAAAAAEAAQA9QAAAIUDAAAAAA==&#10;" fillcolor="#ffc" strokeweight=".25pt"/>
              <v:shape id="AutoShape 302" o:spid="_x0000_s1106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e48IA&#10;AADcAAAADwAAAGRycy9kb3ducmV2LnhtbESPzYoCMRCE78K+Q+gFb5pRUdZZoywrold/WPbYJO1k&#10;dNIZJlHHtzeC4LGoqq+o2aJ1lbhSE0rPCgb9DASx9qbkQsFhv+p9gQgR2WDlmRTcKcBi/tGZYW78&#10;jbd03cVCJAiHHBXYGOtcyqAtOQx9XxMn7+gbhzHJppCmwVuCu0oOs2wiHZacFizW9GtJn3cXp+D/&#10;7748rV05PthjO9VyQqRPpFT3s/35BhGpje/wq70xCkbZFJ5n0hG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N97jwgAAANwAAAAPAAAAAAAAAAAAAAAAAJgCAABkcnMvZG93&#10;bnJldi54bWxQSwUGAAAAAAQABAD1AAAAhwMAAAAA&#10;" fillcolor="#ffc" strokeweight=".25pt"/>
              <v:shape id="AutoShape 303" o:spid="_x0000_s1107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ho74A&#10;AADcAAAADwAAAGRycy9kb3ducmV2LnhtbERPy4rCMBTdC/5DuMLsNHVE0WoUGZGZrQ/E5SW5NtXm&#10;pjRR699PFoLLw3kvVq2rxIOaUHpWMBxkIIi1NyUXCo6HbX8KIkRkg5VnUvCiAKtlt7PA3Pgn7+ix&#10;j4VIIRxyVGBjrHMpg7bkMAx8TZy4i28cxgSbQpoGnyncVfI7yybSYcmpwWJNP5b0bX93Cs6n1+b6&#10;68rx0V7amZYTIn0lpb567XoOIlIbP+K3+88oGA3T/HQmHQG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U4aO+AAAA3AAAAA8AAAAAAAAAAAAAAAAAmAIAAGRycy9kb3ducmV2&#10;LnhtbFBLBQYAAAAABAAEAPUAAACDAwAAAAA=&#10;" fillcolor="#ffc" strokeweight=".25pt"/>
              <v:shape id="AutoShape 304" o:spid="_x0000_s1108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hEOMIA&#10;AADcAAAADwAAAGRycy9kb3ducmV2LnhtbESPQWsCMRSE70L/Q3gFb5pdRWm3RimVold1KT0+kudm&#10;7eZl2aS6/nsjCB6HmfmGWax614gzdaH2rCAfZyCItTc1VwrKw/foDUSIyAYbz6TgSgFWy5fBAgvj&#10;L7yj8z5WIkE4FKjAxtgWUgZtyWEY+5Y4eUffOYxJdpU0HV4S3DVykmVz6bDmtGCxpS9L+m//7xT8&#10;/lzXp42rZ6U99u9azon0iZQavvafHyAi9fEZfrS3RsE0z+F+Jh0B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EQ4wgAAANwAAAAPAAAAAAAAAAAAAAAAAJgCAABkcnMvZG93&#10;bnJldi54bWxQSwUGAAAAAAQABAD1AAAAhwMAAAAA&#10;" fillcolor="#ffc" strokeweight=".25pt"/>
              <v:shape id="AutoShape 305" o:spid="_x0000_s1109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raT8IA&#10;AADcAAAADwAAAGRycy9kb3ducmV2LnhtbESPzYoCMRCE7wu+Q2jB25pRWdHRKLKLuFd/EI9N0k5G&#10;J51hEnV8eyMs7LGoqq+o+bJ1lbhTE0rPCgb9DASx9qbkQsFhv/6cgAgR2WDlmRQ8KcBy0fmYY278&#10;g7d038VCJAiHHBXYGOtcyqAtOQx9XxMn7+wbhzHJppCmwUeCu0oOs2wsHZacFizW9G1JX3c3p+B0&#10;fP5cNq78OthzO9VyTKQvpFSv265mICK18T/81/41CkaDI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StpPwgAAANwAAAAPAAAAAAAAAAAAAAAAAJgCAABkcnMvZG93&#10;bnJldi54bWxQSwUGAAAAAAQABAD1AAAAhwMAAAAA&#10;" fillcolor="#ffc" strokeweight=".25pt"/>
              <v:shape id="AutoShape 306" o:spid="_x0000_s1110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Z/1MIA&#10;AADcAAAADwAAAGRycy9kb3ducmV2LnhtbESPzYoCMRCE78K+Q+iFvWlGRdHRKIuy6NUflj02STsZ&#10;d9IZJlHHtzeC4LGoqq+o+bJ1lbhSE0rPCvq9DASx9qbkQsHx8NOdgAgR2WDlmRTcKcBy8dGZY278&#10;jXd03cdCJAiHHBXYGOtcyqAtOQw9XxMn7+QbhzHJppCmwVuCu0oOsmwsHZacFizWtLKk//cXp+Dv&#10;974+b1w5OtpTO9VyTKTPpNTXZ/s9AxGpje/wq701Cob9ITzPpCM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n/UwgAAANwAAAAPAAAAAAAAAAAAAAAAAJgCAABkcnMvZG93&#10;bnJldi54bWxQSwUGAAAAAAQABAD1AAAAhwMAAAAA&#10;" fillcolor="#ffc" strokeweight=".25pt"/>
            </v:group>
            <v:group id="Group 307" o:spid="_x0000_s1111" style="position:absolute;left:86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<v:shape id="AutoShape 308" o:spid="_x0000_s1112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NCO8EA&#10;AADcAAAADwAAAGRycy9kb3ducmV2LnhtbESPQWsCMRSE7wX/Q3iCt5q1otTVKFIRvdaKeHwkz83q&#10;5mXZRF3/vSkIHoeZ+YaZLVpXiRs1ofSsYNDPQBBrb0ouFOz/1p/fIEJENlh5JgUPCrCYdz5mmBt/&#10;51+67WIhEoRDjgpsjHUuZdCWHIa+r4mTd/KNw5hkU0jT4D3BXSW/smwsHZacFizW9GNJX3ZXp+B4&#10;eKzOG1eO9vbUTrQcE+kzKdXrtsspiEhtfIdf7a1RMByM4P9MOgJ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jQjvBAAAA3AAAAA8AAAAAAAAAAAAAAAAAmAIAAGRycy9kb3du&#10;cmV2LnhtbFBLBQYAAAAABAAEAPUAAACGAwAAAAA=&#10;" fillcolor="#ffc" strokeweight=".25pt"/>
              <v:shape id="AutoShape 309" o:spid="_x0000_s1113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HcTMIA&#10;AADcAAAADwAAAGRycy9kb3ducmV2LnhtbESPQWsCMRSE74L/ITyhN81qcWlXo5RK0Wt1KT0+kudm&#10;dfOybFJd/70pCB6HmfmGWa5714gLdaH2rGA6yUAQa29qrhSUh6/xG4gQkQ02nknBjQKsV8PBEgvj&#10;r/xNl32sRIJwKFCBjbEtpAzaksMw8S1x8o6+cxiT7CppOrwmuGvkLMty6bDmtGCxpU9L+rz/cwp+&#10;f26b09bV89Ie+3ctcyJ9IqVeRv3HAkSkPj7Dj/bOKHid5vB/Jh0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dxMwgAAANwAAAAPAAAAAAAAAAAAAAAAAJgCAABkcnMvZG93&#10;bnJldi54bWxQSwUGAAAAAAQABAD1AAAAhwMAAAAA&#10;" fillcolor="#ffc" strokeweight=".25pt"/>
              <v:shape id="AutoShape 310" o:spid="_x0000_s1114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1518IA&#10;AADcAAAADwAAAGRycy9kb3ducmV2LnhtbESPW2sCMRSE3wv9D+EUfKtZK95Wo5QW0VcviI+H5LhZ&#10;uzlZNqmu/94Igo/DzHzDzBatq8SFmlB6VtDrZiCItTclFwr2u+XnGESIyAYrz6TgRgEW8/e3GebG&#10;X3lDl20sRIJwyFGBjbHOpQzaksPQ9TVx8k6+cRiTbAppGrwmuKvkV5YNpcOS04LFmn4s6b/tv1Nw&#10;PNx+zytXDvb21E60HBLpMynV+Wi/pyAitfEVfrbXRkG/N4LHmXQE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PXnXwgAAANwAAAAPAAAAAAAAAAAAAAAAAJgCAABkcnMvZG93&#10;bnJldi54bWxQSwUGAAAAAAQABAD1AAAAhwMAAAAA&#10;" fillcolor="#ffc" strokeweight=".25pt"/>
              <v:shape id="AutoShape 311" o:spid="_x0000_s1115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tpb4A&#10;AADcAAAADwAAAGRycy9kb3ducmV2LnhtbERPy4rCMBTdC/5DuMLsNHVE0WoUGZGZrQ/E5SW5NtXm&#10;pjRR699PFoLLw3kvVq2rxIOaUHpWMBxkIIi1NyUXCo6HbX8KIkRkg5VnUvCiAKtlt7PA3Pgn7+ix&#10;j4VIIRxyVGBjrHMpg7bkMAx8TZy4i28cxgSbQpoGnyncVfI7yybSYcmpwWJNP5b0bX93Cs6n1+b6&#10;68rx0V7amZYTIn0lpb567XoOIlIbP+K3+88oGA3T2nQmHQG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Wi7aW+AAAA3AAAAA8AAAAAAAAAAAAAAAAAmAIAAGRycy9kb3ducmV2&#10;LnhtbFBLBQYAAAAABAAEAPUAAACDAwAAAAA=&#10;" fillcolor="#ffc" strokeweight=".25pt"/>
              <v:shape id="AutoShape 312" o:spid="_x0000_s1116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5IPsMA&#10;AADcAAAADwAAAGRycy9kb3ducmV2LnhtbESPQWvCQBSE7wX/w/KE3uomLZUa3QSxSHutFfH42H1m&#10;o9m3IbvG+O+7hUKPw8x8w6yq0bVioD40nhXkswwEsfam4VrB/nv79AYiRGSDrWdScKcAVTl5WGFh&#10;/I2/aNjFWiQIhwIV2Bi7QsqgLTkMM98RJ+/ke4cxyb6WpsdbgrtWPmfZXDpsOC1Y7GhjSV92V6fg&#10;eLi/nz9c87q3p3Gh5ZxIn0mpx+m4XoKINMb/8F/70yh4yRfweyYdAV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u5IPsMAAADcAAAADwAAAAAAAAAAAAAAAACYAgAAZHJzL2Rv&#10;d25yZXYueG1sUEsFBgAAAAAEAAQA9QAAAIgDAAAAAA==&#10;" fillcolor="#ffc" strokeweight=".25pt"/>
              <v:shape id="AutoShape 313" o:spid="_x0000_s1117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grHr4A&#10;AADcAAAADwAAAGRycy9kb3ducmV2LnhtbERPy4rCMBTdD/gP4QruxlRFcTpGEUV064Nhlpfk2lSb&#10;m9JErX9vFoLLw3nPFq2rxJ2aUHpWMOhnIIi1NyUXCk7HzfcURIjIBivPpOBJARbzztcMc+MfvKf7&#10;IRYihXDIUYGNsc6lDNqSw9D3NXHizr5xGBNsCmkafKRwV8lhlk2kw5JTg8WaVpb09XBzCv7/nuvL&#10;1pXjkz23P1pOiPSFlOp12+UviEht/Ijf7p1RMBqm+elMOgJ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4Kx6+AAAA3AAAAA8AAAAAAAAAAAAAAAAAmAIAAGRycy9kb3ducmV2&#10;LnhtbFBLBQYAAAAABAAEAPUAAACDAwAAAAA=&#10;" fillcolor="#ffc" strokeweight=".25pt"/>
              <v:shape id="AutoShape 314" o:spid="_x0000_s1118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SOhcIA&#10;AADcAAAADwAAAGRycy9kb3ducmV2LnhtbESPzYoCMRCE7wu+Q2jB25pRWdHRKLKLuFd/EI9N0k5G&#10;J51hEnV8eyMs7LGoqq+o+bJ1lbhTE0rPCgb9DASx9qbkQsFhv/6cgAgR2WDlmRQ8KcBy0fmYY278&#10;g7d038VCJAiHHBXYGOtcyqAtOQx9XxMn7+wbhzHJppCmwUeCu0oOs2wsHZacFizW9G1JX3c3p+B0&#10;fP5cNq78OthzO9VyTKQvpFSv265mICK18T/81/41CkbDA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9I6FwgAAANwAAAAPAAAAAAAAAAAAAAAAAJgCAABkcnMvZG93&#10;bnJldi54bWxQSwUGAAAAAAQABAD1AAAAhwMAAAAA&#10;" fillcolor="#ffc" strokeweight=".25pt"/>
              <v:shape id="AutoShape 315" o:spid="_x0000_s1119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Q8sMA&#10;AADcAAAADwAAAGRycy9kb3ducmV2LnhtbESPQWvCQBSE74X+h+UVvNVNI5U2zSpFkfaqhtLjY/eZ&#10;TZp9G7Krxn/fFQSPw8x8w5TL0XXiRENoPCt4mWYgiLU3DdcKqv3m+Q1EiMgGO8+k4EIBlovHhxIL&#10;48+8pdMu1iJBOBSowMbYF1IGbclhmPqeOHkHPziMSQ61NAOeE9x1Ms+yuXTYcFqw2NPKkv7bHZ2C&#10;35/Luv1yzWtlD+O7lnMi3ZJSk6fx8wNEpDHew7f2t1Ewy3O4nk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YQ8sMAAADcAAAADwAAAAAAAAAAAAAAAACYAgAAZHJzL2Rv&#10;d25yZXYueG1sUEsFBgAAAAAEAAQA9QAAAIgDAAAAAA==&#10;" fillcolor="#ffc" strokeweight=".25pt"/>
              <v:shape id="AutoShape 316" o:spid="_x0000_s1120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q1acEA&#10;AADcAAAADwAAAGRycy9kb3ducmV2LnhtbESPQWsCMRSE7wX/Q3iCt5pVqehqFFHEXqsiHh/Jc7O6&#10;eVk2Udd/bwqFHoeZ+YaZL1tXiQc1ofSsYNDPQBBrb0ouFBwP288JiBCRDVaeScGLAiwXnY855sY/&#10;+Yce+1iIBOGQowIbY51LGbQlh6Hva+LkXXzjMCbZFNI0+ExwV8lhlo2lw5LTgsWa1pb0bX93Cs6n&#10;1+a6c+XX0V7aqZZjIn0lpXrddjUDEamN/+G/9rdRMBqO4PdMOg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qtWnBAAAA3AAAAA8AAAAAAAAAAAAAAAAAmAIAAGRycy9kb3du&#10;cmV2LnhtbFBLBQYAAAAABAAEAPUAAACGAwAAAAA=&#10;" fillcolor="#ffc" strokeweight=".25pt"/>
              <v:shape id="AutoShape 317" o:spid="_x0000_s1121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MtHcIA&#10;AADcAAAADwAAAGRycy9kb3ducmV2LnhtbESPQWsCMRSE74X+h/AEbzWrVdHVKMUietWKeHwkz83q&#10;5mXZRF3/vSkUehxm5htmvmxdJe7UhNKzgn4vA0GsvSm5UHD4WX9MQISIbLDyTAqeFGC5eH+bY278&#10;g3d038dCJAiHHBXYGOtcyqAtOQw9XxMn7+wbhzHJppCmwUeCu0oOsmwsHZacFizWtLKkr/ubU3A6&#10;Pr8vG1eODvbcTrUcE+kLKdXttF8zEJHa+B/+a2+Ngs/BEH7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gy0dwgAAANwAAAAPAAAAAAAAAAAAAAAAAJgCAABkcnMvZG93&#10;bnJldi54bWxQSwUGAAAAAAQABAD1AAAAhwMAAAAA&#10;" fillcolor="#ffc" strokeweight=".25pt"/>
            </v:group>
            <v:group id="Group 318" o:spid="_x0000_s1122" style="position:absolute;left:88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<v:shape id="AutoShape 319" o:spid="_x0000_s1123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0W8cIA&#10;AADcAAAADwAAAGRycy9kb3ducmV2LnhtbESPQWsCMRSE70L/Q3gFb5qt4tJujVIUqVd1KT0+kudm&#10;7eZl2URd/30jCB6HmfmGmS9714gLdaH2rOBtnIEg1t7UXCkoD5vRO4gQkQ02nknBjQIsFy+DORbG&#10;X3lHl32sRIJwKFCBjbEtpAzaksMw9i1x8o6+cxiT7CppOrwmuGvkJMty6bDmtGCxpZUl/bc/OwW/&#10;P7f16dvVs9Ie+w8tcyJ9IqWGr/3XJ4hIfXyGH+2tUTCd5HA/k4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RbxwgAAANwAAAAPAAAAAAAAAAAAAAAAAJgCAABkcnMvZG93&#10;bnJldi54bWxQSwUGAAAAAAQABAD1AAAAhwMAAAAA&#10;" fillcolor="#ffc" strokeweight=".25pt"/>
              <v:shape id="AutoShape 320" o:spid="_x0000_s1124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GzasIA&#10;AADcAAAADwAAAGRycy9kb3ducmV2LnhtbESPT2sCMRTE74LfITzBm2ZVtHU1ilhKe/UPpcdH8tys&#10;bl6WTarrtzcFweMwM79hluvWVeJKTSg9KxgNMxDE2puSCwXHw+fgHUSIyAYrz6TgTgHWq25nibnx&#10;N97RdR8LkSAcclRgY6xzKYO25DAMfU2cvJNvHMYkm0KaBm8J7io5zrKZdFhyWrBY09aSvuz/nILf&#10;n/vH+cuV06M9tXMtZ0T6TEr1e+1mASJSG1/hZ/vbKJiM3+D/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UbNqwgAAANwAAAAPAAAAAAAAAAAAAAAAAJgCAABkcnMvZG93&#10;bnJldi54bWxQSwUGAAAAAAQABAD1AAAAhwMAAAAA&#10;" fillcolor="#ffc" strokeweight=".25pt"/>
              <v:shape id="AutoShape 321" o:spid="_x0000_s1125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4nGL4A&#10;AADcAAAADwAAAGRycy9kb3ducmV2LnhtbERPy4rCMBTdD/gP4QruxlRFcTpGEUV064Nhlpfk2lSb&#10;m9JErX9vFoLLw3nPFq2rxJ2aUHpWMOhnIIi1NyUXCk7HzfcURIjIBivPpOBJARbzztcMc+MfvKf7&#10;IRYihXDIUYGNsc6lDNqSw9D3NXHizr5xGBNsCmkafKRwV8lhlk2kw5JTg8WaVpb09XBzCv7/nuvL&#10;1pXjkz23P1pOiPSFlOp12+UviEht/Ijf7p1RMBqmtelMOgJ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OJxi+AAAA3AAAAA8AAAAAAAAAAAAAAAAAmAIAAGRycy9kb3ducmV2&#10;LnhtbFBLBQYAAAAABAAEAPUAAACDAwAAAAA=&#10;" fillcolor="#ffc" strokeweight=".25pt"/>
              <v:shape id="AutoShape 322" o:spid="_x0000_s1126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KCg8MA&#10;AADcAAAADwAAAGRycy9kb3ducmV2LnhtbESPQWvCQBSE70L/w/IKvemmFqWJrlKUUq+1Unp87L5k&#10;o9m3Ibs1yb/vFgSPw8x8w6y3g2vElbpQe1bwPMtAEGtvaq4UnL7ep68gQkQ22HgmBSMF2G4eJmss&#10;jO/5k67HWIkE4VCgAhtjW0gZtCWHYeZb4uSVvnMYk+wqaTrsE9w1cp5lS+mw5rRgsaWdJX05/joF&#10;P9/j/vzh6sXJlkOu5ZJIn0mpp8fhbQUi0hDv4Vv7YBS8zHP4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KCg8MAAADcAAAADwAAAAAAAAAAAAAAAACYAgAAZHJzL2Rv&#10;d25yZXYueG1sUEsFBgAAAAAEAAQA9QAAAIgDAAAAAA==&#10;" fillcolor="#ffc" strokeweight=".25pt"/>
              <v:shape id="AutoShape 323" o:spid="_x0000_s1127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G9w78A&#10;AADcAAAADwAAAGRycy9kb3ducmV2LnhtbERPTYvCMBC9C/sfwix403QVRatRRFn0ulrE45CMTd1m&#10;Upqs1n9vDsIeH+97ue5cLe7Uhsqzgq9hBoJYe1NxqaA4fQ9mIEJENlh7JgVPCrBeffSWmBv/4B+6&#10;H2MpUgiHHBXYGJtcyqAtOQxD3xAn7upbhzHBtpSmxUcKd7UcZdlUOqw4NVhsaGtJ/x7/nILL+bm7&#10;7V01Key1m2s5JdI3Uqr/2W0WICJ18V/8dh+MgvE4zU9n0hG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Yb3DvwAAANwAAAAPAAAAAAAAAAAAAAAAAJgCAABkcnMvZG93bnJl&#10;di54bWxQSwUGAAAAAAQABAD1AAAAhAMAAAAA&#10;" fillcolor="#ffc" strokeweight=".25pt"/>
              <v:shape id="AutoShape 324" o:spid="_x0000_s1128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0YWMIA&#10;AADcAAAADwAAAGRycy9kb3ducmV2LnhtbESPzYoCMRCE78K+Q+iFvWlGRdHRKIuy6NUflj02STsZ&#10;d9IZJlHHtzeC4LGoqq+o+bJ1lbhSE0rPCvq9DASx9qbkQsHx8NOdgAgR2WDlmRTcKcBy8dGZY278&#10;jXd03cdCJAiHHBXYGOtcyqAtOQw9XxMn7+QbhzHJppCmwVuCu0oOsmwsHZacFizWtLKk//cXp+Dv&#10;974+b1w5OtpTO9VyTKTPpNTXZ/s9AxGpje/wq701CobDPjzPpCM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LRhYwgAAANwAAAAPAAAAAAAAAAAAAAAAAJgCAABkcnMvZG93&#10;bnJldi54bWxQSwUGAAAAAAQABAD1AAAAhwMAAAAA&#10;" fillcolor="#ffc" strokeweight=".25pt"/>
              <v:shape id="AutoShape 325" o:spid="_x0000_s1129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+GL8EA&#10;AADcAAAADwAAAGRycy9kb3ducmV2LnhtbESPQWsCMRSE7wX/Q3iCt5pVqehqFFHEXqsiHh/Jc7O6&#10;eVk2Udd/bwqFHoeZ+YaZL1tXiQc1ofSsYNDPQBBrb0ouFBwP288JiBCRDVaeScGLAiwXnY855sY/&#10;+Yce+1iIBOGQowIbY51LGbQlh6Hva+LkXXzjMCbZFNI0+ExwV8lhlo2lw5LTgsWa1pb0bX93Cs6n&#10;1+a6c+XX0V7aqZZjIn0lpXrddjUDEamN/+G/9rdRMBoN4fdMOg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/hi/BAAAA3AAAAA8AAAAAAAAAAAAAAAAAmAIAAGRycy9kb3du&#10;cmV2LnhtbFBLBQYAAAAABAAEAPUAAACGAwAAAAA=&#10;" fillcolor="#ffc" strokeweight=".25pt"/>
              <v:shape id="AutoShape 326" o:spid="_x0000_s1130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MjtMIA&#10;AADcAAAADwAAAGRycy9kb3ducmV2LnhtbESPQWsCMRSE70L/Q3hCb5rVRWlXoxRLqVd1KT0+kudm&#10;dfOybFJd/30jCB6HmfmGWa5714gLdaH2rGAyzkAQa29qrhSUh6/RG4gQkQ02nknBjQKsVy+DJRbG&#10;X3lHl32sRIJwKFCBjbEtpAzaksMw9i1x8o6+cxiT7CppOrwmuGvkNMvm0mHNacFiSxtL+rz/cwp+&#10;f26fp29Xz0p77N+1nBPpEyn1Ouw/FiAi9fEZfrS3RkGe53A/k4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syO0wgAAANwAAAAPAAAAAAAAAAAAAAAAAJgCAABkcnMvZG93&#10;bnJldi54bWxQSwUGAAAAAAQABAD1AAAAhwMAAAAA&#10;" fillcolor="#ffc" strokeweight=".25pt"/>
              <v:shape id="AutoShape 327" o:spid="_x0000_s1131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q7wMMA&#10;AADcAAAADwAAAGRycy9kb3ducmV2LnhtbESPQWsCMRSE74L/IbyCN822tkvdmhWpSHutSvH4SJ6b&#10;3W5elk3U9d83hYLHYWa+YZarwbXiQn2oPSt4nGUgiLU3NVcKDvvt9BVEiMgGW8+k4EYBVuV4tMTC&#10;+Ct/0WUXK5EgHApUYGPsCimDtuQwzHxHnLyT7x3GJPtKmh6vCe5a+ZRluXRYc1qw2NG7Jf2zOzsF&#10;x+/bpvlw9cvBnoaFljmRbkipycOwfgMRaYj38H/70yiYz5/h70w6Ar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q7wMMAAADcAAAADwAAAAAAAAAAAAAAAACYAgAAZHJzL2Rv&#10;d25yZXYueG1sUEsFBgAAAAAEAAQA9QAAAIgDAAAAAA==&#10;" fillcolor="#ffc" strokeweight=".25pt"/>
              <v:shape id="AutoShape 328" o:spid="_x0000_s1132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YeW8MA&#10;AADcAAAADwAAAGRycy9kb3ducmV2LnhtbESPQWvCQBSE7wX/w/KE3urGhkiNrkEspV5rpfT42H1m&#10;o9m3IbvV5N+7hUKPw8x8w6yrwbXiSn1oPCuYzzIQxNqbhmsFx8+3pxcQISIbbD2TgpECVJvJwxpL&#10;42/8QddDrEWCcChRgY2xK6UM2pLDMPMdcfJOvncYk+xraXq8Jbhr5XOWLaTDhtOCxY52lvTl8OMU&#10;fH+Nr+d31xRHexqWWi6I9JmUepwO2xWISEP8D/+190ZBnhfweyYdAb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YeW8MAAADcAAAADwAAAAAAAAAAAAAAAACYAgAAZHJzL2Rv&#10;d25yZXYueG1sUEsFBgAAAAAEAAQA9QAAAIgDAAAAAA==&#10;" fillcolor="#ffc" strokeweight=".25pt"/>
            </v:group>
            <v:group id="Group 329" o:spid="_x0000_s1133" style="position:absolute;left:90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shape id="AutoShape 330" o:spid="_x0000_s1134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glt8IA&#10;AADcAAAADwAAAGRycy9kb3ducmV2LnhtbESPT2sCMRTE74V+h/AKvdVsK/5bjVIspV7VRTw+kudm&#10;7eZl2URdv70RBI/DzPyGmS06V4sztaHyrOCzl4Eg1t5UXCootr8fYxAhIhusPZOCKwVYzF9fZpgb&#10;f+E1nTexFAnCIUcFNsYmlzJoSw5DzzfEyTv41mFMsi2lafGS4K6WX1k2lA4rTgsWG1pa0v+bk1Ow&#10;311/jn+uGhT20E20HBLpIyn1/tZ9T0FE6uIz/GivjIJ+fwT3M+kI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CW3wgAAANwAAAAPAAAAAAAAAAAAAAAAAJgCAABkcnMvZG93&#10;bnJldi54bWxQSwUGAAAAAAQABAD1AAAAhwMAAAAA&#10;" fillcolor="#ffc" strokeweight=".25pt"/>
              <v:shape id="AutoShape 331" o:spid="_x0000_s1135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exxb8A&#10;AADcAAAADwAAAGRycy9kb3ducmV2LnhtbERPTYvCMBC9C/sfwix403QVRatRRFn0ulrE45CMTd1m&#10;Upqs1n9vDsIeH+97ue5cLe7Uhsqzgq9hBoJYe1NxqaA4fQ9mIEJENlh7JgVPCrBeffSWmBv/4B+6&#10;H2MpUgiHHBXYGJtcyqAtOQxD3xAn7upbhzHBtpSmxUcKd7UcZdlUOqw4NVhsaGtJ/x7/nILL+bm7&#10;7V01Key1m2s5JdI3Uqr/2W0WICJ18V/8dh+MgvE4rU1n0hG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F7HFvwAAANwAAAAPAAAAAAAAAAAAAAAAAJgCAABkcnMvZG93bnJl&#10;di54bWxQSwUGAAAAAAQABAD1AAAAhAMAAAAA&#10;" fillcolor="#ffc" strokeweight=".25pt"/>
              <v:shape id="AutoShape 332" o:spid="_x0000_s1136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sUXsIA&#10;AADcAAAADwAAAGRycy9kb3ducmV2LnhtbESPzYoCMRCE78K+Q+iFvWlmFUVHoyzKold/WPbYJO1k&#10;dNIZJlHHtzeC4LGoqq+o2aJ1lbhSE0rPCr57GQhi7U3JhYLD/rc7BhEissHKMym4U4DF/KMzw9z4&#10;G2/puouFSBAOOSqwMda5lEFbchh6viZO3tE3DmOSTSFNg7cEd5XsZ9lIOiw5LVisaWlJn3cXp+D/&#10;7746rV05PNhjO9FyRKRPpNTXZ/szBRGpje/wq70xCgaDCTzPpCM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WxRewgAAANwAAAAPAAAAAAAAAAAAAAAAAJgCAABkcnMvZG93&#10;bnJldi54bWxQSwUGAAAAAAQABAD1AAAAhwMAAAAA&#10;" fillcolor="#ffc" strokeweight=".25pt"/>
              <v:shape id="AutoShape 333" o:spid="_x0000_s1137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Ovr8A&#10;AADcAAAADwAAAGRycy9kb3ducmV2LnhtbERPy4rCMBTdC/MP4Q6403R8MdMxiiiiWx/ILC/JtanT&#10;3JQmav17sxBcHs57Om9dJW7UhNKzgq9+BoJYe1NyoeB4WPe+QYSIbLDyTAoeFGA+++hMMTf+zju6&#10;7WMhUgiHHBXYGOtcyqAtOQx9XxMn7uwbhzHBppCmwXsKd5UcZNlEOiw5NVisaWlJ/++vTsHf6bG6&#10;bFw5Ptpz+6PlhEhfSKnuZ7v4BRGpjW/xy701CoajND+dSUdAz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Z86+vwAAANwAAAAPAAAAAAAAAAAAAAAAAJgCAABkcnMvZG93bnJl&#10;di54bWxQSwUGAAAAAAQABAD1AAAAhAMAAAAA&#10;" fillcolor="#ffc" strokeweight=".25pt"/>
              <v:shape id="AutoShape 334" o:spid="_x0000_s1138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rJcMA&#10;AADcAAAADwAAAGRycy9kb3ducmV2LnhtbESPQWsCMRSE70L/Q3iF3jRrbZe63ShFKe21KsXjI3m7&#10;Wbt5WTZR13/fCILHYWa+Ycrl4Fpxoj40nhVMJxkIYu1Nw7WC3fZz/AYiRGSDrWdScKEAy8XDqMTC&#10;+DP/0GkTa5EgHApUYGPsCimDtuQwTHxHnLzK9w5jkn0tTY/nBHetfM6yXDpsOC1Y7GhlSf9tjk7B&#10;/veyPny55nVnq2GuZU6kD6TU0+Pw8Q4i0hDv4Vv72yiYvUzheiYd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rJcMAAADcAAAADwAAAAAAAAAAAAAAAACYAgAAZHJzL2Rv&#10;d25yZXYueG1sUEsFBgAAAAAEAAQA9QAAAIgDAAAAAA==&#10;" fillcolor="#ffc" strokeweight=".25pt"/>
              <v:shape id="AutoShape 335" o:spid="_x0000_s1139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n1UsIA&#10;AADcAAAADwAAAGRycy9kb3ducmV2LnhtbESPQWsCMRSE74X+h/AEbzWrVdHVKMUietWKeHwkz83q&#10;5mXZRF3/vSkUehxm5htmvmxdJe7UhNKzgn4vA0GsvSm5UHD4WX9MQISIbLDyTAqeFGC5eH+bY278&#10;g3d038dCJAiHHBXYGOtcyqAtOQw9XxMn7+wbhzHJppCmwUeCu0oOsmwsHZacFizWtLKkr/ubU3A6&#10;Pr8vG1eODvbcTrUcE+kLKdXttF8zEJHa+B/+a2+Ngs/hAH7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+fVSwgAAANwAAAAPAAAAAAAAAAAAAAAAAJgCAABkcnMvZG93&#10;bnJldi54bWxQSwUGAAAAAAQABAD1AAAAhwMAAAAA&#10;" fillcolor="#ffc" strokeweight=".25pt"/>
              <v:shape id="AutoShape 336" o:spid="_x0000_s1140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VQycMA&#10;AADcAAAADwAAAGRycy9kb3ducmV2LnhtbESPQWsCMRSE74L/IbyCN822tkvdmhWpSHutSvH4SJ6b&#10;3W5elk3U9d83hYLHYWa+YZarwbXiQn2oPSt4nGUgiLU3NVcKDvvt9BVEiMgGW8+k4EYBVuV4tMTC&#10;+Ct/0WUXK5EgHApUYGPsCimDtuQwzHxHnLyT7x3GJPtKmh6vCe5a+ZRluXRYc1qw2NG7Jf2zOzsF&#10;x+/bpvlw9cvBnoaFljmRbkipycOwfgMRaYj38H/70yiYP8/h70w6Ar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VQycMAAADcAAAADwAAAAAAAAAAAAAAAACYAgAAZHJzL2Rv&#10;d25yZXYueG1sUEsFBgAAAAAEAAQA9QAAAIgDAAAAAA==&#10;" fillcolor="#ffc" strokeweight=".25pt"/>
              <v:shape id="AutoShape 337" o:spid="_x0000_s1141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zIvcIA&#10;AADcAAAADwAAAGRycy9kb3ducmV2LnhtbESPQWsCMRSE74X+h/AK3mq2ape6NUpRRK9VKR4fyXOz&#10;dvOybKKu/94IgsdhZr5hJrPO1eJMbag8K/joZyCItTcVlwp22+X7F4gQkQ3WnknBlQLMpq8vEyyM&#10;v/AvnTexFAnCoUAFNsamkDJoSw5D3zfEyTv41mFMsi2lafGS4K6WgyzLpcOK04LFhuaW9P/m5BTs&#10;/66L48pVnzt76MZa5kT6SEr13rqfbxCRuvgMP9pro2A4GsH9TDoCcn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Mi9wgAAANwAAAAPAAAAAAAAAAAAAAAAAJgCAABkcnMvZG93&#10;bnJldi54bWxQSwUGAAAAAAQABAD1AAAAhwMAAAAA&#10;" fillcolor="#ffc" strokeweight=".25pt"/>
              <v:shape id="AutoShape 338" o:spid="_x0000_s1142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BtJsMA&#10;AADcAAAADwAAAGRycy9kb3ducmV2LnhtbESPQWsCMRSE74X+h/AKvdVsbV103SjFInqtFfH4SN5u&#10;VjcvyybV9d83QqHHYWa+Ycrl4FpxoT40nhW8jjIQxNqbhmsF++/1yxREiMgGW8+k4EYBlovHhxIL&#10;46/8RZddrEWCcChQgY2xK6QM2pLDMPIdcfIq3zuMSfa1ND1eE9y1cpxluXTYcFqw2NHKkj7vfpyC&#10;4+H2edq4ZrK31TDTMifSJ1Lq+Wn4mIOINMT/8F97axS8vU/gfiYd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BtJsMAAADcAAAADwAAAAAAAAAAAAAAAACYAgAAZHJzL2Rv&#10;d25yZXYueG1sUEsFBgAAAAAEAAQA9QAAAIgDAAAAAA==&#10;" fillcolor="#ffc" strokeweight=".25pt"/>
              <v:shape id="AutoShape 339" o:spid="_x0000_s1143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LzUcIA&#10;AADcAAAADwAAAGRycy9kb3ducmV2LnhtbESPQWsCMRSE70L/Q3gFb5pt1aXdGqUooletlB4fyXOz&#10;dvOybKKu/94IgsdhZr5hpvPO1eJMbag8K3gbZiCItTcVlwr2P6vBB4gQkQ3WnknBlQLMZy+9KRbG&#10;X3hL510sRYJwKFCBjbEppAzaksMw9A1x8g6+dRiTbEtpWrwkuKvle5bl0mHFacFiQwtL+n93cgr+&#10;fq/L49pVk709dJ9a5kT6SEr1X7vvLxCRuvgMP9obo2A0zuF+Jh0B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wvNRwgAAANwAAAAPAAAAAAAAAAAAAAAAAJgCAABkcnMvZG93&#10;bnJldi54bWxQSwUGAAAAAAQABAD1AAAAhwMAAAAA&#10;" fillcolor="#ffc" strokeweight=".25pt"/>
            </v:group>
          </v:group>
        </w:pict>
      </w:r>
      <w:r>
        <w:rPr>
          <w:noProof/>
          <w:lang w:eastAsia="tr-TR"/>
        </w:rPr>
        <w:pict>
          <v:group id="Grup 347" o:spid="_x0000_s1144" style="position:absolute;left:0;text-align:left;margin-left:21.2pt;margin-top:.95pt;width:81pt;height:63pt;z-index:251644416;mso-position-horizontal-relative:text;mso-position-vertical-relative:text" coordorigin="7380,720" coordsize="1764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">
            <v:group id="Group 341" o:spid="_x0000_s1145" style="position:absolute;left:73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<v:shape id="AutoShape 342" o:spid="_x0000_s1146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oPsEA&#10;AADcAAAADwAAAGRycy9kb3ducmV2LnhtbESPQWsCMRSE7wX/Q3hCbzVrbYuuRrFWoVet3p+b52Yx&#10;eVmSqOu/b4RCj8PMfMPMFp2z4kohNp4VDAcFCOLK64ZrBfufzcsYREzIGq1nUnCnCIt572mGpfY3&#10;3tJ1l2qRIRxLVGBSakspY2XIYRz4ljh7Jx8cpixDLXXAW4Y7K1+L4kM6bDgvGGxpZag67y5OwXp5&#10;rtbua2Rsewyfh3fdWMS7Us/9bjkFkahL/+G/9rdWMHqbwO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baD7BAAAA3AAAAA8AAAAAAAAAAAAAAAAAmAIAAGRycy9kb3du&#10;cmV2LnhtbFBLBQYAAAAABAAEAPUAAACGAwAAAAA=&#10;" fillcolor="#cff" strokeweight=".25pt"/>
              <v:shape id="AutoShape 343" o:spid="_x0000_s1147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hXfr8A&#10;AADcAAAADwAAAGRycy9kb3ducmV2LnhtbERPz0/CMBS+m/A/NI/Em3RIMGRSlqEz4Srg/bk+14X2&#10;dWkrG/89PZh4/PL93laTs+JKIfaeFSwXBQji1uueOwXn08fTBkRMyBqtZ1JwowjVbvawxVL7kT/p&#10;ekydyCEcS1RgUhpKKWNryGFc+IE4cz8+OEwZhk7qgGMOd1Y+F8WLdNhzbjA40Juh9nL8dQqa+tI2&#10;7n1l7PAd9l9r3VvEm1KP86l+BZFoSv/iP/dBK1it8/x8Jh8Bub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uFd+vwAAANwAAAAPAAAAAAAAAAAAAAAAAJgCAABkcnMvZG93bnJl&#10;di54bWxQSwUGAAAAAAQABAD1AAAAhAMAAAAA&#10;" fillcolor="#cff" strokeweight=".25pt"/>
              <v:shape id="AutoShape 344" o:spid="_x0000_s1148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Ty5cEA&#10;AADcAAAADwAAAGRycy9kb3ducmV2LnhtbESPW2sCMRSE3wv+h3AE32pWxSKrUbwV+lov78fNcbOY&#10;nCxJ1PXfN4VCH4eZ+YZZrDpnxYNCbDwrGA0LEMSV1w3XCk7Hz/cZiJiQNVrPpOBFEVbL3tsCS+2f&#10;/E2PQ6pFhnAsUYFJqS2ljJUhh3HoW+LsXX1wmLIMtdQBnxnurBwXxYd02HBeMNjS1lB1O9ydgv36&#10;Vu3dbmJsewmb81Q3FvGl1KDfrecgEnXpP/zX/tIKJtMR/J7JR0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08uXBAAAA3AAAAA8AAAAAAAAAAAAAAAAAmAIAAGRycy9kb3du&#10;cmV2LnhtbFBLBQYAAAAABAAEAPUAAACGAwAAAAA=&#10;" fillcolor="#cff" strokeweight=".25pt"/>
              <v:shape id="AutoShape 345" o:spid="_x0000_s1149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ZsksEA&#10;AADcAAAADwAAAGRycy9kb3ducmV2LnhtbESPT2sCMRTE7wW/Q3hCbzWrYpHVKNoq9Oq/+3Pz3Cwm&#10;L0uS6vrtTUHocZiZ3zDzZeesuFGIjWcFw0EBgrjyuuFawfGw/ZiCiAlZo/VMCh4UYbnovc2x1P7O&#10;O7rtUy0yhGOJCkxKbSllrAw5jAPfEmfv4oPDlGWopQ54z3Bn5agoPqXDhvOCwZa+DFXX/a9TsFld&#10;q437HhvbnsP6NNGNRXwo9d7vVjMQibr0H361f7SC8WQEf2fy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mbJLBAAAA3AAAAA8AAAAAAAAAAAAAAAAAmAIAAGRycy9kb3du&#10;cmV2LnhtbFBLBQYAAAAABAAEAPUAAACGAwAAAAA=&#10;" fillcolor="#cff" strokeweight=".25pt"/>
              <v:shape id="AutoShape 346" o:spid="_x0000_s1150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rJCcEA&#10;AADcAAAADwAAAGRycy9kb3ducmV2LnhtbESPT2sCMRTE74LfITyhN83qYilbo9hWoVf/9P66eW4W&#10;k5clibp+e1MQehxm5jfMYtU7K64UYutZwXRSgCCuvW65UXA8bMdvIGJC1mg9k4I7RVgth4MFVtrf&#10;eEfXfWpEhnCsUIFJqaukjLUhh3HiO+LsnXxwmLIMjdQBbxnurJwVxat02HJeMNjRp6H6vL84BZv1&#10;ud64r9LY7jd8/Mx1axHvSr2M+vU7iER9+g8/299aQTkv4e9MPgJ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qyQnBAAAA3AAAAA8AAAAAAAAAAAAAAAAAmAIAAGRycy9kb3du&#10;cmV2LnhtbFBLBQYAAAAABAAEAPUAAACGAwAAAAA=&#10;" fillcolor="#cff" strokeweight=".25pt"/>
              <v:shape id="AutoShape 347" o:spid="_x0000_s1151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NRfcEA&#10;AADcAAAADwAAAGRycy9kb3ducmV2LnhtbESPQWsCMRSE74L/ITyhN822VimrUaxV8Fq19+fmdbOY&#10;vCxJ1PXfm4LQ4zAz3zDzZeesuFKIjWcFr6MCBHHldcO1guNhO/wAEROyRuuZFNwpwnLR782x1P7G&#10;33Tdp1pkCMcSFZiU2lLKWBlyGEe+Jc7erw8OU5ahljrgLcOdlW9FMZUOG84LBltaG6rO+4tTsFmd&#10;q437GhvbnsLnz0Q3FvGu1MugW81AJOrSf/jZ3mkF48k7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DUX3BAAAA3AAAAA8AAAAAAAAAAAAAAAAAmAIAAGRycy9kb3du&#10;cmV2LnhtbFBLBQYAAAAABAAEAPUAAACGAwAAAAA=&#10;" fillcolor="#cff" strokeweight=".25pt"/>
              <v:shape id="AutoShape 348" o:spid="_x0000_s1152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/05sEA&#10;AADcAAAADwAAAGRycy9kb3ducmV2LnhtbESPT2sCMRTE7wW/Q3iCt5pV2SKrUfxX6LW23p+b52Yx&#10;eVmSqOu3bwqFHoeZ+Q2zXPfOijuF2HpWMBkXIIhrr1tuFHx/vb/OQcSErNF6JgVPirBeDV6WWGn/&#10;4E+6H1MjMoRjhQpMSl0lZawNOYxj3xFn7+KDw5RlaKQO+MhwZ+W0KN6kw5bzgsGOdobq6/HmFBw2&#10;1/rg9jNju3PYnkrdWsSnUqNhv1mASNSn//Bf+0MrmJUl/J7JR0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P9ObBAAAA3AAAAA8AAAAAAAAAAAAAAAAAmAIAAGRycy9kb3du&#10;cmV2LnhtbFBLBQYAAAAABAAEAPUAAACGAwAAAAA=&#10;" fillcolor="#cff" strokeweight=".25pt"/>
              <v:shape id="AutoShape 349" o:spid="_x0000_s1153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1qkcEA&#10;AADcAAAADwAAAGRycy9kb3ducmV2LnhtbESPT2sCMRTE74V+h/AKvXWzVRRZjWKtBa/+uz83z81i&#10;8rIkqa7f3hQKHoeZ+Q0zW/TOiiuF2HpW8FmUIIhrr1tuFBz2Px8TEDEha7SeScGdIizmry8zrLS/&#10;8Zauu9SIDOFYoQKTUldJGWtDDmPhO+LsnX1wmLIMjdQBbxnurByU5Vg6bDkvGOxoZai+7H6dgvXy&#10;Uq/d99DY7hS+jiPdWsS7Uu9v/XIKIlGfnuH/9kYrGI7G8HcmHwE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dapHBAAAA3AAAAA8AAAAAAAAAAAAAAAAAmAIAAGRycy9kb3du&#10;cmV2LnhtbFBLBQYAAAAABAAEAPUAAACGAwAAAAA=&#10;" fillcolor="#cff" strokeweight=".25pt"/>
              <v:shape id="AutoShape 350" o:spid="_x0000_s1154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HPCsIA&#10;AADcAAAADwAAAGRycy9kb3ducmV2LnhtbESPQWsCMRSE74L/ITyhN822oi2r2cW2FnpV2/tz87pZ&#10;TF6WJNX13zcFweMwM98w63pwVpwpxM6zgsdZAYK48brjVsHX4WP6AiImZI3WMym4UoS6Go/WWGp/&#10;4R2d96kVGcKxRAUmpb6UMjaGHMaZ74mz9+ODw5RlaKUOeMlwZ+VTUSylw47zgsGe3gw1p/2vU7Dd&#10;nJqte58b2x/D6/dCdxbxqtTDZNisQCQa0j18a39qBfPFM/yfyUdAV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Uc8KwgAAANwAAAAPAAAAAAAAAAAAAAAAAJgCAABkcnMvZG93&#10;bnJldi54bWxQSwUGAAAAAAQABAD1AAAAhwMAAAAA&#10;" fillcolor="#cff" strokeweight=".25pt"/>
              <v:shape id="AutoShape 351" o:spid="_x0000_s1155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5beL8A&#10;AADcAAAADwAAAGRycy9kb3ducmV2LnhtbERPz0/CMBS+m/A/NI/Em3RIMGRSlqEz4Srg/bk+14X2&#10;dWkrG/89PZh4/PL93laTs+JKIfaeFSwXBQji1uueOwXn08fTBkRMyBqtZ1JwowjVbvawxVL7kT/p&#10;ekydyCEcS1RgUhpKKWNryGFc+IE4cz8+OEwZhk7qgGMOd1Y+F8WLdNhzbjA40Juh9nL8dQqa+tI2&#10;7n1l7PAd9l9r3VvEm1KP86l+BZFoSv/iP/dBK1it89p8Jh8Bub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zlt4vwAAANwAAAAPAAAAAAAAAAAAAAAAAJgCAABkcnMvZG93bnJl&#10;di54bWxQSwUGAAAAAAQABAD1AAAAhAMAAAAA&#10;" fillcolor="#cff" strokeweight=".25pt"/>
            </v:group>
            <v:group id="Group 352" o:spid="_x0000_s1156" style="position:absolute;left:75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<v:shape id="AutoShape 353" o:spid="_x0000_s1157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dw74A&#10;AADcAAAADwAAAGRycy9kb3ducmV2LnhtbERPy2oCMRTdC/2HcAvuNFNFKaNRrA/oVq376+Q6GUxu&#10;hiTq+PfNQnB5OO/5snNW3CnExrOCr2EBgrjyuuFawd9xN/gGEROyRuuZFDwpwnLx0Ztjqf2D93Q/&#10;pFrkEI4lKjAptaWUsTLkMA59S5y5iw8OU4ahljrgI4c7K0dFMZUOG84NBltaG6quh5tTsF1dq63b&#10;jI1tz+HnNNGNRXwq1f/sVjMQibr0Fr/cv1rBeJrn5zP5CMjF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7UncO+AAAA3AAAAA8AAAAAAAAAAAAAAAAAmAIAAGRycy9kb3ducmV2&#10;LnhtbFBLBQYAAAAABAAEAPUAAACDAwAAAAA=&#10;" fillcolor="#cff" strokeweight=".25pt"/>
              <v:shape id="AutoShape 354" o:spid="_x0000_s1158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g4WMEA&#10;AADcAAAADwAAAGRycy9kb3ducmV2LnhtbESPT2sCMRTE70K/Q3iF3jSroshqFNta8Oq/+3Pz3Cwm&#10;L0sSdf32TaHgcZiZ3zCLVeesuFOIjWcFw0EBgrjyuuFawfHw05+BiAlZo/VMCp4UYbV86y2w1P7B&#10;O7rvUy0yhGOJCkxKbSllrAw5jAPfEmfv4oPDlGWopQ74yHBn5agoptJhw3nBYEtfhqrr/uYUbNbX&#10;auO+x8a25/B5mujGIj6V+njv1nMQibr0Cv+3t1rBeDqEvzP5CM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YOFjBAAAA3AAAAA8AAAAAAAAAAAAAAAAAmAIAAGRycy9kb3du&#10;cmV2LnhtbFBLBQYAAAAABAAEAPUAAACGAwAAAAA=&#10;" fillcolor="#cff" strokeweight=".25pt"/>
              <v:shape id="AutoShape 355" o:spid="_x0000_s1159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mL8EA&#10;AADcAAAADwAAAGRycy9kb3ducmV2LnhtbESPT2sCMRTE70K/Q3iF3jRbRZHVKLZV8Oq/+3Pz3Cwm&#10;L0uS6vrtTaHgcZiZ3zDzZeesuFGIjWcFn4MCBHHldcO1guNh05+CiAlZo/VMCh4UYbl4682x1P7O&#10;O7rtUy0yhGOJCkxKbSllrAw5jAPfEmfv4oPDlGWopQ54z3Bn5bAoJtJhw3nBYEvfhqrr/tcpWK+u&#10;1dr9jIxtz+HrNNaNRXwo9fHerWYgEnXpFf5vb7WC0WQIf2fy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Kpi/BAAAA3AAAAA8AAAAAAAAAAAAAAAAAmAIAAGRycy9kb3du&#10;cmV2LnhtbFBLBQYAAAAABAAEAPUAAACGAwAAAAA=&#10;" fillcolor="#cff" strokeweight=".25pt"/>
              <v:shape id="AutoShape 356" o:spid="_x0000_s1160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YDtMEA&#10;AADcAAAADwAAAGRycy9kb3ducmV2LnhtbESPT2sCMRTE7wW/Q3iCt5rVpSKrUfxX6LW23p+b52Yx&#10;eVmSqOu3bwqFHoeZ+Q2zXPfOijuF2HpWMBkXIIhrr1tuFHx/vb/OQcSErNF6JgVPirBeDV6WWGn/&#10;4E+6H1MjMoRjhQpMSl0lZawNOYxj3xFn7+KDw5RlaKQO+MhwZ+W0KGbSYct5wWBHO0P19XhzCg6b&#10;a31w+9LY7hy2pzfdWsSnUqNhv1mASNSn//Bf+0MrKGcl/J7JR0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GA7TBAAAA3AAAAA8AAAAAAAAAAAAAAAAAmAIAAGRycy9kb3du&#10;cmV2LnhtbFBLBQYAAAAABAAEAPUAAACGAwAAAAA=&#10;" fillcolor="#cff" strokeweight=".25pt"/>
              <v:shape id="AutoShape 357" o:spid="_x0000_s1161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+bwMEA&#10;AADcAAAADwAAAGRycy9kb3ducmV2LnhtbESPT2sCMRTE7wW/Q3gFbzVbbaWsRvFfwWu1vb9unpvF&#10;5GVJoq7f3giCx2FmfsNM552z4kwhNp4VvA8KEMSV1w3XCn73329fIGJC1mg9k4IrRZjPei9TLLW/&#10;8A+dd6kWGcKxRAUmpbaUMlaGHMaBb4mzd/DBYcoy1FIHvGS4s3JYFGPpsOG8YLCllaHquDs5BZvF&#10;sdq49cjY9j8s/z51YxGvSvVfu8UERKIuPcOP9lYrGI0/4H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vm8DBAAAA3AAAAA8AAAAAAAAAAAAAAAAAmAIAAGRycy9kb3du&#10;cmV2LnhtbFBLBQYAAAAABAAEAPUAAACGAwAAAAA=&#10;" fillcolor="#cff" strokeweight=".25pt"/>
              <v:shape id="AutoShape 358" o:spid="_x0000_s1162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M+W8EA&#10;AADcAAAADwAAAGRycy9kb3ducmV2LnhtbESPT2sCMRTE74V+h/AKvXWzVRRZjWKtBa/+uz83z81i&#10;8rIkqa7f3hQKHoeZ+Q0zW/TOiiuF2HpW8FmUIIhrr1tuFBz2Px8TEDEha7SeScGdIizmry8zrLS/&#10;8Zauu9SIDOFYoQKTUldJGWtDDmPhO+LsnX1wmLIMjdQBbxnurByU5Vg6bDkvGOxoZai+7H6dgvXy&#10;Uq/d99DY7hS+jiPdWsS7Uu9v/XIKIlGfnuH/9kYrGI5H8HcmHwE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jPlvBAAAA3AAAAA8AAAAAAAAAAAAAAAAAmAIAAGRycy9kb3du&#10;cmV2LnhtbFBLBQYAAAAABAAEAPUAAACGAwAAAAA=&#10;" fillcolor="#cff" strokeweight=".25pt"/>
              <v:shape id="AutoShape 359" o:spid="_x0000_s1163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GgLMEA&#10;AADcAAAADwAAAGRycy9kb3ducmV2LnhtbESPT2sCMRTE7wW/Q3iCt5pV6SKrUfxX6LW23p+b52Yx&#10;eVmSqOu3bwqFHoeZ+Q2zXPfOijuF2HpWMBkXIIhrr1tuFHx/vb/OQcSErNF6JgVPirBeDV6WWGn/&#10;4E+6H1MjMoRjhQpMSl0lZawNOYxj3xFn7+KDw5RlaKQO+MhwZ+W0KErpsOW8YLCjnaH6erw5BYfN&#10;tT64/czY7hy2pzfdWsSnUqNhv1mASNSn//Bf+0MrmJUl/J7JR0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xoCzBAAAA3AAAAA8AAAAAAAAAAAAAAAAAmAIAAGRycy9kb3du&#10;cmV2LnhtbFBLBQYAAAAABAAEAPUAAACGAwAAAAA=&#10;" fillcolor="#cff" strokeweight=".25pt"/>
              <v:shape id="AutoShape 360" o:spid="_x0000_s1164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Ft8EA&#10;AADcAAAADwAAAGRycy9kb3ducmV2LnhtbESPQWsCMRSE74L/ITyhN822Ui2rUaxV8Fq19+fmdbOY&#10;vCxJ1PXfm4LQ4zAz3zDzZeesuFKIjWcFr6MCBHHldcO1guNhO/wAEROyRuuZFNwpwnLR782x1P7G&#10;33Tdp1pkCMcSFZiU2lLKWBlyGEe+Jc7erw8OU5ahljrgLcOdlW9FMZEOG84LBltaG6rO+4tTsFmd&#10;q437GhvbnsLnz7tuLOJdqZdBt5qBSNSl//CzvdMKxpMp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9BbfBAAAA3AAAAA8AAAAAAAAAAAAAAAAAmAIAAGRycy9kb3du&#10;cmV2LnhtbFBLBQYAAAAABAAEAPUAAACGAwAAAAA=&#10;" fillcolor="#cff" strokeweight=".25pt"/>
              <v:shape id="AutoShape 361" o:spid="_x0000_s1165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Rxb4A&#10;AADcAAAADwAAAGRycy9kb3ducmV2LnhtbERPy2oCMRTdC/2HcAvuNFNFKaNRrA/oVq376+Q6GUxu&#10;hiTq+PfNQnB5OO/5snNW3CnExrOCr2EBgrjyuuFawd9xN/gGEROyRuuZFDwpwnLx0Ztjqf2D93Q/&#10;pFrkEI4lKjAptaWUsTLkMA59S5y5iw8OU4ahljrgI4c7K0dFMZUOG84NBltaG6quh5tTsF1dq63b&#10;jI1tz+HnNNGNRXwq1f/sVjMQibr0Fr/cv1rBeJrX5jP5CMjF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CikcW+AAAA3AAAAA8AAAAAAAAAAAAAAAAAmAIAAGRycy9kb3ducmV2&#10;LnhtbFBLBQYAAAAABAAEAPUAAACDAwAAAAA=&#10;" fillcolor="#cff" strokeweight=".25pt"/>
              <v:shape id="AutoShape 362" o:spid="_x0000_s1166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40XsEA&#10;AADcAAAADwAAAGRycy9kb3ducmV2LnhtbESPQWsCMRSE74L/ITyhN822UrGrUaxV8Fq19+fmdbOY&#10;vCxJ1PXfm4LQ4zAz3zDzZeesuFKIjWcFr6MCBHHldcO1guNhO5yCiAlZo/VMCu4UYbno9+ZYan/j&#10;b7ruUy0yhGOJCkxKbSllrAw5jCPfEmfv1weHKctQSx3wluHOyreimEiHDecFgy2tDVXn/cUp2KzO&#10;1cZ9jY1tT+Hz5103FvGu1MugW81AJOrSf/jZ3mkF48kH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uNF7BAAAA3AAAAA8AAAAAAAAAAAAAAAAAmAIAAGRycy9kb3du&#10;cmV2LnhtbFBLBQYAAAAABAAEAPUAAACGAwAAAAA=&#10;" fillcolor="#cff" strokeweight=".25pt"/>
            </v:group>
            <v:group id="Group 363" o:spid="_x0000_s1167" style="position:absolute;left:77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<v:shape id="AutoShape 364" o:spid="_x0000_s1168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GuhcEA&#10;AADcAAAADwAAAGRycy9kb3ducmV2LnhtbESPT2sCMRTE7wW/Q3hCbzWr0iqrUdRa8Fr/3J+b52Yx&#10;eVmSVNdv3wiFHoeZ+Q0zX3bOihuF2HhWMBwUIIgrrxuuFRwPX29TEDEha7SeScGDIiwXvZc5ltrf&#10;+Ztu+1SLDOFYogKTUltKGStDDuPAt8TZu/jgMGUZaqkD3jPcWTkqig/psOG8YLCljaHquv9xCrar&#10;a7V1n2Nj23NYn951YxEfSr32u9UMRKIu/Yf/2jutYDwZwvNMPgJ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BroXBAAAA3AAAAA8AAAAAAAAAAAAAAAAAmAIAAGRycy9kb3du&#10;cmV2LnhtbFBLBQYAAAAABAAEAPUAAACGAwAAAAA=&#10;" fillcolor="#cff" strokeweight=".25pt"/>
              <v:shape id="AutoShape 365" o:spid="_x0000_s1169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Mw8sEA&#10;AADcAAAADwAAAGRycy9kb3ducmV2LnhtbESPQWsCMRSE74X+h/AK3mpWxVZWo9hWwWu13p+b52Yx&#10;eVmSVNd/bwTB4zAz3zCzReesOFOIjWcFg34BgrjyuuFawd9u/T4BEROyRuuZFFwpwmL++jLDUvsL&#10;/9J5m2qRIRxLVGBSakspY2XIYez7ljh7Rx8cpixDLXXAS4Y7K4dF8SEdNpwXDLb0bag6bf+dgtXy&#10;VK3cz8jY9hC+9mPdWMSrUr23bjkFkahLz/CjvdEKRp9DuJ/JR0DO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TMPLBAAAA3AAAAA8AAAAAAAAAAAAAAAAAmAIAAGRycy9kb3du&#10;cmV2LnhtbFBLBQYAAAAABAAEAPUAAACGAwAAAAA=&#10;" fillcolor="#cff" strokeweight=".25pt"/>
              <v:shape id="AutoShape 366" o:spid="_x0000_s1170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+VacIA&#10;AADcAAAADwAAAGRycy9kb3ducmV2LnhtbESPT2sCMRTE74V+h/AK3mq2LrayNYr1D3itbe/Pzetm&#10;MXlZkqjrtzeC4HGYmd8w03nvrDhRiK1nBW/DAgRx7XXLjYLfn83rBERMyBqtZ1JwoQjz2fPTFCvt&#10;z/xNp11qRIZwrFCBSamrpIy1IYdx6Dvi7P374DBlGRqpA54z3Fk5Kop36bDlvGCwo6Wh+rA7OgXr&#10;xaFeu1VpbLcPX39j3VrEi1KDl37xCSJRnx7he3urFZQf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35VpwgAAANwAAAAPAAAAAAAAAAAAAAAAAJgCAABkcnMvZG93&#10;bnJldi54bWxQSwUGAAAAAAQABAD1AAAAhwMAAAAA&#10;" fillcolor="#cff" strokeweight=".25pt"/>
              <v:shape id="AutoShape 367" o:spid="_x0000_s1171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YNHcEA&#10;AADcAAAADwAAAGRycy9kb3ducmV2LnhtbESPQWsCMRSE7wX/Q3hCbzVrbausRrFWoVet3p+b52Yx&#10;eVmSqOu/b4RCj8PMfMPMFp2z4kohNp4VDAcFCOLK64ZrBfufzcsEREzIGq1nUnCnCIt572mGpfY3&#10;3tJ1l2qRIRxLVGBSakspY2XIYRz4ljh7Jx8cpixDLXXAW4Y7K1+L4kM6bDgvGGxpZag67y5OwXp5&#10;rtbua2Rsewyfh3fdWMS7Us/9bjkFkahL/+G/9rdWMBq/we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2DR3BAAAA3AAAAA8AAAAAAAAAAAAAAAAAmAIAAGRycy9kb3du&#10;cmV2LnhtbFBLBQYAAAAABAAEAPUAAACGAwAAAAA=&#10;" fillcolor="#cff" strokeweight=".25pt"/>
              <v:shape id="AutoShape 368" o:spid="_x0000_s1172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qohsIA&#10;AADcAAAADwAAAGRycy9kb3ducmV2LnhtbESPQWsCMRSE74L/ITyhN822oi2r2cW2FnpV2/tz87pZ&#10;TF6WJNX13zcFweMwM98w63pwVpwpxM6zgsdZAYK48brjVsHX4WP6AiImZI3WMym4UoS6Go/WWGp/&#10;4R2d96kVGcKxRAUmpb6UMjaGHMaZ74mz9+ODw5RlaKUOeMlwZ+VTUSylw47zgsGe3gw1p/2vU7Dd&#10;nJqte58b2x/D6/dCdxbxqtTDZNisQCQa0j18a39qBfPnBfyfyUdAV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qiGwgAAANwAAAAPAAAAAAAAAAAAAAAAAJgCAABkcnMvZG93&#10;bnJldi54bWxQSwUGAAAAAAQABAD1AAAAhwMAAAAA&#10;" fillcolor="#cff" strokeweight=".25pt"/>
              <v:shape id="AutoShape 369" o:spid="_x0000_s1173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g28cEA&#10;AADcAAAADwAAAGRycy9kb3ducmV2LnhtbESPQWsCMRSE74L/ITyhN822Ui2rUaxV8Fq19+fmdbOY&#10;vCxJ1PXfm4LQ4zAz3zDzZeesuFKIjWcFr6MCBHHldcO1guNhO/wAEROyRuuZFNwpwnLR782x1P7G&#10;33Tdp1pkCMcSFZiU2lLKWBlyGEe+Jc7erw8OU5ahljrgLcOdlW9FMZEOG84LBltaG6rO+4tTsFmd&#10;q437GhvbnsLnz7tuLOJdqZdBt5qBSNSl//CzvdMKxtMJ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oNvHBAAAA3AAAAA8AAAAAAAAAAAAAAAAAmAIAAGRycy9kb3du&#10;cmV2LnhtbFBLBQYAAAAABAAEAPUAAACGAwAAAAA=&#10;" fillcolor="#cff" strokeweight=".25pt"/>
              <v:shape id="AutoShape 370" o:spid="_x0000_s1174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STasEA&#10;AADcAAAADwAAAGRycy9kb3ducmV2LnhtbESPT2sCMRTE7wW/Q3gFbzVbpbWsRvFfwWu1vb9unpvF&#10;5GVJoq7f3giCx2FmfsNM552z4kwhNp4VvA8KEMSV1w3XCn73329fIGJC1mg9k4IrRZjPei9TLLW/&#10;8A+dd6kWGcKxRAUmpbaUMlaGHMaBb4mzd/DBYcoy1FIHvGS4s3JYFJ/SYcN5wWBLK0PVcXdyCjaL&#10;Y7Vx65Gx7X9Y/n3oxiJeleq/dosJiERdeoYf7a1WMBqP4X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kk2rBAAAA3AAAAA8AAAAAAAAAAAAAAAAAmAIAAGRycy9kb3du&#10;cmV2LnhtbFBLBQYAAAAABAAEAPUAAACGAwAAAAA=&#10;" fillcolor="#cff" strokeweight=".25pt"/>
              <v:shape id="AutoShape 371" o:spid="_x0000_s1175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sHGL8A&#10;AADcAAAADwAAAGRycy9kb3ducmV2LnhtbERPy2oCMRTdC/2HcAvuNNOKtkyNYn2AW8d2fzu5nQwm&#10;N0MSdfx7sxBcHs57vuydFRcKsfWs4G1cgCCuvW65UfBz3I0+QcSErNF6JgU3irBcvAzmWGp/5QNd&#10;qtSIHMKxRAUmpa6UMtaGHMax74gz9++Dw5RhaKQOeM3hzsr3ophJhy3nBoMdrQ3Vp+rsFGxXp3rr&#10;NhNju7/w/TvVrUW8KTV87VdfIBL16Sl+uPdaweQjr81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ewcYvwAAANwAAAAPAAAAAAAAAAAAAAAAAJgCAABkcnMvZG93bnJl&#10;di54bWxQSwUGAAAAAAQABAD1AAAAhAMAAAAA&#10;" fillcolor="#cff" strokeweight=".25pt"/>
              <v:shape id="AutoShape 372" o:spid="_x0000_s1176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ig8EA&#10;AADcAAAADwAAAGRycy9kb3ducmV2LnhtbESPQWsCMRSE7wX/Q3hCbzVrpa2uRrFWoVet3p+b52Yx&#10;eVmSqOu/b4RCj8PMfMPMFp2z4kohNp4VDAcFCOLK64ZrBfufzcsYREzIGq1nUnCnCIt572mGpfY3&#10;3tJ1l2qRIRxLVGBSakspY2XIYRz4ljh7Jx8cpixDLXXAW4Y7K1+L4l06bDgvGGxpZag67y5OwXp5&#10;rtbua2RsewyfhzfdWMS7Us/9bjkFkahL/+G/9rdWMPqYwO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3ooPBAAAA3AAAAA8AAAAAAAAAAAAAAAAAmAIAAGRycy9kb3du&#10;cmV2LnhtbFBLBQYAAAAABAAEAPUAAACGAwAAAAA=&#10;" fillcolor="#cff" strokeweight=".25pt"/>
              <v:shape id="AutoShape 373" o:spid="_x0000_s1177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h7Ob8A&#10;AADcAAAADwAAAGRycy9kb3ducmV2LnhtbERPyU7DMBC9I/UfrKnUG3GgAkWhbtUlSFzpch/iIY5q&#10;jyPbtMnf4wMSx6e3rzajs+JGIfaeFTwVJQji1uueOwXn0/tjBSImZI3WMymYKMJmPXtYYa39nT/p&#10;dkydyCEca1RgUhpqKWNryGEs/ECcuW8fHKYMQyd1wHsOd1Y+l+WrdNhzbjA40N5Qez3+OAXN9to2&#10;7rA0dvgKu8uL7i3ipNRiPm7fQCQa07/4z/2hFSyrPD+fyUdAr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2Hs5vwAAANwAAAAPAAAAAAAAAAAAAAAAAJgCAABkcnMvZG93bnJl&#10;di54bWxQSwUGAAAAAAQABAD1AAAAhAMAAAAA&#10;" fillcolor="#cff" strokeweight=".25pt"/>
            </v:group>
            <v:group id="Group 374" o:spid="_x0000_s1178" style="position:absolute;left:79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<v:shape id="AutoShape 375" o:spid="_x0000_s1179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ZA1cEA&#10;AADcAAAADwAAAGRycy9kb3ducmV2LnhtbESPW2sCMRSE3wv+h3CEvtWsSousRvFW8LVe3o+b42Yx&#10;OVmSqOu/N4VCH4eZ+YaZLTpnxZ1CbDwrGA4KEMSV1w3XCo6H748JiJiQNVrPpOBJERbz3tsMS+0f&#10;/EP3fapFhnAsUYFJqS2ljJUhh3HgW+LsXXxwmLIMtdQBHxnurBwVxZd02HBeMNjS2lB13d+cgu3y&#10;Wm3dZmxsew6r06duLOJTqfd+t5yCSNSl//Bfe6cVjCcj+D2Tj4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GQNXBAAAA3AAAAA8AAAAAAAAAAAAAAAAAmAIAAGRycy9kb3du&#10;cmV2LnhtbFBLBQYAAAAABAAEAPUAAACGAwAAAAA=&#10;" fillcolor="#cff" strokeweight=".25pt"/>
              <v:shape id="AutoShape 376" o:spid="_x0000_s1180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rlTsEA&#10;AADcAAAADwAAAGRycy9kb3ducmV2LnhtbESPQWsCMRSE7wX/Q3iCt5q1i0VWo2ir0Ku23p+b52Yx&#10;eVmSVNd/3whCj8PMfMMsVr2z4kohtp4VTMYFCOLa65YbBT/fu9cZiJiQNVrPpOBOEVbLwcsCK+1v&#10;vKfrITUiQzhWqMCk1FVSxtqQwzj2HXH2zj44TFmGRuqAtwx3Vr4Vxbt02HJeMNjRh6H6cvh1Crbr&#10;S711n6Wx3SlsjlPdWsS7UqNhv56DSNSn//Cz/aUVlLMSHmfyEZ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K5U7BAAAA3AAAAA8AAAAAAAAAAAAAAAAAmAIAAGRycy9kb3du&#10;cmV2LnhtbFBLBQYAAAAABAAEAPUAAACGAwAAAAA=&#10;" fillcolor="#cff" strokeweight=".25pt"/>
              <v:shape id="AutoShape 377" o:spid="_x0000_s1181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N9OsEA&#10;AADcAAAADwAAAGRycy9kb3ducmV2LnhtbESPT2sCMRTE7wW/Q3gFbzVbbYusRvFfwWu1vb9unpvF&#10;5GVJoq7f3giCx2FmfsNM552z4kwhNp4VvA8KEMSV1w3XCn73329jEDEha7SeScGVIsxnvZcpltpf&#10;+IfOu1SLDOFYogKTUltKGStDDuPAt8TZO/jgMGUZaqkDXjLcWTksii/psOG8YLCllaHquDs5BZvF&#10;sdq49cjY9j8s/z51YxGvSvVfu8UERKIuPcOP9lYrGI0/4H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jfTrBAAAA3AAAAA8AAAAAAAAAAAAAAAAAmAIAAGRycy9kb3du&#10;cmV2LnhtbFBLBQYAAAAABAAEAPUAAACGAwAAAAA=&#10;" fillcolor="#cff" strokeweight=".25pt"/>
              <v:shape id="AutoShape 378" o:spid="_x0000_s1182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/YocEA&#10;AADcAAAADwAAAGRycy9kb3ducmV2LnhtbESPW2sCMRSE3wv+h3AE32pWxSKrUbwV+lov78fNcbOY&#10;nCxJ1PXfN4VCH4eZ+YZZrDpnxYNCbDwrGA0LEMSV1w3XCk7Hz/cZiJiQNVrPpOBFEVbL3tsCS+2f&#10;/E2PQ6pFhnAsUYFJqS2ljJUhh3HoW+LsXX1wmLIMtdQBnxnurBwXxYd02HBeMNjS1lB1O9ydgv36&#10;Vu3dbmJsewmb81Q3FvGl1KDfrecgEnXpP/zX/tIKJrMp/J7JR0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v2KHBAAAA3AAAAA8AAAAAAAAAAAAAAAAAmAIAAGRycy9kb3du&#10;cmV2LnhtbFBLBQYAAAAABAAEAPUAAACGAwAAAAA=&#10;" fillcolor="#cff" strokeweight=".25pt"/>
              <v:shape id="AutoShape 379" o:spid="_x0000_s1183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1G1sEA&#10;AADcAAAADwAAAGRycy9kb3ducmV2LnhtbESPT2sCMRTE7wW/Q3hCbzWrUpHVKGot9Oq/+3Pz3Cwm&#10;L0sSdf32TaHgcZiZ3zDzZeesuFOIjWcFw0EBgrjyuuFawfHw/TEFEROyRuuZFDwpwnLRe5tjqf2D&#10;d3Tfp1pkCMcSFZiU2lLKWBlyGAe+Jc7exQeHKctQSx3wkeHOylFRTKTDhvOCwZY2hqrr/uYUbFfX&#10;auu+xsa257A+ferGIj6Veu93qxmIRF16hf/bP1rBeDqBvzP5CM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59RtbBAAAA3AAAAA8AAAAAAAAAAAAAAAAAmAIAAGRycy9kb3du&#10;cmV2LnhtbFBLBQYAAAAABAAEAPUAAACGAwAAAAA=&#10;" fillcolor="#cff" strokeweight=".25pt"/>
              <v:shape id="AutoShape 380" o:spid="_x0000_s1184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HjTcEA&#10;AADcAAAADwAAAGRycy9kb3ducmV2LnhtbESPT2sCMRTE7wW/Q3gFbzVbpa2sRvFfwWu1vb9unpvF&#10;5GVJoq7f3giCx2FmfsNM552z4kwhNp4VvA8KEMSV1w3XCn73329jEDEha7SeScGVIsxnvZcpltpf&#10;+IfOu1SLDOFYogKTUltKGStDDuPAt8TZO/jgMGUZaqkDXjLcWTksik/psOG8YLCllaHquDs5BZvF&#10;sdq49cjY9j8s/z50YxGvSvVfu8UERKIuPcOP9lYrGI2/4H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x403BAAAA3AAAAA8AAAAAAAAAAAAAAAAAmAIAAGRycy9kb3du&#10;cmV2LnhtbFBLBQYAAAAABAAEAPUAAACGAwAAAAA=&#10;" fillcolor="#cff" strokeweight=".25pt"/>
              <v:shape id="AutoShape 381" o:spid="_x0000_s1185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53P78A&#10;AADcAAAADwAAAGRycy9kb3ducmV2LnhtbERPyU7DMBC9I/UfrKnUG3GgAkWhbtUlSFzpch/iIY5q&#10;jyPbtMnf4wMSx6e3rzajs+JGIfaeFTwVJQji1uueOwXn0/tjBSImZI3WMymYKMJmPXtYYa39nT/p&#10;dkydyCEca1RgUhpqKWNryGEs/ECcuW8fHKYMQyd1wHsOd1Y+l+WrdNhzbjA40N5Qez3+OAXN9to2&#10;7rA0dvgKu8uL7i3ipNRiPm7fQCQa07/4z/2hFSyrvDafyUdAr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rnc/vwAAANwAAAAPAAAAAAAAAAAAAAAAAJgCAABkcnMvZG93bnJl&#10;di54bWxQSwUGAAAAAAQABAD1AAAAhAMAAAAA&#10;" fillcolor="#cff" strokeweight=".25pt"/>
              <v:shape id="AutoShape 382" o:spid="_x0000_s1186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LSpMEA&#10;AADcAAAADwAAAGRycy9kb3ducmV2LnhtbESPT2sCMRTE7wW/Q3gFbzVbpcWuRvFfwWu1vb9unpvF&#10;5GVJoq7f3giCx2FmfsNM552z4kwhNp4VvA8KEMSV1w3XCn73329jEDEha7SeScGVIsxnvZcpltpf&#10;+IfOu1SLDOFYogKTUltKGStDDuPAt8TZO/jgMGUZaqkDXjLcWTksik/psOG8YLCllaHquDs5BZvF&#10;sdq49cjY9j8s/z50YxGvSvVfu8UERKIuPcOP9lYrGI2/4H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i0qTBAAAA3AAAAA8AAAAAAAAAAAAAAAAAmAIAAGRycy9kb3du&#10;cmV2LnhtbFBLBQYAAAAABAAEAPUAAACGAwAAAAA=&#10;" fillcolor="#cff" strokeweight=".25pt"/>
              <v:shape id="AutoShape 383" o:spid="_x0000_s1187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Ht5L8A&#10;AADcAAAADwAAAGRycy9kb3ducmV2LnhtbERPy2oCMRTdC/2HcAvuNNOK0k6NYn2AW8d2fzu5nQwm&#10;N0MSdfx7sxBcHs57vuydFRcKsfWs4G1cgCCuvW65UfBz3I0+QMSErNF6JgU3irBcvAzmWGp/5QNd&#10;qtSIHMKxRAUmpa6UMtaGHMax74gz9++Dw5RhaKQOeM3hzsr3ophJhy3nBoMdrQ3Vp+rsFGxXp3rr&#10;NhNju7/w/TvVrUW8KTV87VdfIBL16Sl+uPdaweQzz89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Ae3kvwAAANwAAAAPAAAAAAAAAAAAAAAAAJgCAABkcnMvZG93bnJl&#10;di54bWxQSwUGAAAAAAQABAD1AAAAhAMAAAAA&#10;" fillcolor="#cff" strokeweight=".25pt"/>
              <v:shape id="AutoShape 384" o:spid="_x0000_s1188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1If8EA&#10;AADcAAAADwAAAGRycy9kb3ducmV2LnhtbESPT2sCMRTE7wW/Q3hCbzWr0qKrUdRa8Fr/3J+b52Yx&#10;eVmSVNdv3wiFHoeZ+Q0zX3bOihuF2HhWMBwUIIgrrxuuFRwPX28TEDEha7SeScGDIiwXvZc5ltrf&#10;+Ztu+1SLDOFYogKTUltKGStDDuPAt8TZu/jgMGUZaqkD3jPcWTkqig/psOG8YLCljaHquv9xCrar&#10;a7V1n2Nj23NYn951YxEfSr32u9UMRKIu/Yf/2jutYDwdwvNMPgJ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NSH/BAAAA3AAAAA8AAAAAAAAAAAAAAAAAmAIAAGRycy9kb3du&#10;cmV2LnhtbFBLBQYAAAAABAAEAPUAAACGAwAAAAA=&#10;" fillcolor="#cff" strokeweight=".25pt"/>
            </v:group>
            <v:group id="Group 385" o:spid="_x0000_s1189" style="position:absolute;left:81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<v:shape id="AutoShape 386" o:spid="_x0000_s1190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Nzk8IA&#10;AADcAAAADwAAAGRycy9kb3ducmV2LnhtbESPT2sCMRTE74V+h/AK3mq2Lpa6NYr1D3itbe/Pzetm&#10;MXlZkqjrtzeC4HGYmd8w03nvrDhRiK1nBW/DAgRx7XXLjYLfn83rB4iYkDVaz6TgQhHms+enKVba&#10;n/mbTrvUiAzhWKECk1JXSRlrQw7j0HfE2fv3wWHKMjRSBzxnuLNyVBTv0mHLecFgR0tD9WF3dArW&#10;i0O9dqvS2G4fvv7GurWIF6UGL/3iE0SiPj3C9/ZWKygn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03OTwgAAANwAAAAPAAAAAAAAAAAAAAAAAJgCAABkcnMvZG93&#10;bnJldi54bWxQSwUGAAAAAAQABAD1AAAAhwMAAAAA&#10;" fillcolor="#cff" strokeweight=".25pt"/>
              <v:shape id="AutoShape 387" o:spid="_x0000_s1191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rr58EA&#10;AADcAAAADwAAAGRycy9kb3ducmV2LnhtbESPQWsCMRSE7wX/Q3hCbzVrbYuuRrFWoVet3p+b52Yx&#10;eVmSqOu/b4RCj8PMfMPMFp2z4kohNp4VDAcFCOLK64ZrBfufzcsYREzIGq1nUnCnCIt572mGpfY3&#10;3tJ1l2qRIRxLVGBSakspY2XIYRz4ljh7Jx8cpixDLXXAW4Y7K1+L4kM6bDgvGGxpZag67y5OwXp5&#10;rtbua2Rsewyfh3fdWMS7Us/9bjkFkahL/+G/9rdWMJq8we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66+fBAAAA3AAAAA8AAAAAAAAAAAAAAAAAmAIAAGRycy9kb3du&#10;cmV2LnhtbFBLBQYAAAAABAAEAPUAAACGAwAAAAA=&#10;" fillcolor="#cff" strokeweight=".25pt"/>
              <v:shape id="AutoShape 388" o:spid="_x0000_s1192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ZOfMIA&#10;AADcAAAADwAAAGRycy9kb3ducmV2LnhtbESPQWsCMRSE74L/ITyhN822orSr2cW2FnpV2/tz87pZ&#10;TF6WJNX13zcFweMwM98w63pwVpwpxM6zgsdZAYK48brjVsHX4WP6DCImZI3WMym4UoS6Go/WWGp/&#10;4R2d96kVGcKxRAUmpb6UMjaGHMaZ74mz9+ODw5RlaKUOeMlwZ+VTUSylw47zgsGe3gw1p/2vU7Dd&#10;nJqte58b2x/D6/dCdxbxqtTDZNisQCQa0j18a39qBfOXBfyfyUdAV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k58wgAAANwAAAAPAAAAAAAAAAAAAAAAAJgCAABkcnMvZG93&#10;bnJldi54bWxQSwUGAAAAAAQABAD1AAAAhwMAAAAA&#10;" fillcolor="#cff" strokeweight=".25pt"/>
              <v:shape id="AutoShape 389" o:spid="_x0000_s1193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TQC8EA&#10;AADcAAAADwAAAGRycy9kb3ducmV2LnhtbESPQWsCMRSE74L/ITyhN822UrGrUaxV8Fq19+fmdbOY&#10;vCxJ1PXfm4LQ4zAz3zDzZeesuFKIjWcFr6MCBHHldcO1guNhO5yCiAlZo/VMCu4UYbno9+ZYan/j&#10;b7ruUy0yhGOJCkxKbSllrAw5jCPfEmfv1weHKctQSx3wluHOyreimEiHDecFgy2tDVXn/cUp2KzO&#10;1cZ9jY1tT+Hz5103FvGu1MugW81AJOrSf/jZ3mkF448J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k0AvBAAAA3AAAAA8AAAAAAAAAAAAAAAAAmAIAAGRycy9kb3du&#10;cmV2LnhtbFBLBQYAAAAABAAEAPUAAACGAwAAAAA=&#10;" fillcolor="#cff" strokeweight=".25pt"/>
              <v:shape id="AutoShape 390" o:spid="_x0000_s1194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1kMEA&#10;AADcAAAADwAAAGRycy9kb3ducmV2LnhtbESPQWsCMRSE7wX/Q3hCbzVrpa2uRrFWoVet3p+b52Yx&#10;eVmSqOu/b4RCj8PMfMPMFp2z4kohNp4VDAcFCOLK64ZrBfufzcsYREzIGq1nUnCnCIt572mGpfY3&#10;3tJ1l2qRIRxLVGBSakspY2XIYRz4ljh7Jx8cpixDLXXAW4Y7K1+L4l06bDgvGGxpZag67y5OwXp5&#10;rtbua2RsewyfhzfdWMS7Us/9bjkFkahL/+G/9rdWMJp8wO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odZDBAAAA3AAAAA8AAAAAAAAAAAAAAAAAmAIAAGRycy9kb3du&#10;cmV2LnhtbFBLBQYAAAAABAAEAPUAAACGAwAAAAA=&#10;" fillcolor="#cff" strokeweight=".25pt"/>
              <v:shape id="AutoShape 391" o:spid="_x0000_s1195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h4r8A&#10;AADcAAAADwAAAGRycy9kb3ducmV2LnhtbERPy2oCMRTdC/2HcAvuNNOK0k6NYn2AW8d2fzu5nQwm&#10;N0MSdfx7sxBcHs57vuydFRcKsfWs4G1cgCCuvW65UfBz3I0+QMSErNF6JgU3irBcvAzmWGp/5QNd&#10;qtSIHMKxRAUmpa6UMtaGHMax74gz9++Dw5RhaKQOeM3hzsr3ophJhy3nBoMdrQ3Vp+rsFGxXp3rr&#10;NhNju7/w/TvVrUW8KTV87VdfIBL16Sl+uPdaweQzr81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d+HivwAAANwAAAAPAAAAAAAAAAAAAAAAAJgCAABkcnMvZG93bnJl&#10;di54bWxQSwUGAAAAAAQABAD1AAAAhAMAAAAA&#10;" fillcolor="#cff" strokeweight=".25pt"/>
              <v:shape id="AutoShape 392" o:spid="_x0000_s1196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tEecEA&#10;AADcAAAADwAAAGRycy9kb3ducmV2LnhtbESPT2sCMRTE7wW/Q3gFbzVbpaWuRvFfwWu1vb9unpvF&#10;5GVJoq7f3giCx2FmfsNM552z4kwhNp4VvA8KEMSV1w3XCn73329fIGJC1mg9k4IrRZjPei9TLLW/&#10;8A+dd6kWGcKxRAUmpbaUMlaGHMaBb4mzd/DBYcoy1FIHvGS4s3JYFJ/SYcN5wWBLK0PVcXdyCjaL&#10;Y7Vx65Gx7X9Y/n3oxiJeleq/dosJiERdeoYf7a1WMBqP4X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7RHnBAAAA3AAAAA8AAAAAAAAAAAAAAAAAmAIAAGRycy9kb3du&#10;cmV2LnhtbFBLBQYAAAAABAAEAPUAAACGAwAAAAA=&#10;" fillcolor="#cff" strokeweight=".25pt"/>
              <v:shape id="AutoShape 393" o:spid="_x0000_s1197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G1Br8A&#10;AADcAAAADwAAAGRycy9kb3ducmV2LnhtbERPz0/CMBS+k/g/NM+EG3SKEDLpCCokXhl6f6zPdVn7&#10;urQVxn9PDyYev3y/N9vRWXGhEDvPCp7mBQjixuuOWwVfp8NsDSImZI3WMym4UYRt9TDZYKn9lY90&#10;qVMrcgjHEhWYlIZSytgYchjnfiDO3I8PDlOGoZU64DWHOyufi2IlHXacGwwO9G6o6etfp2C/65u9&#10;+1gYO5zD2/dSdxbxptT0cdy9gkg0pn/xn/tTK3gp8vx8Jh8BW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obUGvwAAANwAAAAPAAAAAAAAAAAAAAAAAJgCAABkcnMvZG93bnJl&#10;di54bWxQSwUGAAAAAAQABAD1AAAAhAMAAAAA&#10;" fillcolor="#cff" strokeweight=".25pt"/>
              <v:shape id="AutoShape 394" o:spid="_x0000_s1198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QncIA&#10;AADcAAAADwAAAGRycy9kb3ducmV2LnhtbESPW2sCMRSE3wv9D+EUfKtZqxXZGsV6AV/r5f24Od0s&#10;JidLEnX990Yo9HGYmW+Y6bxzVlwpxMazgkG/AEFced1wreCw37xPQMSErNF6JgV3ijCfvb5MsdT+&#10;xj903aVaZAjHEhWYlNpSylgZchj7viXO3q8PDlOWoZY64C3DnZUfRTGWDhvOCwZbWhqqzruLU7Be&#10;nKu1Ww2NbU/h+/ipG4t4V6r31i2+QCTq0n/4r73VCkbFAJ5n8hG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7RCdwgAAANwAAAAPAAAAAAAAAAAAAAAAAJgCAABkcnMvZG93&#10;bnJldi54bWxQSwUGAAAAAAQABAD1AAAAhwMAAAAA&#10;" fillcolor="#cff" strokeweight=".25pt"/>
              <v:shape id="AutoShape 395" o:spid="_x0000_s1199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+O6sEA&#10;AADcAAAADwAAAGRycy9kb3ducmV2LnhtbESPT2sCMRTE70K/Q3iF3jRbW0W2RrHWglf/3Z+b181i&#10;8rIkUddv3wiCx2FmfsNM552z4kIhNp4VvA8KEMSV1w3XCva73/4EREzIGq1nUnCjCPPZS2+KpfZX&#10;3tBlm2qRIRxLVGBSakspY2XIYRz4ljh7fz44TFmGWuqA1wx3Vg6LYiwdNpwXDLa0NFSdtmenYLU4&#10;VSv382Fsewzfh5FuLOJNqbfXbvEFIlGXnuFHe60VfBZDuJ/JR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/jurBAAAA3AAAAA8AAAAAAAAAAAAAAAAAmAIAAGRycy9kb3du&#10;cmV2LnhtbFBLBQYAAAAABAAEAPUAAACGAwAAAAA=&#10;" fillcolor="#cff" strokeweight=".25pt"/>
            </v:group>
            <v:group id="Group 396" o:spid="_x0000_s1200" style="position:absolute;left:82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<v:shape id="AutoShape 397" o:spid="_x0000_s1201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qzBcIA&#10;AADcAAAADwAAAGRycy9kb3ducmV2LnhtbESPQWsCMRSE7wX/Q3hCbzVra4usZhdtLfRaq/fn5rlZ&#10;TF6WJNX13zcFweMwM98wy3pwVpwpxM6zgumkAEHceN1xq2D38/k0BxETskbrmRRcKUJdjR6WWGp/&#10;4W86b1MrMoRjiQpMSn0pZWwMOYwT3xNn7+iDw5RlaKUOeMlwZ+VzUbxJhx3nBYM9vRtqTttfp2Cz&#10;OjUb9/FibH8I6/2r7iziVanH8bBagEg0pHv41v7SCmbFDP7P5CMg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mrMFwgAAANwAAAAPAAAAAAAAAAAAAAAAAJgCAABkcnMvZG93&#10;bnJldi54bWxQSwUGAAAAAAQABAD1AAAAhwMAAAAA&#10;" fillcolor="#cff" strokeweight=".25pt"/>
              <v:shape id="AutoShape 398" o:spid="_x0000_s1202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YWnsIA&#10;AADcAAAADwAAAGRycy9kb3ducmV2LnhtbESPQWsCMRSE74X+h/AK3mq2WotsN4pVC15r9f7cvG6W&#10;TV6WJOr675uC0OMwM98w1XJwVlwoxNazgpdxAYK49rrlRsHh+/N5DiImZI3WMym4UYTl4vGhwlL7&#10;K3/RZZ8akSEcS1RgUupLKWNtyGEc+544ez8+OExZhkbqgNcMd1ZOiuJNOmw5LxjsaW2o7vZnp2C7&#10;6uqt20yN7U/h4zjTrUW8KTV6GlbvIBIN6T98b++0gtdiBn9n8hG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1haewgAAANwAAAAPAAAAAAAAAAAAAAAAAJgCAABkcnMvZG93&#10;bnJldi54bWxQSwUGAAAAAAQABAD1AAAAhwMAAAAA&#10;" fillcolor="#cff" strokeweight=".25pt"/>
              <v:shape id="AutoShape 399" o:spid="_x0000_s1203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I6cIA&#10;AADcAAAADwAAAGRycy9kb3ducmV2LnhtbESPW2sCMRSE3wv9D+EUfKvZViuyGsV6AV/r5f24Od0s&#10;JidLEnX990Yo9HGYmW+Y6bxzVlwpxMazgo9+AYK48rrhWsFhv3kfg4gJWaP1TAruFGE+e32ZYqn9&#10;jX/ouku1yBCOJSowKbWllLEy5DD2fUucvV8fHKYsQy11wFuGOys/i2IkHTacFwy2tDRUnXcXp2C9&#10;OFdrtxoY257C9/FLNxbxrlTvrVtMQCTq0n/4r73VCobFCJ5n8hG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BIjpwgAAANwAAAAPAAAAAAAAAAAAAAAAAJgCAABkcnMvZG93&#10;bnJldi54bWxQSwUGAAAAAAQABAD1AAAAhwMAAAAA&#10;" fillcolor="#cff" strokeweight=".25pt"/>
              <v:shape id="AutoShape 400" o:spid="_x0000_s1204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gtcsIA&#10;AADcAAAADwAAAGRycy9kb3ducmV2LnhtbESPQWsCMRSE70L/Q3hCb5q1Vlu2RrFWwavb9v66ed0s&#10;Ji9Lkur67xtB8DjMzDfMYtU7K04UYutZwWRcgCCuvW65UfD1uRu9gogJWaP1TAouFGG1fBgssNT+&#10;zAc6VakRGcKxRAUmpa6UMtaGHMax74iz9+uDw5RlaKQOeM5wZ+VTUcylw5bzgsGONobqY/XnFGzX&#10;x3rrPqbGdj/h/XumW4t4Uepx2K/fQCTq0z18a++1gufiBa5n8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C1ywgAAANwAAAAPAAAAAAAAAAAAAAAAAJgCAABkcnMvZG93&#10;bnJldi54bWxQSwUGAAAAAAQABAD1AAAAhwMAAAAA&#10;" fillcolor="#cff" strokeweight=".25pt"/>
              <v:shape id="AutoShape 401" o:spid="_x0000_s1205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e5AL8A&#10;AADcAAAADwAAAGRycy9kb3ducmV2LnhtbERPz0/CMBS+k/g/NM+EG3SKEDLpCCokXhl6f6zPdVn7&#10;urQVxn9PDyYev3y/N9vRWXGhEDvPCp7mBQjixuuOWwVfp8NsDSImZI3WMym4UYRt9TDZYKn9lY90&#10;qVMrcgjHEhWYlIZSytgYchjnfiDO3I8PDlOGoZU64DWHOyufi2IlHXacGwwO9G6o6etfp2C/65u9&#10;+1gYO5zD2/dSdxbxptT0cdy9gkg0pn/xn/tTK3gp8tp8Jh8BW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17kAvwAAANwAAAAPAAAAAAAAAAAAAAAAAJgCAABkcnMvZG93bnJl&#10;di54bWxQSwUGAAAAAAQABAD1AAAAhAMAAAAA&#10;" fillcolor="#cff" strokeweight=".25pt"/>
              <v:shape id="AutoShape 402" o:spid="_x0000_s1206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scm8IA&#10;AADcAAAADwAAAGRycy9kb3ducmV2LnhtbESPQWsCMRSE70L/Q3hCb5q1Vmm3RrFWwavb9v66ed0s&#10;Ji9Lkur67xtB8DjMzDfMYtU7K04UYutZwWRcgCCuvW65UfD1uRu9gIgJWaP1TAouFGG1fBgssNT+&#10;zAc6VakRGcKxRAUmpa6UMtaGHMax74iz9+uDw5RlaKQOeM5wZ+VTUcylw5bzgsGONobqY/XnFGzX&#10;x3rrPqbGdj/h/XumW4t4Uepx2K/fQCTq0z18a++1gufiFa5n8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mxybwgAAANwAAAAPAAAAAAAAAAAAAAAAAJgCAABkcnMvZG93&#10;bnJldi54bWxQSwUGAAAAAAQABAD1AAAAhwMAAAAA&#10;" fillcolor="#cff" strokeweight=".25pt"/>
              <v:shape id="AutoShape 403" o:spid="_x0000_s1207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j278A&#10;AADcAAAADwAAAGRycy9kb3ducmV2LnhtbERPyW7CMBC9V+IfrEHqrTh0QShgUChU6rUs9yEe4gh7&#10;HNkmhL+vD5V6fHr7cj04K3oKsfWsYDopQBDXXrfcKDgevl7mIGJC1mg9k4IHRVivRk9LLLW/8w/1&#10;+9SIHMKxRAUmpa6UMtaGHMaJ74gzd/HBYcowNFIHvOdwZ+VrUcykw5Zzg8GOPg3V1/3NKdhV13rn&#10;tm/GduewOX3o1iI+lHoeD9UCRKIh/Yv/3N9awfs0z89n8hGQq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eCPbvwAAANwAAAAPAAAAAAAAAAAAAAAAAJgCAABkcnMvZG93bnJl&#10;di54bWxQSwUGAAAAAAQABAD1AAAAhAMAAAAA&#10;" fillcolor="#cff" strokeweight=".25pt"/>
              <v:shape id="AutoShape 404" o:spid="_x0000_s1208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GQMIA&#10;AADcAAAADwAAAGRycy9kb3ducmV2LnhtbESPT2sCMRTE74V+h/AK3mp2qy2yNYr1D3itbe/Pzetm&#10;MXlZkqjrtzeC4HGYmd8w03nvrDhRiK1nBeWwAEFce91yo+D3Z/M6ARETskbrmRRcKMJ89vw0xUr7&#10;M3/TaZcakSEcK1RgUuoqKWNtyGEc+o44e/8+OExZhkbqgOcMd1a+FcWHdNhyXjDY0dJQfdgdnYL1&#10;4lCv3WpkbLcPX3/vurWIF6UGL/3iE0SiPj3C9/ZWKxiX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NIZAwgAAANwAAAAPAAAAAAAAAAAAAAAAAJgCAABkcnMvZG93&#10;bnJldi54bWxQSwUGAAAAAAQABAD1AAAAhwMAAAAA&#10;" fillcolor="#cff" strokeweight=".25pt"/>
              <v:shape id="AutoShape 405" o:spid="_x0000_s1209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YYN8EA&#10;AADcAAAADwAAAGRycy9kb3ducmV2LnhtbESPQWsCMRSE7wX/Q3iF3mpWa6WsRlGr4LVq78/N62Yx&#10;eVmSqOu/bwTB4zAz3zDTeeesuFCIjWcFg34BgrjyuuFawWG/ef8CEROyRuuZFNwownzWe5liqf2V&#10;f+iyS7XIEI4lKjAptaWUsTLkMPZ9S5y9Px8cpixDLXXAa4Y7K4dFMZYOG84LBltaGapOu7NTsF6c&#10;qrX7/jC2PYbl76duLOJNqbfXbjEBkahLz/CjvdUKRoMh3M/k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mGDfBAAAA3AAAAA8AAAAAAAAAAAAAAAAAmAIAAGRycy9kb3du&#10;cmV2LnhtbFBLBQYAAAAABAAEAPUAAACGAwAAAAA=&#10;" fillcolor="#cff" strokeweight=".25pt"/>
              <v:shape id="AutoShape 406" o:spid="_x0000_s1210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9rMEA&#10;AADcAAAADwAAAGRycy9kb3ducmV2LnhtbESPT2sCMRTE7wW/Q3hCbzWrtiKrUdRa8Fr/3J+b52Yx&#10;eVmSVNdv3wiFHoeZ+Q0zX3bOihuF2HhWMBwUIIgrrxuuFRwPX29TEDEha7SeScGDIiwXvZc5ltrf&#10;+Ztu+1SLDOFYogKTUltKGStDDuPAt8TZu/jgMGUZaqkD3jPcWTkqiol02HBeMNjSxlB13f84BdvV&#10;tdq6z7Gx7TmsTx+6sYgPpV773WoGIlGX/sN/7Z1W8D4cw/NMPgJ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vazBAAAA3AAAAA8AAAAAAAAAAAAAAAAAmAIAAGRycy9kb3du&#10;cmV2LnhtbFBLBQYAAAAABAAEAPUAAACGAwAAAAA=&#10;" fillcolor="#cff" strokeweight=".25pt"/>
            </v:group>
            <v:group id="Group 407" o:spid="_x0000_s1211" style="position:absolute;left:84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ipBs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ipBsQAAADcAAAA&#10;DwAAAAAAAAAAAAAAAACqAgAAZHJzL2Rvd25yZXYueG1sUEsFBgAAAAAEAAQA+gAAAJsDAAAAAA==&#10;">
              <v:shape id="AutoShape 408" o:spid="_x0000_s1212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AQ8EA&#10;AADcAAAADwAAAGRycy9kb3ducmV2LnhtbESPT2sCMRTE7wW/Q3hCbzVrW0VWo2hV6LX+uT83z81i&#10;8rIkUddvbwqFHoeZ+Q0zW3TOihuF2HhWMBwUIIgrrxuuFRz227cJiJiQNVrPpOBBERbz3ssMS+3v&#10;/EO3XapFhnAsUYFJqS2ljJUhh3HgW+LsnX1wmLIMtdQB7xnurHwvirF02HBeMNjSl6Hqsrs6BZvl&#10;pdq49Yex7SmsjiPdWMSHUq/9bjkFkahL/+G/9rdW8Dkcwe+ZfAT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PgEPBAAAA3AAAAA8AAAAAAAAAAAAAAAAAmAIAAGRycy9kb3du&#10;cmV2LnhtbFBLBQYAAAAABAAEAPUAAACGAwAAAAA=&#10;" fillcolor="#cff" strokeweight=".25pt"/>
              <v:shape id="AutoShape 409" o:spid="_x0000_s1213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0eNMEA&#10;AADcAAAADwAAAGRycy9kb3ducmV2LnhtbESPT2sCMRTE7wW/Q3hCbzWrtiKrUbRa6LX+uT83z81i&#10;8rIkqa7fvikIHoeZ+Q0zX3bOiiuF2HhWMBwUIIgrrxuuFRz2X29TEDEha7SeScGdIiwXvZc5ltrf&#10;+Ieuu1SLDOFYogKTUltKGStDDuPAt8TZO/vgMGUZaqkD3jLcWTkqiol02HBeMNjSp6Hqsvt1Crar&#10;S7V1m7Gx7Smsjx+6sYh3pV773WoGIlGXnuFH+1sreB9O4P9MPgJ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dHjTBAAAA3AAAAA8AAAAAAAAAAAAAAAAAmAIAAGRycy9kb3du&#10;cmV2LnhtbFBLBQYAAAAABAAEAPUAAACGAwAAAAA=&#10;" fillcolor="#cff" strokeweight=".25pt"/>
              <v:shape id="AutoShape 410" o:spid="_x0000_s1214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G7r8IA&#10;AADcAAAADwAAAGRycy9kb3ducmV2LnhtbESPT2sCMRTE7wW/Q3iCt5pVWytbo/iv0Kta76+b52Yx&#10;eVmSqOu3bwqFHoeZ+Q0zX3bOihuF2HhWMBoWIIgrrxuuFXwdP55nIGJC1mg9k4IHRVguek9zLLW/&#10;855uh1SLDOFYogKTUltKGStDDuPQt8TZO/vgMGUZaqkD3jPcWTkuiql02HBeMNjSxlB1OVydgt3q&#10;Uu3cdmJs+x3Wp1fdWMSHUoN+t3oHkahL/+G/9qdW8DJ6g98z+QjI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kbuvwgAAANwAAAAPAAAAAAAAAAAAAAAAAJgCAABkcnMvZG93&#10;bnJldi54bWxQSwUGAAAAAAQABAD1AAAAhwMAAAAA&#10;" fillcolor="#cff" strokeweight=".25pt"/>
              <v:shape id="AutoShape 411" o:spid="_x0000_s1215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4v3b8A&#10;AADcAAAADwAAAGRycy9kb3ducmV2LnhtbERPyW7CMBC9V+IfrEHqrTh0QShgUChU6rUs9yEe4gh7&#10;HNkmhL+vD5V6fHr7cj04K3oKsfWsYDopQBDXXrfcKDgevl7mIGJC1mg9k4IHRVivRk9LLLW/8w/1&#10;+9SIHMKxRAUmpa6UMtaGHMaJ74gzd/HBYcowNFIHvOdwZ+VrUcykw5Zzg8GOPg3V1/3NKdhV13rn&#10;tm/GduewOX3o1iI+lHoeD9UCRKIh/Yv/3N9awfs0r81n8hGQq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Di/dvwAAANwAAAAPAAAAAAAAAAAAAAAAAJgCAABkcnMvZG93bnJl&#10;di54bWxQSwUGAAAAAAQABAD1AAAAhAMAAAAA&#10;" fillcolor="#cff" strokeweight=".25pt"/>
              <v:shape id="AutoShape 412" o:spid="_x0000_s1216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KKRsIA&#10;AADcAAAADwAAAGRycy9kb3ducmV2LnhtbESPT2sCMRTE7wW/Q3iCt5pVW6lbo/iv0Kta76+b52Yx&#10;eVmSqOu3bwqFHoeZ+Q0zX3bOihuF2HhWMBoWIIgrrxuuFXwdP57fQMSErNF6JgUPirBc9J7mWGp/&#10;5z3dDqkWGcKxRAUmpbaUMlaGHMahb4mzd/bBYcoy1FIHvGe4s3JcFFPpsOG8YLCljaHqcrg6BbvV&#10;pdq57cTY9jusT6+6sYgPpQb9bvUOIlGX/sN/7U+t4GU0g98z+QjI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QopGwgAAANwAAAAPAAAAAAAAAAAAAAAAAJgCAABkcnMvZG93&#10;bnJldi54bWxQSwUGAAAAAAQABAD1AAAAhwMAAAAA&#10;" fillcolor="#cff" strokeweight=".25pt"/>
              <v:shape id="AutoShape 413" o:spid="_x0000_s1217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TpZr8A&#10;AADcAAAADwAAAGRycy9kb3ducmV2LnhtbERPyW7CMBC9V+IfrEHqrTjQFqGAg4BSqdey3Id4iKPY&#10;48h2Ifx9fajU49PbV+vBWXGjEFvPCqaTAgRx7XXLjYLT8fNlASImZI3WMyl4UIR1NXpaYan9nb/p&#10;dkiNyCEcS1RgUupLKWNtyGGc+J44c1cfHKYMQyN1wHsOd1bOimIuHbacGwz2tDNUd4cfp2C/6eq9&#10;+3g1tr+E7fldtxbxodTzeNgsQSQa0r/4z/2lFbzN8vx8Jh8B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FOlmvwAAANwAAAAPAAAAAAAAAAAAAAAAAJgCAABkcnMvZG93bnJl&#10;di54bWxQSwUGAAAAAAQABAD1AAAAhAMAAAAA&#10;" fillcolor="#cff" strokeweight=".25pt"/>
              <v:shape id="AutoShape 414" o:spid="_x0000_s1218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M/cEA&#10;AADcAAAADwAAAGRycy9kb3ducmV2LnhtbESPQWsCMRSE7wX/Q3iF3mpWa6WsRlGr4LVq78/N62Yx&#10;eVmSqOu/bwTB4zAz3zDTeeesuFCIjWcFg34BgrjyuuFawWG/ef8CEROyRuuZFNwownzWe5liqf2V&#10;f+iyS7XIEI4lKjAptaWUsTLkMPZ9S5y9Px8cpixDLXXAa4Y7K4dFMZYOG84LBltaGapOu7NTsF6c&#10;qrX7/jC2PYbl76duLOJNqbfXbjEBkahLz/CjvdUKRsMB3M/k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YTP3BAAAA3AAAAA8AAAAAAAAAAAAAAAAAmAIAAGRycy9kb3du&#10;cmV2LnhtbFBLBQYAAAAABAAEAPUAAACGAwAAAAA=&#10;" fillcolor="#cff" strokeweight=".25pt"/>
              <v:shape id="AutoShape 415" o:spid="_x0000_s1219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rSisIA&#10;AADcAAAADwAAAGRycy9kb3ducmV2LnhtbESPT2sCMRTE74V+h/AK3mq2qy2yNYr1D3itbe/Pzetm&#10;MXlZkqjrtzeC4HGYmd8w03nvrDhRiK1nBW/DAgRx7XXLjYLfn83rBERMyBqtZ1JwoQjz2fPTFCvt&#10;z/xNp11qRIZwrFCBSamrpIy1IYdx6Dvi7P374DBlGRqpA54z3FlZFsWHdNhyXjDY0dJQfdgdnYL1&#10;4lCv3WpkbLcPX3/vurWIF6UGL/3iE0SiPj3C9/ZWKxiX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tKKwgAAANwAAAAPAAAAAAAAAAAAAAAAAJgCAABkcnMvZG93&#10;bnJldi54bWxQSwUGAAAAAAQABAD1AAAAhwMAAAAA&#10;" fillcolor="#cff" strokeweight=".25pt"/>
              <v:shape id="AutoShape 416" o:spid="_x0000_s1220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Z3EcEA&#10;AADcAAAADwAAAGRycy9kb3ducmV2LnhtbESPT2sCMRTE74V+h/AK3mrWPy2yGsW2Cl6r9f7cPDeL&#10;ycuSpLp+eyMIHoeZ+Q0zW3TOijOF2HhWMOgXIIgrrxuuFfzt1u8TEDEha7SeScGVIizmry8zLLW/&#10;8C+dt6kWGcKxRAUmpbaUMlaGHMa+b4mzd/TBYcoy1FIHvGS4s3JYFJ/SYcN5wWBL34aq0/bfKVgt&#10;T9XK/YyMbQ/ha/+hG4t4Var31i2nIBJ16Rl+tDdawXg4gvuZfATk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GdxHBAAAA3AAAAA8AAAAAAAAAAAAAAAAAmAIAAGRycy9kb3du&#10;cmV2LnhtbFBLBQYAAAAABAAEAPUAAACGAwAAAAA=&#10;" fillcolor="#cff" strokeweight=".25pt"/>
              <v:shape id="AutoShape 417" o:spid="_x0000_s1221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/vZcEA&#10;AADcAAAADwAAAGRycy9kb3ducmV2LnhtbESPQWsCMRSE70L/Q3iF3jSr1SKrUWyr0Kta78/Nc7OY&#10;vCxJquu/NwXB4zAz3zDzZeesuFCIjWcFw0EBgrjyuuFawe9+05+CiAlZo/VMCm4UYbl46c2x1P7K&#10;W7rsUi0yhGOJCkxKbSllrAw5jAPfEmfv5IPDlGWopQ54zXBn5agoPqTDhvOCwZa+DFXn3Z9TsF6d&#10;q7X7fje2PYbPw0Q3FvGm1Ntrt5qBSNSlZ/jR/tEKxqMx/J/JR0A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v72XBAAAA3AAAAA8AAAAAAAAAAAAAAAAAmAIAAGRycy9kb3du&#10;cmV2LnhtbFBLBQYAAAAABAAEAPUAAACGAwAAAAA=&#10;" fillcolor="#cff" strokeweight=".25pt"/>
            </v:group>
            <v:group id="Group 418" o:spid="_x0000_s1222" style="position:absolute;left:86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<v:shape id="AutoShape 419" o:spid="_x0000_s1223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UicEA&#10;AADcAAAADwAAAGRycy9kb3ducmV2LnhtbESPT2sCMRTE7wW/Q3iCt5pVW5HVKFot9Fr/3J+b52Yx&#10;eVmSVNdvbwqFHoeZ+Q2zWHXOihuF2HhWMBoWIIgrrxuuFRwPn68zEDEha7SeScGDIqyWvZcFltrf&#10;+Ztu+1SLDOFYogKTUltKGStDDuPQt8TZu/jgMGUZaqkD3jPcWTkuiql02HBeMNjSh6Hquv9xCnbr&#10;a7Vz24mx7TlsTu+6sYgPpQb9bj0HkahL/+G/9pdW8Daewu+Zf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x1InBAAAA3AAAAA8AAAAAAAAAAAAAAAAAmAIAAGRycy9kb3du&#10;cmV2LnhtbFBLBQYAAAAABAAEAPUAAACGAwAAAAA=&#10;" fillcolor="#cff" strokeweight=".25pt"/>
              <v:shape id="AutoShape 420" o:spid="_x0000_s1224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1xEsEA&#10;AADcAAAADwAAAGRycy9kb3ducmV2LnhtbESPQWsCMRSE7wX/Q3hCbzWrtVVWo9hWoVet3p+b52Yx&#10;eVmSVNd/b4RCj8PMfMPMl52z4kIhNp4VDAcFCOLK64ZrBfufzcsUREzIGq1nUnCjCMtF72mOpfZX&#10;3tJll2qRIRxLVGBSakspY2XIYRz4ljh7Jx8cpixDLXXAa4Y7K0dF8S4dNpwXDLb0aag6736dgvXq&#10;XK3d16ux7TF8HN50YxFvSj33u9UMRKIu/Yf/2t9awXg0gceZfAT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9cRLBAAAA3AAAAA8AAAAAAAAAAAAAAAAAmAIAAGRycy9kb3du&#10;cmV2LnhtbFBLBQYAAAAABAAEAPUAAACGAwAAAAA=&#10;" fillcolor="#cff" strokeweight=".25pt"/>
              <v:shape id="AutoShape 421" o:spid="_x0000_s1225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lYL8A&#10;AADcAAAADwAAAGRycy9kb3ducmV2LnhtbERPyW7CMBC9V+IfrEHqrTjQFqGAg4BSqdey3Id4iKPY&#10;48h2Ifx9fajU49PbV+vBWXGjEFvPCqaTAgRx7XXLjYLT8fNlASImZI3WMyl4UIR1NXpaYan9nb/p&#10;dkiNyCEcS1RgUupLKWNtyGGc+J44c1cfHKYMQyN1wHsOd1bOimIuHbacGwz2tDNUd4cfp2C/6eq9&#10;+3g1tr+E7fldtxbxodTzeNgsQSQa0r/4z/2lFbzN8tp8Jh8B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YuVgvwAAANwAAAAPAAAAAAAAAAAAAAAAAJgCAABkcnMvZG93bnJl&#10;di54bWxQSwUGAAAAAAQABAD1AAAAhAMAAAAA&#10;" fillcolor="#cff" strokeweight=".25pt"/>
              <v:shape id="AutoShape 422" o:spid="_x0000_s1226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5A+8EA&#10;AADcAAAADwAAAGRycy9kb3ducmV2LnhtbESPQWsCMRSE7wX/Q3hCbzWrtUVXo9hWoVet3p+b52Yx&#10;eVmSVNd/b4RCj8PMfMPMl52z4kIhNp4VDAcFCOLK64ZrBfufzcsEREzIGq1nUnCjCMtF72mOpfZX&#10;3tJll2qRIRxLVGBSakspY2XIYRz4ljh7Jx8cpixDLXXAa4Y7K0dF8S4dNpwXDLb0aag6736dgvXq&#10;XK3d16ux7TF8HN50YxFvSj33u9UMRKIu/Yf/2t9awXg0hceZfAT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uQPvBAAAA3AAAAA8AAAAAAAAAAAAAAAAAmAIAAGRycy9kb3du&#10;cmV2LnhtbFBLBQYAAAAABAAEAPUAAACGAwAAAAA=&#10;" fillcolor="#cff" strokeweight=".25pt"/>
              <v:shape id="AutoShape 423" o:spid="_x0000_s1227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1/u78A&#10;AADcAAAADwAAAGRycy9kb3ducmV2LnhtbERPy2oCMRTdC/2HcAvuNNOqpUyNYn2AW8d2fzu5nQwm&#10;N0MSdfx7sxBcHs57vuydFRcKsfWs4G1cgCCuvW65UfBz3I0+QcSErNF6JgU3irBcvAzmWGp/5QNd&#10;qtSIHMKxRAUmpa6UMtaGHMax74gz9++Dw5RhaKQOeM3hzsr3oviQDlvODQY7WhuqT9XZKdiuTvXW&#10;bSbGdn/h+3emW4t4U2r42q++QCTq01P8cO+1gukkz89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zX+7vwAAANwAAAAPAAAAAAAAAAAAAAAAAJgCAABkcnMvZG93bnJl&#10;di54bWxQSwUGAAAAAAQABAD1AAAAhAMAAAAA&#10;" fillcolor="#cff" strokeweight=".25pt"/>
              <v:shape id="AutoShape 424" o:spid="_x0000_s1228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HaIMEA&#10;AADcAAAADwAAAGRycy9kb3ducmV2LnhtbESPT2sCMRTE7wW/Q3hCbzWrtiKrUdRa8Fr/3J+b52Yx&#10;eVmSVNdv3wiFHoeZ+Q0zX3bOihuF2HhWMBwUIIgrrxuuFRwPX29TEDEha7SeScGDIiwXvZc5ltrf&#10;+Ztu+1SLDOFYogKTUltKGStDDuPAt8TZu/jgMGUZaqkD3jPcWTkqiol02HBeMNjSxlB13f84BdvV&#10;tdq6z7Gx7TmsTx+6sYgPpV773WoGIlGX/sN/7Z1W8D4ewvNMPgJ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B2iDBAAAA3AAAAA8AAAAAAAAAAAAAAAAAmAIAAGRycy9kb3du&#10;cmV2LnhtbFBLBQYAAAAABAAEAPUAAACGAwAAAAA=&#10;" fillcolor="#cff" strokeweight=".25pt"/>
              <v:shape id="AutoShape 425" o:spid="_x0000_s1229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NEV8EA&#10;AADcAAAADwAAAGRycy9kb3ducmV2LnhtbESPT2sCMRTE74V+h/AK3mrWPy2yGsW2Cl6r9f7cPDeL&#10;ycuSpLp+eyMIHoeZ+Q0zW3TOijOF2HhWMOgXIIgrrxuuFfzt1u8TEDEha7SeScGVIizmry8zLLW/&#10;8C+dt6kWGcKxRAUmpbaUMlaGHMa+b4mzd/TBYcoy1FIHvGS4s3JYFJ/SYcN5wWBL34aq0/bfKVgt&#10;T9XK/YyMbQ/ha/+hG4t4Var31i2nIBJ16Rl+tDdawXg0hPuZfATk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TRFfBAAAA3AAAAA8AAAAAAAAAAAAAAAAAmAIAAGRycy9kb3du&#10;cmV2LnhtbFBLBQYAAAAABAAEAPUAAACGAwAAAAA=&#10;" fillcolor="#cff" strokeweight=".25pt"/>
              <v:shape id="AutoShape 426" o:spid="_x0000_s1230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/hzMIA&#10;AADcAAAADwAAAGRycy9kb3ducmV2LnhtbESPT2sCMRTE74V+h/AK3mq2ri2yNYr1D3itbe/Pzetm&#10;MXlZkqjrtzeC4HGYmd8w03nvrDhRiK1nBW/DAgRx7XXLjYLfn83rBERMyBqtZ1JwoQjz2fPTFCvt&#10;z/xNp11qRIZwrFCBSamrpIy1IYdx6Dvi7P374DBlGRqpA54z3Fk5KooP6bDlvGCwo6Wh+rA7OgXr&#10;xaFeu1VpbLcPX3/vurWIF6UGL/3iE0SiPj3C9/ZWKxiX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H+HMwgAAANwAAAAPAAAAAAAAAAAAAAAAAJgCAABkcnMvZG93&#10;bnJldi54bWxQSwUGAAAAAAQABAD1AAAAhwMAAAAA&#10;" fillcolor="#cff" strokeweight=".25pt"/>
              <v:shape id="AutoShape 427" o:spid="_x0000_s1231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Z5uMIA&#10;AADcAAAADwAAAGRycy9kb3ducmV2LnhtbESPQWsCMRSE74L/ITyhN822aimr2cW2FnpV2/tz87pZ&#10;TF6WJNX13zcFweMwM98w63pwVpwpxM6zgsdZAYK48brjVsHX4WP6AiImZI3WMym4UoS6Go/WWGp/&#10;4R2d96kVGcKxRAUmpb6UMjaGHMaZ74mz9+ODw5RlaKUOeMlwZ+VTUTxLhx3nBYM9vRlqTvtfp2C7&#10;OTVb9z43tj+G1++l7iziVamHybBZgUg0pHv41v7UChbzBfyfyUdAV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9nm4wgAAANwAAAAPAAAAAAAAAAAAAAAAAJgCAABkcnMvZG93&#10;bnJldi54bWxQSwUGAAAAAAQABAD1AAAAhwMAAAAA&#10;" fillcolor="#cff" strokeweight=".25pt"/>
              <v:shape id="AutoShape 428" o:spid="_x0000_s1232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cI8EA&#10;AADcAAAADwAAAGRycy9kb3ducmV2LnhtbESPQWsCMRSE74L/ITyhN822VimrUaxV8Fq19+fmdbOY&#10;vCxJ1PXfm4LQ4zAz3zDzZeesuFKIjWcFr6MCBHHldcO1guNhO/wAEROyRuuZFNwpwnLR782x1P7G&#10;33Tdp1pkCMcSFZiU2lLKWBlyGEe+Jc7erw8OU5ahljrgLcOdlW9FMZUOG84LBltaG6rO+4tTsFmd&#10;q437GhvbnsLnz0Q3FvGu1MugW81AJOrSf/jZ3mkF7+MJ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63CPBAAAA3AAAAA8AAAAAAAAAAAAAAAAAmAIAAGRycy9kb3du&#10;cmV2LnhtbFBLBQYAAAAABAAEAPUAAACGAwAAAAA=&#10;" fillcolor="#cff" strokeweight=".25pt"/>
            </v:group>
            <v:group id="Group 429" o:spid="_x0000_s1233" style="position:absolute;left:88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<v:shape id="AutoShape 430" o:spid="_x0000_s1234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Tnz8EA&#10;AADcAAAADwAAAGRycy9kb3ducmV2LnhtbESPQWsCMRSE7wX/Q3hCbzVrbausRrFWoVet3p+b52Yx&#10;eVmSqOu/b4RCj8PMfMPMFp2z4kohNp4VDAcFCOLK64ZrBfufzcsEREzIGq1nUnCnCIt572mGpfY3&#10;3tJ1l2qRIRxLVGBSakspY2XIYRz4ljh7Jx8cpixDLXXAW4Y7K1+L4kM6bDgvGGxpZag67y5OwXp5&#10;rtbua2Rsewyfh3fdWMS7Us/9bjkFkahL/+G/9rdW8DYaw+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k58/BAAAA3AAAAA8AAAAAAAAAAAAAAAAAmAIAAGRycy9kb3du&#10;cmV2LnhtbFBLBQYAAAAABAAEAPUAAACGAwAAAAA=&#10;" fillcolor="#cff" strokeweight=".25pt"/>
              <v:shape id="AutoShape 431" o:spid="_x0000_s1235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tzvb8A&#10;AADcAAAADwAAAGRycy9kb3ducmV2LnhtbERPy2oCMRTdC/2HcAvuNNOqpUyNYn2AW8d2fzu5nQwm&#10;N0MSdfx7sxBcHs57vuydFRcKsfWs4G1cgCCuvW65UfBz3I0+QcSErNF6JgU3irBcvAzmWGp/5QNd&#10;qtSIHMKxRAUmpa6UMtaGHMax74gz9++Dw5RhaKQOeM3hzsr3oviQDlvODQY7WhuqT9XZKdiuTvXW&#10;bSbGdn/h+3emW4t4U2r42q++QCTq01P8cO+1gukkr81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u3O9vwAAANwAAAAPAAAAAAAAAAAAAAAAAJgCAABkcnMvZG93bnJl&#10;di54bWxQSwUGAAAAAAQABAD1AAAAhAMAAAAA&#10;" fillcolor="#cff" strokeweight=".25pt"/>
              <v:shape id="AutoShape 432" o:spid="_x0000_s1236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fWJsEA&#10;AADcAAAADwAAAGRycy9kb3ducmV2LnhtbESPQWsCMRSE7wX/Q3hCbzVrbYuuRrFWoVet3p+b52Yx&#10;eVmSqOu/b4RCj8PMfMPMFp2z4kohNp4VDAcFCOLK64ZrBfufzcsYREzIGq1nUnCnCIt572mGpfY3&#10;3tJ1l2qRIRxLVGBSakspY2XIYRz4ljh7Jx8cpixDLXXAW4Y7K1+L4kM6bDgvGGxpZag67y5OwXp5&#10;rtbua2Rsewyfh3fdWMS7Us/9bjkFkahL/+G/9rdW8DaawO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31ibBAAAA3AAAAA8AAAAAAAAAAAAAAAAAmAIAAGRycy9kb3du&#10;cmV2LnhtbFBLBQYAAAAABAAEAPUAAACGAwAAAAA=&#10;" fillcolor="#cff" strokeweight=".25pt"/>
              <v:shape id="AutoShape 433" o:spid="_x0000_s1237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Mxr8A&#10;AADcAAAADwAAAGRycy9kb3ducmV2LnhtbERPy2oCMRTdC/2HcAvuNNOqpUyNYn2AW8d2fzu5nQwm&#10;N0MSdfx7sxBcHs57vuydFRcKsfWs4G1cgCCuvW65UfBz3I0+QcSErNF6JgU3irBcvAzmWGp/5QNd&#10;qtSIHMKxRAUmpa6UMtaGHMax74gz9++Dw5RhaKQOeM3hzsr3oviQDlvODQY7WhuqT9XZKdiuTvXW&#10;bSbGdn/h+3emW4t4U2r42q++QCTq01P8cO+1guk0z89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ywzGvwAAANwAAAAPAAAAAAAAAAAAAAAAAJgCAABkcnMvZG93bnJl&#10;di54bWxQSwUGAAAAAAQABAD1AAAAhAMAAAAA&#10;" fillcolor="#cff" strokeweight=".25pt"/>
              <v:shape id="AutoShape 434" o:spid="_x0000_s1238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pXcEA&#10;AADcAAAADwAAAGRycy9kb3ducmV2LnhtbESPT2sCMRTE7wW/Q3hCbzWrtSKrUdRa8Fr/3J+b52Yx&#10;eVmSVNdv3wiFHoeZ+Q0zX3bOihuF2HhWMBwUIIgrrxuuFRwPX29TEDEha7SeScGDIiwXvZc5ltrf&#10;+Ztu+1SLDOFYogKTUltKGStDDuPAt8TZu/jgMGUZaqkD3jPcWTkqiol02HBeMNjSxlB13f84BdvV&#10;tdq6z3dj23NYnz50YxEfSr32u9UMRKIu/Yf/2jutYDwewvNMPgJ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HqV3BAAAA3AAAAA8AAAAAAAAAAAAAAAAAmAIAAGRycy9kb3du&#10;cmV2LnhtbFBLBQYAAAAABAAEAPUAAACGAwAAAAA=&#10;" fillcolor="#cff" strokeweight=".25pt"/>
              <v:shape id="AutoShape 435" o:spid="_x0000_s1239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U3KsEA&#10;AADcAAAADwAAAGRycy9kb3ducmV2LnhtbESPQWsCMRSE70L/Q3iF3jSr1SKrUWyr0Kta78/Nc7OY&#10;vCxJquu/NwXB4zAz3zDzZeesuFCIjWcFw0EBgrjyuuFawe9+05+CiAlZo/VMCm4UYbl46c2x1P7K&#10;W7rsUi0yhGOJCkxKbSllrAw5jAPfEmfv5IPDlGWopQ54zXBn5agoPqTDhvOCwZa+DFXn3Z9TsF6d&#10;q7X7fje2PYbPw0Q3FvGm1Ntrt5qBSNSlZ/jR/tEKxuMR/J/JR0A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VNyrBAAAA3AAAAA8AAAAAAAAAAAAAAAAAmAIAAGRycy9kb3du&#10;cmV2LnhtbFBLBQYAAAAABAAEAPUAAACGAwAAAAA=&#10;" fillcolor="#cff" strokeweight=".25pt"/>
              <v:shape id="AutoShape 436" o:spid="_x0000_s1240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mSscIA&#10;AADcAAAADwAAAGRycy9kb3ducmV2LnhtbESPQWsCMRSE74L/ITyhN822aimr2cW2FnpV2/tz87pZ&#10;TF6WJNX13zcFweMwM98w63pwVpwpxM6zgsdZAYK48brjVsHX4WP6AiImZI3WMym4UoS6Go/WWGp/&#10;4R2d96kVGcKxRAUmpb6UMjaGHMaZ74mz9+ODw5RlaKUOeMlwZ+VTUTxLhx3nBYM9vRlqTvtfp2C7&#10;OTVb9z43tj+G1++l7iziVamHybBZgUg0pHv41v7UChaLOfyfyUdAV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GZKxwgAAANwAAAAPAAAAAAAAAAAAAAAAAJgCAABkcnMvZG93&#10;bnJldi54bWxQSwUGAAAAAAQABAD1AAAAhwMAAAAA&#10;" fillcolor="#cff" strokeweight=".25pt"/>
              <v:shape id="AutoShape 437" o:spid="_x0000_s1241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AKxcIA&#10;AADcAAAADwAAAGRycy9kb3ducmV2LnhtbESPT2sCMRTE74V+h/AK3mq2ui2yNYr1D3itbe/Pzetm&#10;MXlZkqjrtzeC4HGYmd8w03nvrDhRiK1nBW/DAgRx7XXLjYLfn83rBERMyBqtZ1JwoQjz2fPTFCvt&#10;z/xNp11qRIZwrFCBSamrpIy1IYdx6Dvi7P374DBlGRqpA54z3Fk5KooP6bDlvGCwo6Wh+rA7OgXr&#10;xaFeu9XY2G4fvv7edWsRL0oNXvrFJ4hEfXqE7+2tVlCW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8ArFwgAAANwAAAAPAAAAAAAAAAAAAAAAAJgCAABkcnMvZG93&#10;bnJldi54bWxQSwUGAAAAAAQABAD1AAAAhwMAAAAA&#10;" fillcolor="#cff" strokeweight=".25pt"/>
              <v:shape id="AutoShape 438" o:spid="_x0000_s1242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yvXsEA&#10;AADcAAAADwAAAGRycy9kb3ducmV2LnhtbESPT2sCMRTE7wW/Q3iCt5pt1VJWo1j/gNdqe39uXjeL&#10;ycuSRF2/vRGEHoeZ+Q0zW3TOiguF2HhW8DYsQBBXXjdcK/g5bF8/QcSErNF6JgU3irCY915mWGp/&#10;5W+67FMtMoRjiQpMSm0pZawMOYxD3xJn788HhynLUEsd8Jrhzsr3oviQDhvOCwZbWhmqTvuzU7BZ&#10;nqqNW4+MbY/h63eiG4t4U2rQ75ZTEIm69B9+tndawXg8gceZfAT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8r17BAAAA3AAAAA8AAAAAAAAAAAAAAAAAmAIAAGRycy9kb3du&#10;cmV2LnhtbFBLBQYAAAAABAAEAPUAAACGAwAAAAA=&#10;" fillcolor="#cff" strokeweight=".25pt"/>
              <v:shape id="AutoShape 439" o:spid="_x0000_s1243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4xKcEA&#10;AADcAAAADwAAAGRycy9kb3ducmV2LnhtbESPT2sCMRTE7wW/Q3gFbzVbtVJWo/iv4LXa3l83z81i&#10;8rIkUddv3wiCx2FmfsPMFp2z4kIhNp4VvA8KEMSV1w3XCn4OX2+fIGJC1mg9k4IbRVjMey8zLLW/&#10;8jdd9qkWGcKxRAUmpbaUMlaGHMaBb4mzd/TBYcoy1FIHvGa4s3JYFBPpsOG8YLCltaHqtD87Bdvl&#10;qdq6zcjY9i+sfj90YxFvSvVfu+UURKIuPcOP9k4rGI8ncD+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uMSnBAAAA3AAAAA8AAAAAAAAAAAAAAAAAmAIAAGRycy9kb3du&#10;cmV2LnhtbFBLBQYAAAAABAAEAPUAAACGAwAAAAA=&#10;" fillcolor="#cff" strokeweight=".25pt"/>
            </v:group>
            <v:group id="Group 440" o:spid="_x0000_s1244" style="position:absolute;left:90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<v:shape id="AutoShape 441" o:spid="_x0000_s1245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0AwL8A&#10;AADcAAAADwAAAGRycy9kb3ducmV2LnhtbERPy2oCMRTdC/2HcAvuNNOqpUyNYn2AW8d2fzu5nQwm&#10;N0MSdfx7sxBcHs57vuydFRcKsfWs4G1cgCCuvW65UfBz3I0+QcSErNF6JgU3irBcvAzmWGp/5QNd&#10;qtSIHMKxRAUmpa6UMtaGHMax74gz9++Dw5RhaKQOeM3hzsr3oviQDlvODQY7WhuqT9XZKdiuTvXW&#10;bSbGdn/h+3emW4t4U2r42q++QCTq01P8cO+1guk0r81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vQDAvwAAANwAAAAPAAAAAAAAAAAAAAAAAJgCAABkcnMvZG93bnJl&#10;di54bWxQSwUGAAAAAAQABAD1AAAAhAMAAAAA&#10;" fillcolor="#cff" strokeweight=".25pt"/>
              <v:shape id="AutoShape 442" o:spid="_x0000_s1246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lW8EA&#10;AADcAAAADwAAAGRycy9kb3ducmV2LnhtbESPQWsCMRSE7wX/Q3iCt5q12qKrUWyr0KtW78/Nc7OY&#10;vCxJquu/b4RCj8PMfMMsVp2z4kohNp4VjIYFCOLK64ZrBYfv7fMUREzIGq1nUnCnCKtl72mBpfY3&#10;3tF1n2qRIRxLVGBSakspY2XIYRz6ljh7Zx8cpixDLXXAW4Y7K1+K4k06bDgvGGzpw1B12f84BZv1&#10;pdq4z7Gx7Sm8H191YxHvSg363XoOIlGX/sN/7S+tYDKZweNMPgJ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pVvBAAAA3AAAAA8AAAAAAAAAAAAAAAAAmAIAAGRycy9kb3du&#10;cmV2LnhtbFBLBQYAAAAABAAEAPUAAACGAwAAAAA=&#10;" fillcolor="#cff" strokeweight=".25pt"/>
              <v:shape id="AutoShape 443" o:spid="_x0000_s1247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KaG78A&#10;AADcAAAADwAAAGRycy9kb3ducmV2LnhtbERPy2oCMRTdC/2HcAvuNNOqpUyNYn2AW8d2fzu5nQwm&#10;N0MSdfx7sxBcHs57vuydFRcKsfWs4G1cgCCuvW65UfBz3I0+QcSErNF6JgU3irBcvAzmWGp/5QNd&#10;qtSIHMKxRAUmpa6UMtaGHMax74gz9++Dw5RhaKQOeM3hzsr3oviQDlvODQY7WhuqT9XZKdiuTvXW&#10;bSbGdn/h+3emW4t4U2r42q++QCTq01P8cO+1guksz89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EpobvwAAANwAAAAPAAAAAAAAAAAAAAAAAJgCAABkcnMvZG93bnJl&#10;di54bWxQSwUGAAAAAAQABAD1AAAAhAMAAAAA&#10;" fillcolor="#cff" strokeweight=".25pt"/>
              <v:shape id="AutoShape 444" o:spid="_x0000_s1248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4/gMEA&#10;AADcAAAADwAAAGRycy9kb3ducmV2LnhtbESPT2sCMRTE7wW/Q3hCbzVrW0VWo2hV6LX+uT83z81i&#10;8rIkUddvbwqFHoeZ+Q0zW3TOihuF2HhWMBwUIIgrrxuuFRz227cJiJiQNVrPpOBBERbz3ssMS+3v&#10;/EO3XapFhnAsUYFJqS2ljJUhh3HgW+LsnX1wmLIMtdQB7xnurHwvirF02HBeMNjSl6Hqsrs6BZvl&#10;pdq49Yex7SmsjiPdWMSHUq/9bjkFkahL/+G/9rdW8Dkawu+ZfAT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eP4DBAAAA3AAAAA8AAAAAAAAAAAAAAAAAmAIAAGRycy9kb3du&#10;cmV2LnhtbFBLBQYAAAAABAAEAPUAAACGAwAAAAA=&#10;" fillcolor="#cff" strokeweight=".25pt"/>
              <v:shape id="AutoShape 445" o:spid="_x0000_s1249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yh98EA&#10;AADcAAAADwAAAGRycy9kb3ducmV2LnhtbESPT2sCMRTE7wW/Q3hCbzWrrSKrUdQq9Fr/3J+b52Yx&#10;eVmSVNdvbwqFHoeZ+Q0zX3bOihuF2HhWMBwUIIgrrxuuFRwPu7cpiJiQNVrPpOBBEZaL3sscS+3v&#10;/E23fapFhnAsUYFJqS2ljJUhh3HgW+LsXXxwmLIMtdQB7xnurBwVxUQ6bDgvGGxpY6i67n+cgu3q&#10;Wm3d57ux7TmsT2PdWMSHUq/9bjUDkahL/+G/9pdW8DEewe+Zf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MoffBAAAA3AAAAA8AAAAAAAAAAAAAAAAAmAIAAGRycy9kb3du&#10;cmV2LnhtbFBLBQYAAAAABAAEAPUAAACGAwAAAAA=&#10;" fillcolor="#cff" strokeweight=".25pt"/>
              <v:shape id="AutoShape 446" o:spid="_x0000_s1250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AEbMEA&#10;AADcAAAADwAAAGRycy9kb3ducmV2LnhtbESPQWsCMRSE74L/ITyhN822VimrUaxV8Fq19+fmdbOY&#10;vCxJ1PXfm4LQ4zAz3zDzZeesuFKIjWcFr6MCBHHldcO1guNhO/wAEROyRuuZFNwpwnLR782x1P7G&#10;33Tdp1pkCMcSFZiU2lLKWBlyGEe+Jc7erw8OU5ahljrgLcOdlW9FMZUOG84LBltaG6rO+4tTsFmd&#10;q437GhvbnsLnz0Q3FvGu1MugW81AJOrSf/jZ3mkF75Mx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ABGzBAAAA3AAAAA8AAAAAAAAAAAAAAAAAmAIAAGRycy9kb3du&#10;cmV2LnhtbFBLBQYAAAAABAAEAPUAAACGAwAAAAA=&#10;" fillcolor="#cff" strokeweight=".25pt"/>
              <v:shape id="AutoShape 447" o:spid="_x0000_s1251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cGMEA&#10;AADcAAAADwAAAGRycy9kb3ducmV2LnhtbESPT2sCMRTE7wW/Q3iCt5pt1VJWo1j/gNdqe39uXjeL&#10;ycuSRF2/vRGEHoeZ+Q0zW3TOiguF2HhW8DYsQBBXXjdcK/g5bF8/QcSErNF6JgU3irCY915mWGp/&#10;5W+67FMtMoRjiQpMSm0pZawMOYxD3xJn788HhynLUEsd8Jrhzsr3oviQDhvOCwZbWhmqTvuzU7BZ&#10;nqqNW4+MbY/h63eiG4t4U2rQ75ZTEIm69B9+tndawXgyhseZfAT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pnBjBAAAA3AAAAA8AAAAAAAAAAAAAAAAAmAIAAGRycy9kb3du&#10;cmV2LnhtbFBLBQYAAAAABAAEAPUAAACGAwAAAAA=&#10;" fillcolor="#cff" strokeweight=".25pt"/>
              <v:shape id="AutoShape 448" o:spid="_x0000_s1252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U5g8IA&#10;AADcAAAADwAAAGRycy9kb3ducmV2LnhtbESPT2sCMRTE74V+h/AKvdVsbbfI1ijWP+DVbXt/bl43&#10;i8nLkkRdv70pCB6HmfkNM50PzooThdh5VvA6KkAQN1533Cr4+d68TEDEhKzReiYFF4ownz0+TLHS&#10;/sw7OtWpFRnCsUIFJqW+kjI2hhzGke+Js/fng8OUZWilDnjOcGfluCg+pMOO84LBnpaGmkN9dArW&#10;i0Ozdqs3Y/t9+PotdWcRL0o9Pw2LTxCJhnQP39pbreC9LOH/TD4Ccn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ZTmDwgAAANwAAAAPAAAAAAAAAAAAAAAAAJgCAABkcnMvZG93&#10;bnJldi54bWxQSwUGAAAAAAQABAD1AAAAhwMAAAAA&#10;" fillcolor="#cff" strokeweight=".25pt"/>
              <v:shape id="AutoShape 449" o:spid="_x0000_s1253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n9MIA&#10;AADcAAAADwAAAGRycy9kb3ducmV2LnhtbESPT2sCMRTE7wW/Q3iF3mq2rUpZzYq2Fnr13/1189ws&#10;m7wsSarrt2+EgsdhZn7DLJaDs+JMIbaeFbyMCxDEtdctNwoO+6/ndxAxIWu0nknBlSIsq9HDAkvt&#10;L7yl8y41IkM4lqjApNSXUsbakMM49j1x9k4+OExZhkbqgJcMd1a+FsVMOmw5Lxjs6cNQ3e1+nYLN&#10;qqs37vPN2P4nrI9T3VrEq1JPj8NqDiLRkO7h//a3VjCZzuB2Jh8BW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t6f0wgAAANwAAAAPAAAAAAAAAAAAAAAAAJgCAABkcnMvZG93&#10;bnJldi54bWxQSwUGAAAAAAQABAD1AAAAhwMAAAAA&#10;" fillcolor="#cff" strokeweight=".25pt"/>
              <v:shape id="AutoShape 450" o:spid="_x0000_s1254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sCb8EA&#10;AADcAAAADwAAAGRycy9kb3ducmV2LnhtbESPQWsCMRSE7wX/Q3iCt5q1apXVKLZa6FWr9+fmuVlM&#10;XpYk1fXfN4VCj8PMfMMs152z4kYhNp4VjIYFCOLK64ZrBcevj+c5iJiQNVrPpOBBEdar3tMSS+3v&#10;vKfbIdUiQziWqMCk1JZSxsqQwzj0LXH2Lj44TFmGWuqA9wx3Vr4Uxat02HBeMNjSu6Hqevh2Cnab&#10;a7Vz27Gx7Tm8naa6sYgPpQb9brMAkahL/+G/9qdWMJnO4PdMPgJ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7Am/BAAAA3AAAAA8AAAAAAAAAAAAAAAAAmAIAAGRycy9kb3du&#10;cmV2LnhtbFBLBQYAAAAABAAEAPUAAACGAwAAAAA=&#10;" fillcolor="#cff" strokeweight=".25pt"/>
            </v:group>
          </v:group>
        </w:pict>
      </w:r>
    </w:p>
    <w:p w:rsidR="008D101E" w:rsidRDefault="008D101E" w:rsidP="008C701F">
      <w:r>
        <w:rPr>
          <w:noProof/>
          <w:lang w:eastAsia="tr-TR"/>
        </w:rPr>
        <w:pict>
          <v:group id="Grup 125" o:spid="_x0000_s1255" style="position:absolute;margin-left:46.95pt;margin-top:12.55pt;width:81pt;height:63pt;z-index:251642368" coordorigin="7380,720" coordsize="1764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">
            <v:group id="Group 119" o:spid="_x0000_s1256" style="position:absolute;left:73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shape id="AutoShape 120" o:spid="_x0000_s1257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PSlsAA&#10;AADcAAAADwAAAGRycy9kb3ducmV2LnhtbERPTWsCMRC9F/wPYQRvNeuKbVmNslaFXmvb+3QzbhaT&#10;yZKkuv57Uyj0No/3OavN4Ky4UIidZwWzaQGCuPG641bB58fh8QVETMgarWdScKMIm/XoYYWV9ld+&#10;p8sxtSKHcKxQgUmpr6SMjSGHcep74sydfHCYMgyt1AGvOdxZWRbFk3TYcW4w2NOroeZ8/HEK9vW5&#10;2bvd3Nj+O2y/FrqziDelJuOhXoJINKR/8Z/7Tef55TP8PpMvkO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PSlsAAAADcAAAADwAAAAAAAAAAAAAAAACYAgAAZHJzL2Rvd25y&#10;ZXYueG1sUEsFBgAAAAAEAAQA9QAAAIUDAAAAAA==&#10;" fillcolor="#cff" strokeweight=".25pt"/>
              <v:shape id="AutoShape 121" o:spid="_x0000_s1258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G5MIA&#10;AADcAAAADwAAAGRycy9kb3ducmV2LnhtbESPwW4CMQxE70j9h8iVeoMsVFTVloBooRLXAr27G7NZ&#10;kTirJMDy9/WhUm+2ZjzzvFgNwasrpdxFNjCdVKCIm2g7bg0cD5/jV1C5IFv0kcnAnTKslg+jBdY2&#10;3viLrvvSKgnhXKMBV0pfa50bRwHzJPbEop1iClhkTa22CW8SHryeVdWLDtixNDjs6cNRc95fgoHt&#10;+txsw+bZ+f4nvX/PbecR78Y8PQ7rN1CFhvJv/rveWcGfCa08IxPo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EbkwgAAANwAAAAPAAAAAAAAAAAAAAAAAJgCAABkcnMvZG93&#10;bnJldi54bWxQSwUGAAAAAAQABAD1AAAAhwMAAAAA&#10;" fillcolor="#cff" strokeweight=".25pt"/>
              <v:shape id="AutoShape 122" o:spid="_x0000_s1259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Djf8AA&#10;AADcAAAADwAAAGRycy9kb3ducmV2LnhtbERPTWsCMRC9F/wPYQRvNeuKpV2NslaFXmvb+3QzbhaT&#10;yZKkuv57Uyj0No/3OavN4Ky4UIidZwWzaQGCuPG641bB58fh8RlETMgarWdScKMIm/XoYYWV9ld+&#10;p8sxtSKHcKxQgUmpr6SMjSGHcep74sydfHCYMgyt1AGvOdxZWRbFk3TYcW4w2NOroeZ8/HEK9vW5&#10;2bvd3Nj+O2y/FrqziDelJuOhXoJINKR/8Z/7Tef55Qv8PpMvkO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Djf8AAAADcAAAADwAAAAAAAAAAAAAAAACYAgAAZHJzL2Rvd25y&#10;ZXYueG1sUEsFBgAAAAAEAAQA9QAAAIUDAAAAAA==&#10;" fillcolor="#cff" strokeweight=".25pt"/>
              <v:shape id="AutoShape 123" o:spid="_x0000_s1260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PcP8IA&#10;AADcAAAADwAAAGRycy9kb3ducmV2LnhtbESPwW4CMQxE75X6D5Er9VayFBWhhYBoS6VeoeVuNmaz&#10;InFWSQrL39cHJG62ZjzzvFgNwaszpdxFNjAeVaCIm2g7bg38/ny9zEDlgmzRRyYDV8qwWj4+LLC2&#10;8cJbOu9KqySEc40GXCl9rXVuHAXMo9gTi3aMKWCRNbXaJrxIePD6taqmOmDH0uCwpw9HzWn3Fwxs&#10;1qdmEz4nzveH9L5/s51HvBrz/DSs56AKDeVuvl1/W8GfCL48IxP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o9w/wgAAANwAAAAPAAAAAAAAAAAAAAAAAJgCAABkcnMvZG93&#10;bnJldi54bWxQSwUGAAAAAAQABAD1AAAAhwMAAAAA&#10;" fillcolor="#cff" strokeweight=".25pt"/>
              <v:shape id="AutoShape 124" o:spid="_x0000_s1261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95pL8A&#10;AADcAAAADwAAAGRycy9kb3ducmV2LnhtbERPS2sCMRC+F/wPYQRv3ayVFlmNoq2C1/q4j5txs5hM&#10;liTV9d+bQqG3+fieM1/2zoobhdh6VjAuShDEtdctNwqOh+3rFERMyBqtZ1LwoAjLxeBljpX2d/6m&#10;2z41IodwrFCBSamrpIy1IYex8B1x5i4+OEwZhkbqgPcc7qx8K8sP6bDl3GCwo09D9XX/4xRsVtd6&#10;474mxnbnsD6969YiPpQaDfvVDESiPv2L/9w7nedPxvD7TL5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73mkvwAAANwAAAAPAAAAAAAAAAAAAAAAAJgCAABkcnMvZG93bnJl&#10;di54bWxQSwUGAAAAAAQABAD1AAAAhAMAAAAA&#10;" fillcolor="#cff" strokeweight=".25pt"/>
              <v:shape id="AutoShape 125" o:spid="_x0000_s1262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3n08AA&#10;AADcAAAADwAAAGRycy9kb3ducmV2LnhtbERPTWsCMRC9C/0PYQq9uVmVSlmNi20t9Fq193EzbpZN&#10;JkuS6vrvm0LB2zze56zr0VlxoRA7zwpmRQmCuPG641bB8fAxfQERE7JG65kU3ChCvXmYrLHS/spf&#10;dNmnVuQQjhUqMCkNlZSxMeQwFn4gztzZB4cpw9BKHfCaw52V87JcSocd5waDA70Zavr9j1Ow2/bN&#10;zr0vjB1O4fX7WXcW8abU0+O4XYFINKa7+N/9qfP8xRz+nskXy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z3n08AAAADcAAAADwAAAAAAAAAAAAAAAACYAgAAZHJzL2Rvd25y&#10;ZXYueG1sUEsFBgAAAAAEAAQA9QAAAIUDAAAAAA==&#10;" fillcolor="#cff" strokeweight=".25pt"/>
              <v:shape id="AutoShape 126" o:spid="_x0000_s1263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FCSL8A&#10;AADcAAAADwAAAGRycy9kb3ducmV2LnhtbERPS2sCMRC+F/wPYQRvNWuXFlmNolWh1/q4j5txs5hM&#10;liTq+u+bQqG3+fieM1/2zoo7hdh6VjAZFyCIa69bbhQcD7vXKYiYkDVaz6TgSRGWi8HLHCvtH/xN&#10;931qRA7hWKECk1JXSRlrQw7j2HfEmbv44DBlGBqpAz5yuLPyrSg+pMOWc4PBjj4N1df9zSnYrq71&#10;1m1KY7tzWJ/edWsRn0qNhv1qBiJRn/7Ff+4vneeXJfw+ky+Qi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UJIvwAAANwAAAAPAAAAAAAAAAAAAAAAAJgCAABkcnMvZG93bnJl&#10;di54bWxQSwUGAAAAAAQABAD1AAAAhAMAAAAA&#10;" fillcolor="#cff" strokeweight=".25pt"/>
              <v:shape id="AutoShape 127" o:spid="_x0000_s1264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jaPMAA&#10;AADcAAAADwAAAGRycy9kb3ducmV2LnhtbERPTWsCMRC9F/wPYQRvNWtti6xmF20t9Fqr93EzbhaT&#10;yZKkuv57Uyj0No/3Oat6cFZcKMTOs4LZtABB3Hjdcatg//3xuAARE7JG65kU3ChCXY0eVlhqf+Uv&#10;uuxSK3IIxxIVmJT6UsrYGHIYp74nztzJB4cpw9BKHfCaw52VT0XxKh12nBsM9vRmqDnvfpyC7frc&#10;bN373Nj+GDaHF91ZxJtSk/GwXoJINKR/8Z/7U+f582f4fSZf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jaPMAAAADcAAAADwAAAAAAAAAAAAAAAACYAgAAZHJzL2Rvd25y&#10;ZXYueG1sUEsFBgAAAAAEAAQA9QAAAIUDAAAAAA==&#10;" fillcolor="#cff" strokeweight=".25pt"/>
              <v:shape id="AutoShape 128" o:spid="_x0000_s1265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R/p8AA&#10;AADcAAAADwAAAGRycy9kb3ducmV2LnhtbERPTWsCMRC9C/0PYQq9uVkrSlmNi20teK1t7+Nm3Cyb&#10;TJYk1fXfN0LB2zze56zr0VlxphA7zwpmRQmCuPG641bB99fH9AVETMgarWdScKUI9eZhssZK+wt/&#10;0vmQWpFDOFaowKQ0VFLGxpDDWPiBOHMnHxymDEMrdcBLDndWPpflUjrsODcYHOjNUNMffp2C3bZv&#10;du59buxwDK8/C91ZxKtST4/jdgUi0Zju4n/3Xuf58wXcnskX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R/p8AAAADcAAAADwAAAAAAAAAAAAAAAACYAgAAZHJzL2Rvd25y&#10;ZXYueG1sUEsFBgAAAAAEAAQA9QAAAIUDAAAAAA==&#10;" fillcolor="#cff" strokeweight=".25pt"/>
              <v:shape id="AutoShape 129" o:spid="_x0000_s1266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bh0L8A&#10;AADcAAAADwAAAGRycy9kb3ducmV2LnhtbERPS2sCMRC+F/wPYYTearaKIlvjYlsLXn3dp5vpZtlk&#10;siRR13/fFAre5uN7zqoanBVXCrH1rOB1UoAgrr1uuVFwOn69LEHEhKzReiYFd4pQrUdPKyy1v/Ge&#10;rofUiBzCsUQFJqW+lDLWhhzGie+JM/fjg8OUYWikDnjL4c7KaVEspMOWc4PBnj4M1d3h4hRsN129&#10;dZ8zY/vv8H6e69Yi3pV6Hg+bNxCJhvQQ/7t3Os+fLeDvmXyBX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BuHQvwAAANwAAAAPAAAAAAAAAAAAAAAAAJgCAABkcnMvZG93bnJl&#10;di54bWxQSwUGAAAAAAQABAD1AAAAhAMAAAAA&#10;" fillcolor="#cff" strokeweight=".25pt"/>
            </v:group>
            <v:group id="Group 130" o:spid="_x0000_s1267" style="position:absolute;left:75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<v:shape id="AutoShape 131" o:spid="_x0000_s1268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XQOcIA&#10;AADcAAAADwAAAGRycy9kb3ducmV2LnhtbESPwW4CMQxE75X6D5Er9VayFBWhhYBoS6VeoeVuNmaz&#10;InFWSQrL39cHJG62ZjzzvFgNwaszpdxFNjAeVaCIm2g7bg38/ny9zEDlgmzRRyYDV8qwWj4+LLC2&#10;8cJbOu9KqySEc40GXCl9rXVuHAXMo9gTi3aMKWCRNbXaJrxIePD6taqmOmDH0uCwpw9HzWn3Fwxs&#10;1qdmEz4nzveH9L5/s51HvBrz/DSs56AKDeVuvl1/W8GfCK08IxP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1dA5wgAAANwAAAAPAAAAAAAAAAAAAAAAAJgCAABkcnMvZG93&#10;bnJldi54bWxQSwUGAAAAAAQABAD1AAAAhwMAAAAA&#10;" fillcolor="#cff" strokeweight=".25pt"/>
              <v:shape id="AutoShape 132" o:spid="_x0000_s1269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l1osAA&#10;AADcAAAADwAAAGRycy9kb3ducmV2LnhtbERPTWsCMRC9F/wPYQRvNWulpa5mF20t9Fqr93EzbhaT&#10;yZKkuv57Uyj0No/3Oat6cFZcKMTOs4LZtABB3Hjdcatg//3x+AoiJmSN1jMpuFGEuho9rLDU/spf&#10;dNmlVuQQjiUqMCn1pZSxMeQwTn1PnLmTDw5ThqGVOuA1hzsrn4riRTrsODcY7OnNUHPe/TgF2/W5&#10;2br3ubH9MWwOz7qziDelJuNhvQSRaEj/4j/3p87z5wv4fSZf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l1osAAAADcAAAADwAAAAAAAAAAAAAAAACYAgAAZHJzL2Rvd25y&#10;ZXYueG1sUEsFBgAAAAAEAAQA9QAAAIUDAAAAAA==&#10;" fillcolor="#cff" strokeweight=".25pt"/>
              <v:shape id="AutoShape 133" o:spid="_x0000_s1270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WvQsIA&#10;AADcAAAADwAAAGRycy9kb3ducmV2LnhtbESPQU8CMRCF7yb+h2ZMuElXEUNWCkGFxCur3oftuN3Q&#10;TjdtheXfMwcTbzN5b977Zrkeg1cnSrmPbOBhWoEibqPtuTPw9bm7X4DKBdmij0wGLpRhvbq9WWJt&#10;45n3dGpKpySEc40GXClDrXVuHQXM0zgQi/YTU8Aia+q0TXiW8OD1Y1U964A9S4PDgd4ctcfmNxjY&#10;bo7tNrzPnB8O6fV7bnuPeDFmcjduXkAVGsu/+e/6wwr+k+DLMzKB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pa9CwgAAANwAAAAPAAAAAAAAAAAAAAAAAJgCAABkcnMvZG93&#10;bnJldi54bWxQSwUGAAAAAAQABAD1AAAAhwMAAAAA&#10;" fillcolor="#cff" strokeweight=".25pt"/>
              <v:shape id="AutoShape 134" o:spid="_x0000_s1271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kK2b8A&#10;AADcAAAADwAAAGRycy9kb3ducmV2LnhtbERPS2sCMRC+F/ofwhS81azVimyNYn2A1/q4j5vpZjGZ&#10;LEnU9d8bodDbfHzPmc47Z8WVQmw8Kxj0CxDEldcN1woO+837BERMyBqtZ1Jwpwjz2evLFEvtb/xD&#10;112qRQ7hWKICk1JbShkrQw5j37fEmfv1wWHKMNRSB7zlcGflR1GMpcOGc4PBlpaGqvPu4hSsF+dq&#10;7VZDY9tT+D5+6sYi3pXqvXWLLxCJuvQv/nNvdZ4/GsD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6QrZvwAAANwAAAAPAAAAAAAAAAAAAAAAAJgCAABkcnMvZG93bnJl&#10;di54bWxQSwUGAAAAAAQABAD1AAAAhAMAAAAA&#10;" fillcolor="#cff" strokeweight=".25pt"/>
              <v:shape id="AutoShape 135" o:spid="_x0000_s1272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uUrsAA&#10;AADcAAAADwAAAGRycy9kb3ducmV2LnhtbERPTWsCMRC9F/wPYQRvNetqS1mNslaFXmvb+3QzbhaT&#10;yZKkuv57Uyj0No/3OavN4Ky4UIidZwWzaQGCuPG641bB58fh8QVETMgarWdScKMIm/XoYYWV9ld+&#10;p8sxtSKHcKxQgUmpr6SMjSGHcep74sydfHCYMgyt1AGvOdxZWRbFs3TYcW4w2NOroeZ8/HEK9vW5&#10;2bvd3Nj+O2y/nnRnEW9KTcZDvQSRaEj/4j/3m87zFyX8PpMvkO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zuUrsAAAADcAAAADwAAAAAAAAAAAAAAAACYAgAAZHJzL2Rvd25y&#10;ZXYueG1sUEsFBgAAAAAEAAQA9QAAAIUDAAAAAA==&#10;" fillcolor="#cff" strokeweight=".25pt"/>
              <v:shape id="AutoShape 136" o:spid="_x0000_s1273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cxNcAA&#10;AADcAAAADwAAAGRycy9kb3ducmV2LnhtbERPTWsCMRC9F/wPYQRvNWtti6xmF20t9Fqr93EzbhaT&#10;yZKkuv57Uyj0No/3Oat6cFZcKMTOs4LZtABB3Hjdcatg//3xuAARE7JG65kU3ChCXY0eVlhqf+Uv&#10;uuxSK3IIxxIVmJT6UsrYGHIYp74nztzJB4cpw9BKHfCaw52VT0XxKh12nBsM9vRmqDnvfpyC7frc&#10;bN373Nj+GDaHF91ZxJtSk/GwXoJINKR/8Z/7U+f5z3P4fSZf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HcxNcAAAADcAAAADwAAAAAAAAAAAAAAAACYAgAAZHJzL2Rvd25y&#10;ZXYueG1sUEsFBgAAAAAEAAQA9QAAAIUDAAAAAA==&#10;" fillcolor="#cff" strokeweight=".25pt"/>
              <v:shape id="AutoShape 137" o:spid="_x0000_s1274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6pQcAA&#10;AADcAAAADwAAAGRycy9kb3ducmV2LnhtbERPTWsCMRC9F/wPYYTeatbWFlnNLtpa6LVW7+Nm3Cwm&#10;kyVJdf33TUHwNo/3Oct6cFacKcTOs4LppABB3Hjdcatg9/P5NAcRE7JG65kUXClCXY0ellhqf+Fv&#10;Om9TK3IIxxIVmJT6UsrYGHIYJ74nztzRB4cpw9BKHfCSw52Vz0XxJh12nBsM9vRuqDltf52CzerU&#10;bNzHi7H9Iaz3r7qziFelHsfDagEi0ZDu4pv7S+f5sxn8P5Mv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56pQcAAAADcAAAADwAAAAAAAAAAAAAAAACYAgAAZHJzL2Rvd25y&#10;ZXYueG1sUEsFBgAAAAAEAAQA9QAAAIUDAAAAAA==&#10;" fillcolor="#cff" strokeweight=".25pt"/>
              <v:shape id="AutoShape 138" o:spid="_x0000_s1275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IM2sAA&#10;AADcAAAADwAAAGRycy9kb3ducmV2LnhtbERPTWsCMRC9F/ofwhS81Wy1FtluFKsWvNbqfdxMN8sm&#10;kyWJuv77piD0No/3OdVycFZcKMTWs4KXcQGCuPa65UbB4fvzeQ4iJmSN1jMpuFGE5eLxocJS+yt/&#10;0WWfGpFDOJaowKTUl1LG2pDDOPY9ceZ+fHCYMgyN1AGvOdxZOSmKN+mw5dxgsKe1obrbn52C7aqr&#10;t24zNbY/hY/jTLcW8abU6GlYvYNINKR/8d2903n+6wz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IM2sAAAADcAAAADwAAAAAAAAAAAAAAAACYAgAAZHJzL2Rvd25y&#10;ZXYueG1sUEsFBgAAAAAEAAQA9QAAAIUDAAAAAA==&#10;" fillcolor="#cff" strokeweight=".25pt"/>
              <v:shape id="AutoShape 139" o:spid="_x0000_s1276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CSrb8A&#10;AADcAAAADwAAAGRycy9kb3ducmV2LnhtbERPS2sCMRC+F/ofwhS81WyrFVmNYn2A1/q4j5vpZjGZ&#10;LEnU9d8bodDbfHzPmc47Z8WVQmw8K/joFyCIK68brhUc9pv3MYiYkDVaz6TgThHms9eXKZba3/iH&#10;rrtUixzCsUQFJqW2lDJWhhzGvm+JM/frg8OUYailDnjL4c7Kz6IYSYcN5waDLS0NVefdxSlYL87V&#10;2q0Gxran8H380o1FvCvVe+sWExCJuvQv/nNvdZ4/HMH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AJKtvwAAANwAAAAPAAAAAAAAAAAAAAAAAJgCAABkcnMvZG93bnJl&#10;di54bWxQSwUGAAAAAAQABAD1AAAAhAMAAAAA&#10;" fillcolor="#cff" strokeweight=".25pt"/>
              <v:shape id="AutoShape 140" o:spid="_x0000_s1277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w3Nr8A&#10;AADcAAAADwAAAGRycy9kb3ducmV2LnhtbERPS2sCMRC+F/wPYQrearbWVlmNotVCr/VxHzfjZjGZ&#10;LEnU9d+bQqG3+fieM1t0zoorhdh4VvA6KEAQV143XCvY775eJiBiQtZoPZOCO0VYzHtPMyy1v/EP&#10;XbepFjmEY4kKTEptKWWsDDmMA98SZ+7kg8OUYailDnjL4c7KYVF8SIcN5waDLX0aqs7bi1OwWZ6r&#10;jVu/Gdsew+rwrhuLeFeq/9wtpyASdelf/Of+1nn+aAy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TDc2vwAAANwAAAAPAAAAAAAAAAAAAAAAAJgCAABkcnMvZG93bnJl&#10;di54bWxQSwUGAAAAAAQABAD1AAAAhAMAAAAA&#10;" fillcolor="#cff" strokeweight=".25pt"/>
            </v:group>
            <v:group id="Group 141" o:spid="_x0000_s1278" style="position:absolute;left:77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<v:shape id="AutoShape 142" o:spid="_x0000_s1279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8G378A&#10;AADcAAAADwAAAGRycy9kb3ducmV2LnhtbERPS2sCMRC+F/wPYQrearbWFl2NotVCr/VxHzfjZjGZ&#10;LEnU9d+bQqG3+fieM1t0zoorhdh4VvA6KEAQV143XCvY775exiBiQtZoPZOCO0VYzHtPMyy1v/EP&#10;XbepFjmEY4kKTEptKWWsDDmMA98SZ+7kg8OUYailDnjL4c7KYVF8SIcN5waDLX0aqs7bi1OwWZ6r&#10;jVu/Gdsew+rwrhuLeFeq/9wtpyASdelf/Of+1nn+aAK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nwbfvwAAANwAAAAPAAAAAAAAAAAAAAAAAJgCAABkcnMvZG93bnJl&#10;di54bWxQSwUGAAAAAAQABAD1AAAAhAMAAAAA&#10;" fillcolor="#cff" strokeweight=".25pt"/>
              <v:shape id="AutoShape 143" o:spid="_x0000_s1280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w5n8IA&#10;AADcAAAADwAAAGRycy9kb3ducmV2LnhtbESPzW4CMQyE75X6DpEr9VaytKJCCwHRlkq9lp+72ZjN&#10;isRZJSksb18fkLjZmvHM5/lyCF6dKeUusoHxqAJF3ETbcWtgt/1+mYLKBdmij0wGrpRhuXh8mGNt&#10;44V/6bwprZIQzjUacKX0tda5cRQwj2JPLNoxpoBF1tRqm/Ai4cHr16p61wE7lgaHPX06ak6bv2Bg&#10;vTo16/D15nx/SB/7ie084tWY56dhNQNVaCh38+36xwr+RPDlGZl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fDmfwgAAANwAAAAPAAAAAAAAAAAAAAAAAJgCAABkcnMvZG93&#10;bnJldi54bWxQSwUGAAAAAAQABAD1AAAAhwMAAAAA&#10;" fillcolor="#cff" strokeweight=".25pt"/>
              <v:shape id="AutoShape 144" o:spid="_x0000_s1281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CcBL8A&#10;AADcAAAADwAAAGRycy9kb3ducmV2LnhtbERPS2sCMRC+C/0PYQq9uVktStkaxfoAr1V7n26mm8Vk&#10;siRR139vhIK3+fieM1v0zooLhdh6VjAqShDEtdctNwqOh+3wA0RMyBqtZ1JwowiL+ctghpX2V/6m&#10;yz41IodwrFCBSamrpIy1IYex8B1x5v58cJgyDI3UAa853Fk5LsupdNhybjDY0cpQfdqfnYLN8lRv&#10;3Prd2O43fP1MdGsRb0q9vfbLTxCJ+vQU/7t3Os+fjODxTL5Azu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MJwEvwAAANwAAAAPAAAAAAAAAAAAAAAAAJgCAABkcnMvZG93bnJl&#10;di54bWxQSwUGAAAAAAQABAD1AAAAhAMAAAAA&#10;" fillcolor="#cff" strokeweight=".25pt"/>
              <v:shape id="AutoShape 145" o:spid="_x0000_s1282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ICc78A&#10;AADcAAAADwAAAGRycy9kb3ducmV2LnhtbERPS2sCMRC+F/ofwhS8dbMqlrIaxbYKXn30Pm7GzWIy&#10;WZJU139vBKG3+fieM1v0zooLhdh6VjAsShDEtdctNwoO+/X7J4iYkDVaz6TgRhEW89eXGVbaX3lL&#10;l11qRA7hWKECk1JXSRlrQw5j4TvizJ18cJgyDI3UAa853Fk5KssP6bDl3GCwo29D9Xn35xSslud6&#10;5X7GxnbH8PU70a1FvCk1eOuXUxCJ+vQvfro3Os+fjODxTL5Azu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4gJzvwAAANwAAAAPAAAAAAAAAAAAAAAAAJgCAABkcnMvZG93bnJl&#10;di54bWxQSwUGAAAAAAQABAD1AAAAhAMAAAAA&#10;" fillcolor="#cff" strokeweight=".25pt"/>
              <v:shape id="AutoShape 146" o:spid="_x0000_s1283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6n6MAA&#10;AADcAAAADwAAAGRycy9kb3ducmV2LnhtbERPTWsCMRC9C/0PYQq9uVkrSlmNi20teK1t7+Nm3Cyb&#10;TJYk1fXfN0LB2zze56zr0VlxphA7zwpmRQmCuPG641bB99fH9AVETMgarWdScKUI9eZhssZK+wt/&#10;0vmQWpFDOFaowKQ0VFLGxpDDWPiBOHMnHxymDEMrdcBLDndWPpflUjrsODcYHOjNUNMffp2C3bZv&#10;du59buxwDK8/C91ZxKtST4/jdgUi0Zju4n/3Xuf5izncnskX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a6n6MAAAADcAAAADwAAAAAAAAAAAAAAAACYAgAAZHJzL2Rvd25y&#10;ZXYueG1sUEsFBgAAAAAEAAQA9QAAAIUDAAAAAA==&#10;" fillcolor="#cff" strokeweight=".25pt"/>
              <v:shape id="AutoShape 147" o:spid="_x0000_s1284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c/nMAA&#10;AADcAAAADwAAAGRycy9kb3ducmV2LnhtbERPTWsCMRC9F/ofwhS81Wy1FtluFKsWvNbqfdxMN8sm&#10;kyWJuv77piD0No/3OdVycFZcKMTWs4KXcQGCuPa65UbB4fvzeQ4iJmSN1jMpuFGE5eLxocJS+yt/&#10;0WWfGpFDOJaowKTUl1LG2pDDOPY9ceZ+fHCYMgyN1AGvOdxZOSmKN+mw5dxgsKe1obrbn52C7aqr&#10;t24zNbY/hY/jTLcW8abU6GlYvYNINKR/8d2903n+7BX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kc/nMAAAADcAAAADwAAAAAAAAAAAAAAAACYAgAAZHJzL2Rvd25y&#10;ZXYueG1sUEsFBgAAAAAEAAQA9QAAAIUDAAAAAA==&#10;" fillcolor="#cff" strokeweight=".25pt"/>
              <v:shape id="AutoShape 148" o:spid="_x0000_s1285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uaB78A&#10;AADcAAAADwAAAGRycy9kb3ducmV2LnhtbERPS2sCMRC+F/wPYQRvNWtli6xG0Wqh1/q4j5txs5hM&#10;liTq+u+bQqG3+fies1j1zoo7hdh6VjAZFyCIa69bbhQcD5+vMxAxIWu0nknBkyKsloOXBVbaP/ib&#10;7vvUiBzCsUIFJqWukjLWhhzGse+IM3fxwWHKMDRSB3zkcGflW1G8S4ct5waDHX0Yqq/7m1OwW1/r&#10;ndtOje3OYXMqdWsRn0qNhv16DiJRn/7Ff+4vneeXJfw+ky+Qy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C5oHvwAAANwAAAAPAAAAAAAAAAAAAAAAAJgCAABkcnMvZG93bnJl&#10;di54bWxQSwUGAAAAAAQABAD1AAAAhAMAAAAA&#10;" fillcolor="#cff" strokeweight=".25pt"/>
              <v:shape id="AutoShape 149" o:spid="_x0000_s1286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EcMAA&#10;AADcAAAADwAAAGRycy9kb3ducmV2LnhtbERPTWsCMRC9F/wPYQRv3WwtimyNi20VvNbW+3Qz3Syb&#10;TJYk6vrvTaHQ2zze56zr0VlxoRA7zwqeihIEceN1x62Cr8/94wpETMgarWdScKMI9WbysMZK+yt/&#10;0OWYWpFDOFaowKQ0VFLGxpDDWPiBOHM/PjhMGYZW6oDXHO6snJflUjrsODcYHOjNUNMfz07Bbts3&#10;O/f+bOzwHV5PC91ZxJtSs+m4fQGRaEz/4j/3Qef5iyX8PpMvkJ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dkEcMAAAADcAAAADwAAAAAAAAAAAAAAAACYAgAAZHJzL2Rvd25y&#10;ZXYueG1sUEsFBgAAAAAEAAQA9QAAAIUDAAAAAA==&#10;" fillcolor="#cff" strokeweight=".25pt"/>
              <v:shape id="AutoShape 150" o:spid="_x0000_s1287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Wh68AA&#10;AADcAAAADwAAAGRycy9kb3ducmV2LnhtbERPTWsCMRC9F/wPYYTeatYWW1nNLtpa6LVW7+Nm3Cwm&#10;kyVJdf33TUHwNo/3Oct6cFacKcTOs4LppABB3Hjdcatg9/P5NAcRE7JG65kUXClCXY0ellhqf+Fv&#10;Om9TK3IIxxIVmJT6UsrYGHIYJ74nztzRB4cpw9BKHfCSw52Vz0XxKh12nBsM9vRuqDltf52CzerU&#10;bNzHi7H9Iaz3M91ZxKtSj+NhtQCRaEh38c39pfP82Rv8P5Mv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Wh68AAAADcAAAADwAAAAAAAAAAAAAAAACYAgAAZHJzL2Rvd25y&#10;ZXYueG1sUEsFBgAAAAAEAAQA9QAAAIUDAAAAAA==&#10;" fillcolor="#cff" strokeweight=".25pt"/>
              <v:shape id="AutoShape 151" o:spid="_x0000_s1288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1mcIA&#10;AADcAAAADwAAAGRycy9kb3ducmV2LnhtbESPzW4CMQyE75X6DpEr9VaytKJCCwHRlkq9lp+72ZjN&#10;isRZJSksb18fkLjZmvHM5/lyCF6dKeUusoHxqAJF3ETbcWtgt/1+mYLKBdmij0wGrpRhuXh8mGNt&#10;44V/6bwprZIQzjUacKX0tda5cRQwj2JPLNoxpoBF1tRqm/Ai4cHr16p61wE7lgaHPX06ak6bv2Bg&#10;vTo16/D15nx/SB/7ie084tWY56dhNQNVaCh38+36xwr+RGjlGZl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jWZwgAAANwAAAAPAAAAAAAAAAAAAAAAAJgCAABkcnMvZG93&#10;bnJldi54bWxQSwUGAAAAAAQABAD1AAAAhwMAAAAA&#10;" fillcolor="#cff" strokeweight=".25pt"/>
            </v:group>
            <v:group id="Group 152" o:spid="_x0000_s1289" style="position:absolute;left:79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AutoShape 153" o:spid="_x0000_s1290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DzIsIA&#10;AADcAAAADwAAAGRycy9kb3ducmV2LnhtbESPzW4CMQyE75X6DpEr9VaytCpCCwHRlkq98nc3G7NZ&#10;kTirJIXl7etDJW62Zjzzeb4cglcXSrmLbGA8qkARN9F23BrY775fpqByQbboI5OBG2VYLh4f5ljb&#10;eOUNXbalVRLCuUYDrpS+1jo3jgLmUeyJRTvFFLDImlptE14lPHj9WlUTHbBjaXDY06ej5rz9DQbW&#10;q3OzDl9vzvfH9HF4t51HvBnz/DSsZqAKDeVu/r/+sYI/EXx5Rib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PMiwgAAANwAAAAPAAAAAAAAAAAAAAAAAJgCAABkcnMvZG93&#10;bnJldi54bWxQSwUGAAAAAAQABAD1AAAAhwMAAAAA&#10;" fillcolor="#cff" strokeweight=".25pt"/>
              <v:shape id="AutoShape 154" o:spid="_x0000_s1291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Wub8A&#10;AADcAAAADwAAAGRycy9kb3ducmV2LnhtbERPTWsCMRC9F/wPYQRvNWulIqtx0dZCr9p6HzfjZtlk&#10;siSprv++KRS8zeN9zroanBVXCrH1rGA2LUAQ11633Cj4/vp4XoKICVmj9UwK7hSh2oye1lhqf+MD&#10;XY+pETmEY4kKTEp9KWWsDTmMU98TZ+7ig8OUYWikDnjL4c7Kl6JYSIct5waDPb0Zqrvjj1Ow33b1&#10;3r3Pje3PYXd61a1FvCs1GQ/bFYhEQ3qI/92fOs9fzODvmXyB3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XFa5vwAAANwAAAAPAAAAAAAAAAAAAAAAAJgCAABkcnMvZG93bnJl&#10;di54bWxQSwUGAAAAAAQABAD1AAAAhAMAAAAA&#10;" fillcolor="#cff" strokeweight=".25pt"/>
              <v:shape id="AutoShape 155" o:spid="_x0000_s1292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IzsAA&#10;AADcAAAADwAAAGRycy9kb3ducmV2LnhtbERPTWsCMRC9F/ofwhS8dbNVlLI1LmoVvNa29+lmulk2&#10;mSxJquu/N4LQ2zze5yzr0VlxohA7zwpeihIEceN1x62Cr8/98yuImJA1Ws+k4EIR6tXjwxIr7c/8&#10;QadjakUO4VihApPSUEkZG0MOY+EH4sz9+uAwZRhaqQOec7izclqWC+mw49xgcKCtoaY//jkFu3Xf&#10;7Nz7zNjhJ2y+57qziBelJk/j+g1EojH9i+/ug87zF1O4PZMvkK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7IzsAAAADcAAAADwAAAAAAAAAAAAAAAACYAgAAZHJzL2Rvd25y&#10;ZXYueG1sUEsFBgAAAAAEAAQA9QAAAIUDAAAAAA==&#10;" fillcolor="#cff" strokeweight=".25pt"/>
              <v:shape id="AutoShape 156" o:spid="_x0000_s1293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JtVb8A&#10;AADcAAAADwAAAGRycy9kb3ducmV2LnhtbERPS2sCMRC+F/wPYYTearaKIlvjYlsLXn3dp5vpZtlk&#10;siRR13/fFAre5uN7zqoanBVXCrH1rOB1UoAgrr1uuVFwOn69LEHEhKzReiYFd4pQrUdPKyy1v/Ge&#10;rofUiBzCsUQFJqW+lDLWhhzGie+JM/fjg8OUYWikDnjL4c7KaVEspMOWc4PBnj4M1d3h4hRsN129&#10;dZ8zY/vv8H6e69Yi3pV6Hg+bNxCJhvQQ/7t3Os9fzODvmXyBX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wm1VvwAAANwAAAAPAAAAAAAAAAAAAAAAAJgCAABkcnMvZG93bnJl&#10;di54bWxQSwUGAAAAAAQABAD1AAAAhAMAAAAA&#10;" fillcolor="#cff" strokeweight=".25pt"/>
              <v:shape id="AutoShape 157" o:spid="_x0000_s1294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v1Ib8A&#10;AADcAAAADwAAAGRycy9kb3ducmV2LnhtbERPS2sCMRC+F/ofwhS81WyrFVmNYn2A1/q4j5vpZjGZ&#10;LEnU9d8bodDbfHzPmc47Z8WVQmw8K/joFyCIK68brhUc9pv3MYiYkDVaz6TgThHms9eXKZba3/iH&#10;rrtUixzCsUQFJqW2lDJWhhzGvm+JM/frg8OUYailDnjL4c7Kz6IYSYcN5waDLS0NVefdxSlYL87V&#10;2q0Gxran8H380o1FvCvVe+sWExCJuvQv/nNvdZ4/GsL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K/UhvwAAANwAAAAPAAAAAAAAAAAAAAAAAJgCAABkcnMvZG93bnJl&#10;di54bWxQSwUGAAAAAAQABAD1AAAAhAMAAAAA&#10;" fillcolor="#cff" strokeweight=".25pt"/>
              <v:shape id="AutoShape 158" o:spid="_x0000_s1295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dQusAA&#10;AADcAAAADwAAAGRycy9kb3ducmV2LnhtbERPTWsCMRC9F/wPYQRv3WwtimyNi20VvNbW+3Qz3Syb&#10;TJYk6vrvTaHQ2zze56zr0VlxoRA7zwqeihIEceN1x62Cr8/94wpETMgarWdScKMI9WbysMZK+yt/&#10;0OWYWpFDOFaowKQ0VFLGxpDDWPiBOHM/PjhMGYZW6oDXHO6snJflUjrsODcYHOjNUNMfz07Bbts3&#10;O/f+bOzwHV5PC91ZxJtSs+m4fQGRaEz/4j/3Qef5ywX8PpMvkJ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2dQusAAAADcAAAADwAAAAAAAAAAAAAAAACYAgAAZHJzL2Rvd25y&#10;ZXYueG1sUEsFBgAAAAAEAAQA9QAAAIUDAAAAAA==&#10;" fillcolor="#cff" strokeweight=".25pt"/>
              <v:shape id="AutoShape 159" o:spid="_x0000_s1296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XOzb8A&#10;AADcAAAADwAAAGRycy9kb3ducmV2LnhtbERPS2sCMRC+F/wPYQRvNWuli6xG0Wqh1/q4j5txs5hM&#10;liTq+u+bQqG3+fies1j1zoo7hdh6VjAZFyCIa69bbhQcD5+vMxAxIWu0nknBkyKsloOXBVbaP/ib&#10;7vvUiBzCsUIFJqWukjLWhhzGse+IM3fxwWHKMDRSB3zkcGflW1GU0mHLucFgRx+G6uv+5hTs1td6&#10;57ZTY7tz2JzedWsRn0qNhv16DiJRn/7Ff+4vneeXJfw+ky+Qy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tc7NvwAAANwAAAAPAAAAAAAAAAAAAAAAAJgCAABkcnMvZG93bnJl&#10;di54bWxQSwUGAAAAAAQABAD1AAAAhAMAAAAA&#10;" fillcolor="#cff" strokeweight=".25pt"/>
              <v:shape id="AutoShape 160" o:spid="_x0000_s1297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lrVsAA&#10;AADcAAAADwAAAGRycy9kb3ducmV2LnhtbERPTWsCMRC9F/ofwhS81WyVWtluFKsWvNbqfdxMN8sm&#10;kyWJuv77piD0No/3OdVycFZcKMTWs4KXcQGCuPa65UbB4fvzeQ4iJmSN1jMpuFGE5eLxocJS+yt/&#10;0WWfGpFDOJaowKTUl1LG2pDDOPY9ceZ+fHCYMgyN1AGvOdxZOSmKmXTYcm4w2NPaUN3tz07BdtXV&#10;W7eZGtufwsfxVbcW8abU6GlYvYNINKR/8d2903n+7A3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PlrVsAAAADcAAAADwAAAAAAAAAAAAAAAACYAgAAZHJzL2Rvd25y&#10;ZXYueG1sUEsFBgAAAAAEAAQA9QAAAIUDAAAAAA==&#10;" fillcolor="#cff" strokeweight=".25pt"/>
              <v:shape id="AutoShape 161" o:spid="_x0000_s1298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b/JMIA&#10;AADcAAAADwAAAGRycy9kb3ducmV2LnhtbESPzW4CMQyE75X6DpEr9VaytCpCCwHRlkq98nc3G7NZ&#10;kTirJIXl7etDJW62Zjzzeb4cglcXSrmLbGA8qkARN9F23BrY775fpqByQbboI5OBG2VYLh4f5ljb&#10;eOUNXbalVRLCuUYDrpS+1jo3jgLmUeyJRTvFFLDImlptE14lPHj9WlUTHbBjaXDY06ej5rz9DQbW&#10;q3OzDl9vzvfH9HF4t51HvBnz/DSsZqAKDeVu/r/+sYI/EVp5Rib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Zv8kwgAAANwAAAAPAAAAAAAAAAAAAAAAAJgCAABkcnMvZG93&#10;bnJldi54bWxQSwUGAAAAAAQABAD1AAAAhwMAAAAA&#10;" fillcolor="#cff" strokeweight=".25pt"/>
              <v:shape id="AutoShape 162" o:spid="_x0000_s1299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av8AA&#10;AADcAAAADwAAAGRycy9kb3ducmV2LnhtbERPTWsCMRC9F/ofwhS81WyVSt1uFKsWvNbqfdxMN8sm&#10;kyWJuv77piD0No/3OdVycFZcKMTWs4KXcQGCuPa65UbB4fvz+Q1ETMgarWdScKMIy8XjQ4Wl9lf+&#10;oss+NSKHcCxRgUmpL6WMtSGHcex74sz9+OAwZRgaqQNec7izclIUM+mw5dxgsKe1obrbn52C7aqr&#10;t24zNbY/hY/jq24t4k2p0dOwegeRaEj/4rt7p/P82Rz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av8AAAADcAAAADwAAAAAAAAAAAAAAAACYAgAAZHJzL2Rvd25y&#10;ZXYueG1sUEsFBgAAAAAEAAQA9QAAAIUDAAAAAA==&#10;" fillcolor="#cff" strokeweight=".25pt"/>
            </v:group>
            <v:group id="Group 163" o:spid="_x0000_s1300" style="position:absolute;left:81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<v:shape id="AutoShape 164" o:spid="_x0000_s1301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XAZL8A&#10;AADcAAAADwAAAGRycy9kb3ducmV2LnhtbERPS2sCMRC+F/ofwhS81awVq2yNYn2A1/q4j5vpZjGZ&#10;LEnU9d8bodDbfHzPmc47Z8WVQmw8Kxj0CxDEldcN1woO+837BERMyBqtZ1Jwpwjz2evLFEvtb/xD&#10;112qRQ7hWKICk1JbShkrQw5j37fEmfv1wWHKMNRSB7zlcGflR1F8SocN5waDLS0NVefdxSlYL87V&#10;2q2Gxran8H0c6cYi3pXqvXWLLxCJuvQv/nNvdZ4/HsD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hcBkvwAAANwAAAAPAAAAAAAAAAAAAAAAAJgCAABkcnMvZG93bnJl&#10;di54bWxQSwUGAAAAAAQABAD1AAAAhAMAAAAA&#10;" fillcolor="#cff" strokeweight=".25pt"/>
              <v:shape id="AutoShape 165" o:spid="_x0000_s1302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deE8AA&#10;AADcAAAADwAAAGRycy9kb3ducmV2LnhtbERPTWsCMRC9F/wPYQRvNeuKbVmNslaFXmvb+3QzbhaT&#10;yZKkuv57Uyj0No/3OavN4Ky4UIidZwWzaQGCuPG641bB58fh8QVETMgarWdScKMIm/XoYYWV9ld+&#10;p8sxtSKHcKxQgUmpr6SMjSGHcep74sydfHCYMgyt1AGvOdxZWRbFk3TYcW4w2NOroeZ8/HEK9vW5&#10;2bvd3Nj+O2y/FrqziDelJuOhXoJINKR/8Z/7Tef5zyX8PpMvkO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deE8AAAADcAAAADwAAAAAAAAAAAAAAAACYAgAAZHJzL2Rvd25y&#10;ZXYueG1sUEsFBgAAAAAEAAQA9QAAAIUDAAAAAA==&#10;" fillcolor="#cff" strokeweight=".25pt"/>
              <v:shape id="AutoShape 166" o:spid="_x0000_s1303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v7iMAA&#10;AADcAAAADwAAAGRycy9kb3ducmV2LnhtbERPTWsCMRC9F/wPYQRvNWulraxmF20t9Fqr93EzbhaT&#10;yZKkuv57Uyj0No/3Oat6cFZcKMTOs4LZtABB3Hjdcatg//3xuAARE7JG65kU3ChCXY0eVlhqf+Uv&#10;uuxSK3IIxxIVmJT6UsrYGHIYp74nztzJB4cpw9BKHfCaw52VT0XxIh12nBsM9vRmqDnvfpyC7frc&#10;bN373Nj+GDaHZ91ZxJtSk/GwXoJINKR/8Z/7U+f5r3P4fSZf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hv7iMAAAADcAAAADwAAAAAAAAAAAAAAAACYAgAAZHJzL2Rvd25y&#10;ZXYueG1sUEsFBgAAAAAEAAQA9QAAAIUDAAAAAA==&#10;" fillcolor="#cff" strokeweight=".25pt"/>
              <v:shape id="AutoShape 167" o:spid="_x0000_s1304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Jj/L8A&#10;AADcAAAADwAAAGRycy9kb3ducmV2LnhtbERPS2sCMRC+F/wPYQrearbWVlmNotVCr/VxHzfjZjGZ&#10;LEnU9d+bQqG3+fieM1t0zoorhdh4VvA6KEAQV143XCvY775eJiBiQtZoPZOCO0VYzHtPMyy1v/EP&#10;XbepFjmEY4kKTEptKWWsDDmMA98SZ+7kg8OUYailDnjL4c7KYVF8SIcN5waDLX0aqs7bi1OwWZ6r&#10;jVu/Gdsew+rwrhuLeFeq/9wtpyASdelf/Of+1nn+eAS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8mP8vwAAANwAAAAPAAAAAAAAAAAAAAAAAJgCAABkcnMvZG93bnJl&#10;di54bWxQSwUGAAAAAAQABAD1AAAAhAMAAAAA&#10;" fillcolor="#cff" strokeweight=".25pt"/>
              <v:shape id="AutoShape 168" o:spid="_x0000_s1305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7GZ8AA&#10;AADcAAAADwAAAGRycy9kb3ducmV2LnhtbERPTWsCMRC9F/wPYYTeatYWW1nNLtpa6LVW7+Nm3Cwm&#10;kyVJdf33TUHwNo/3Oct6cFacKcTOs4LppABB3Hjdcatg9/P5NAcRE7JG65kUXClCXY0ellhqf+Fv&#10;Om9TK3IIxxIVmJT6UsrYGHIYJ74nztzRB4cpw9BKHfCSw52Vz0XxKh12nBsM9vRuqDltf52CzerU&#10;bNzHi7H9Iaz3M91ZxKtSj+NhtQCRaEh38c39pfP8txn8P5Mv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r7GZ8AAAADcAAAADwAAAAAAAAAAAAAAAACYAgAAZHJzL2Rvd25y&#10;ZXYueG1sUEsFBgAAAAAEAAQA9QAAAIUDAAAAAA==&#10;" fillcolor="#cff" strokeweight=".25pt"/>
              <v:shape id="AutoShape 169" o:spid="_x0000_s1306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YEMAA&#10;AADcAAAADwAAAGRycy9kb3ducmV2LnhtbERPTWsCMRC9F/ofwhS81WyVWtluFKsWvNbqfdxMN8sm&#10;kyWJuv77piD0No/3OdVycFZcKMTWs4KXcQGCuPa65UbB4fvzeQ4iJmSN1jMpuFGE5eLxocJS+yt/&#10;0WWfGpFDOJaowKTUl1LG2pDDOPY9ceZ+fHCYMgyN1AGvOdxZOSmKmXTYcm4w2NPaUN3tz07BdtXV&#10;W7eZGtufwsfxVbcW8abU6GlYvYNINKR/8d2903n+2wz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xYEMAAAADcAAAADwAAAAAAAAAAAAAAAACYAgAAZHJzL2Rvd25y&#10;ZXYueG1sUEsFBgAAAAAEAAQA9QAAAIUDAAAAAA==&#10;" fillcolor="#cff" strokeweight=".25pt"/>
              <v:shape id="AutoShape 170" o:spid="_x0000_s1307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9i78A&#10;AADcAAAADwAAAGRycy9kb3ducmV2LnhtbERPS2sCMRC+F/ofwhS81WwrVlmNYn2A1/q4j5vpZjGZ&#10;LEnU9d8bodDbfHzPmc47Z8WVQmw8K/joFyCIK68brhUc9pv3MYiYkDVaz6TgThHms9eXKZba3/iH&#10;rrtUixzCsUQFJqW2lDJWhhzGvm+JM/frg8OUYailDnjL4c7Kz6L4kg4bzg0GW1oaqs67i1OwXpyr&#10;tVsNjG1P4fs41I1FvCvVe+sWExCJuvQv/nNvdZ4/GsH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IP2LvwAAANwAAAAPAAAAAAAAAAAAAAAAAJgCAABkcnMvZG93bnJl&#10;di54bWxQSwUGAAAAAAQABAD1AAAAhAMAAAAA&#10;" fillcolor="#cff" strokeweight=".25pt"/>
              <v:shape id="AutoShape 171" o:spid="_x0000_s1308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9p+cIA&#10;AADcAAAADwAAAGRycy9kb3ducmV2LnhtbESPQU8CMRCF7yb+h2ZMuElXiUhWCkGFxCur3oftuN3Q&#10;TjdtheXfMwcTbzN5b977Zrkeg1cnSrmPbOBhWoEibqPtuTPw9bm7X4DKBdmij0wGLpRhvbq9WWJt&#10;45n3dGpKpySEc40GXClDrXVuHQXM0zgQi/YTU8Aia+q0TXiW8OD1Y1XNdcCepcHhQG+O2mPzGwxs&#10;N8d2G95nzg+H9Pr9ZHuPeDFmcjduXkAVGsu/+e/6wwr+s9DKMzKB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v2n5wgAAANwAAAAPAAAAAAAAAAAAAAAAAJgCAABkcnMvZG93&#10;bnJldi54bWxQSwUGAAAAAAQABAD1AAAAhwMAAAAA&#10;" fillcolor="#cff" strokeweight=".25pt"/>
              <v:shape id="AutoShape 172" o:spid="_x0000_s1309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PMYr8A&#10;AADcAAAADwAAAGRycy9kb3ducmV2LnhtbERPS2sCMRC+F/wPYQrearYWW12NotVCr/VxHzfjZjGZ&#10;LEnU9d+bQqG3+fieM1t0zoorhdh4VvA6KEAQV143XCvY775exiBiQtZoPZOCO0VYzHtPMyy1v/EP&#10;XbepFjmEY4kKTEptKWWsDDmMA98SZ+7kg8OUYailDnjL4c7KYVG8S4cN5waDLX0aqs7bi1OwWZ6r&#10;jVu/Gdsew+ow0o1FvCvVf+6WUxCJuvQv/nN/6zz/YwK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88xivwAAANwAAAAPAAAAAAAAAAAAAAAAAJgCAABkcnMvZG93bnJl&#10;di54bWxQSwUGAAAAAAQABAD1AAAAhAMAAAAA&#10;" fillcolor="#cff" strokeweight=".25pt"/>
              <v:shape id="AutoShape 173" o:spid="_x0000_s1310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V2MIA&#10;AADcAAAADwAAAGRycy9kb3ducmV2LnhtbESPwW4CMQxE75X6D5Er9VaybVWEFgKiBaReoe3d3ZjN&#10;isRZJQGWv8cHJG62ZjzzPFsMwasTpdxFNvA6qkARN9F23Br4/dm8TEDlgmzRRyYDF8qwmD8+zLC2&#10;8cxbOu1KqySEc40GXCl9rXVuHAXMo9gTi7aPKWCRNbXaJjxLePD6rarGOmDH0uCwpy9HzWF3DAbW&#10;y0OzDqt35/v/9Pn3YTuPeDHm+WlYTkEVGsrdfLv+toI/EXx5Rib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HBXYwgAAANwAAAAPAAAAAAAAAAAAAAAAAJgCAABkcnMvZG93&#10;bnJldi54bWxQSwUGAAAAAAQABAD1AAAAhwMAAAAA&#10;" fillcolor="#cff" strokeweight=".25pt"/>
            </v:group>
            <v:group id="Group 174" o:spid="_x0000_s1311" style="position:absolute;left:82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<v:shape id="AutoShape 175" o:spid="_x0000_s1312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IuNL8A&#10;AADcAAAADwAAAGRycy9kb3ducmV2LnhtbERPS2sCMRC+F/ofwgi91awWy7IaxVoLXn30Pt2Mm8Vk&#10;siRR139vBKG3+fieM1v0zooLhdh6VjAaFiCIa69bbhQc9j/vJYiYkDVaz6TgRhEW89eXGVbaX3lL&#10;l11qRA7hWKECk1JXSRlrQw7j0HfEmTv64DBlGBqpA15zuLNyXBSf0mHLucFgRytD9Wl3dgrWy1O9&#10;dt8fxnZ/4et3oluLeFPqbdAvpyAS9elf/HRvdJ5fjuHxTL5Azu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gi40vwAAANwAAAAPAAAAAAAAAAAAAAAAAJgCAABkcnMvZG93bnJl&#10;di54bWxQSwUGAAAAAAQABAD1AAAAhAMAAAAA&#10;" fillcolor="#cff" strokeweight=".25pt"/>
              <v:shape id="AutoShape 176" o:spid="_x0000_s1313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6Lr78A&#10;AADcAAAADwAAAGRycy9kb3ducmV2LnhtbERPS2sCMRC+F/wPYQRvNWulZVmNoq2C1/q4j5txs5hM&#10;liTV9d+bQqG3+fieM1/2zoobhdh6VjAZFyCIa69bbhQcD9vXEkRMyBqtZ1LwoAjLxeBljpX2d/6m&#10;2z41IodwrFCBSamrpIy1IYdx7DvizF18cJgyDI3UAe853Fn5VhQf0mHLucFgR5+G6uv+xynYrK71&#10;xn1Nje3OYX16161FfCg1GvarGYhEffoX/7l3Os8vp/D7TL5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zouvvwAAANwAAAAPAAAAAAAAAAAAAAAAAJgCAABkcnMvZG93bnJl&#10;di54bWxQSwUGAAAAAAQABAD1AAAAhAMAAAAA&#10;" fillcolor="#cff" strokeweight=".25pt"/>
              <v:shape id="AutoShape 177" o:spid="_x0000_s1314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cT278A&#10;AADcAAAADwAAAGRycy9kb3ducmV2LnhtbERPS2sCMRC+F/ofwhS81azViqxGsT7Aa7W9j5txs5hM&#10;liTq+u+NUOhtPr7nzBads+JKITaeFQz6BQjiyuuGawU/h+37BERMyBqtZ1JwpwiL+evLDEvtb/xN&#10;132qRQ7hWKICk1JbShkrQw5j37fEmTv54DBlGGqpA95yuLPyoyjG0mHDucFgSytD1Xl/cQo2y3O1&#10;ceuhse0xfP1+6sYi3pXqvXXLKYhEXfoX/7l3Os+fjOD5TL5Az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JxPbvwAAANwAAAAPAAAAAAAAAAAAAAAAAJgCAABkcnMvZG93bnJl&#10;di54bWxQSwUGAAAAAAQABAD1AAAAhAMAAAAA&#10;" fillcolor="#cff" strokeweight=".25pt"/>
              <v:shape id="AutoShape 178" o:spid="_x0000_s1315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u2QL8A&#10;AADcAAAADwAAAGRycy9kb3ducmV2LnhtbERPTWsCMRC9F/wPYQRvNWvFIqtZ0dZCr9p6HzfjZtlk&#10;siSprv++KQi9zeN9znozOCuuFGLrWcFsWoAgrr1uuVHw/fXxvAQRE7JG65kU3CnCpho9rbHU/sYH&#10;uh5TI3IIxxIVmJT6UspYG3IYp74nztzFB4cpw9BIHfCWw52VL0XxKh22nBsM9vRmqO6OP07BftvV&#10;e/c+N7Y/h91poVuLeFdqMh62KxCJhvQvfrg/dZ6/XMDfM/kC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a7ZAvwAAANwAAAAPAAAAAAAAAAAAAAAAAJgCAABkcnMvZG93bnJl&#10;di54bWxQSwUGAAAAAAQABAD1AAAAhAMAAAAA&#10;" fillcolor="#cff" strokeweight=".25pt"/>
              <v:shape id="AutoShape 179" o:spid="_x0000_s1316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koN78A&#10;AADcAAAADwAAAGRycy9kb3ducmV2LnhtbERPTWsCMRC9F/wPYQRvNWulIqtZ0dZCr9p6HzfjZtlk&#10;siSprv++KRS8zeN9znozOCuuFGLrWcFsWoAgrr1uuVHw/fXxvAQRE7JG65kU3CnCpho9rbHU/sYH&#10;uh5TI3IIxxIVmJT6UspYG3IYp74nztzFB4cpw9BIHfCWw52VL0WxkA5bzg0Ge3ozVHfHH6dgv+3q&#10;vXufG9ufw+70qluLeFdqMh62KxCJhvQQ/7s/dZ6/XMDfM/kC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uSg3vwAAANwAAAAPAAAAAAAAAAAAAAAAAJgCAABkcnMvZG93bnJl&#10;di54bWxQSwUGAAAAAAQABAD1AAAAhAMAAAAA&#10;" fillcolor="#cff" strokeweight=".25pt"/>
              <v:shape id="AutoShape 180" o:spid="_x0000_s1317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WNrL8A&#10;AADcAAAADwAAAGRycy9kb3ducmV2LnhtbERPS2sCMRC+F/ofwhS81awVq6xGsT7Aa7W9j5txs5hM&#10;liTq+u+NUOhtPr7nzBads+JKITaeFQz6BQjiyuuGawU/h+37BERMyBqtZ1JwpwiL+evLDEvtb/xN&#10;132qRQ7hWKICk1JbShkrQw5j37fEmTv54DBlGGqpA95yuLPyoyg+pcOGc4PBllaGqvP+4hRsludq&#10;49ZDY9tj+Pod6cYi3pXqvXXLKYhEXfoX/7l3Os+fjOH5TL5Az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9Y2svwAAANwAAAAPAAAAAAAAAAAAAAAAAJgCAABkcnMvZG93bnJl&#10;di54bWxQSwUGAAAAAAQABAD1AAAAhAMAAAAA&#10;" fillcolor="#cff" strokeweight=".25pt"/>
              <v:shape id="AutoShape 181" o:spid="_x0000_s1318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oZ3sIA&#10;AADcAAAADwAAAGRycy9kb3ducmV2LnhtbESPwW4CMQxE75X6D5Er9VaybVWEFgKiBaReoe3d3ZjN&#10;isRZJQGWv8cHJG62ZjzzPFsMwasTpdxFNvA6qkARN9F23Br4/dm8TEDlgmzRRyYDF8qwmD8+zLC2&#10;8cxbOu1KqySEc40GXCl9rXVuHAXMo9gTi7aPKWCRNbXaJjxLePD6rarGOmDH0uCwpy9HzWF3DAbW&#10;y0OzDqt35/v/9Pn3YTuPeDHm+WlYTkEVGsrdfLv+toI/EVp5Rib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ahnewgAAANwAAAAPAAAAAAAAAAAAAAAAAJgCAABkcnMvZG93&#10;bnJldi54bWxQSwUGAAAAAAQABAD1AAAAhwMAAAAA&#10;" fillcolor="#cff" strokeweight=".25pt"/>
              <v:shape id="AutoShape 182" o:spid="_x0000_s1319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a8Rb8A&#10;AADcAAAADwAAAGRycy9kb3ducmV2LnhtbERPS2sCMRC+F/ofwhS81WwrFl2NYn2A1/q4j5vpZjGZ&#10;LEnU9d8bodDbfHzPmc47Z8WVQmw8K/joFyCIK68brhUc9pv3EYiYkDVaz6TgThHms9eXKZba3/iH&#10;rrtUixzCsUQFJqW2lDJWhhzGvm+JM/frg8OUYailDnjL4c7Kz6L4kg4bzg0GW1oaqs67i1OwXpyr&#10;tVsNjG1P4fs41I1FvCvVe+sWExCJuvQv/nNvdZ4/GsP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JrxFvwAAANwAAAAPAAAAAAAAAAAAAAAAAJgCAABkcnMvZG93bnJl&#10;di54bWxQSwUGAAAAAAQABAD1AAAAhAMAAAAA&#10;" fillcolor="#cff" strokeweight=".25pt"/>
              <v:shape id="AutoShape 183" o:spid="_x0000_s1320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DBcIA&#10;AADcAAAADwAAAGRycy9kb3ducmV2LnhtbESPQU8CMRCF7yb+h2ZMuElXiURWCkGFxCur3oftuN3Q&#10;TjdtheXfMwcTbzN5b977Zrkeg1cnSrmPbOBhWoEibqPtuTPw9bm7fwaVC7JFH5kMXCjDenV7s8Ta&#10;xjPv6dSUTkkI5xoNuFKGWuvcOgqYp3EgFu0npoBF1tRpm/As4cHrx6qa64A9S4PDgd4ctcfmNxjY&#10;bo7tNrzPnB8O6fX7yfYe8WLM5G7cvIAqNJZ/89/1hxX8heDLMzKB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xYMFwgAAANwAAAAPAAAAAAAAAAAAAAAAAJgCAABkcnMvZG93&#10;bnJldi54bWxQSwUGAAAAAAQABAD1AAAAhwMAAAAA&#10;" fillcolor="#cff" strokeweight=".25pt"/>
              <v:shape id="AutoShape 184" o:spid="_x0000_s1321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mnr8A&#10;AADcAAAADwAAAGRycy9kb3ducmV2LnhtbERPS2sCMRC+F/ofwhS81awVi26NYn2A1/q4j5vpZjGZ&#10;LEnU9d8bodDbfHzPmc47Z8WVQmw8Kxj0CxDEldcN1woO+837GERMyBqtZ1Jwpwjz2evLFEvtb/xD&#10;112qRQ7hWKICk1JbShkrQw5j37fEmfv1wWHKMNRSB7zlcGflR1F8SocN5waDLS0NVefdxSlYL87V&#10;2q2Gxran8H0c6cYi3pXqvXWLLxCJuvQv/nNvdZ4/GcD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iSaevwAAANwAAAAPAAAAAAAAAAAAAAAAAJgCAABkcnMvZG93bnJl&#10;di54bWxQSwUGAAAAAAQABAD1AAAAhAMAAAAA&#10;" fillcolor="#cff" strokeweight=".25pt"/>
            </v:group>
            <v:group id="Group 185" o:spid="_x0000_s1322" style="position:absolute;left:84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<v:shape id="AutoShape 186" o:spid="_x0000_s1323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cdcsAA&#10;AADcAAAADwAAAGRycy9kb3ducmV2LnhtbERPTWsCMRC9F/wPYQRvNWulpa5mF20t9Fqr93EzbhaT&#10;yZKkuv57Uyj0No/3Oat6cFZcKMTOs4LZtABB3Hjdcatg//3x+AoiJmSN1jMpuFGEuho9rLDU/spf&#10;dNmlVuQQjiUqMCn1pZSxMeQwTn1PnLmTDw5ThqGVOuA1hzsrn4riRTrsODcY7OnNUHPe/TgF2/W5&#10;2br3ubH9MWwOz7qziDelJuNhvQSRaEj/4j/3p87zF3P4fSZf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hcdcsAAAADcAAAADwAAAAAAAAAAAAAAAACYAgAAZHJzL2Rvd25y&#10;ZXYueG1sUEsFBgAAAAAEAAQA9QAAAIUDAAAAAA==&#10;" fillcolor="#cff" strokeweight=".25pt"/>
              <v:shape id="AutoShape 187" o:spid="_x0000_s1324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6FBr8A&#10;AADcAAAADwAAAGRycy9kb3ducmV2LnhtbERPS2sCMRC+F/wPYQrearbWFl2NotVCr/VxHzfjZjGZ&#10;LEnU9d+bQqG3+fieM1t0zoorhdh4VvA6KEAQV143XCvY775exiBiQtZoPZOCO0VYzHtPMyy1v/EP&#10;XbepFjmEY4kKTEptKWWsDDmMA98SZ+7kg8OUYailDnjL4c7KYVF8SIcN5waDLX0aqs7bi1OwWZ6r&#10;jVu/Gdsew+rwrhuLeFeq/9wtpyASdelf/Of+1nn+ZAS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/oUGvwAAANwAAAAPAAAAAAAAAAAAAAAAAJgCAABkcnMvZG93bnJl&#10;di54bWxQSwUGAAAAAAQABAD1AAAAhAMAAAAA&#10;" fillcolor="#cff" strokeweight=".25pt"/>
              <v:shape id="AutoShape 188" o:spid="_x0000_s1325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IgncAA&#10;AADcAAAADwAAAGRycy9kb3ducmV2LnhtbERPTWsCMRC9F/wPYYTeatYWS13NLtpa6LVW7+Nm3Cwm&#10;kyVJdf33TUHwNo/3Oct6cFacKcTOs4LppABB3Hjdcatg9/P59AYiJmSN1jMpuFKEuho9LLHU/sLf&#10;dN6mVuQQjiUqMCn1pZSxMeQwTnxPnLmjDw5ThqGVOuAlhzsrn4viVTrsODcY7OndUHPa/joFm9Wp&#10;2biPF2P7Q1jvZ7qziFelHsfDagEi0ZDu4pv7S+f58xn8P5Mv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IgncAAAADcAAAADwAAAAAAAAAAAAAAAACYAgAAZHJzL2Rvd25y&#10;ZXYueG1sUEsFBgAAAAAEAAQA9QAAAIUDAAAAAA==&#10;" fillcolor="#cff" strokeweight=".25pt"/>
              <v:shape id="AutoShape 189" o:spid="_x0000_s1326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C+6sAA&#10;AADcAAAADwAAAGRycy9kb3ducmV2LnhtbERPTWsCMRC9F/ofwhS81WyVSt1uFKsWvNbqfdxMN8sm&#10;kyWJuv77piD0No/3OdVycFZcKMTWs4KXcQGCuPa65UbB4fvz+Q1ETMgarWdScKMIy8XjQ4Wl9lf+&#10;oss+NSKHcCxRgUmpL6WMtSGHcex74sz9+OAwZRgaqQNec7izclIUM+mw5dxgsKe1obrbn52C7aqr&#10;t24zNbY/hY/jq24t4k2p0dOwegeRaEj/4rt7p/P8+Qz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mC+6sAAAADcAAAADwAAAAAAAAAAAAAAAACYAgAAZHJzL2Rvd25y&#10;ZXYueG1sUEsFBgAAAAAEAAQA9QAAAIUDAAAAAA==&#10;" fillcolor="#cff" strokeweight=".25pt"/>
              <v:shape id="AutoShape 190" o:spid="_x0000_s1327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bcb8A&#10;AADcAAAADwAAAGRycy9kb3ducmV2LnhtbERPS2sCMRC+F/wPYQrearYWW12NotVCr/VxHzfjZjGZ&#10;LEnU9d+bQqG3+fieM1t0zoorhdh4VvA6KEAQV143XCvY775exiBiQtZoPZOCO0VYzHtPMyy1v/EP&#10;XbepFjmEY4kKTEptKWWsDDmMA98SZ+7kg8OUYailDnjL4c7KYVG8S4cN5waDLX0aqs7bi1OwWZ6r&#10;jVu/Gdsew+ow0o1FvCvVf+6WUxCJuvQv/nN/6zx/8gG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LBtxvwAAANwAAAAPAAAAAAAAAAAAAAAAAJgCAABkcnMvZG93bnJl&#10;di54bWxQSwUGAAAAAAQABAD1AAAAhAMAAAAA&#10;" fillcolor="#cff" strokeweight=".25pt"/>
              <v:shape id="AutoShape 191" o:spid="_x0000_s1328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OPA8IA&#10;AADcAAAADwAAAGRycy9kb3ducmV2LnhtbESPQU8CMRCF7yb+h2ZMuElXiURWCkGFxCur3oftuN3Q&#10;TjdtheXfMwcTbzN5b977Zrkeg1cnSrmPbOBhWoEibqPtuTPw9bm7fwaVC7JFH5kMXCjDenV7s8Ta&#10;xjPv6dSUTkkI5xoNuFKGWuvcOgqYp3EgFu0npoBF1tRpm/As4cHrx6qa64A9S4PDgd4ctcfmNxjY&#10;bo7tNrzPnB8O6fX7yfYe8WLM5G7cvIAqNJZ/89/1hxX8hdDKMzKB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s48DwgAAANwAAAAPAAAAAAAAAAAAAAAAAJgCAABkcnMvZG93&#10;bnJldi54bWxQSwUGAAAAAAQABAD1AAAAhwMAAAAA&#10;" fillcolor="#cff" strokeweight=".25pt"/>
              <v:shape id="AutoShape 192" o:spid="_x0000_s1329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8qmL8A&#10;AADcAAAADwAAAGRycy9kb3ducmV2LnhtbERPS2sCMRC+F/ofwhS81awVi65GsT7Aa7W9j5txs5hM&#10;liTq+u+NUOhtPr7nzBads+JKITaeFQz6BQjiyuuGawU/h+37GERMyBqtZ1JwpwiL+evLDEvtb/xN&#10;132qRQ7hWKICk1JbShkrQw5j37fEmTv54DBlGGqpA95yuLPyoyg+pcOGc4PBllaGqvP+4hRsludq&#10;49ZDY9tj+Pod6cYi3pXqvXXLKYhEXfoX/7l3Os+fTOD5TL5Az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/yqYvwAAANwAAAAPAAAAAAAAAAAAAAAAAJgCAABkcnMvZG93bnJl&#10;di54bWxQSwUGAAAAAAQABAD1AAAAhAMAAAAA&#10;" fillcolor="#cff" strokeweight=".25pt"/>
              <v:shape id="AutoShape 193" o:spid="_x0000_s1330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p3/sAA&#10;AADcAAAADwAAAGRycy9kb3ducmV2LnhtbESPT2sCMRTE74V+h/AKvXWzWiyyGsW2Frz67/7cPDeL&#10;ycuSRF2/vRGEHoeZ+Q0znffOiguF2HpWMChKEMS11y03Cnbbv48xiJiQNVrPpOBGEeaz15cpVtpf&#10;eU2XTWpEhnCsUIFJqaukjLUhh7HwHXH2jj44TFmGRuqA1wx3Vg7L8ks6bDkvGOzox1B92pydguXi&#10;VC/d76ex3SF870e6tYg3pd7f+sUERKI+/Yef7ZVWkInwOJOPgJ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p3/sAAAADcAAAADwAAAAAAAAAAAAAAAACYAgAAZHJzL2Rvd25y&#10;ZXYueG1sUEsFBgAAAAAEAAQA9QAAAIUDAAAAAA==&#10;" fillcolor="#cff" strokeweight=".25pt"/>
              <v:shape id="AutoShape 194" o:spid="_x0000_s1331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bSZcIA&#10;AADcAAAADwAAAGRycy9kb3ducmV2LnhtbESPQWsCMRSE70L/Q3iF3tysFqVsjYttLXit2vvr5nWz&#10;bPKyJKmu/94IBY/DzHzDrOrRWXGiEDvPCmZFCYK48brjVsHx8Dl9ARETskbrmRRcKEK9fpissNL+&#10;zF902qdWZAjHChWYlIZKytgYchgLPxBn79cHhynL0Eod8Jzhzsp5WS6lw47zgsGB3g01/f7PKdhu&#10;+mbrPp6NHX7C2/dCdxbxotTT47h5BZFoTPfwf3unFczLGdzO5CMg1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ptJlwgAAANwAAAAPAAAAAAAAAAAAAAAAAJgCAABkcnMvZG93&#10;bnJldi54bWxQSwUGAAAAAAQABAD1AAAAhwMAAAAA&#10;" fillcolor="#cff" strokeweight=".25pt"/>
              <v:shape id="AutoShape 195" o:spid="_x0000_s1332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RMEsEA&#10;AADcAAAADwAAAGRycy9kb3ducmV2LnhtbESPT2sCMRTE7wW/Q3iCt5p1pUVWo2hV6LX+uT83z81i&#10;8rIkqa7fvikUehxm5jfMYtU7K+4UYutZwWRcgCCuvW65UXA67l9nIGJC1mg9k4InRVgtBy8LrLR/&#10;8BfdD6kRGcKxQgUmpa6SMtaGHMax74izd/XBYcoyNFIHfGS4s7IsinfpsOW8YLCjD0P17fDtFOzW&#10;t3rntlNju0vYnN90axGfSo2G/XoOIlGf/sN/7U+toCxK+D2Tj4B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0TBLBAAAA3AAAAA8AAAAAAAAAAAAAAAAAmAIAAGRycy9kb3du&#10;cmV2LnhtbFBLBQYAAAAABAAEAPUAAACGAwAAAAA=&#10;" fillcolor="#cff" strokeweight=".25pt"/>
            </v:group>
            <v:group id="Group 196" o:spid="_x0000_s1333" style="position:absolute;left:86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shape id="AutoShape 197" o:spid="_x0000_s1334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Fx/cEA&#10;AADcAAAADwAAAGRycy9kb3ducmV2LnhtbESPT2sCMRTE70K/Q3iF3jRbW0W2RrHWglf/3Z+b181i&#10;8rIkUddv3wiCx2FmfsNM552z4kIhNp4VvA8KEMSV1w3XCva73/4EREzIGq1nUnCjCPPZS2+KpfZX&#10;3tBlm2qRIRxLVGBSakspY2XIYRz4ljh7fz44TFmGWuqA1wx3Vg6LYiwdNpwXDLa0NFSdtmenYLU4&#10;VSv382Fsewzfh5FuLOJNqbfXbvEFIlGXnuFHe60VDItPuJ/JR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Rcf3BAAAA3AAAAA8AAAAAAAAAAAAAAAAAmAIAAGRycy9kb3du&#10;cmV2LnhtbFBLBQYAAAAABAAEAPUAAACGAwAAAAA=&#10;" fillcolor="#cff" strokeweight=".25pt"/>
              <v:shape id="AutoShape 198" o:spid="_x0000_s1335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3UZsEA&#10;AADcAAAADwAAAGRycy9kb3ducmV2LnhtbESPT2sCMRTE7wW/Q3hCb92sFousRvFfwWttvT83z81i&#10;8rIkUddv3wiFHoeZ+Q0zX/bOihuF2HpWMCpKEMS11y03Cn6+P9+mIGJC1mg9k4IHRVguBi9zrLS/&#10;8xfdDqkRGcKxQgUmpa6SMtaGHMbCd8TZO/vgMGUZGqkD3jPcWTkuyw/psOW8YLCjjaH6crg6BbvV&#10;pd657bux3SmsjxPdWsSHUq/DfjUDkahP/+G/9l4rGJcTeJ7JR0A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d1GbBAAAA3AAAAA8AAAAAAAAAAAAAAAAAmAIAAGRycy9kb3du&#10;cmV2LnhtbFBLBQYAAAAABAAEAPUAAACGAwAAAAA=&#10;" fillcolor="#cff" strokeweight=".25pt"/>
              <v:shape id="AutoShape 199" o:spid="_x0000_s1336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9KEcIA&#10;AADcAAAADwAAAGRycy9kb3ducmV2LnhtbESPQWsCMRSE74X+h/AK3rrZKkrZGhe1Cl5r2/vr5nWz&#10;bPKyJKmu/94IQo/DzHzDLOvRWXGiEDvPCl6KEgRx43XHrYKvz/3zK4iYkDVaz6TgQhHq1ePDEivt&#10;z/xBp2NqRYZwrFCBSWmopIyNIYex8ANx9n59cJiyDK3UAc8Z7qycluVCOuw4LxgcaGuo6Y9/TsFu&#10;3Tc79z4zdvgJm++57iziRanJ07h+A5FoTP/he/ugFUzLBdzO5CM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0oRwgAAANwAAAAPAAAAAAAAAAAAAAAAAJgCAABkcnMvZG93&#10;bnJldi54bWxQSwUGAAAAAAQABAD1AAAAhwMAAAAA&#10;" fillcolor="#cff" strokeweight=".25pt"/>
              <v:shape id="AutoShape 200" o:spid="_x0000_s1337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PvisEA&#10;AADcAAAADwAAAGRycy9kb3ducmV2LnhtbESPT2sCMRTE70K/Q3iF3jRbS1W2RrHWglf/3Z+b181i&#10;8rIkUddv3wiCx2FmfsNM552z4kIhNp4VvA8KEMSV1w3XCva73/4EREzIGq1nUnCjCPPZS2+KpfZX&#10;3tBlm2qRIRxLVGBSakspY2XIYRz4ljh7fz44TFmGWuqA1wx3Vg6LYiQdNpwXDLa0NFSdtmenYLU4&#10;VSv382Fsewzfh0/dWMSbUm+v3eILRKIuPcOP9lorGBZjuJ/JR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D74rBAAAA3AAAAA8AAAAAAAAAAAAAAAAAmAIAAGRycy9kb3du&#10;cmV2LnhtbFBLBQYAAAAABAAEAPUAAACGAwAAAAA=&#10;" fillcolor="#cff" strokeweight=".25pt"/>
              <v:shape id="AutoShape 201" o:spid="_x0000_s1338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x7+L8A&#10;AADcAAAADwAAAGRycy9kb3ducmV2LnhtbERPz0/CMBS+m/A/NI+Em3SMaMykEEBIvDr1/lwf60L7&#10;urR1bP89PZh4/PL93uxGZ8VAIXaeFayWBQjixuuOWwVfn+fHFxAxIWu0nknBRBF229nDBivtb/xB&#10;Q51akUM4VqjApNRXUsbGkMO49D1x5i4+OEwZhlbqgLcc7qwsi+JZOuw4Nxjs6Wiouda/TsFpf21O&#10;7m1tbP8TDt9PurOIk1KL+bh/BZFoTP/iP/e7VlAWeW0+k4+A3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nHv4vwAAANwAAAAPAAAAAAAAAAAAAAAAAJgCAABkcnMvZG93bnJl&#10;di54bWxQSwUGAAAAAAQABAD1AAAAhAMAAAAA&#10;" fillcolor="#cff" strokeweight=".25pt"/>
              <v:shape id="AutoShape 202" o:spid="_x0000_s1339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DeY8EA&#10;AADcAAAADwAAAGRycy9kb3ducmV2LnhtbESPT2sCMRTE70K/Q3iF3jRbS0W3RrHWglf/3Z+b181i&#10;8rIkUddv3wiCx2FmfsNM552z4kIhNp4VvA8KEMSV1w3XCva73/4YREzIGq1nUnCjCPPZS2+KpfZX&#10;3tBlm2qRIRxLVGBSakspY2XIYRz4ljh7fz44TFmGWuqA1wx3Vg6LYiQdNpwXDLa0NFSdtmenYLU4&#10;VSv382Fsewzfh0/dWMSbUm+v3eILRKIuPcOP9lorGBYTuJ/JR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Q3mPBAAAA3AAAAA8AAAAAAAAAAAAAAAAAmAIAAGRycy9kb3du&#10;cmV2LnhtbFBLBQYAAAAABAAEAPUAAACGAwAAAAA=&#10;" fillcolor="#cff" strokeweight=".25pt"/>
              <v:shape id="AutoShape 203" o:spid="_x0000_s1340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PhI70A&#10;AADcAAAADwAAAGRycy9kb3ducmV2LnhtbERPy2oCMRTdF/yHcAV3NaNSkdEovgrd+tpfJ9fJYHIz&#10;JFHHv28WhS4P571Ydc6KJ4XYeFYwGhYgiCuvG64VnE/fnzMQMSFrtJ5JwZsirJa9jwWW2r/4QM9j&#10;qkUO4ViiApNSW0oZK0MO49C3xJm7+eAwZRhqqQO+crizclwUU+mw4dxgsKWtoep+fDgF+/W92rvd&#10;xNj2GjaXL91YxLdSg363noNI1KV/8Z/7RysYj/L8fCYfAbn8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DPhI70AAADcAAAADwAAAAAAAAAAAAAAAACYAgAAZHJzL2Rvd25yZXYu&#10;eG1sUEsFBgAAAAAEAAQA9QAAAIIDAAAAAA==&#10;" fillcolor="#cff" strokeweight=".25pt"/>
              <v:shape id="AutoShape 204" o:spid="_x0000_s1341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9EuMEA&#10;AADcAAAADwAAAGRycy9kb3ducmV2LnhtbESPQWsCMRSE7wX/Q3iCt5pdpUVWo2hV8Fpb78/Nc7OY&#10;vCxJquu/N4VCj8PMfMMsVr2z4kYhtp4VlOMCBHHtdcuNgu+v/esMREzIGq1nUvCgCKvl4GWBlfZ3&#10;/qTbMTUiQzhWqMCk1FVSxtqQwzj2HXH2Lj44TFmGRuqA9wx3Vk6K4l06bDkvGOzow1B9Pf44Bbv1&#10;td657dTY7hw2pzfdWsSHUqNhv56DSNSn//Bf+6AVTMoSfs/kI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/RLjBAAAA3AAAAA8AAAAAAAAAAAAAAAAAmAIAAGRycy9kb3du&#10;cmV2LnhtbFBLBQYAAAAABAAEAPUAAACGAwAAAAA=&#10;" fillcolor="#cff" strokeweight=".25pt"/>
              <v:shape id="AutoShape 205" o:spid="_x0000_s1342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3az8IA&#10;AADcAAAADwAAAGRycy9kb3ducmV2LnhtbESPQWsCMRSE74L/ITzBm2bd0lK2ZkWtQq+17f1189ws&#10;m7wsSdT13zeFQo/DzHzDrDejs+JKIXaeFayWBQjixuuOWwWfH8fFM4iYkDVaz6TgThE29XSyxkr7&#10;G7/T9ZRakSEcK1RgUhoqKWNjyGFc+oE4e2cfHKYsQyt1wFuGOyvLoniSDjvOCwYH2htq+tPFKThs&#10;++bgXh+MHb7D7utRdxbxrtR8Nm5fQCQa03/4r/2mFZSrEn7P5CMg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rdrPwgAAANwAAAAPAAAAAAAAAAAAAAAAAJgCAABkcnMvZG93&#10;bnJldi54bWxQSwUGAAAAAAQABAD1AAAAhwMAAAAA&#10;" fillcolor="#cff" strokeweight=".25pt"/>
              <v:shape id="AutoShape 206" o:spid="_x0000_s1343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/VMEA&#10;AADcAAAADwAAAGRycy9kb3ducmV2LnhtbESPT2sCMRTE70K/Q3iF3jSr0iKrUWy14NV/9+fmuVlM&#10;XpYk6vrtTUHocZiZ3zCzReesuFGIjWcFw0EBgrjyuuFawWH/25+AiAlZo/VMCh4UYTF/682w1P7O&#10;W7rtUi0yhGOJCkxKbSllrAw5jAPfEmfv7IPDlGWopQ54z3Bn5agovqTDhvOCwZZ+DFWX3dUpWC8v&#10;1dqtxsa2p/B9/NSNRXwo9fHeLacgEnXpP/xqb7SC0XAMf2fyEZ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hf1TBAAAA3AAAAA8AAAAAAAAAAAAAAAAAmAIAAGRycy9kb3du&#10;cmV2LnhtbFBLBQYAAAAABAAEAPUAAACGAwAAAAA=&#10;" fillcolor="#cff" strokeweight=".25pt"/>
            </v:group>
            <v:group id="Group 207" o:spid="_x0000_s1344" style="position:absolute;left:88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<v:shape id="AutoShape 208" o:spid="_x0000_s1345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RCu8EA&#10;AADcAAAADwAAAGRycy9kb3ducmV2LnhtbESPW2sCMRSE3wv+h3AE32pWxSKrUbwV+lov78fNcbOY&#10;nCxJ1PXfN4VCH4eZ+YZZrDpnxYNCbDwrGA0LEMSV1w3XCk7Hz/cZiJiQNVrPpOBFEVbL3tsCS+2f&#10;/E2PQ6pFhnAsUYFJqS2ljJUhh3HoW+LsXX1wmLIMtdQBnxnurBwXxYd02HBeMNjS1lB1O9ydgv36&#10;Vu3dbmJsewmb81Q3FvGl1KDfrecgEnXpP/zX/tIKxqMp/J7JR0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EQrvBAAAA3AAAAA8AAAAAAAAAAAAAAAAAmAIAAGRycy9kb3du&#10;cmV2LnhtbFBLBQYAAAAABAAEAPUAAACGAwAAAAA=&#10;" fillcolor="#cff" strokeweight=".25pt"/>
              <v:shape id="AutoShape 209" o:spid="_x0000_s1346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bczMEA&#10;AADcAAAADwAAAGRycy9kb3ducmV2LnhtbESPT2sCMRTE70K/Q3iF3jSrpSKrUWy10Kv/7s/Nc7OY&#10;vCxJ1PXbN4LgcZiZ3zCzReesuFKIjWcFw0EBgrjyuuFawX7325+AiAlZo/VMCu4UYTF/682w1P7G&#10;G7puUy0yhGOJCkxKbSllrAw5jAPfEmfv5IPDlGWopQ54y3Bn5agoxtJhw3nBYEs/hqrz9uIUrJfn&#10;au1Wn8a2x/B9+NKNRbwr9fHeLacgEnXpFX62/7SC0XAMjzP5CM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W3MzBAAAA3AAAAA8AAAAAAAAAAAAAAAAAmAIAAGRycy9kb3du&#10;cmV2LnhtbFBLBQYAAAAABAAEAPUAAACGAwAAAAA=&#10;" fillcolor="#cff" strokeweight=".25pt"/>
              <v:shape id="AutoShape 210" o:spid="_x0000_s1347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p5V8EA&#10;AADcAAAADwAAAGRycy9kb3ducmV2LnhtbESPQWsCMRSE7wX/Q3iF3mpWi7WsRlGr4LVq78/N62Yx&#10;eVmSqOu/bwTB4zAz3zDTeeesuFCIjWcFg34BgrjyuuFawWG/ef8CEROyRuuZFNwownzWe5liqf2V&#10;f+iyS7XIEI4lKjAptaWUsTLkMPZ9S5y9Px8cpixDLXXAa4Y7K4dF8SkdNpwXDLa0MlSddmenYL04&#10;VWv3/WFsewzL35FuLOJNqbfXbjEBkahLz/CjvdUKhoMx3M/k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aeVfBAAAA3AAAAA8AAAAAAAAAAAAAAAAAmAIAAGRycy9kb3du&#10;cmV2LnhtbFBLBQYAAAAABAAEAPUAAACGAwAAAAA=&#10;" fillcolor="#cff" strokeweight=".25pt"/>
              <v:shape id="AutoShape 211" o:spid="_x0000_s1348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XtJb0A&#10;AADcAAAADwAAAGRycy9kb3ducmV2LnhtbERPy2oCMRTdF/yHcAV3NaNSkdEovgrd+tpfJ9fJYHIz&#10;JFHHv28WhS4P571Ydc6KJ4XYeFYwGhYgiCuvG64VnE/fnzMQMSFrtJ5JwZsirJa9jwWW2r/4QM9j&#10;qkUO4ViiApNSW0oZK0MO49C3xJm7+eAwZRhqqQO+crizclwUU+mw4dxgsKWtoep+fDgF+/W92rvd&#10;xNj2GjaXL91YxLdSg363noNI1KV/8Z/7RysYj/LafCYfAbn8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kXtJb0AAADcAAAADwAAAAAAAAAAAAAAAACYAgAAZHJzL2Rvd25yZXYu&#10;eG1sUEsFBgAAAAAEAAQA9QAAAIIDAAAAAA==&#10;" fillcolor="#cff" strokeweight=".25pt"/>
              <v:shape id="AutoShape 212" o:spid="_x0000_s1349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lIvsEA&#10;AADcAAAADwAAAGRycy9kb3ducmV2LnhtbESPQWsCMRSE7wX/Q3iF3mpWi8WuRlGr4LVq78/N62Yx&#10;eVmSqOu/bwTB4zAz3zDTeeesuFCIjWcFg34BgrjyuuFawWG/eR+DiAlZo/VMCm4UYT7rvUyx1P7K&#10;P3TZpVpkCMcSFZiU2lLKWBlyGPu+Jc7enw8OU5ahljrgNcOdlcOi+JQOG84LBltaGapOu7NTsF6c&#10;qrX7/jC2PYbl70g3FvGm1Ntrt5iASNSlZ/jR3moFw8EX3M/k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JSL7BAAAA3AAAAA8AAAAAAAAAAAAAAAAAmAIAAGRycy9kb3du&#10;cmV2LnhtbFBLBQYAAAAABAAEAPUAAACGAwAAAAA=&#10;" fillcolor="#cff" strokeweight=".25pt"/>
              <v:shape id="AutoShape 213" o:spid="_x0000_s1350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8rnr8A&#10;AADcAAAADwAAAGRycy9kb3ducmV2LnhtbERPz0/CMBS+k/g/NM/EG+uYwZhBWVAx4Srg/bE+1mXt&#10;69JWGP+9PZh4/PL9XjeTs+JKIfaeFSyKEgRx63XPnYLT8XP+CiImZI3WMym4U4Rm8zBbY639jb/o&#10;ekidyCEca1RgUhprKWNryGEs/EicuYsPDlOGoZM64C2HOyursnyRDnvODQZHejfUDocfp2C3Hdqd&#10;+3g2djyHt++l7i3iXamnx2m7ApFoSv/iP/deK6iqPD+fyUdAb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XyuevwAAANwAAAAPAAAAAAAAAAAAAAAAAJgCAABkcnMvZG93bnJl&#10;di54bWxQSwUGAAAAAAQABAD1AAAAhAMAAAAA&#10;" fillcolor="#cff" strokeweight=".25pt"/>
              <v:shape id="AutoShape 214" o:spid="_x0000_s1351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OBcIA&#10;AADcAAAADwAAAGRycy9kb3ducmV2LnhtbESPQWsCMRSE74L/ITzBm2bd0lK2ZkWtQq+17f1189ws&#10;m7wsSdT13zeFQo/DzHzDrDejs+JKIXaeFayWBQjixuuOWwWfH8fFM4iYkDVaz6TgThE29XSyxkr7&#10;G7/T9ZRakSEcK1RgUhoqKWNjyGFc+oE4e2cfHKYsQyt1wFuGOyvLoniSDjvOCwYH2htq+tPFKThs&#10;++bgXh+MHb7D7utRdxbxrtR8Nm5fQCQa03/4r/2mFZTlCn7P5CMg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44FwgAAANwAAAAPAAAAAAAAAAAAAAAAAJgCAABkcnMvZG93&#10;bnJldi54bWxQSwUGAAAAAAQABAD1AAAAhwMAAAAA&#10;" fillcolor="#cff" strokeweight=".25pt"/>
              <v:shape id="AutoShape 215" o:spid="_x0000_s1352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EQcsEA&#10;AADcAAAADwAAAGRycy9kb3ducmV2LnhtbESPT2sCMRTE7wW/Q3iCt5p1pUVWo2hV6LX+uT83z81i&#10;8rIkqa7fvikUehxm5jfMYtU7K+4UYutZwWRcgCCuvW65UXA67l9nIGJC1mg9k4InRVgtBy8LrLR/&#10;8BfdD6kRGcKxQgUmpa6SMtaGHMax74izd/XBYcoyNFIHfGS4s7IsinfpsOW8YLCjD0P17fDtFOzW&#10;t3rntlNju0vYnN90axGfSo2G/XoOIlGf/sN/7U+toCxL+D2Tj4B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BEHLBAAAA3AAAAA8AAAAAAAAAAAAAAAAAmAIAAGRycy9kb3du&#10;cmV2LnhtbFBLBQYAAAAABAAEAPUAAACGAwAAAAA=&#10;" fillcolor="#cff" strokeweight=".25pt"/>
              <v:shape id="AutoShape 216" o:spid="_x0000_s1353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216cEA&#10;AADcAAAADwAAAGRycy9kb3ducmV2LnhtbESPQWsCMRSE70L/Q3iF3jTrSousRrHVgldtvT83z81i&#10;8rIkUdd/bwpCj8PMfMPMl72z4kohtp4VjEcFCOLa65YbBb8/38MpiJiQNVrPpOBOEZaLl8EcK+1v&#10;vKPrPjUiQzhWqMCk1FVSxtqQwzjyHXH2Tj44TFmGRuqAtwx3VpZF8SEdtpwXDHb0Zag+7y9OwWZ1&#10;rjduPTG2O4bPw7tuLeJdqbfXfjUDkahP/+Fne6sVlOUE/s7kI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NtenBAAAA3AAAAA8AAAAAAAAAAAAAAAAAmAIAAGRycy9kb3du&#10;cmV2LnhtbFBLBQYAAAAABAAEAPUAAACGAwAAAAA=&#10;" fillcolor="#cff" strokeweight=".25pt"/>
              <v:shape id="AutoShape 217" o:spid="_x0000_s1354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QtncIA&#10;AADcAAAADwAAAGRycy9kb3ducmV2LnhtbESPT2sCMRTE74V+h/AK3mq2qy2yNYr1D3itbe/Pzetm&#10;MXlZkqjrtzeC4HGYmd8w03nvrDhRiK1nBW/DAgRx7XXLjYLfn83rBERMyBqtZ1JwoQjz2fPTFCvt&#10;z/xNp11qRIZwrFCBSamrpIy1IYdx6Dvi7P374DBlGRqpA54z3FlZFsWHdNhyXjDY0dJQfdgdnYL1&#10;4lCv3WpkbLcPX3/vurWIF6UGL/3iE0SiPj3C9/ZWKyjLM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ZC2dwgAAANwAAAAPAAAAAAAAAAAAAAAAAJgCAABkcnMvZG93&#10;bnJldi54bWxQSwUGAAAAAAQABAD1AAAAhwMAAAAA&#10;" fillcolor="#cff" strokeweight=".25pt"/>
            </v:group>
            <v:group id="Group 218" o:spid="_x0000_s1355" style="position:absolute;left:90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<v:shape id="AutoShape 219" o:spid="_x0000_s1356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oWccEA&#10;AADcAAAADwAAAGRycy9kb3ducmV2LnhtbESPQWsCMRSE70L/Q3iF3jTrloqsRrHVQq/aen9unpvF&#10;5GVJoq7/vhEEj8PMfMPMl72z4kIhtp4VjEcFCOLa65YbBX+/38MpiJiQNVrPpOBGEZaLl8EcK+2v&#10;vKXLLjUiQzhWqMCk1FVSxtqQwzjyHXH2jj44TFmGRuqA1wx3VpZFMZEOW84LBjv6MlSfdmenYLM6&#10;1Ru3fje2O4TP/YduLeJNqbfXfjUDkahPz/Cj/aMVlOUE7mfy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6FnHBAAAA3AAAAA8AAAAAAAAAAAAAAAAAmAIAAGRycy9kb3du&#10;cmV2LnhtbFBLBQYAAAAABAAEAPUAAACGAwAAAAA=&#10;" fillcolor="#cff" strokeweight=".25pt"/>
              <v:shape id="AutoShape 220" o:spid="_x0000_s1357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az6sIA&#10;AADcAAAADwAAAGRycy9kb3ducmV2LnhtbESPT2sCMRTE74V+h/AK3mq2K7ayNYr1D3itbe/Pzetm&#10;MXlZkqjrtzeC4HGYmd8w03nvrDhRiK1nBW/DAgRx7XXLjYLfn83rBERMyBqtZ1JwoQjz2fPTFCvt&#10;z/xNp11qRIZwrFCBSamrpIy1IYdx6Dvi7P374DBlGRqpA54z3FlZFsW7dNhyXjDY0dJQfdgdnYL1&#10;4lCv3WpkbLcPX39j3VrEi1KDl37xCSJRnx7he3urFZTlB9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rPqwgAAANwAAAAPAAAAAAAAAAAAAAAAAJgCAABkcnMvZG93&#10;bnJldi54bWxQSwUGAAAAAAQABAD1AAAAhwMAAAAA&#10;" fillcolor="#cff" strokeweight=".25pt"/>
              <v:shape id="AutoShape 221" o:spid="_x0000_s1358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knmL8A&#10;AADcAAAADwAAAGRycy9kb3ducmV2LnhtbERPz0/CMBS+k/g/NM/EG+uYwZhBWVAx4Srg/bE+1mXt&#10;69JWGP+9PZh4/PL9XjeTs+JKIfaeFSyKEgRx63XPnYLT8XP+CiImZI3WMym4U4Rm8zBbY639jb/o&#10;ekidyCEca1RgUhprKWNryGEs/EicuYsPDlOGoZM64C2HOyursnyRDnvODQZHejfUDocfp2C3Hdqd&#10;+3g2djyHt++l7i3iXamnx2m7ApFoSv/iP/deK6iqvDafyUdAb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KSeYvwAAANwAAAAPAAAAAAAAAAAAAAAAAJgCAABkcnMvZG93bnJl&#10;di54bWxQSwUGAAAAAAQABAD1AAAAhAMAAAAA&#10;" fillcolor="#cff" strokeweight=".25pt"/>
              <v:shape id="AutoShape 222" o:spid="_x0000_s1359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WCA8IA&#10;AADcAAAADwAAAGRycy9kb3ducmV2LnhtbESPT2sCMRTE74V+h/AK3mq2K5a6NYr1D3itbe/Pzetm&#10;MXlZkqjrtzeC4HGYmd8w03nvrDhRiK1nBW/DAgRx7XXLjYLfn83rB4iYkDVaz6TgQhHms+enKVba&#10;n/mbTrvUiAzhWKECk1JXSRlrQw7j0HfE2fv3wWHKMjRSBzxnuLOyLIp36bDlvGCwo6Wh+rA7OgXr&#10;xaFeu9XI2G4fvv7GurWIF6UGL/3iE0SiPj3C9/ZWKyjLC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ZYIDwgAAANwAAAAPAAAAAAAAAAAAAAAAAJgCAABkcnMvZG93&#10;bnJldi54bWxQSwUGAAAAAAQABAD1AAAAhwMAAAAA&#10;" fillcolor="#cff" strokeweight=".25pt"/>
              <v:shape id="AutoShape 223" o:spid="_x0000_s1360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a9Q78A&#10;AADcAAAADwAAAGRycy9kb3ducmV2LnhtbERPz0/CMBS+m/A/NI/Em3Rs0ZBJIaCQeBXw/lyf60L7&#10;urR1G/89PZh4/PL9Xm8nZ8VAIXaeFSwXBQjixuuOWwWX8/FpBSImZI3WMym4UYTtZvawxlr7kT9p&#10;OKVW5BCONSowKfW1lLEx5DAufE+cuR8fHKYMQyt1wDGHOyvLoniRDjvODQZ7ejPUXE+/TsFhd20O&#10;7r0ytv8O+69n3VnEm1KP82n3CiLRlP7Ff+4PraCs8vx8Jh8B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hr1DvwAAANwAAAAPAAAAAAAAAAAAAAAAAJgCAABkcnMvZG93bnJl&#10;di54bWxQSwUGAAAAAAQABAD1AAAAhAMAAAAA&#10;" fillcolor="#cff" strokeweight=".25pt"/>
              <v:shape id="AutoShape 224" o:spid="_x0000_s1361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Y2MEA&#10;AADcAAAADwAAAGRycy9kb3ducmV2LnhtbESPT2sCMRTE70K/Q3iF3jSr0iKrUWy14NV/9+fmuVlM&#10;XpYk6vrtTUHocZiZ3zCzReesuFGIjWcFw0EBgrjyuuFawWH/25+AiAlZo/VMCh4UYTF/682w1P7O&#10;W7rtUi0yhGOJCkxKbSllrAw5jAPfEmfv7IPDlGWopQ54z3Bn5agovqTDhvOCwZZ+DFWX3dUpWC8v&#10;1dqtxsa2p/B9/NSNRXwo9fHeLacgEnXpP/xqb7SC0XgIf2fyEZ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KGNjBAAAA3AAAAA8AAAAAAAAAAAAAAAAAmAIAAGRycy9kb3du&#10;cmV2LnhtbFBLBQYAAAAABAAEAPUAAACGAwAAAAA=&#10;" fillcolor="#cff" strokeweight=".25pt"/>
              <v:shape id="AutoShape 225" o:spid="_x0000_s1362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iGr8EA&#10;AADcAAAADwAAAGRycy9kb3ducmV2LnhtbESPQWsCMRSE70L/Q3iF3jTrSousRrHVgldtvT83z81i&#10;8rIkUdd/bwpCj8PMfMPMl72z4kohtp4VjEcFCOLa65YbBb8/38MpiJiQNVrPpOBOEZaLl8EcK+1v&#10;vKPrPjUiQzhWqMCk1FVSxtqQwzjyHXH2Tj44TFmGRuqAtwx3VpZF8SEdtpwXDHb0Zag+7y9OwWZ1&#10;rjduPTG2O4bPw7tuLeJdqbfXfjUDkahP/+Fne6sVlJMS/s7kI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Yhq/BAAAA3AAAAA8AAAAAAAAAAAAAAAAAmAIAAGRycy9kb3du&#10;cmV2LnhtbFBLBQYAAAAABAAEAPUAAACGAwAAAAA=&#10;" fillcolor="#cff" strokeweight=".25pt"/>
              <v:shape id="AutoShape 226" o:spid="_x0000_s1363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QjNMEA&#10;AADcAAAADwAAAGRycy9kb3ducmV2LnhtbESPQWsCMRSE74L/ITyhN83qYilbo9hqwau2vb9unpvF&#10;5GVJoq7/3ghCj8PMfMMsVr2z4kIhtp4VTCcFCOLa65YbBT/fX+M3EDEha7SeScGNIqyWw8ECK+2v&#10;vKfLITUiQzhWqMCk1FVSxtqQwzjxHXH2jj44TFmGRuqA1wx3Vs6K4lU6bDkvGOzo01B9Opydgu36&#10;VG/dpjS2+wsfv3PdWsSbUi+jfv0OIlGf/sPP9k4rmJUlPM7k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UIzTBAAAA3AAAAA8AAAAAAAAAAAAAAAAAmAIAAGRycy9kb3du&#10;cmV2LnhtbFBLBQYAAAAABAAEAPUAAACGAwAAAAA=&#10;" fillcolor="#cff" strokeweight=".25pt"/>
              <v:shape id="AutoShape 227" o:spid="_x0000_s1364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27QMEA&#10;AADcAAAADwAAAGRycy9kb3ducmV2LnhtbESPT2sCMRTE74V+h/AK3mrWPy2yGsW2Cl6r9f7cPDeL&#10;ycuSpLp+eyMIHoeZ+Q0zW3TOijOF2HhWMOgXIIgrrxuuFfzt1u8TEDEha7SeScGVIizmry8zLLW/&#10;8C+dt6kWGcKxRAUmpbaUMlaGHMa+b4mzd/TBYcoy1FIHvGS4s3JYFJ/SYcN5wWBL34aq0/bfKVgt&#10;T9XK/YyMbQ/ha/+hG4t4Var31i2nIBJ16Rl+tDdawXA0hvuZfATk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9u0DBAAAA3AAAAA8AAAAAAAAAAAAAAAAAmAIAAGRycy9kb3du&#10;cmV2LnhtbFBLBQYAAAAABAAEAPUAAACGAwAAAAA=&#10;" fillcolor="#cff" strokeweight=".25pt"/>
              <v:shape id="AutoShape 228" o:spid="_x0000_s1365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Ee28EA&#10;AADcAAAADwAAAGRycy9kb3ducmV2LnhtbESPT2sCMRTE7wW/Q3hCbzWrYpHVKNoq9Oq/+3Pz3Cwm&#10;L0uS6vrtTUHocZiZ3zDzZeesuFGIjWcFw0EBgrjyuuFawfGw/ZiCiAlZo/VMCh4UYbnovc2x1P7O&#10;O7rtUy0yhGOJCkxKbSllrAw5jAPfEmfv4oPDlGWopQ54z3Bn5agoPqXDhvOCwZa+DFXX/a9TsFld&#10;q437HhvbnsP6NNGNRXwo9d7vVjMQibr0H361f7SC0XgCf2fy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xHtvBAAAA3AAAAA8AAAAAAAAAAAAAAAAAmAIAAGRycy9kb3du&#10;cmV2LnhtbFBLBQYAAAAABAAEAPUAAACGAwAAAAA=&#10;" fillcolor="#cff" strokeweight=".25pt"/>
            </v:group>
          </v:group>
        </w:pict>
      </w:r>
      <w:r>
        <w:rPr>
          <w:noProof/>
          <w:lang w:eastAsia="tr-TR"/>
        </w:rPr>
        <w:pict>
          <v:group id="Grup 14" o:spid="_x0000_s1366" style="position:absolute;margin-left:61.95pt;margin-top:26.35pt;width:81pt;height:63pt;z-index:251641344" coordorigin="7380,720" coordsize="1764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">
            <v:group id="Group 8" o:spid="_x0000_s1367" style="position:absolute;left:73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AutoShape 9" o:spid="_x0000_s1368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F8er4A&#10;AADbAAAADwAAAGRycy9kb3ducmV2LnhtbERPS4vCMBC+C/6HMII3TV2waDWKKMvu1QficUjGptpM&#10;SpPV+u83wsLe5uN7znLduVo8qA2VZwWTcQaCWHtTcangdPwczUCEiGyw9kwKXhRgver3llgY/+Q9&#10;PQ6xFCmEQ4EKbIxNIWXQlhyGsW+IE3f1rcOYYFtK0+IzhbtafmRZLh1WnBosNrS1pO+HH6fgcn7t&#10;bl+ump7stZtrmRPpGyk1HHSbBYhIXfwX/7m/TZqfw/uXdIBc/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AxfHq+AAAA2wAAAA8AAAAAAAAAAAAAAAAAmAIAAGRycy9kb3ducmV2&#10;LnhtbFBLBQYAAAAABAAEAPUAAACDAwAAAAA=&#10;" fillcolor="#ffc" strokeweight=".25pt"/>
              <v:shape id="AutoShape 10" o:spid="_x0000_s1369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3Z4b4A&#10;AADbAAAADwAAAGRycy9kb3ducmV2LnhtbERPS4vCMBC+L/gfwgh7W1OF9VGNIoqs11URj0MyNtVm&#10;Upqo9d9vhAVv8/E9Z7ZoXSXu1ITSs4J+LwNBrL0puVBw2G++xiBCRDZYeSYFTwqwmHc+Zpgb/+Bf&#10;uu9iIVIIhxwV2BjrXMqgLTkMPV8TJ+7sG4cxwaaQpsFHCneVHGTZUDosOTVYrGllSV93N6fgdHyu&#10;Lz+u/D7YczvRckikL6TUZ7ddTkFEauNb/O/emjR/BK9f0gFy/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992eG+AAAA2wAAAA8AAAAAAAAAAAAAAAAAmAIAAGRycy9kb3ducmV2&#10;LnhtbFBLBQYAAAAABAAEAPUAAACDAwAAAAA=&#10;" fillcolor="#ffc" strokeweight=".25pt"/>
              <v:shape id="AutoShape 11" o:spid="_x0000_s1370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JNk8IA&#10;AADbAAAADwAAAGRycy9kb3ducmV2LnhtbESPQW/CMAyF75P2HyIj7TZSJoG2jhShTYhdYWja0UpM&#10;09I4VROg/Ht8mLSbrff83uflagydutCQmsgGZtMCFLGNruHawOF78/wKKmVkh11kMnCjBKvq8WGJ&#10;pYtX3tFln2slIZxKNOBz7kutk/UUME1jTyzaMQ4Bs6xDrd2AVwkPnX4pioUO2LA0eOzpw5M97c/B&#10;wO/P7bPdhmZ+8MfxzeoFkW3JmKfJuH4HlWnM/+a/6y8n+AIrv8gAur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4k2TwgAAANsAAAAPAAAAAAAAAAAAAAAAAJgCAABkcnMvZG93&#10;bnJldi54bWxQSwUGAAAAAAQABAD1AAAAhwMAAAAA&#10;" fillcolor="#ffc" strokeweight=".25pt"/>
              <v:shape id="AutoShape 12" o:spid="_x0000_s1371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7oCMAA&#10;AADbAAAADwAAAGRycy9kb3ducmV2LnhtbERP32vCMBB+H+x/CDfY20wnrMzOKEMR92pXxh6P5Gzq&#10;mktpom3/+0UQfLuP7+ct16NrxYX60HhW8DrLQBBrbxquFVTfu5d3ECEiG2w9k4KJAqxXjw9LLIwf&#10;+ECXMtYihXAoUIGNsSukDNqSwzDzHXHijr53GBPsa2l6HFK4a+U8y3LpsOHUYLGjjSX9V56dgt+f&#10;aXvau+atssdxoWVOpE+k1PPT+PkBItIY7+Kb+8uk+Qu4/pIO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7oCMAAAADbAAAADwAAAAAAAAAAAAAAAACYAgAAZHJzL2Rvd25y&#10;ZXYueG1sUEsFBgAAAAAEAAQA9QAAAIUDAAAAAA==&#10;" fillcolor="#ffc" strokeweight=".25pt"/>
              <v:shape id="AutoShape 13" o:spid="_x0000_s1372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iLKL8A&#10;AADbAAAADwAAAGRycy9kb3ducmV2LnhtbERPz2vCMBS+D/Y/hDfwtqYTLFtnKkMZetUV2fGRPJt2&#10;zUtpMm3/e3MY7Pjx/V5vJteLK42h9azgJctBEGtvWm4U1F+fz68gQkQ22HsmBTMF2FSPD2ssjb/x&#10;ka6n2IgUwqFEBTbGoZQyaEsOQ+YH4sRd/OgwJjg20ox4S+Gul8s8L6TDllODxYG2lvTP6dcp+D7P&#10;u27v2lVtL9OblgWR7kipxdP08Q4i0hT/xX/ug1GwTOvTl/QDZH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+IsovwAAANsAAAAPAAAAAAAAAAAAAAAAAJgCAABkcnMvZG93bnJl&#10;di54bWxQSwUGAAAAAAQABAD1AAAAhAMAAAAA&#10;" fillcolor="#ffc" strokeweight=".25pt"/>
              <v:shape id="AutoShape 14" o:spid="_x0000_s1373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Qus8IA&#10;AADbAAAADwAAAGRycy9kb3ducmV2LnhtbESPwWrDMBBE74H+g9hAb7GcQE3qRgmhpbTXJCb0uEhr&#10;y6m1Mpaa2H9fBQo9DjPzhtnsRteJKw2h9axgmeUgiLU3LTcKqtP7Yg0iRGSDnWdSMFGA3fZhtsHS&#10;+Bsf6HqMjUgQDiUqsDH2pZRBW3IYMt8TJ6/2g8OY5NBIM+AtwV0nV3leSIctpwWLPb1a0t/HH6fg&#10;6zy9XT5c+1TZenzWsiDSF1LqcT7uX0BEGuN/+K/9aRSslnD/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tC6zwgAAANsAAAAPAAAAAAAAAAAAAAAAAJgCAABkcnMvZG93&#10;bnJldi54bWxQSwUGAAAAAAQABAD1AAAAhwMAAAAA&#10;" fillcolor="#ffc" strokeweight=".25pt"/>
              <v:shape id="AutoShape 15" o:spid="_x0000_s1374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awxMAA&#10;AADbAAAADwAAAGRycy9kb3ducmV2LnhtbESPQYvCMBSE7wv+h/AEb2tqQdmtRhFF9LquLB4fybOp&#10;Ni+liVr/vVkQPA4z8w0zW3SuFjdqQ+VZwWiYgSDW3lRcKjj8bj6/QISIbLD2TAoeFGAx733MsDD+&#10;zj9028dSJAiHAhXYGJtCyqAtOQxD3xAn7+RbhzHJtpSmxXuCu1rmWTaRDitOCxYbWlnSl/3VKTj+&#10;PdbnravGB3vqvrWcEOkzKTXod8spiEhdfIdf7Z1RkOfw/yX9ADl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WawxMAAAADbAAAADwAAAAAAAAAAAAAAAACYAgAAZHJzL2Rvd25y&#10;ZXYueG1sUEsFBgAAAAAEAAQA9QAAAIUDAAAAAA==&#10;" fillcolor="#ffc" strokeweight=".25pt"/>
              <v:shape id="AutoShape 16" o:spid="_x0000_s1375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VX8AA&#10;AADbAAAADwAAAGRycy9kb3ducmV2LnhtbESPQWsCMRSE74L/ITyhN81qqehqFGkRe62KeHwkz83q&#10;5mXZRF3/vSkIHoeZ+YaZL1tXiRs1ofSsYDjIQBBrb0ouFOx36/4ERIjIBivPpOBBAZaLbmeOufF3&#10;/qPbNhYiQTjkqMDGWOdSBm3JYRj4mjh5J984jEk2hTQN3hPcVXKUZWPpsOS0YLGmb0v6sr06BcfD&#10;4+e8ceXX3p7aqZZjIn0mpT567WoGIlIb3+FX+9coGH3C/5f0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oVX8AAAADbAAAADwAAAAAAAAAAAAAAAACYAgAAZHJzL2Rvd25y&#10;ZXYueG1sUEsFBgAAAAAEAAQA9QAAAIUDAAAAAA==&#10;" fillcolor="#ffc" strokeweight=".25pt"/>
              <v:shape id="AutoShape 17" o:spid="_x0000_s1376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ONK8AA&#10;AADbAAAADwAAAGRycy9kb3ducmV2LnhtbESPQWsCMRSE74L/ITyhN80qrehqFGkRe62KeHwkz83q&#10;5mXZRF3/vSkIHoeZ+YaZL1tXiRs1ofSsYDjIQBBrb0ouFOx36/4ERIjIBivPpOBBAZaLbmeOufF3&#10;/qPbNhYiQTjkqMDGWOdSBm3JYRj4mjh5J984jEk2hTQN3hPcVXKUZWPpsOS0YLGmb0v6sr06BcfD&#10;4+e8ceXX3p7aqZZjIn0mpT567WoGIlIb3+FX+9coGH3C/5f0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cONK8AAAADbAAAADwAAAAAAAAAAAAAAAACYAgAAZHJzL2Rvd25y&#10;ZXYueG1sUEsFBgAAAAAEAAQA9QAAAIUDAAAAAA==&#10;" fillcolor="#ffc" strokeweight=".25pt"/>
              <v:shape id="AutoShape 18" o:spid="_x0000_s1377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8osMAA&#10;AADbAAAADwAAAGRycy9kb3ducmV2LnhtbESPQYvCMBSE78L+h/AW9qapgqLVKLLLsl7VIh4fybOp&#10;Ni+lyWr990YQPA4z8w2zWHWuFldqQ+VZwXCQgSDW3lRcKij2v/0piBCRDdaeScGdAqyWH70F5sbf&#10;eEvXXSxFgnDIUYGNscmlDNqSwzDwDXHyTr51GJNsS2lavCW4q+UoyybSYcVpwWJD35b0ZffvFBwP&#10;95/zn6vGhT11My0nRPpMSn19dus5iEhdfIdf7Y1RMBrD80v6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8osMAAAADbAAAADwAAAAAAAAAAAAAAAACYAgAAZHJzL2Rvd25y&#10;ZXYueG1sUEsFBgAAAAAEAAQA9QAAAIUDAAAAAA==&#10;" fillcolor="#ffc" strokeweight=".25pt"/>
            </v:group>
            <v:group id="Group 19" o:spid="_x0000_s1378" style="position:absolute;left:75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AutoShape 20" o:spid="_x0000_s1379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ETXMIA&#10;AADbAAAADwAAAGRycy9kb3ducmV2LnhtbESPQWvCQBSE74X+h+UJvdWNgaYaXUNpKfZaFfH42H1m&#10;o9m3IbvV5N+7hUKPw8x8w6yqwbXiSn1oPCuYTTMQxNqbhmsF+93n8xxEiMgGW8+kYKQA1frxYYWl&#10;8Tf+pus21iJBOJSowMbYlVIGbclhmPqOOHkn3zuMSfa1ND3eEty1Ms+yQjpsOC1Y7Ojdkr5sf5yC&#10;42H8OG9c87K3p2GhZUGkz6TU02R4W4KINMT/8F/7yyjIX+H3S/o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RNcwgAAANsAAAAPAAAAAAAAAAAAAAAAAJgCAABkcnMvZG93&#10;bnJldi54bWxQSwUGAAAAAAQABAD1AAAAhwMAAAAA&#10;" fillcolor="#ffc" strokeweight=".25pt"/>
              <v:shape id="AutoShape 21" o:spid="_x0000_s1380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6HLr8A&#10;AADbAAAADwAAAGRycy9kb3ducmV2LnhtbERPz2vCMBS+D/Y/hDfwtqYTLFtnKkMZetUV2fGRPJt2&#10;zUtpMm3/e3MY7Pjx/V5vJteLK42h9azgJctBEGtvWm4U1F+fz68gQkQ22HsmBTMF2FSPD2ssjb/x&#10;ka6n2IgUwqFEBTbGoZQyaEsOQ+YH4sRd/OgwJjg20ox4S+Gul8s8L6TDllODxYG2lvTP6dcp+D7P&#10;u27v2lVtL9OblgWR7kipxdP08Q4i0hT/xX/ug1GwTGPTl/QDZH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jocuvwAAANsAAAAPAAAAAAAAAAAAAAAAAJgCAABkcnMvZG93bnJl&#10;di54bWxQSwUGAAAAAAQABAD1AAAAhAMAAAAA&#10;" fillcolor="#ffc" strokeweight=".25pt"/>
              <v:shape id="AutoShape 22" o:spid="_x0000_s1381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itcAA&#10;AADbAAAADwAAAGRycy9kb3ducmV2LnhtbESPQYvCMBSE7wv+h/AEb2uqoKzVKKKIXtcV8fhInk21&#10;eSlN1PrvzYLgcZiZb5jZonWVuFMTSs8KBv0MBLH2puRCweFv8/0DIkRkg5VnUvCkAIt552uGufEP&#10;/qX7PhYiQTjkqMDGWOdSBm3JYej7mjh5Z984jEk2hTQNPhLcVXKYZWPpsOS0YLGmlSV93d+cgtPx&#10;ub5sXTk62HM70XJMpC+kVK/bLqcgIrXxE363d0bBcAL/X9IP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8IitcAAAADbAAAADwAAAAAAAAAAAAAAAACYAgAAZHJzL2Rvd25y&#10;ZXYueG1sUEsFBgAAAAAEAAQA9QAAAIUDAAAAAA==&#10;" fillcolor="#ffc" strokeweight=".25pt"/>
              <v:shape id="AutoShape 23" o:spid="_x0000_s1382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Ed9b8A&#10;AADbAAAADwAAAGRycy9kb3ducmV2LnhtbERPz2vCMBS+D/wfwht4m+mUydaZFlHEXadl7PhInk1d&#10;81KSqPW/Xw6DHT++36t6dL24UoidZwXPswIEsfam41ZBc9w9vYKICdlg75kU3ClCXU0eVlgaf+NP&#10;uh5SK3IIxxIV2JSGUsqoLTmMMz8QZ+7kg8OUYWilCXjL4a6X86JYSocd5waLA20s6Z/DxSn4/rpv&#10;z3vXvTT2NL5puSTSZ1Jq+jiu30EkGtO/+M/9YRQs8vr8Jf8A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IR31vwAAANsAAAAPAAAAAAAAAAAAAAAAAJgCAABkcnMvZG93bnJl&#10;di54bWxQSwUGAAAAAAQABAD1AAAAhAMAAAAA&#10;" fillcolor="#ffc" strokeweight=".25pt"/>
              <v:shape id="AutoShape 24" o:spid="_x0000_s1383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24bsIA&#10;AADbAAAADwAAAGRycy9kb3ducmV2LnhtbESPQWvCQBSE7wX/w/KE3uomLRWNrkEspb1WRTw+dp/Z&#10;aPZtyG6T+O+7hUKPw8x8w6zL0TWipy7UnhXkswwEsfam5krB8fD+tAARIrLBxjMpuFOAcjN5WGNh&#10;/MBf1O9jJRKEQ4EKbIxtIWXQlhyGmW+Jk3fxncOYZFdJ0+GQ4K6Rz1k2lw5rTgsWW9pZ0rf9t1Nw&#10;Pt3frh+ufj3ay7jUck6kr6TU43TcrkBEGuN/+K/9aRS85PD7Jf0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bhuwgAAANsAAAAPAAAAAAAAAAAAAAAAAJgCAABkcnMvZG93&#10;bnJldi54bWxQSwUGAAAAAAQABAD1AAAAhwMAAAAA&#10;" fillcolor="#ffc" strokeweight=".25pt"/>
              <v:shape id="AutoShape 25" o:spid="_x0000_s1384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8mGcAA&#10;AADbAAAADwAAAGRycy9kb3ducmV2LnhtbESPQWsCMRSE74L/ITyhN81qqehqFGkRe62KeHwkz83q&#10;5mXZRF3/vSkIHoeZ+YaZL1tXiRs1ofSsYDjIQBBrb0ouFOx36/4ERIjIBivPpOBBAZaLbmeOufF3&#10;/qPbNhYiQTjkqMDGWOdSBm3JYRj4mjh5J984jEk2hTQN3hPcVXKUZWPpsOS0YLGmb0v6sr06BcfD&#10;4+e8ceXX3p7aqZZjIn0mpT567WoGIlIb3+FX+9co+BzB/5f0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8mGcAAAADbAAAADwAAAAAAAAAAAAAAAACYAgAAZHJzL2Rvd25y&#10;ZXYueG1sUEsFBgAAAAAEAAQA9QAAAIUDAAAAAA==&#10;" fillcolor="#ffc" strokeweight=".25pt"/>
              <v:shape id="AutoShape 26" o:spid="_x0000_s1385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ODgsEA&#10;AADbAAAADwAAAGRycy9kb3ducmV2LnhtbESPzYoCMRCE78K+Q+gFb5pZRdkdjbIoold/WPbYJO1k&#10;dNIZJlHHtzeC4LGoqq+o6bx1lbhSE0rPCr76GQhi7U3JhYLDftX7BhEissHKMym4U4D57KMzxdz4&#10;G2/puouFSBAOOSqwMda5lEFbchj6viZO3tE3DmOSTSFNg7cEd5UcZNlYOiw5LVisaWFJn3cXp+D/&#10;7748rV05Othj+6PlmEifSKnuZ/s7ARGpje/wq70xCoZDeH5JP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zg4LBAAAA2wAAAA8AAAAAAAAAAAAAAAAAmAIAAGRycy9kb3du&#10;cmV2LnhtbFBLBQYAAAAABAAEAPUAAACGAwAAAAA=&#10;" fillcolor="#ffc" strokeweight=".25pt"/>
              <v:shape id="AutoShape 27" o:spid="_x0000_s1386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ob9sIA&#10;AADbAAAADwAAAGRycy9kb3ducmV2LnhtbESPT2sCMRTE70K/Q3gFb5rtH5e6mpVikXrVSunxkTw3&#10;u928LJuo67c3hYLHYWZ+wyxXg2vFmfpQe1bwNM1AEGtvaq4UHL42kzcQISIbbD2TgisFWJUPoyUW&#10;xl94R+d9rESCcChQgY2xK6QM2pLDMPUdcfKOvncYk+wraXq8JLhr5XOW5dJhzWnBYkdrS/p3f3IK&#10;fr6vH82nq2cHexzmWuZEuiGlxo/D+wJEpCHew//trVHw8gp/X9IP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hv2wgAAANsAAAAPAAAAAAAAAAAAAAAAAJgCAABkcnMvZG93&#10;bnJldi54bWxQSwUGAAAAAAQABAD1AAAAhwMAAAAA&#10;" fillcolor="#ffc" strokeweight=".25pt"/>
              <v:shape id="AutoShape 28" o:spid="_x0000_s1387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a+bcIA&#10;AADbAAAADwAAAGRycy9kb3ducmV2LnhtbESPQWvCQBSE74X+h+UJvdWNLRGNrlJaSr02inh87D6z&#10;0ezbkN2a5N+7hUKPw8x8w6y3g2vEjbpQe1Ywm2YgiLU3NVcKDvvP5wWIEJENNp5JwUgBtpvHhzUW&#10;xvf8TbcyViJBOBSowMbYFlIGbclhmPqWOHln3zmMSXaVNB32Ce4a+ZJlc+mw5rRgsaV3S/pa/jgF&#10;p+P4cflydX6w52Gp5ZxIX0ipp8nwtgIRaYj/4b/2zih4zeH3S/o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r5twgAAANsAAAAPAAAAAAAAAAAAAAAAAJgCAABkcnMvZG93&#10;bnJldi54bWxQSwUGAAAAAAQABAD1AAAAhwMAAAAA&#10;" fillcolor="#ffc" strokeweight=".25pt"/>
              <v:shape id="AutoShape 29" o:spid="_x0000_s1388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QgGsIA&#10;AADbAAAADwAAAGRycy9kb3ducmV2LnhtbESPQWvCQBSE70L/w/IK3nRTxaAxq5RKqddqKD0+dp/Z&#10;pNm3IbvV+O+7hUKPw8x8w5T70XXiSkNoPCt4mmcgiLU3DdcKqvPrbA0iRGSDnWdScKcA+93DpMTC&#10;+Bu/0/UUa5EgHApUYGPsCymDtuQwzH1PnLyLHxzGJIdamgFvCe46uciyXDpsOC1Y7OnFkv46fTsF&#10;nx/3Q/vmmlVlL+NGy5xIt6TU9HF83oKINMb/8F/7aBQsc/j9kn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hCAawgAAANsAAAAPAAAAAAAAAAAAAAAAAJgCAABkcnMvZG93&#10;bnJldi54bWxQSwUGAAAAAAQABAD1AAAAhwMAAAAA&#10;" fillcolor="#ffc" strokeweight=".25pt"/>
            </v:group>
            <v:group id="Group 30" o:spid="_x0000_s1389" style="position:absolute;left:77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shape id="AutoShape 31" o:spid="_x0000_s1390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cR878A&#10;AADbAAAADwAAAGRycy9kb3ducmV2LnhtbERPz2vCMBS+D/wfwht4m+mUydaZFlHEXadl7PhInk1d&#10;81KSqPW/Xw6DHT++36t6dL24UoidZwXPswIEsfam41ZBc9w9vYKICdlg75kU3ClCXU0eVlgaf+NP&#10;uh5SK3IIxxIV2JSGUsqoLTmMMz8QZ+7kg8OUYWilCXjL4a6X86JYSocd5waLA20s6Z/DxSn4/rpv&#10;z3vXvTT2NL5puSTSZ1Jq+jiu30EkGtO/+M/9YRQs8tj8Jf8A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VxHzvwAAANsAAAAPAAAAAAAAAAAAAAAAAJgCAABkcnMvZG93bnJl&#10;di54bWxQSwUGAAAAAAQABAD1AAAAhAMAAAAA&#10;" fillcolor="#ffc" strokeweight=".25pt"/>
              <v:shape id="AutoShape 32" o:spid="_x0000_s1391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u0aMIA&#10;AADbAAAADwAAAGRycy9kb3ducmV2LnhtbESPT2sCMRTE74V+h/AK3mpWRalbo5RK0WtXKT0+kudm&#10;dfOybNL98+1NodDjMDO/YTa7wdWiozZUnhXMphkIYu1NxaWC8+nj+QVEiMgGa8+kYKQAu+3jwwZz&#10;43v+pK6IpUgQDjkqsDE2uZRBW3IYpr4hTt7Ftw5jkm0pTYt9grtazrNsJR1WnBYsNvRuSd+KH6fg&#10;+2vcXw+uWp7tZVhruSLSV1Jq8jS8vYKINMT/8F/7aBQs1vD7Jf0A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7RowgAAANsAAAAPAAAAAAAAAAAAAAAAAJgCAABkcnMvZG93&#10;bnJldi54bWxQSwUGAAAAAAQABAD1AAAAhwMAAAAA&#10;" fillcolor="#ffc" strokeweight=".25pt"/>
              <v:shape id="AutoShape 33" o:spid="_x0000_s1392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uiL8A&#10;AADbAAAADwAAAGRycy9kb3ducmV2LnhtbERPz2vCMBS+D/wfwht4m+nEydaZFlHEXadl7PhInk1d&#10;81KSqPW/Xw6DHT++36t6dL24UoidZwXPswIEsfam41ZBc9w9vYKICdlg75kU3ClCXU0eVlgaf+NP&#10;uh5SK3IIxxIV2JSGUsqoLTmMMz8QZ+7kg8OUYWilCXjL4a6X86JYSocd5waLA20s6Z/DxSn4/rpv&#10;z3vXvTT2NL5puSTSZ1Jq+jiu30EkGtO/+M/9YRQs8vr8Jf8A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J26IvwAAANsAAAAPAAAAAAAAAAAAAAAAAJgCAABkcnMvZG93bnJl&#10;di54bWxQSwUGAAAAAAQABAD1AAAAhAMAAAAA&#10;" fillcolor="#ffc" strokeweight=".25pt"/>
              <v:shape id="AutoShape 34" o:spid="_x0000_s1393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E8IA&#10;AADbAAAADwAAAGRycy9kb3ducmV2LnhtbESPQWvCQBSE7wX/w/KE3uompRWNrkEspb1WRTw+dp/Z&#10;aPZtyG6T+O+7hUKPw8x8w6zL0TWipy7UnhXkswwEsfam5krB8fD+tAARIrLBxjMpuFOAcjN5WGNh&#10;/MBf1O9jJRKEQ4EKbIxtIWXQlhyGmW+Jk3fxncOYZFdJ0+GQ4K6Rz1k2lw5rTgsWW9pZ0rf9t1Nw&#10;Pt3frh+ufj3ay7jUck6kr6TU43TcrkBEGuN/+K/9aRS85PD7Jf0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a8sTwgAAANsAAAAPAAAAAAAAAAAAAAAAAJgCAABkcnMvZG93&#10;bnJldi54bWxQSwUGAAAAAAQABAD1AAAAhwMAAAAA&#10;" fillcolor="#ffc" strokeweight=".25pt"/>
              <v:shape id="AutoShape 35" o:spid="_x0000_s1394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lVZMAA&#10;AADbAAAADwAAAGRycy9kb3ducmV2LnhtbESPQWsCMRSE74L/ITyhN80qrehqFGkRe62KeHwkz83q&#10;5mXZRF3/vSkIHoeZ+YaZL1tXiRs1ofSsYDjIQBBrb0ouFOx36/4ERIjIBivPpOBBAZaLbmeOufF3&#10;/qPbNhYiQTjkqMDGWOdSBm3JYRj4mjh5J984jEk2hTQN3hPcVXKUZWPpsOS0YLGmb0v6sr06BcfD&#10;4+e8ceXX3p7aqZZjIn0mpT567WoGIlIb3+FX+9co+BzB/5f0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LlVZMAAAADbAAAADwAAAAAAAAAAAAAAAACYAgAAZHJzL2Rvd25y&#10;ZXYueG1sUEsFBgAAAAAEAAQA9QAAAIUDAAAAAA==&#10;" fillcolor="#ffc" strokeweight=".25pt"/>
              <v:shape id="AutoShape 36" o:spid="_x0000_s1395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Xw/8IA&#10;AADbAAAADwAAAGRycy9kb3ducmV2LnhtbESPT2sCMRTE70K/Q3gFb5rtH5e6mpVikXrVSunxkTw3&#10;u928LJuo67c3hYLHYWZ+wyxXg2vFmfpQe1bwNM1AEGtvaq4UHL42kzcQISIbbD2TgisFWJUPoyUW&#10;xl94R+d9rESCcChQgY2xK6QM2pLDMPUdcfKOvncYk+wraXq8JLhr5XOW5dJhzWnBYkdrS/p3f3IK&#10;fr6vH82nq2cHexzmWuZEuiGlxo/D+wJEpCHew//trVHw+gJ/X9IP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9fD/wgAAANsAAAAPAAAAAAAAAAAAAAAAAJgCAABkcnMvZG93&#10;bnJldi54bWxQSwUGAAAAAAQABAD1AAAAhwMAAAAA&#10;" fillcolor="#ffc" strokeweight=".25pt"/>
              <v:shape id="AutoShape 37" o:spid="_x0000_s1396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xoi8EA&#10;AADbAAAADwAAAGRycy9kb3ducmV2LnhtbESPzYoCMRCE78K+Q+gFb5pZUdkdjbIoold/WPbYJO1k&#10;dNIZJlHHtzeC4LGoqq+o6bx1lbhSE0rPCr76GQhi7U3JhYLDftX7BhEissHKMym4U4D57KMzxdz4&#10;G2/puouFSBAOOSqwMda5lEFbchj6viZO3tE3DmOSTSFNg7cEd5UcZNlYOiw5LVisaWFJn3cXp+D/&#10;7748rV05Othj+6PlmEifSKnuZ/s7ARGpje/wq70xCoZDeH5JP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caIvBAAAA2wAAAA8AAAAAAAAAAAAAAAAAmAIAAGRycy9kb3du&#10;cmV2LnhtbFBLBQYAAAAABAAEAPUAAACGAwAAAAA=&#10;" fillcolor="#ffc" strokeweight=".25pt"/>
              <v:shape id="AutoShape 38" o:spid="_x0000_s1397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NEMIA&#10;AADbAAAADwAAAGRycy9kb3ducmV2LnhtbESPQWvCQBSE74X+h+UJvdWNpRGNrlJaSr02inh87D6z&#10;0ezbkN2a5N+7hUKPw8x8w6y3g2vEjbpQe1Ywm2YgiLU3NVcKDvvP5wWIEJENNp5JwUgBtpvHhzUW&#10;xvf8TbcyViJBOBSowMbYFlIGbclhmPqWOHln3zmMSXaVNB32Ce4a+ZJlc+mw5rRgsaV3S/pa/jgF&#10;p+P4cflydX6w52Gp5ZxIX0ipp8nwtgIRaYj/4b/2zih4zeH3S/o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M0QwgAAANsAAAAPAAAAAAAAAAAAAAAAAJgCAABkcnMvZG93&#10;bnJldi54bWxQSwUGAAAAAAQABAD1AAAAhwMAAAAA&#10;" fillcolor="#ffc" strokeweight=".25pt"/>
              <v:shape id="AutoShape 39" o:spid="_x0000_s1398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JTZ8IA&#10;AADbAAAADwAAAGRycy9kb3ducmV2LnhtbESPQWvCQBSE70L/w/IK3nRT0aAxq5RKqddqKD0+dp/Z&#10;pNm3IbvV+O+7hUKPw8x8w5T70XXiSkNoPCt4mmcgiLU3DdcKqvPrbA0iRGSDnWdScKcA+93DpMTC&#10;+Bu/0/UUa5EgHApUYGPsCymDtuQwzH1PnLyLHxzGJIdamgFvCe46uciyXDpsOC1Y7OnFkv46fTsF&#10;nx/3Q/vmmlVlL+NGy5xIt6TU9HF83oKINMb/8F/7aBQsc/j9kn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glNnwgAAANsAAAAPAAAAAAAAAAAAAAAAAJgCAABkcnMvZG93&#10;bnJldi54bWxQSwUGAAAAAAQABAD1AAAAhwMAAAAA&#10;" fillcolor="#ffc" strokeweight=".25pt"/>
              <v:shape id="AutoShape 40" o:spid="_x0000_s1399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72/MIA&#10;AADbAAAADwAAAGRycy9kb3ducmV2LnhtbESPQWsCMRSE74X+h/AKvdVspbW6bpSilHqtXcTjI3lu&#10;dt28LJuo679vhILHYWa+YYrl4Fpxpj7UnhW8jjIQxNqbmisF5e/XyxREiMgGW8+k4EoBlovHhwJz&#10;4y/8Q+dtrESCcMhRgY2xy6UM2pLDMPIdcfIOvncYk+wraXq8JLhr5TjLJtJhzWnBYkcrS/q4PTkF&#10;+9113Xy7+r20h2Gm5YRIN6TU89PwOQcRaYj38H97YxS8fcDtS/o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vb8wgAAANsAAAAPAAAAAAAAAAAAAAAAAJgCAABkcnMvZG93&#10;bnJldi54bWxQSwUGAAAAAAQABAD1AAAAhwMAAAAA&#10;" fillcolor="#ffc" strokeweight=".25pt"/>
            </v:group>
            <v:group id="Group 41" o:spid="_x0000_s1400" style="position:absolute;left:79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AutoShape 42" o:spid="_x0000_s1401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3HFcIA&#10;AADbAAAADwAAAGRycy9kb3ducmV2LnhtbESPT2sCMRTE74V+h/AK3mpWUalbo5RK0WtXKT0+kudm&#10;dfOybNL98+1NodDjMDO/YTa7wdWiozZUnhXMphkIYu1NxaWC8+nj+QVEiMgGa8+kYKQAu+3jwwZz&#10;43v+pK6IpUgQDjkqsDE2uZRBW3IYpr4hTt7Ftw5jkm0pTYt9grtazrNsJR1WnBYsNvRuSd+KH6fg&#10;+2vcXw+uWp7tZVhruSLSV1Jq8jS8vYKINMT/8F/7aBQs1vD7Jf0A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HccVwgAAANsAAAAPAAAAAAAAAAAAAAAAAJgCAABkcnMvZG93&#10;bnJldi54bWxQSwUGAAAAAAQABAD1AAAAhwMAAAAA&#10;" fillcolor="#ffc" strokeweight=".25pt"/>
              <v:shape id="AutoShape 43" o:spid="_x0000_s1402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74Vb8A&#10;AADbAAAADwAAAGRycy9kb3ducmV2LnhtbERPz2vCMBS+D/Y/hDfwtqYbWLbOVIYietUV2fGRPJt2&#10;zUtpMm3/e3MY7Pjx/V6tJ9eLK42h9azgJctBEGtvWm4U1F+75zcQISIb7D2TgpkCrKvHhxWWxt/4&#10;SNdTbEQK4VCiAhvjUEoZtCWHIfMDceIufnQYExwbaUa8pXDXy9c8L6TDllODxYE2lvTP6dcp+D7P&#10;227v2mVtL9O7lgWR7kipxdP0+QEi0hT/xX/ug1GwTOvTl/QDZH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/vhVvwAAANsAAAAPAAAAAAAAAAAAAAAAAJgCAABkcnMvZG93bnJl&#10;di54bWxQSwUGAAAAAAQABAD1AAAAhAMAAAAA&#10;" fillcolor="#ffc" strokeweight=".25pt"/>
              <v:shape id="AutoShape 44" o:spid="_x0000_s1403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JdzsAA&#10;AADbAAAADwAAAGRycy9kb3ducmV2LnhtbESPQYvCMBSE74L/ITzBm6YuKFqNIi7iXldFPD6SZ1Nt&#10;XkoTtf77zYLgcZiZb5jFqnWVeFATSs8KRsMMBLH2puRCwfGwHUxBhIhssPJMCl4UYLXsdhaYG//k&#10;X3rsYyEShEOOCmyMdS5l0JYchqGviZN38Y3DmGRTSNPgM8FdJb+ybCIdlpwWLNa0saRv+7tTcD69&#10;vq87V46P9tLOtJwQ6Ssp1e+16zmISG38hN/tH6NgPIL/L+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bJdzsAAAADbAAAADwAAAAAAAAAAAAAAAACYAgAAZHJzL2Rvd25y&#10;ZXYueG1sUEsFBgAAAAAEAAQA9QAAAIUDAAAAAA==&#10;" fillcolor="#ffc" strokeweight=".25pt"/>
              <v:shape id="AutoShape 45" o:spid="_x0000_s1404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DDucAA&#10;AADbAAAADwAAAGRycy9kb3ducmV2LnhtbESPQYvCMBSE78L+h/AW9qapgqLVKLLLsl7VIh4fybOp&#10;Ni+lyWr990YQPA4z8w2zWHWuFldqQ+VZwXCQgSDW3lRcKij2v/0piBCRDdaeScGdAqyWH70F5sbf&#10;eEvXXSxFgnDIUYGNscmlDNqSwzDwDXHyTr51GJNsS2lavCW4q+UoyybSYcVpwWJD35b0ZffvFBwP&#10;95/zn6vGhT11My0nRPpMSn19dus5iEhdfIdf7Y1RMB7B80v6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DDucAAAADbAAAADwAAAAAAAAAAAAAAAACYAgAAZHJzL2Rvd25y&#10;ZXYueG1sUEsFBgAAAAAEAAQA9QAAAIUDAAAAAA==&#10;" fillcolor="#ffc" strokeweight=".25pt"/>
              <v:shape id="AutoShape 46" o:spid="_x0000_s1405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xmIsIA&#10;AADbAAAADwAAAGRycy9kb3ducmV2LnhtbESPQWvCQBSE74X+h+UJvdWNLRGNrlJaSr02inh87D6z&#10;0ezbkN2a5N+7hUKPw8x8w6y3g2vEjbpQe1Ywm2YgiLU3NVcKDvvP5wWIEJENNp5JwUgBtpvHhzUW&#10;xvf8TbcyViJBOBSowMbYFlIGbclhmPqWOHln3zmMSXaVNB32Ce4a+ZJlc+mw5rRgsaV3S/pa/jgF&#10;p+P4cflydX6w52Gp5ZxIX0ipp8nwtgIRaYj/4b/2zijIX+H3S/o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LGYiwgAAANsAAAAPAAAAAAAAAAAAAAAAAJgCAABkcnMvZG93&#10;bnJldi54bWxQSwUGAAAAAAQABAD1AAAAhwMAAAAA&#10;" fillcolor="#ffc" strokeweight=".25pt"/>
              <v:shape id="AutoShape 47" o:spid="_x0000_s1406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X+VsIA&#10;AADbAAAADwAAAGRycy9kb3ducmV2LnhtbESPQWvCQBSE74X+h+UJvdWNpRGNrlJaSr02inh87D6z&#10;0ezbkN2a5N+7hUKPw8x8w6y3g2vEjbpQe1Ywm2YgiLU3NVcKDvvP5wWIEJENNp5JwUgBtpvHhzUW&#10;xvf8TbcyViJBOBSowMbYFlIGbclhmPqWOHln3zmMSXaVNB32Ce4a+ZJlc+mw5rRgsaV3S/pa/jgF&#10;p+P4cflydX6w52Gp5ZxIX0ipp8nwtgIRaYj/4b/2zijIX+H3S/o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xf5WwgAAANsAAAAPAAAAAAAAAAAAAAAAAJgCAABkcnMvZG93&#10;bnJldi54bWxQSwUGAAAAAAQABAD1AAAAhwMAAAAA&#10;" fillcolor="#ffc" strokeweight=".25pt"/>
              <v:shape id="AutoShape 48" o:spid="_x0000_s1407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bzcEA&#10;AADbAAAADwAAAGRycy9kb3ducmV2LnhtbESPT4vCMBTE78J+h/AW9qbpChXtGkVWZL36B9njI3k2&#10;1ealNFHrtzeC4HGYmd8w03nnanGlNlSeFXwPMhDE2puKSwX73ao/BhEissHaMym4U4D57KM3xcL4&#10;G2/ouo2lSBAOBSqwMTaFlEFbchgGviFO3tG3DmOSbSlNi7cEd7UcZtlIOqw4LVhs6NeSPm8vTsH/&#10;4b48/bkq39tjN9FyRKRPpNTXZ7f4ARGpi+/wq702CvIcnl/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JW83BAAAA2wAAAA8AAAAAAAAAAAAAAAAAmAIAAGRycy9kb3du&#10;cmV2LnhtbFBLBQYAAAAABAAEAPUAAACGAwAAAAA=&#10;" fillcolor="#ffc" strokeweight=".25pt"/>
              <v:shape id="AutoShape 49" o:spid="_x0000_s1408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vFusEA&#10;AADbAAAADwAAAGRycy9kb3ducmV2LnhtbESPT4vCMBTE78J+h/AW9qbpChbtGkVWZL36B9njI3k2&#10;1ealNFHrtzeC4HGYmd8w03nnanGlNlSeFXwPMhDE2puKSwX73ao/BhEissHaMym4U4D57KM3xcL4&#10;G2/ouo2lSBAOBSqwMTaFlEFbchgGviFO3tG3DmOSbSlNi7cEd7UcZlkuHVacFiw29GtJn7cXp+D/&#10;cF+e/lw12ttjN9EyJ9InUurrs1v8gIjUxXf41V4bBaMcnl/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bxbrBAAAA2wAAAA8AAAAAAAAAAAAAAAAAmAIAAGRycy9kb3du&#10;cmV2LnhtbFBLBQYAAAAABAAEAPUAAACGAwAAAAA=&#10;" fillcolor="#ffc" strokeweight=".25pt"/>
              <v:shape id="AutoShape 50" o:spid="_x0000_s1409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gIcEA&#10;AADbAAAADwAAAGRycy9kb3ducmV2LnhtbESPzYoCMRCE78K+Q+gFb5pZQd0djbIoold/WPbYJO1k&#10;dNIZJlHHtzeC4LGoqq+o6bx1lbhSE0rPCr76GQhi7U3JhYLDftX7BhEissHKMym4U4D57KMzxdz4&#10;G2/puouFSBAOOSqwMda5lEFbchj6viZO3tE3DmOSTSFNg7cEd5UcZNlIOiw5LVisaWFJn3cXp+D/&#10;7748rV05PNhj+6PliEifSKnuZ/s7ARGpje/wq70xCoZjeH5JP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XYCHBAAAA2wAAAA8AAAAAAAAAAAAAAAAAmAIAAGRycy9kb3du&#10;cmV2LnhtbFBLBQYAAAAABAAEAPUAAACGAwAAAAA=&#10;" fillcolor="#ffc" strokeweight=".25pt"/>
              <v:shape id="AutoShape 51" o:spid="_x0000_s1410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j0U78A&#10;AADbAAAADwAAAGRycy9kb3ducmV2LnhtbERPz2vCMBS+D/Y/hDfwtqYbWLbOVIYietUV2fGRPJt2&#10;zUtpMm3/e3MY7Pjx/V6tJ9eLK42h9azgJctBEGtvWm4U1F+75zcQISIb7D2TgpkCrKvHhxWWxt/4&#10;SNdTbEQK4VCiAhvjUEoZtCWHIfMDceIufnQYExwbaUa8pXDXy9c8L6TDllODxYE2lvTP6dcp+D7P&#10;227v2mVtL9O7lgWR7kipxdP0+QEi0hT/xX/ug1GwTGPTl/QDZH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iPRTvwAAANsAAAAPAAAAAAAAAAAAAAAAAJgCAABkcnMvZG93bnJl&#10;di54bWxQSwUGAAAAAAQABAD1AAAAhAMAAAAA&#10;" fillcolor="#ffc" strokeweight=".25pt"/>
            </v:group>
            <v:group id="Group 52" o:spid="_x0000_s1411" style="position:absolute;left:81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 id="AutoShape 53" o:spid="_x0000_s1412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y6L0A&#10;AADbAAAADwAAAGRycy9kb3ducmV2LnhtbERPy4rCMBTdC/5DuMLsNFWwONUoogzO1geDy0tybarN&#10;TWkyWv/eLASXh/NerDpXizu1ofKsYDzKQBBrbyouFZyOP8MZiBCRDdaeScGTAqyW/d4CC+MfvKf7&#10;IZYihXAoUIGNsSmkDNqSwzDyDXHiLr51GBNsS2lafKRwV8tJluXSYcWpwWJDG0v6dvh3Cs5/z+11&#10;56rpyV66by1zIn0lpb4G3XoOIlIXP+K3+9coyNP69CX9ALl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JIy6L0AAADbAAAADwAAAAAAAAAAAAAAAACYAgAAZHJzL2Rvd25yZXYu&#10;eG1sUEsFBgAAAAAEAAQA9QAAAIIDAAAAAA==&#10;" fillcolor="#ffc" strokeweight=".25pt"/>
              <v:shape id="AutoShape 54" o:spid="_x0000_s1413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6Xc8EA&#10;AADbAAAADwAAAGRycy9kb3ducmV2LnhtbESPT4vCMBTE78J+h/AWvGmqYNGuUWSXZb36B9njI3k2&#10;1ealNFHrtzeC4HGYmd8w82XnanGlNlSeFYyGGQhi7U3FpYL97ncwBREissHaMym4U4Dl4qM3x8L4&#10;G2/ouo2lSBAOBSqwMTaFlEFbchiGviFO3tG3DmOSbSlNi7cEd7UcZ1kuHVacFiw29G1Jn7cXp+D/&#10;cP85/blqsrfHbqZlTqRPpFT/s1t9gYjUxXf41V4bBfkInl/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el3PBAAAA2wAAAA8AAAAAAAAAAAAAAAAAmAIAAGRycy9kb3du&#10;cmV2LnhtbFBLBQYAAAAABAAEAPUAAACGAwAAAAA=&#10;" fillcolor="#ffc" strokeweight=".25pt"/>
              <v:shape id="AutoShape 55" o:spid="_x0000_s1414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wJBMIA&#10;AADbAAAADwAAAGRycy9kb3ducmV2LnhtbESPwWrDMBBE74X8g9hAb42cQE3rWAkhJaTXuqHkuEhr&#10;y4m1Mpaa2H9fFQo9DjPzhim3o+vEjYbQelawXGQgiLU3LTcKTp+HpxcQISIb7DyTgokCbDezhxIL&#10;4+/8QbcqNiJBOBSowMbYF1IGbclhWPieOHm1HxzGJIdGmgHvCe46ucqyXDpsOS1Y7GlvSV+rb6fg&#10;/DW9XY6ufT7ZenzVMifSF1LqcT7u1iAijfE//Nd+NwryFfx+ST9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DAkEwgAAANsAAAAPAAAAAAAAAAAAAAAAAJgCAABkcnMvZG93&#10;bnJldi54bWxQSwUGAAAAAAQABAD1AAAAhwMAAAAA&#10;" fillcolor="#ffc" strokeweight=".25pt"/>
              <v:shape id="AutoShape 56" o:spid="_x0000_s1415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Csn8IA&#10;AADbAAAADwAAAGRycy9kb3ducmV2LnhtbESPQWvCQBSE70L/w/IK3nRTxaAxq5RKqddqKD0+dp/Z&#10;pNm3IbvV+O+7hUKPw8x8w5T70XXiSkNoPCt4mmcgiLU3DdcKqvPrbA0iRGSDnWdScKcA+93DpMTC&#10;+Bu/0/UUa5EgHApUYGPsCymDtuQwzH1PnLyLHxzGJIdamgFvCe46uciyXDpsOC1Y7OnFkv46fTsF&#10;nx/3Q/vmmlVlL+NGy5xIt6TU9HF83oKINMb/8F/7aBTkS/j9kn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QKyfwgAAANsAAAAPAAAAAAAAAAAAAAAAAJgCAABkcnMvZG93&#10;bnJldi54bWxQSwUGAAAAAAQABAD1AAAAhwMAAAAA&#10;" fillcolor="#ffc" strokeweight=".25pt"/>
              <v:shape id="AutoShape 57" o:spid="_x0000_s1416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k068IA&#10;AADbAAAADwAAAGRycy9kb3ducmV2LnhtbESPQWvCQBSE70L/w/IK3nRT0aAxq5RKqddqKD0+dp/Z&#10;pNm3IbvV+O+7hUKPw8x8w5T70XXiSkNoPCt4mmcgiLU3DdcKqvPrbA0iRGSDnWdScKcA+93DpMTC&#10;+Bu/0/UUa5EgHApUYGPsCymDtuQwzH1PnLyLHxzGJIdamgFvCe46uciyXDpsOC1Y7OnFkv46fTsF&#10;nx/3Q/vmmlVlL+NGy5xIt6TU9HF83oKINMb/8F/7aBTkS/j9kn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qTTrwgAAANsAAAAPAAAAAAAAAAAAAAAAAJgCAABkcnMvZG93&#10;bnJldi54bWxQSwUGAAAAAAQABAD1AAAAhwMAAAAA&#10;" fillcolor="#ffc" strokeweight=".25pt"/>
              <v:shape id="AutoShape 58" o:spid="_x0000_s1417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WRcMEA&#10;AADbAAAADwAAAGRycy9kb3ducmV2LnhtbESPT4vCMBTE78J+h/AW9qbpChbtGkVWZL36B9njI3k2&#10;1ealNFHrtzeC4HGYmd8w03nnanGlNlSeFXwPMhDE2puKSwX73ao/BhEissHaMym4U4D57KM3xcL4&#10;G2/ouo2lSBAOBSqwMTaFlEFbchgGviFO3tG3DmOSbSlNi7cEd7UcZlkuHVacFiw29GtJn7cXp+D/&#10;cF+e/lw12ttjN9EyJ9InUurrs1v8gIjUxXf41V4bBfkInl/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lkXDBAAAA2wAAAA8AAAAAAAAAAAAAAAAAmAIAAGRycy9kb3du&#10;cmV2LnhtbFBLBQYAAAAABAAEAPUAAACGAwAAAAA=&#10;" fillcolor="#ffc" strokeweight=".25pt"/>
              <v:shape id="AutoShape 59" o:spid="_x0000_s1418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cPB8AA&#10;AADbAAAADwAAAGRycy9kb3ducmV2LnhtbESPQYvCMBSE7wv+h/CEva2pwpa1GkUU0eu6Ih4fybOp&#10;Ni+liVr/vVkQPA4z8w0znXeuFjdqQ+VZwXCQgSDW3lRcKtj/rb9+QISIbLD2TAoeFGA+631MsTD+&#10;zr9028VSJAiHAhXYGJtCyqAtOQwD3xAn7+RbhzHJtpSmxXuCu1qOsiyXDitOCxYbWlrSl93VKTge&#10;HqvzxlXfe3vqxlrmRPpMSn32u8UERKQuvsOv9tYoyHP4/5J+gJ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cPB8AAAADbAAAADwAAAAAAAAAAAAAAAACYAgAAZHJzL2Rvd25y&#10;ZXYueG1sUEsFBgAAAAAEAAQA9QAAAIUDAAAAAA==&#10;" fillcolor="#ffc" strokeweight=".25pt"/>
              <v:shape id="AutoShape 60" o:spid="_x0000_s1419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uqnMIA&#10;AADbAAAADwAAAGRycy9kb3ducmV2LnhtbESPQWvCQBSE70L/w/IK3nRTwVhjVimVUq+1ofT42H1m&#10;k2bfhuxW47/vCgWPw8x8w5S70XXiTENoPCt4mmcgiLU3DdcKqs+32TOIEJENdp5JwZUC7LYPkxIL&#10;4y/8QedjrEWCcChQgY2xL6QM2pLDMPc9cfJOfnAYkxxqaQa8JLjr5CLLcumw4bRgsadXS/rn+OsU&#10;fH9d9+27a5aVPY1rLXMi3ZJS08fxZQMi0hjv4f/2wSjIV3D7kn6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6qcwgAAANsAAAAPAAAAAAAAAAAAAAAAAJgCAABkcnMvZG93&#10;bnJldi54bWxQSwUGAAAAAAQABAD1AAAAhwMAAAAA&#10;" fillcolor="#ffc" strokeweight=".25pt"/>
              <v:shape id="AutoShape 61" o:spid="_x0000_s1420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7r0A&#10;AADbAAAADwAAAGRycy9kb3ducmV2LnhtbERPy4rCMBTdC/5DuMLsNFWwONUoogzO1geDy0tybarN&#10;TWkyWv/eLASXh/NerDpXizu1ofKsYDzKQBBrbyouFZyOP8MZiBCRDdaeScGTAqyW/d4CC+MfvKf7&#10;IZYihXAoUIGNsSmkDNqSwzDyDXHiLr51GBNsS2lafKRwV8tJluXSYcWpwWJDG0v6dvh3Cs5/z+11&#10;56rpyV66by1zIn0lpb4G3XoOIlIXP+K3+9coyNPY9CX9ALl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uQ+7r0AAADbAAAADwAAAAAAAAAAAAAAAACYAgAAZHJzL2Rvd25yZXYu&#10;eG1sUEsFBgAAAAAEAAQA9QAAAIIDAAAAAA==&#10;" fillcolor="#ffc" strokeweight=".25pt"/>
              <v:shape id="AutoShape 62" o:spid="_x0000_s1421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ibdcIA&#10;AADbAAAADwAAAGRycy9kb3ducmV2LnhtbESPwWrDMBBE74X+g9hCbrWcQkziRgmhpbTXOCHkuEhr&#10;y6m1Mpaa2H9fBQo9DjPzhllvR9eJKw2h9axgnuUgiLU3LTcKjoeP5yWIEJENdp5JwUQBtpvHhzWW&#10;xt94T9cqNiJBOJSowMbYl1IGbclhyHxPnLzaDw5jkkMjzYC3BHedfMnzQjpsOS1Y7OnNkv6ufpyC&#10;82l6v3y6dnG09bjSsiDSF1Jq9jTuXkFEGuN/+K/9ZRQUK7h/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Jt1wgAAANsAAAAPAAAAAAAAAAAAAAAAAJgCAABkcnMvZG93&#10;bnJldi54bWxQSwUGAAAAAAQABAD1AAAAhwMAAAAA&#10;" fillcolor="#ffc" strokeweight=".25pt"/>
            </v:group>
            <v:group id="Group 63" o:spid="_x0000_s1422" style="position:absolute;left:82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 id="AutoShape 64" o:spid="_x0000_s1423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BrsEA&#10;AADbAAAADwAAAGRycy9kb3ducmV2LnhtbESPzYoCMRCE78K+Q+gFb5pRUHdHoywrold/WPbYJO1k&#10;dNIZJlHHtzeC4LGoqq+o2aJ1lbhSE0rPCgb9DASx9qbkQsFhv+p9gQgR2WDlmRTcKcBi/tGZYW78&#10;jbd03cVCJAiHHBXYGOtcyqAtOQx9XxMn7+gbhzHJppCmwVuCu0oOs2wsHZacFizW9GtJn3cXp+D/&#10;7748rV05Othj+63lmEifSKnuZ/szBRGpje/wq70xCiYDeH5JP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HAa7BAAAA2wAAAA8AAAAAAAAAAAAAAAAAmAIAAGRycy9kb3du&#10;cmV2LnhtbFBLBQYAAAAABAAEAPUAAACGAwAAAAA=&#10;" fillcolor="#ffc" strokeweight=".25pt"/>
              <v:shape id="AutoShape 65" o:spid="_x0000_s1424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Wf2cIA&#10;AADbAAAADwAAAGRycy9kb3ducmV2LnhtbESPQWvCQBSE74X+h+UJvdWNgaYaXUNpKfZaFfH42H1m&#10;o9m3IbvV5N+7hUKPw8x8w6yqwbXiSn1oPCuYTTMQxNqbhmsF+93n8xxEiMgGW8+kYKQA1frxYYWl&#10;8Tf+pus21iJBOJSowMbYlVIGbclhmPqOOHkn3zuMSfa1ND3eEty1Ms+yQjpsOC1Y7Ojdkr5sf5yC&#10;42H8OG9c87K3p2GhZUGkz6TU02R4W4KINMT/8F/7yyh4zeH3S/o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1Z/ZwgAAANsAAAAPAAAAAAAAAAAAAAAAAJgCAABkcnMvZG93&#10;bnJldi54bWxQSwUGAAAAAAQABAD1AAAAhwMAAAAA&#10;" fillcolor="#ffc" strokeweight=".25pt"/>
              <v:shape id="AutoShape 66" o:spid="_x0000_s1425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k6QsIA&#10;AADbAAAADwAAAGRycy9kb3ducmV2LnhtbESPQWsCMRSE74X+h/AKvdVsLbW6bpSilHqtXcTjI3lu&#10;dt28LJuo679vhILHYWa+YYrl4Fpxpj7UnhW8jjIQxNqbmisF5e/XyxREiMgGW8+k4EoBlovHhwJz&#10;4y/8Q+dtrESCcMhRgY2xy6UM2pLDMPIdcfIOvncYk+wraXq8JLhr5TjLJtJhzWnBYkcrS/q4PTkF&#10;+9113Xy7+r20h2Gm5YRIN6TU89PwOQcRaYj38H97YxR8vMHtS/o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mTpCwgAAANsAAAAPAAAAAAAAAAAAAAAAAJgCAABkcnMvZG93&#10;bnJldi54bWxQSwUGAAAAAAQABAD1AAAAhwMAAAAA&#10;" fillcolor="#ffc" strokeweight=".25pt"/>
              <v:shape id="AutoShape 67" o:spid="_x0000_s1426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CiNsIA&#10;AADbAAAADwAAAGRycy9kb3ducmV2LnhtbESPQWsCMRSE74X+h/AKvdVspbW6bpSilHqtXcTjI3lu&#10;dt28LJuo679vhILHYWa+YYrl4Fpxpj7UnhW8jjIQxNqbmisF5e/XyxREiMgGW8+k4EoBlovHhwJz&#10;4y/8Q+dtrESCcMhRgY2xy6UM2pLDMPIdcfIOvncYk+wraXq8JLhr5TjLJtJhzWnBYkcrS/q4PTkF&#10;+9113Xy7+r20h2Gm5YRIN6TU89PwOQcRaYj38H97YxR8vMHtS/o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KI2wgAAANsAAAAPAAAAAAAAAAAAAAAAAJgCAABkcnMvZG93&#10;bnJldi54bWxQSwUGAAAAAAQABAD1AAAAhwMAAAAA&#10;" fillcolor="#ffc" strokeweight=".25pt"/>
              <v:shape id="AutoShape 68" o:spid="_x0000_s1427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wHrcEA&#10;AADbAAAADwAAAGRycy9kb3ducmV2LnhtbESPzYoCMRCE78K+Q+gFb5pZQd0djbIoold/WPbYJO1k&#10;dNIZJlHHtzeC4LGoqq+o6bx1lbhSE0rPCr76GQhi7U3JhYLDftX7BhEissHKMym4U4D57KMzxdz4&#10;G2/puouFSBAOOSqwMda5lEFbchj6viZO3tE3DmOSTSFNg7cEd5UcZNlIOiw5LVisaWFJn3cXp+D/&#10;7748rV05PNhj+6PliEifSKnuZ/s7ARGpje/wq70xCsZDeH5JP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8B63BAAAA2wAAAA8AAAAAAAAAAAAAAAAAmAIAAGRycy9kb3du&#10;cmV2LnhtbFBLBQYAAAAABAAEAPUAAACGAwAAAAA=&#10;" fillcolor="#ffc" strokeweight=".25pt"/>
              <v:shape id="AutoShape 69" o:spid="_x0000_s1428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6Z2sIA&#10;AADbAAAADwAAAGRycy9kb3ducmV2LnhtbESPQWvCQBSE70L/w/IK3nRTwVhjVimVUq+1ofT42H1m&#10;k2bfhuxW47/vCgWPw8x8w5S70XXiTENoPCt4mmcgiLU3DdcKqs+32TOIEJENdp5JwZUC7LYPkxIL&#10;4y/8QedjrEWCcChQgY2xL6QM2pLDMPc9cfJOfnAYkxxqaQa8JLjr5CLLcumw4bRgsadXS/rn+OsU&#10;fH9d9+27a5aVPY1rLXMi3ZJS08fxZQMi0hjv4f/2wShY5XD7kn6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7pnawgAAANsAAAAPAAAAAAAAAAAAAAAAAJgCAABkcnMvZG93&#10;bnJldi54bWxQSwUGAAAAAAQABAD1AAAAhwMAAAAA&#10;" fillcolor="#ffc" strokeweight=".25pt"/>
              <v:shape id="AutoShape 70" o:spid="_x0000_s1429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8QcIA&#10;AADbAAAADwAAAGRycy9kb3ducmV2LnhtbESPQWvCQBSE74X+h+UJvdWNhUaNrlJaSr02inh87D6z&#10;0ezbkN2a5N+7hUKPw8x8w6y3g2vEjbpQe1Ywm2YgiLU3NVcKDvvP5wWIEJENNp5JwUgBtpvHhzUW&#10;xvf8TbcyViJBOBSowMbYFlIGbclhmPqWOHln3zmMSXaVNB32Ce4a+ZJluXRYc1qw2NK7JX0tf5yC&#10;03H8uHy5+vVgz8NSy5xIX0ipp8nwtgIRaYj/4b/2ziiYz+H3S/o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ojxBwgAAANsAAAAPAAAAAAAAAAAAAAAAAJgCAABkcnMvZG93&#10;bnJldi54bWxQSwUGAAAAAAQABAD1AAAAhwMAAAAA&#10;" fillcolor="#ffc" strokeweight=".25pt"/>
              <v:shape id="AutoShape 71" o:spid="_x0000_s1430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2oM78A&#10;AADbAAAADwAAAGRycy9kb3ducmV2LnhtbERPz2vCMBS+D/wfwht4m+kG6taZFpmIu07L2PGRPJu6&#10;5qUkUet/vxwGHj++36t6dL24UIidZwXPswIEsfam41ZBc9g+vYKICdlg75kU3ChCXU0eVlgaf+Uv&#10;uuxTK3IIxxIV2JSGUsqoLTmMMz8QZ+7og8OUYWilCXjN4a6XL0WxkA47zg0WB/qwpH/3Z6fg5/u2&#10;Oe1cN2/scXzTckGkT6TU9HFcv4NINKa7+N/9aRQs89j8Jf8AWf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PagzvwAAANsAAAAPAAAAAAAAAAAAAAAAAJgCAABkcnMvZG93bnJl&#10;di54bWxQSwUGAAAAAAQABAD1AAAAhAMAAAAA&#10;" fillcolor="#ffc" strokeweight=".25pt"/>
              <v:shape id="AutoShape 72" o:spid="_x0000_s1431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ENqMEA&#10;AADbAAAADwAAAGRycy9kb3ducmV2LnhtbESPzYoCMRCE78K+Q+gFb5pRUNdZoywrold/WPbYJO1k&#10;dNIZJlHHtzeC4LGoqq+o2aJ1lbhSE0rPCgb9DASx9qbkQsFhv+p9gQgR2WDlmRTcKcBi/tGZYW78&#10;jbd03cVCJAiHHBXYGOtcyqAtOQx9XxMn7+gbhzHJppCmwVuCu0oOs2wsHZacFizW9GtJn3cXp+D/&#10;7748rV05OthjO9VyTKRPpFT3s/35BhGpje/wq70xCiZTeH5JP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xDajBAAAA2wAAAA8AAAAAAAAAAAAAAAAAmAIAAGRycy9kb3du&#10;cmV2LnhtbFBLBQYAAAAABAAEAPUAAACGAwAAAAA=&#10;" fillcolor="#ffc" strokeweight=".25pt"/>
              <v:shape id="AutoShape 73" o:spid="_x0000_s1432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7UEr4A&#10;AADbAAAADwAAAGRycy9kb3ducmV2LnhtbERPTYvCMBC9L/gfwgh7W1MXVrSaiiii11URj0MyNq3N&#10;pDRZrf/eHBY8Pt73Ytm7RtypC5VnBeNRBoJYe1NxqeB03H5NQYSIbLDxTAqeFGBZDD4WmBv/4F+6&#10;H2IpUgiHHBXYGNtcyqAtOQwj3xIn7uo7hzHBrpSmw0cKd438zrKJdFhxarDY0tqSvh3+nILL+bmp&#10;d676OdlrP9NyQqRrUupz2K/mICL18S3+d++Ngmlan76kHyCL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ie1BK+AAAA2wAAAA8AAAAAAAAAAAAAAAAAmAIAAGRycy9kb3ducmV2&#10;LnhtbFBLBQYAAAAABAAEAPUAAACDAwAAAAA=&#10;" fillcolor="#ffc" strokeweight=".25pt"/>
            </v:group>
            <v:group id="Group 74" o:spid="_x0000_s1433" style="position:absolute;left:84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shape id="AutoShape 75" o:spid="_x0000_s1434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Dv/sAA&#10;AADbAAAADwAAAGRycy9kb3ducmV2LnhtbESPQYvCMBSE74L/ITxhb5oqKFqNIsriXldFPD6SZ1Nt&#10;XkqT1frvN4LgcZiZb5jFqnWVuFMTSs8KhoMMBLH2puRCwfHw3Z+CCBHZYOWZFDwpwGrZ7SwwN/7B&#10;v3Tfx0IkCIccFdgY61zKoC05DANfEyfv4huHMcmmkKbBR4K7So6ybCIdlpwWLNa0saRv+z+n4Hx6&#10;bq87V46P9tLOtJwQ6Ssp9dVr13MQkdr4Cb/bP0bBdASvL+kH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Dv/sAAAADbAAAADwAAAAAAAAAAAAAAAACYAgAAZHJzL2Rvd25y&#10;ZXYueG1sUEsFBgAAAAAEAAQA9QAAAIUDAAAAAA==&#10;" fillcolor="#ffc" strokeweight=".25pt"/>
              <v:shape id="AutoShape 76" o:spid="_x0000_s1435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xKZcEA&#10;AADbAAAADwAAAGRycy9kb3ducmV2LnhtbESPzYoCMRCE74LvEFrYm2bcZUVHo4iL7F79QTw2STsZ&#10;nXSGSdTx7TeC4LGoqq+o2aJ1lbhRE0rPCoaDDASx9qbkQsF+t+6PQYSIbLDyTAoeFGAx73ZmmBt/&#10;5w3dtrEQCcIhRwU2xjqXMmhLDsPA18TJO/nGYUyyKaRp8J7grpKfWTaSDktOCxZrWlnSl+3VKTge&#10;Hj/nX1d+7+2pnWg5ItJnUuqj1y6nICK18R1+tf+MgvEXPL+kHy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MSmXBAAAA2wAAAA8AAAAAAAAAAAAAAAAAmAIAAGRycy9kb3du&#10;cmV2LnhtbFBLBQYAAAAABAAEAPUAAACGAwAAAAA=&#10;" fillcolor="#ffc" strokeweight=".25pt"/>
              <v:shape id="AutoShape 77" o:spid="_x0000_s1436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XSEcEA&#10;AADbAAAADwAAAGRycy9kb3ducmV2LnhtbESPzYoCMRCE74LvEFrYm2ZcdkVHo4iL7F79QTw2STsZ&#10;nXSGSdTx7TeC4LGoqq+o2aJ1lbhRE0rPCoaDDASx9qbkQsF+t+6PQYSIbLDyTAoeFGAx73ZmmBt/&#10;5w3dtrEQCcIhRwU2xjqXMmhLDsPA18TJO/nGYUyyKaRp8J7grpKfWTaSDktOCxZrWlnSl+3VKTge&#10;Hj/nX1d+7+2pnWg5ItJnUuqj1y6nICK18R1+tf+MgvEXPL+kHy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l0hHBAAAA2wAAAA8AAAAAAAAAAAAAAAAAmAIAAGRycy9kb3du&#10;cmV2LnhtbFBLBQYAAAAABAAEAPUAAACGAwAAAAA=&#10;" fillcolor="#ffc" strokeweight=".25pt"/>
              <v:shape id="AutoShape 78" o:spid="_x0000_s1437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3isAA&#10;AADbAAAADwAAAGRycy9kb3ducmV2LnhtbESPQYvCMBSE78L+h/AWvGmqoLjVKLKL6HW1yB4fybOp&#10;Ni+liVr//UYQPA4z8w2zWHWuFjdqQ+VZwWiYgSDW3lRcKigOm8EMRIjIBmvPpOBBAVbLj94Cc+Pv&#10;/Eu3fSxFgnDIUYGNscmlDNqSwzD0DXHyTr51GJNsS2lavCe4q+U4y6bSYcVpwWJD35b0ZX91Cv6O&#10;j5/z1lWTwp66Ly2nRPpMSvU/u/UcRKQuvsOv9s4omE3g+SX9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l3isAAAADbAAAADwAAAAAAAAAAAAAAAACYAgAAZHJzL2Rvd25y&#10;ZXYueG1sUEsFBgAAAAAEAAQA9QAAAIUDAAAAAA==&#10;" fillcolor="#ffc" strokeweight=".25pt"/>
              <v:shape id="AutoShape 79" o:spid="_x0000_s1438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vp/cEA&#10;AADbAAAADwAAAGRycy9kb3ducmV2LnhtbESPT4vCMBTE78J+h/AWvGm6whbtGkVWZL36B9njI3k2&#10;1ealNFHrtzeC4HGYmd8w03nnanGlNlSeFXwNMxDE2puKSwX73WowBhEissHaMym4U4D57KM3xcL4&#10;G2/ouo2lSBAOBSqwMTaFlEFbchiGviFO3tG3DmOSbSlNi7cEd7UcZVkuHVacFiw29GtJn7cXp+D/&#10;cF+e/lz1vbfHbqJlTqRPpFT/s1v8gIjUxXf41V4bBeMcnl/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76f3BAAAA2wAAAA8AAAAAAAAAAAAAAAAAmAIAAGRycy9kb3du&#10;cmV2LnhtbFBLBQYAAAAABAAEAPUAAACGAwAAAAA=&#10;" fillcolor="#ffc" strokeweight=".25pt"/>
              <v:shape id="AutoShape 80" o:spid="_x0000_s1439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dMZsIA&#10;AADbAAAADwAAAGRycy9kb3ducmV2LnhtbESPQWvCQBSE7wX/w/KE3urGQm2MboJYSnutBvH42H1m&#10;o9m3IbvV+O+7hUKPw8x8w6yr0XXiSkNoPSuYzzIQxNqblhsF9f79KQcRIrLBzjMpuFOAqpw8rLEw&#10;/sZfdN3FRiQIhwIV2Bj7QsqgLTkMM98TJ+/kB4cxyaGRZsBbgrtOPmfZQjpsOS1Y7GlrSV92307B&#10;8XB/O3+49qW2p3Gp5YJIn0mpx+m4WYGINMb/8F/70yjIX+H3S/oB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d0xmwgAAANsAAAAPAAAAAAAAAAAAAAAAAJgCAABkcnMvZG93&#10;bnJldi54bWxQSwUGAAAAAAQABAD1AAAAhwMAAAAA&#10;" fillcolor="#ffc" strokeweight=".25pt"/>
              <v:shape id="AutoShape 81" o:spid="_x0000_s1440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YFL4A&#10;AADbAAAADwAAAGRycy9kb3ducmV2LnhtbERPTYvCMBC9L/gfwgh7W1MXVrSaiiii11URj0MyNq3N&#10;pDRZrf/eHBY8Pt73Ytm7RtypC5VnBeNRBoJYe1NxqeB03H5NQYSIbLDxTAqeFGBZDD4WmBv/4F+6&#10;H2IpUgiHHBXYGNtcyqAtOQwj3xIn7uo7hzHBrpSmw0cKd438zrKJdFhxarDY0tqSvh3+nILL+bmp&#10;d676OdlrP9NyQqRrUupz2K/mICL18S3+d++Ngmkam76kHyCL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o2BS+AAAA2wAAAA8AAAAAAAAAAAAAAAAAmAIAAGRycy9kb3ducmV2&#10;LnhtbFBLBQYAAAAABAAEAPUAAACDAwAAAAA=&#10;" fillcolor="#ffc" strokeweight=".25pt"/>
              <v:shape id="AutoShape 82" o:spid="_x0000_s1441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R9j8IA&#10;AADbAAAADwAAAGRycy9kb3ducmV2LnhtbESPQWvCQBSE7wX/w/KE3urGQoNGVxFLaa+NIh4fu89s&#10;NPs2ZLcm+ffdQsHjMDPfMOvt4Bpxpy7UnhXMZxkIYu1NzZWC4+HjZQEiRGSDjWdSMFKA7WbytMbC&#10;+J6/6V7GSiQIhwIV2BjbQsqgLTkMM98SJ+/iO4cxya6SpsM+wV0jX7Mslw5rTgsWW9pb0rfyxyk4&#10;n8b366er3472Miy1zIn0lZR6ng67FYhIQ3yE/9tfRsFiCX9f0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pH2PwgAAANsAAAAPAAAAAAAAAAAAAAAAAJgCAABkcnMvZG93&#10;bnJldi54bWxQSwUGAAAAAAQABAD1AAAAhwMAAAAA&#10;" fillcolor="#ffc" strokeweight=".25pt"/>
              <v:shape id="AutoShape 83" o:spid="_x0000_s1442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Cz74A&#10;AADbAAAADwAAAGRycy9kb3ducmV2LnhtbERPy4rCMBTdC/5DuMLsNFVQtNMogzI4Wx/ILC/JtWmn&#10;uSlNRuvfm4Xg8nDexaZ3jbhRFyrPCqaTDASx9qbiUsH59D1egggR2WDjmRQ8KMBmPRwUmBt/5wPd&#10;jrEUKYRDjgpsjG0uZdCWHIaJb4kTd/Wdw5hgV0rT4T2Fu0bOsmwhHVacGiy2tLWk/47/TsHv5bGr&#10;966an+21X2m5INI1KfUx6r8+QUTq41v8cv8YBau0Pn1JP0C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1HQs++AAAA2wAAAA8AAAAAAAAAAAAAAAAAmAIAAGRycy9kb3ducmV2&#10;LnhtbFBLBQYAAAAABAAEAPUAAACDAwAAAAA=&#10;" fillcolor="#ffc" strokeweight=".25pt"/>
              <v:shape id="AutoShape 84" o:spid="_x0000_s1443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vnVMAA&#10;AADbAAAADwAAAGRycy9kb3ducmV2LnhtbESPQYvCMBSE7wv+h/AEb2uqoKzVKKKIXtcV8fhInk21&#10;eSlN1PrvzYLgcZiZb5jZonWVuFMTSs8KBv0MBLH2puRCweFv8/0DIkRkg5VnUvCkAIt552uGufEP&#10;/qX7PhYiQTjkqMDGWOdSBm3JYej7mjh5Z984jEk2hTQNPhLcVXKYZWPpsOS0YLGmlSV93d+cgtPx&#10;ub5sXTk62HM70XJMpC+kVK/bLqcgIrXxE363d0bBZAD/X9IP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vnVMAAAADbAAAADwAAAAAAAAAAAAAAAACYAgAAZHJzL2Rvd25y&#10;ZXYueG1sUEsFBgAAAAAEAAQA9QAAAIUDAAAAAA==&#10;" fillcolor="#ffc" strokeweight=".25pt"/>
            </v:group>
            <v:group id="Group 85" o:spid="_x0000_s1444" style="position:absolute;left:86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shape id="AutoShape 86" o:spid="_x0000_s1445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cuMIA&#10;AADbAAAADwAAAGRycy9kb3ducmV2LnhtbESPT2sCMRTE74V+h/AK3mpWRalbo5RK0WtXKT0+kudm&#10;dfOybNL98+1NodDjMDO/YTa7wdWiozZUnhXMphkIYu1NxaWC8+nj+QVEiMgGa8+kYKQAu+3jwwZz&#10;43v+pK6IpUgQDjkqsDE2uZRBW3IYpr4hTt7Ftw5jkm0pTYt9grtazrNsJR1WnBYsNvRuSd+KH6fg&#10;+2vcXw+uWp7tZVhruSLSV1Jq8jS8vYKINMT/8F/7aBSsF/D7Jf0A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ldy4wgAAANsAAAAPAAAAAAAAAAAAAAAAAJgCAABkcnMvZG93&#10;bnJldi54bWxQSwUGAAAAAAQABAD1AAAAhwMAAAAA&#10;" fillcolor="#ffc" strokeweight=".25pt"/>
              <v:shape id="AutoShape 87" o:spid="_x0000_s1446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xEzMIA&#10;AADbAAAADwAAAGRycy9kb3ducmV2LnhtbESPT2sCMRTE74V+h/AK3mpWUalbo5RK0WtXKT0+kudm&#10;dfOybNL98+1NodDjMDO/YTa7wdWiozZUnhXMphkIYu1NxaWC8+nj+QVEiMgGa8+kYKQAu+3jwwZz&#10;43v+pK6IpUgQDjkqsDE2uZRBW3IYpr4hTt7Ftw5jkm0pTYt9grtazrNsJR1WnBYsNvRuSd+KH6fg&#10;+2vcXw+uWp7tZVhruSLSV1Jq8jS8vYKINMT/8F/7aBSsF/D7Jf0A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fETMwgAAANsAAAAPAAAAAAAAAAAAAAAAAJgCAABkcnMvZG93&#10;bnJldi54bWxQSwUGAAAAAAQABAD1AAAAhwMAAAAA&#10;" fillcolor="#ffc" strokeweight=".25pt"/>
              <v:shape id="AutoShape 88" o:spid="_x0000_s1447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DhV8AA&#10;AADbAAAADwAAAGRycy9kb3ducmV2LnhtbESPQYvCMBSE74L/ITzBm6YuKFqNIi7iXldFPD6SZ1Nt&#10;XkoTtf77zYLgcZiZb5jFqnWVeFATSs8KRsMMBLH2puRCwfGwHUxBhIhssPJMCl4UYLXsdhaYG//k&#10;X3rsYyEShEOOCmyMdS5l0JYchqGviZN38Y3DmGRTSNPgM8FdJb+ybCIdlpwWLNa0saRv+7tTcD69&#10;vq87V46P9tLOtJwQ6Ssp1e+16zmISG38hN/tH6NgNob/L+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TDhV8AAAADbAAAADwAAAAAAAAAAAAAAAACYAgAAZHJzL2Rvd25y&#10;ZXYueG1sUEsFBgAAAAAEAAQA9QAAAIUDAAAAAA==&#10;" fillcolor="#ffc" strokeweight=".25pt"/>
              <v:shape id="AutoShape 89" o:spid="_x0000_s1448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J/IMIA&#10;AADbAAAADwAAAGRycy9kb3ducmV2LnhtbESPwWrDMBBE74X+g9hCbrWcQkziRgmhpbTXOCHkuEhr&#10;y6m1Mpaa2H9fBQo9DjPzhllvR9eJKw2h9axgnuUgiLU3LTcKjoeP5yWIEJENdp5JwUQBtpvHhzWW&#10;xt94T9cqNiJBOJSowMbYl1IGbclhyHxPnLzaDw5jkkMjzYC3BHedfMnzQjpsOS1Y7OnNkv6ufpyC&#10;82l6v3y6dnG09bjSsiDSF1Jq9jTuXkFEGuN/+K/9ZRSsCrh/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4n8gwgAAANsAAAAPAAAAAAAAAAAAAAAAAJgCAABkcnMvZG93&#10;bnJldi54bWxQSwUGAAAAAAQABAD1AAAAhwMAAAAA&#10;" fillcolor="#ffc" strokeweight=".25pt"/>
              <v:shape id="AutoShape 90" o:spid="_x0000_s1449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7au8EA&#10;AADbAAAADwAAAGRycy9kb3ducmV2LnhtbESPzYoCMRCE78K+Q+gFb5pRUNdZoywrold/WPbYJO1k&#10;dNIZJlHHtzeC4LGoqq+o2aJ1lbhSE0rPCgb9DASx9qbkQsFhv+p9gQgR2WDlmRTcKcBi/tGZYW78&#10;jbd03cVCJAiHHBXYGOtcyqAtOQx9XxMn7+gbhzHJppCmwVuCu0oOs2wsHZacFizW9GtJn3cXp+D/&#10;7748rV05OthjO9VyTKRPpFT3s/35BhGpje/wq70xCqYTeH5JP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u2rvBAAAA2wAAAA8AAAAAAAAAAAAAAAAAmAIAAGRycy9kb3du&#10;cmV2LnhtbFBLBQYAAAAABAAEAPUAAACGAwAAAAA=&#10;" fillcolor="#ffc" strokeweight=".25pt"/>
              <v:shape id="AutoShape 91" o:spid="_x0000_s1450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FOyb4A&#10;AADbAAAADwAAAGRycy9kb3ducmV2LnhtbERPy4rCMBTdC/5DuMLsNFVQtNMogzI4Wx/ILC/JtWmn&#10;uSlNRuvfm4Xg8nDexaZ3jbhRFyrPCqaTDASx9qbiUsH59D1egggR2WDjmRQ8KMBmPRwUmBt/5wPd&#10;jrEUKYRDjgpsjG0uZdCWHIaJb4kTd/Wdw5hgV0rT4T2Fu0bOsmwhHVacGiy2tLWk/47/TsHv5bGr&#10;966an+21X2m5INI1KfUx6r8+QUTq41v8cv8YBas0Nn1JP0C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MxTsm+AAAA2wAAAA8AAAAAAAAAAAAAAAAAmAIAAGRycy9kb3ducmV2&#10;LnhtbFBLBQYAAAAABAAEAPUAAACDAwAAAAA=&#10;" fillcolor="#ffc" strokeweight=".25pt"/>
              <v:shape id="AutoShape 92" o:spid="_x0000_s1451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3rUsAA&#10;AADbAAAADwAAAGRycy9kb3ducmV2LnhtbESPQYvCMBSE7wv+h/AEb2uqoGyrUUQRva4ryx4fybOp&#10;Ni+liVr/vVkQPA4z8w0zX3auFjdqQ+VZwWiYgSDW3lRcKjj+bD+/QISIbLD2TAoeFGC56H3MsTD+&#10;zt90O8RSJAiHAhXYGJtCyqAtOQxD3xAn7+RbhzHJtpSmxXuCu1qOs2wqHVacFiw2tLakL4erU/D3&#10;+9icd66aHO2py7WcEukzKTXod6sZiEhdfIdf7b1RkOfw/yX9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H3rUsAAAADbAAAADwAAAAAAAAAAAAAAAACYAgAAZHJzL2Rvd25y&#10;ZXYueG1sUEsFBgAAAAAEAAQA9QAAAIUDAAAAAA==&#10;" fillcolor="#ffc" strokeweight=".25pt"/>
              <v:shape id="AutoShape 93" o:spid="_x0000_s1452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kZn8MA&#10;AADcAAAADwAAAGRycy9kb3ducmV2LnhtbESPQW/CMAyF75P2HyIj7TZSJoG2jhShTYhdYWja0UpM&#10;09I4VROg/Ht8mLSbrff83uflagydutCQmsgGZtMCFLGNruHawOF78/wKKmVkh11kMnCjBKvq8WGJ&#10;pYtX3tFln2slIZxKNOBz7kutk/UUME1jTyzaMQ4Bs6xDrd2AVwkPnX4pioUO2LA0eOzpw5M97c/B&#10;wO/P7bPdhmZ+8MfxzeoFkW3JmKfJuH4HlWnM/+a/6y8n+IXgyzMyga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kZn8MAAADcAAAADwAAAAAAAAAAAAAAAACYAgAAZHJzL2Rv&#10;d25yZXYueG1sUEsFBgAAAAAEAAQA9QAAAIgDAAAAAA==&#10;" fillcolor="#ffc" strokeweight=".25pt"/>
              <v:shape id="AutoShape 94" o:spid="_x0000_s1453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W8BMAA&#10;AADcAAAADwAAAGRycy9kb3ducmV2LnhtbERP32vCMBB+H/g/hBP2tqYVJltnlKGM7VVXxh6P5NrU&#10;NZfSxFr/+0UQfLuP7+etNpPrxEhDaD0rKLIcBLH2puVGQfX98fQCIkRkg51nUnChAJv17GGFpfFn&#10;3tN4iI1IIRxKVGBj7Espg7bkMGS+J05c7QeHMcGhkWbAcwp3nVzk+VI6bDk1WOxpa0n/HU5Owe/P&#10;ZXf8dO1zZevpVcslkT6SUo/z6f0NRKQp3sU395dJ8/MCrs+kC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W8BMAAAADcAAAADwAAAAAAAAAAAAAAAACYAgAAZHJzL2Rvd25y&#10;ZXYueG1sUEsFBgAAAAAEAAQA9QAAAIUDAAAAAA==&#10;" fillcolor="#ffc" strokeweight=".25pt"/>
              <v:shape id="AutoShape 95" o:spid="_x0000_s1454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cic8AA&#10;AADcAAAADwAAAGRycy9kb3ducmV2LnhtbERP32vCMBB+H/g/hBv4tqYrKFtnlOEY81VXxh6P5NrU&#10;NZfSZLX+90YQfLuP7+etNpPrxEhDaD0reM5yEMTam5YbBdX359MLiBCRDXaeScGZAmzWs4cVlsaf&#10;eE/jITYihXAoUYGNsS+lDNqSw5D5njhxtR8cxgSHRpoBTyncdbLI86V02HJqsNjT1pL+O/w7Bb8/&#10;54/jl2sXla2nVy2XRPpISs0fp/c3EJGmeBff3DuT5ucFXJ9JF8j1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Fcic8AAAADcAAAADwAAAAAAAAAAAAAAAACYAgAAZHJzL2Rvd25y&#10;ZXYueG1sUEsFBgAAAAAEAAQA9QAAAIUDAAAAAA==&#10;" fillcolor="#ffc" strokeweight=".25pt"/>
            </v:group>
            <v:group id="Group 96" o:spid="_x0000_s1455" style="position:absolute;left:88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shape id="AutoShape 97" o:spid="_x0000_s1456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fnL8A&#10;AADcAAAADwAAAGRycy9kb3ducmV2LnhtbERPTYvCMBC9L/gfwgh7W1NlFa1GEUX0uiricUjGptpM&#10;ShO1/nuzsLC3ebzPmS1aV4kHNaH0rKDfy0AQa29KLhQcD5uvMYgQkQ1WnknBiwIs5p2PGebGP/mH&#10;HvtYiBTCIUcFNsY6lzJoSw5Dz9fEibv4xmFMsCmkafCZwl0lB1k2kg5LTg0Wa1pZ0rf93Sk4n17r&#10;69aVw6O9tBMtR0T6Skp9dtvlFESkNv6L/9w7k+Zn3/D7TLpAz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8h+cvwAAANwAAAAPAAAAAAAAAAAAAAAAAJgCAABkcnMvZG93bnJl&#10;di54bWxQSwUGAAAAAAQABAD1AAAAhAMAAAAA&#10;" fillcolor="#ffc" strokeweight=".25pt"/>
              <v:shape id="AutoShape 98" o:spid="_x0000_s1457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66B78A&#10;AADcAAAADwAAAGRycy9kb3ducmV2LnhtbERPTYvCMBC9C/6HMII3TRWU3a5RFkX0qluWPQ7J2NRt&#10;JqWJWv+9EQRv83ifs1h1rhZXakPlWcFknIEg1t5UXCoofrajDxAhIhusPZOCOwVYLfu9BebG3/hA&#10;12MsRQrhkKMCG2OTSxm0JYdh7BvixJ186zAm2JbStHhL4a6W0yybS4cVpwaLDa0t6f/jxSn4+71v&#10;zjtXzQp76j61nBPpMyk1HHTfXyAidfEtfrn3Js3PZvB8Jl0gl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vroHvwAAANwAAAAPAAAAAAAAAAAAAAAAAJgCAABkcnMvZG93bnJl&#10;di54bWxQSwUGAAAAAAQABAD1AAAAhAMAAAAA&#10;" fillcolor="#ffc" strokeweight=".25pt"/>
              <v:shape id="AutoShape 99" o:spid="_x0000_s1458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wkcL8A&#10;AADcAAAADwAAAGRycy9kb3ducmV2LnhtbERPTYvCMBC9L/gfwgh7W1OFLWs1iiii13VFPA7J2FSb&#10;SWmi1n9vFgRv83ifM513rhY3akPlWcFwkIEg1t5UXCrY/62/fkCEiGyw9kwKHhRgPut9TLEw/s6/&#10;dNvFUqQQDgUqsDE2hZRBW3IYBr4hTtzJtw5jgm0pTYv3FO5qOcqyXDqsODVYbGhpSV92V6fgeHis&#10;zhtXfe/tqRtrmRPpMyn12e8WExCRuvgWv9xbk+ZnOfw/ky6Qs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bCRwvwAAANwAAAAPAAAAAAAAAAAAAAAAAJgCAABkcnMvZG93bnJl&#10;di54bWxQSwUGAAAAAAQABAD1AAAAhAMAAAAA&#10;" fillcolor="#ffc" strokeweight=".25pt"/>
              <v:shape id="AutoShape 100" o:spid="_x0000_s1459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CB678A&#10;AADcAAAADwAAAGRycy9kb3ducmV2LnhtbERPS4vCMBC+L/gfwgh7W1OF9VGNIoqs11URj0MyNtVm&#10;Upqo9d9vhAVv8/E9Z7ZoXSXu1ITSs4J+LwNBrL0puVBw2G++xiBCRDZYeSYFTwqwmHc+Zpgb/+Bf&#10;uu9iIVIIhxwV2BjrXMqgLTkMPV8TJ+7sG4cxwaaQpsFHCneVHGTZUDosOTVYrGllSV93N6fgdHyu&#10;Lz+u/D7YczvRckikL6TUZ7ddTkFEauNb/O/emjQ/G8HrmXSBn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IIHrvwAAANwAAAAPAAAAAAAAAAAAAAAAAJgCAABkcnMvZG93bnJl&#10;di54bWxQSwUGAAAAAAQABAD1AAAAhAMAAAAA&#10;" fillcolor="#ffc" strokeweight=".25pt"/>
              <v:shape id="AutoShape 101" o:spid="_x0000_s1460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8VmcMA&#10;AADcAAAADwAAAGRycy9kb3ducmV2LnhtbESPQW/CMAyF75P2HyIj7TZSJoG2jhShTYhdYWja0UpM&#10;09I4VROg/Ht8mLSbrff83uflagydutCQmsgGZtMCFLGNruHawOF78/wKKmVkh11kMnCjBKvq8WGJ&#10;pYtX3tFln2slIZxKNOBz7kutk/UUME1jTyzaMQ4Bs6xDrd2AVwkPnX4pioUO2LA0eOzpw5M97c/B&#10;wO/P7bPdhmZ+8MfxzeoFkW3JmKfJuH4HlWnM/+a/6y8n+IXQyjMyga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8VmcMAAADcAAAADwAAAAAAAAAAAAAAAACYAgAAZHJzL2Rv&#10;d25yZXYueG1sUEsFBgAAAAAEAAQA9QAAAIgDAAAAAA==&#10;" fillcolor="#ffc" strokeweight=".25pt"/>
              <v:shape id="AutoShape 102" o:spid="_x0000_s1461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OwAr4A&#10;AADcAAAADwAAAGRycy9kb3ducmV2LnhtbERPTYvCMBC9C/6HMII3TV1QtBpFFNHrqojHIRmbajMp&#10;TVbrvzcLC3ubx/ucxap1lXhSE0rPCkbDDASx9qbkQsH5tBtMQYSIbLDyTAreFGC17HYWmBv/4m96&#10;HmMhUgiHHBXYGOtcyqAtOQxDXxMn7uYbhzHBppCmwVcKd5X8yrKJdFhyarBY08aSfhx/nILr5b29&#10;7105PttbO9NyQqTvpFS/167nICK18V/85z6YND+bwe8z6QK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LzsAK+AAAA3AAAAA8AAAAAAAAAAAAAAAAAmAIAAGRycy9kb3ducmV2&#10;LnhtbFBLBQYAAAAABAAEAPUAAACDAwAAAAA=&#10;" fillcolor="#ffc" strokeweight=".25pt"/>
              <v:shape id="AutoShape 103" o:spid="_x0000_s1462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CPQsMA&#10;AADcAAAADwAAAGRycy9kb3ducmV2LnhtbESPQW/CMAyF75P4D5GRdhspk4ZGIUWIadquYwhxtBLT&#10;tDRO1WRQ/v18mLSbrff83uf1ZgydutKQmsgG5rMCFLGNruHawOH7/ekVVMrIDrvIZOBOCTbV5GGN&#10;pYs3/qLrPtdKQjiVaMDn3JdaJ+spYJrFnli0cxwCZlmHWrsBbxIeOv1cFAsdsGFp8NjTzpO97H+C&#10;gdPx/tZ+hObl4M/j0uoFkW3JmMfpuF2ByjTmf/Pf9acT/LngyzMyg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CPQsMAAADcAAAADwAAAAAAAAAAAAAAAACYAgAAZHJzL2Rv&#10;d25yZXYueG1sUEsFBgAAAAAEAAQA9QAAAIgDAAAAAA==&#10;" fillcolor="#ffc" strokeweight=".25pt"/>
              <v:shape id="AutoShape 104" o:spid="_x0000_s1463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wq2b8A&#10;AADcAAAADwAAAGRycy9kb3ducmV2LnhtbERPTYvCMBC9L/gfwgje1rSCsluNIorodV1ZPA7J2FSb&#10;SWmi1n9vFgRv83ifM1t0rhY3akPlWUE+zEAQa28qLhUcfjefXyBCRDZYeyYFDwqwmPc+ZlgYf+cf&#10;uu1jKVIIhwIV2BibQsqgLTkMQ98QJ+7kW4cxwbaUpsV7Cne1HGXZRDqsODVYbGhlSV/2V6fg+PdY&#10;n7euGh/sqfvWckKkz6TUoN8tpyAidfEtfrl3Js3Pc/h/Jl0g5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XCrZvwAAANwAAAAPAAAAAAAAAAAAAAAAAJgCAABkcnMvZG93bnJl&#10;di54bWxQSwUGAAAAAAQABAD1AAAAhAMAAAAA&#10;" fillcolor="#ffc" strokeweight=".25pt"/>
              <v:shape id="AutoShape 105" o:spid="_x0000_s1464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60rr4A&#10;AADcAAAADwAAAGRycy9kb3ducmV2LnhtbERPTYvCMBC9L/gfwgje1lRBWatRRBG9rivicUjGptpM&#10;ShO1/nuzIHibx/uc2aJ1lbhTE0rPCgb9DASx9qbkQsHhb/P9AyJEZIOVZ1LwpACLeedrhrnxD/6l&#10;+z4WIoVwyFGBjbHOpQzaksPQ9zVx4s6+cRgTbAppGnykcFfJYZaNpcOSU4PFmlaW9HV/cwpOx+f6&#10;snXl6GDP7UTLMZG+kFK9brucgojUxo/47d6ZNH8whP9n0gV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mOtK6+AAAA3AAAAA8AAAAAAAAAAAAAAAAAmAIAAGRycy9kb3ducmV2&#10;LnhtbFBLBQYAAAAABAAEAPUAAACDAwAAAAA=&#10;" fillcolor="#ffc" strokeweight=".25pt"/>
              <v:shape id="AutoShape 106" o:spid="_x0000_s1465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IRNcEA&#10;AADcAAAADwAAAGRycy9kb3ducmV2LnhtbERP32vCMBB+H/g/hBP2NtNuTLQaizjG9joV8fFIzqba&#10;XEqTtfW/XwaDvd3H9/PW5ega0VMXas8K8lkGglh7U3Ol4Hh4f1qACBHZYOOZFNwpQLmZPKyxMH7g&#10;L+r3sRIphEOBCmyMbSFl0JYchplviRN38Z3DmGBXSdPhkMJdI5+zbC4d1pwaLLa0s6Rv+2+n4Hy6&#10;v10/XP16tJdxqeWcSF9JqcfpuF2BiDTGf/Gf+9Ok+fkL/D6TLp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CETXBAAAA3AAAAA8AAAAAAAAAAAAAAAAAmAIAAGRycy9kb3du&#10;cmV2LnhtbFBLBQYAAAAABAAEAPUAAACGAwAAAAA=&#10;" fillcolor="#ffc" strokeweight=".25pt"/>
            </v:group>
            <v:group id="Group 107" o:spid="_x0000_s1466" style="position:absolute;left:90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<v:shape id="AutoShape 108" o:spid="_x0000_s1467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cs2sEA&#10;AADcAAAADwAAAGRycy9kb3ducmV2LnhtbERP32vCMBB+H+x/CCfsbU0VLFtnFJmM+aorsscjuTZ1&#10;zaU0mbb/vREGe7uP7+etNqPrxIWG0HpWMM9yEMTam5YbBdXXx/MLiBCRDXaeScFEATbrx4cVlsZf&#10;+UCXY2xECuFQogIbY19KGbQlhyHzPXHiaj84jAkOjTQDXlO46+QizwvpsOXUYLGnd0v65/jrFHyf&#10;pt3507XLytbjq5YFkT6TUk+zcfsGItIY/8V/7r1J8+dLuD+TLpDr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nLNrBAAAA3AAAAA8AAAAAAAAAAAAAAAAAmAIAAGRycy9kb3du&#10;cmV2LnhtbFBLBQYAAAAABAAEAPUAAACGAwAAAAA=&#10;" fillcolor="#ffc" strokeweight=".25pt"/>
              <v:shape id="AutoShape 109" o:spid="_x0000_s1468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Wyrb8A&#10;AADcAAAADwAAAGRycy9kb3ducmV2LnhtbERPS4vCMBC+C/sfwix401TBol2jyC7LevWB7HFIxqba&#10;TEoTtf57Iwje5uN7znzZuVpcqQ2VZwWjYQaCWHtTcalgv/sdTEGEiGyw9kwK7hRgufjozbEw/sYb&#10;um5jKVIIhwIV2BibQsqgLTkMQ98QJ+7oW4cxwbaUpsVbCne1HGdZLh1WnBosNvRtSZ+3F6fg/3D/&#10;Of25arK3x26mZU6kT6RU/7NbfYGI1MW3+OVemzR/lMPzmXSBXD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tbKtvwAAANwAAAAPAAAAAAAAAAAAAAAAAJgCAABkcnMvZG93bnJl&#10;di54bWxQSwUGAAAAAAQABAD1AAAAhAMAAAAA&#10;" fillcolor="#ffc" strokeweight=".25pt"/>
              <v:shape id="AutoShape 110" o:spid="_x0000_s1469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kXNsEA&#10;AADcAAAADwAAAGRycy9kb3ducmV2LnhtbERP32vCMBB+H/g/hBP2NtMO5rQaizjG9joV8fFIzqba&#10;XEqTtfW/XwaDvd3H9/PW5ega0VMXas8K8lkGglh7U3Ol4Hh4f1qACBHZYOOZFNwpQLmZPKyxMH7g&#10;L+r3sRIphEOBCmyMbSFl0JYchplviRN38Z3DmGBXSdPhkMJdI5+zbC4d1pwaLLa0s6Rv+2+n4Hy6&#10;v10/XP1ytJdxqeWcSF9JqcfpuF2BiDTGf/Gf+9Ok+fkr/D6TLp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5FzbBAAAA3AAAAA8AAAAAAAAAAAAAAAAAmAIAAGRycy9kb3du&#10;cmV2LnhtbFBLBQYAAAAABAAEAPUAAACGAwAAAAA=&#10;" fillcolor="#ffc" strokeweight=".25pt"/>
              <v:shape id="AutoShape 111" o:spid="_x0000_s1470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DRMMA&#10;AADcAAAADwAAAGRycy9kb3ducmV2LnhtbESPQW/CMAyF75P4D5GRdhspk4ZGIUWIadquYwhxtBLT&#10;tDRO1WRQ/v18mLSbrff83uf1ZgydutKQmsgG5rMCFLGNruHawOH7/ekVVMrIDrvIZOBOCTbV5GGN&#10;pYs3/qLrPtdKQjiVaMDn3JdaJ+spYJrFnli0cxwCZlmHWrsBbxIeOv1cFAsdsGFp8NjTzpO97H+C&#10;gdPx/tZ+hObl4M/j0uoFkW3JmMfpuF2ByjTmf/Pf9acT/LnQyjMyg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aDRMMAAADcAAAADwAAAAAAAAAAAAAAAACYAgAAZHJzL2Rv&#10;d25yZXYueG1sUEsFBgAAAAAEAAQA9QAAAIgDAAAAAA==&#10;" fillcolor="#ffc" strokeweight=".25pt"/>
              <v:shape id="AutoShape 112" o:spid="_x0000_s1471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m374A&#10;AADcAAAADwAAAGRycy9kb3ducmV2LnhtbERPTYvCMBC9L/gfwgje1lRBWatRRBG9rivicUjGptpM&#10;ShO1/nuzIHibx/uc2aJ1lbhTE0rPCgb9DASx9qbkQsHhb/P9AyJEZIOVZ1LwpACLeedrhrnxD/6l&#10;+z4WIoVwyFGBjbHOpQzaksPQ9zVx4s6+cRgTbAppGnykcFfJYZaNpcOSU4PFmlaW9HV/cwpOx+f6&#10;snXl6GDP7UTLMZG+kFK9brucgojUxo/47d6ZNH8wgf9n0gV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cqJt++AAAA3AAAAA8AAAAAAAAAAAAAAAAAmAIAAGRycy9kb3ducmV2&#10;LnhtbFBLBQYAAAAABAAEAPUAAACDAwAAAAA=&#10;" fillcolor="#ffc" strokeweight=".25pt"/>
              <v:shape id="AutoShape 113" o:spid="_x0000_s1472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F/8IA&#10;AADcAAAADwAAAGRycy9kb3ducmV2LnhtbESPQWsCMRCF70L/Q5hCb5qtoNitUYoi9loV6XFIxs3a&#10;zWTZRF3/fecgeJvhvXnvm/myD426UpfqyAbeRwUoYhtdzZWBw34znIFKGdlhE5kM3CnBcvEymGPp&#10;4o1/6LrLlZIQTiUa8Dm3pdbJegqYRrElFu0Uu4BZ1q7SrsObhIdGj4tiqgPWLA0eW1p5sn+7SzDw&#10;e7yvz9tQTw7+1H9YPSWyZzLm7bX/+gSVqc9P8+P62wn+WPDlGZl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fEX/wgAAANwAAAAPAAAAAAAAAAAAAAAAAJgCAABkcnMvZG93&#10;bnJldi54bWxQSwUGAAAAAAQABAD1AAAAhwMAAAAA&#10;" fillcolor="#ffc" strokeweight=".25pt"/>
              <v:shape id="AutoShape 114" o:spid="_x0000_s1473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gZL4A&#10;AADcAAAADwAAAGRycy9kb3ducmV2LnhtbERPTYvCMBC9L/gfwgje1lRBWatRRBG9rivicUjGptpM&#10;ShO1/nuzIHibx/uc2aJ1lbhTE0rPCgb9DASx9qbkQsHhb/P9AyJEZIOVZ1LwpACLeedrhrnxD/6l&#10;+z4WIoVwyFGBjbHOpQzaksPQ9zVx4s6+cRgTbAppGnykcFfJYZaNpcOSU4PFmlaW9HV/cwpOx+f6&#10;snXl6GDP7UTLMZG+kFK9brucgojUxo/47d6ZNH84gP9n0gV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cw4GS+AAAA3AAAAA8AAAAAAAAAAAAAAAAAmAIAAGRycy9kb3ducmV2&#10;LnhtbFBLBQYAAAAABAAEAPUAAACDAwAAAAA=&#10;" fillcolor="#ffc" strokeweight=".25pt"/>
              <v:shape id="AutoShape 115" o:spid="_x0000_s1474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J+E78A&#10;AADcAAAADwAAAGRycy9kb3ducmV2LnhtbERPTYvCMBC9L/gfwgje1tSCsluNIorodV1ZPA7J2FSb&#10;SWmi1n9vFgRv83ifM1t0rhY3akPlWcFomIEg1t5UXCo4/G4+v0CEiGyw9kwKHhRgMe99zLAw/s4/&#10;dNvHUqQQDgUqsDE2hZRBW3IYhr4hTtzJtw5jgm0pTYv3FO5qmWfZRDqsODVYbGhlSV/2V6fg+PdY&#10;n7euGh/sqfvWckKkz6TUoN8tpyAidfEtfrl3Js3Pc/h/Jl0g5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4n4TvwAAANwAAAAPAAAAAAAAAAAAAAAAAJgCAABkcnMvZG93bnJl&#10;di54bWxQSwUGAAAAAAQABAD1AAAAhAMAAAAA&#10;" fillcolor="#ffc" strokeweight=".25pt"/>
              <v:shape id="AutoShape 116" o:spid="_x0000_s1475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7biL8A&#10;AADcAAAADwAAAGRycy9kb3ducmV2LnhtbERPTYvCMBC9C/6HMMLeNNVlRatRZBdxr6siHodkbKrN&#10;pDRR6783C4K3ebzPmS9bV4kbNaH0rGA4yEAQa29KLhTsd+v+BESIyAYrz6TgQQGWi25njrnxd/6j&#10;2zYWIoVwyFGBjbHOpQzaksMw8DVx4k6+cRgTbAppGryncFfJUZaNpcOSU4PFmr4t6cv26hQcD4+f&#10;88aVX3t7aqdajon0mZT66LWrGYhIbXyLX+5fk+aPPuH/mXSBX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rtuIvwAAANwAAAAPAAAAAAAAAAAAAAAAAJgCAABkcnMvZG93bnJl&#10;di54bWxQSwUGAAAAAAQABAD1AAAAhAMAAAAA&#10;" fillcolor="#ffc" strokeweight=".25pt"/>
              <v:shape id="AutoShape 117" o:spid="_x0000_s1476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dD/L8A&#10;AADcAAAADwAAAGRycy9kb3ducmV2LnhtbERPTYvCMBC9C/6HMMLeNFV2RatRZBdxr6siHodkbKrN&#10;pDRR6783C4K3ebzPmS9bV4kbNaH0rGA4yEAQa29KLhTsd+v+BESIyAYrz6TgQQGWi25njrnxd/6j&#10;2zYWIoVwyFGBjbHOpQzaksMw8DVx4k6+cRgTbAppGryncFfJUZaNpcOSU4PFmr4t6cv26hQcD4+f&#10;88aVX3t7aqdajon0mZT66LWrGYhIbXyLX+5fk+aPPuH/mXSBX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R0P8vwAAANwAAAAPAAAAAAAAAAAAAAAAAJgCAABkcnMvZG93bnJl&#10;di54bWxQSwUGAAAAAAQABAD1AAAAhAMAAAAA&#10;" fillcolor="#ffc" strokeweight=".25pt"/>
            </v:group>
          </v:group>
        </w:pict>
      </w:r>
      <w:r>
        <w:rPr>
          <w:noProof/>
          <w:lang w:eastAsia="tr-TR"/>
        </w:rPr>
        <w:pict>
          <v:group id="Grup 469" o:spid="_x0000_s1477" style="position:absolute;margin-left:182.85pt;margin-top:24.35pt;width:7.2pt;height:53.75pt;z-index:251646464" coordorigin="4860,540" coordsize="900,7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">
            <v:shape id="AutoShape 463" o:spid="_x0000_s1478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Vc4MAA&#10;AADcAAAADwAAAGRycy9kb3ducmV2LnhtbERPzYrCMBC+L/gOYYS9ramLqFSj6IK4F138eYChGdtq&#10;MynNqNWnNwdhjx/f/3TeukrdqAmlZwP9XgKKOPO25NzA8bD6GoMKgmyx8kwGHhRgPut8TDG1/s47&#10;uu0lVzGEQ4oGCpE61TpkBTkMPV8TR+7kG4cSYZNr2+A9hrtKfyfJUDssOTYUWNNPQdllf3UGltv1&#10;2f9t8s1iK4eHk9GJn6025rPbLiaghFr5F7/dv9bAYBTnxzPxCOj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TVc4MAAAADcAAAADwAAAAAAAAAAAAAAAACYAgAAZHJzL2Rvd25y&#10;ZXYueG1sUEsFBgAAAAAEAAQA9QAAAIUDAAAAAA==&#10;" fillcolor="#cfc"/>
            <v:shape id="AutoShape 464" o:spid="_x0000_s1479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n5e8QA&#10;AADcAAAADwAAAGRycy9kb3ducmV2LnhtbESPzWoCQRCE70LeYehAbnFWCVE2O4oKEi8a1DxAs9P7&#10;ozs9y05HV58+Ewh4LKrqKyqb965RF+pC7dnAaJiAIs69rbk08H1cv05BBUG22HgmAzcKMJ89DTJM&#10;rb/yni4HKVWEcEjRQCXSplqHvCKHYehb4ugVvnMoUXalth1eI9w1epwk79phzXGhwpZWFeXnw48z&#10;sNx9nvzXttwudnK8OZkUfO+1MS/P/eIDlFAvj/B/e2MNvE1G8HcmHgE9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5+XvEAAAA3AAAAA8AAAAAAAAAAAAAAAAAmAIAAGRycy9k&#10;b3ducmV2LnhtbFBLBQYAAAAABAAEAPUAAACJAwAAAAA=&#10;" fillcolor="#cfc"/>
            <v:shape id="AutoShape 465" o:spid="_x0000_s1480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tnDMQA&#10;AADcAAAADwAAAGRycy9kb3ducmV2LnhtbESPzWoCQRCE74LvMLSQW5xVQgzrjqKBkFw0RH2AZqf3&#10;R3d6lp2Ornn6jCB4LKrqKypb9q5RZ+pC7dnAZJyAIs69rbk0cNh/PL+BCoJssfFMBq4UYLkYDjJM&#10;rb/wD513UqoI4ZCigUqkTbUOeUUOw9i3xNErfOdQouxKbTu8RLhr9DRJXrXDmuNChS29V5Sfdr/O&#10;wHr7efTfm3Kz2sr+6mRW8F+vjXka9as5KKFeHuF7+8saeJlN4XYmHgG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rZwzEAAAA3AAAAA8AAAAAAAAAAAAAAAAAmAIAAGRycy9k&#10;b3ducmV2LnhtbFBLBQYAAAAABAAEAPUAAACJAwAAAAA=&#10;" fillcolor="#cfc"/>
            <v:shape id="AutoShape 466" o:spid="_x0000_s1481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fCl8UA&#10;AADcAAAADwAAAGRycy9kb3ducmV2LnhtbESPzWoCQRCE74LvMLTgLc7GhCjrjqKBYC4aoj5As9P7&#10;Y3Z6lp2Ornn6TCDgsaiqr6hs1btGXagLtWcDj5MEFHHubc2lgdPx7WEOKgiyxcYzGbhRgNVyOMgw&#10;tf7Kn3Q5SKkihEOKBiqRNtU65BU5DBPfEkev8J1DibIrte3wGuGu0dMkedEOa44LFbb0WlH+dfh2&#10;Bjb77dl/7Mrdei/Hm5NZwT+9NmY86tcLUEK93MP/7Xdr4Hn2BH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58KXxQAAANwAAAAPAAAAAAAAAAAAAAAAAJgCAABkcnMv&#10;ZG93bnJldi54bWxQSwUGAAAAAAQABAD1AAAAigMAAAAA&#10;" fillcolor="#cfc"/>
            <v:shape id="AutoShape 467" o:spid="_x0000_s1482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5a48UA&#10;AADcAAAADwAAAGRycy9kb3ducmV2LnhtbESP3WrCQBSE7wt9h+UUelc3FaklZhUrSL3R0ugDHLIn&#10;P5o9G7JHjT59t1Do5TAz3zDZYnCtulAfGs8GXkcJKOLC24YrA4f9+uUdVBBki61nMnCjAIv540OG&#10;qfVX/qZLLpWKEA4pGqhFulTrUNTkMIx8Rxy90vcOJcq+0rbHa4S7Vo+T5E07bDgu1NjRqqbilJ+d&#10;gY/d59F/bavtcif7m5NpyfdBG/P8NCxnoIQG+Q//tTfWwGQ6gd8z8Qjo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DlrjxQAAANwAAAAPAAAAAAAAAAAAAAAAAJgCAABkcnMv&#10;ZG93bnJldi54bWxQSwUGAAAAAAQABAD1AAAAigMAAAAA&#10;" fillcolor="#cfc"/>
            <v:shape id="AutoShape 468" o:spid="_x0000_s1483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L/eMUA&#10;AADcAAAADwAAAGRycy9kb3ducmV2LnhtbESPzWoCQRCE74LvMLTgLc5GkijrjqKBYC4aoj5As9P7&#10;Y3Z6lp2Ornn6TCDgsaiqr6hs1btGXagLtWcDj5MEFHHubc2lgdPx7WEOKgiyxcYzGbhRgNVyOMgw&#10;tf7Kn3Q5SKkihEOKBiqRNtU65BU5DBPfEkev8J1DibIrte3wGuGu0dMkedEOa44LFbb0WlH+dfh2&#10;Bjb77dl/7Mrdei/Hm5NZwT+9NmY86tcLUEK93MP/7Xdr4Gn2DH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Qv94xQAAANwAAAAPAAAAAAAAAAAAAAAAAJgCAABkcnMv&#10;ZG93bnJldi54bWxQSwUGAAAAAAQABAD1AAAAigMAAAAA&#10;" fillcolor="#cfc"/>
            <v:shape id="AutoShape 469" o:spid="_x0000_s1484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BhD8UA&#10;AADcAAAADwAAAGRycy9kb3ducmV2LnhtbESP3WrCQBSE7wt9h+UUvKubStESs4oVSr3R0ugDHLIn&#10;P5o9G7KnGn16t1Do5TAz3zDZcnCtOlMfGs8GXsYJKOLC24YrA4f9x/MbqCDIFlvPZOBKAZaLx4cM&#10;U+sv/E3nXCoVIRxSNFCLdKnWoajJYRj7jjh6pe8dSpR9pW2Plwh3rZ4kyVQ7bDgu1NjRuqbilP84&#10;A++7z6P/2lbb1U72Vyezkm+DNmb0NKzmoIQG+Q//tTfWwOtsCr9n4hH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GEPxQAAANwAAAAPAAAAAAAAAAAAAAAAAJgCAABkcnMv&#10;ZG93bnJldi54bWxQSwUGAAAAAAQABAD1AAAAigMAAAAA&#10;" fillcolor="#cfc"/>
            <v:shape id="AutoShape 470" o:spid="_x0000_s1485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zElMQA&#10;AADcAAAADwAAAGRycy9kb3ducmV2LnhtbESP3WrCQBSE7wu+w3KE3tWNpTQSXUWFojda/HmAQ/aY&#10;RLNnQ/ao0afvFgq9HGbmG2Yy61ytbtSGyrOB4SABRZx7W3Fh4Hj4ehuBCoJssfZMBh4UYDbtvUww&#10;s/7OO7rtpVARwiFDA6VIk2kd8pIchoFviKN38q1DibIttG3xHuGu1u9J8qkdVhwXSmxoWVJ+2V+d&#10;gcV2dfbfm2Iz38rh4SQ98bPTxrz2u/kYlFAn/+G/9toa+EhT+D0Tj4C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cxJTEAAAA3AAAAA8AAAAAAAAAAAAAAAAAmAIAAGRycy9k&#10;b3ducmV2LnhtbFBLBQYAAAAABAAEAPUAAACJAwAAAAA=&#10;" fillcolor="#cfc"/>
            <v:shape id="AutoShape 471" o:spid="_x0000_s1486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NQ5sAA&#10;AADcAAAADwAAAGRycy9kb3ducmV2LnhtbERPzYrCMBC+L/gOYYS9ramLqFSj6IK4F138eYChGdtq&#10;MynNqNWnNwdhjx/f/3TeukrdqAmlZwP9XgKKOPO25NzA8bD6GoMKgmyx8kwGHhRgPut8TDG1/s47&#10;uu0lVzGEQ4oGCpE61TpkBTkMPV8TR+7kG4cSYZNr2+A9hrtKfyfJUDssOTYUWNNPQdllf3UGltv1&#10;2f9t8s1iK4eHk9GJn6025rPbLiaghFr5F7/dv9bAYBTXxjPxCOj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NQ5sAAAADcAAAADwAAAAAAAAAAAAAAAACYAgAAZHJzL2Rvd25y&#10;ZXYueG1sUEsFBgAAAAAEAAQA9QAAAIUDAAAAAA==&#10;" fillcolor="#cfc"/>
            <v:shape id="AutoShape 472" o:spid="_x0000_s1487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/1fcUA&#10;AADcAAAADwAAAGRycy9kb3ducmV2LnhtbESPUWvCQBCE3wv9D8cWfNNLRbRNcxErFH1RUfsDltya&#10;pM3thdxWo7++VxD6OMzMN0w2712jztSF2rOB51ECirjwtubSwOfxY/gCKgiyxcYzGbhSgHn++JBh&#10;av2F93Q+SKkihEOKBiqRNtU6FBU5DCPfEkfv5DuHEmVXatvhJcJdo8dJMtUOa44LFba0rKj4Pvw4&#10;A+/b1ZffbcrNYivHq5PZiW+9Nmbw1C/eQAn18h++t9fWwGT2Cn9n4hH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D/V9xQAAANwAAAAPAAAAAAAAAAAAAAAAAJgCAABkcnMv&#10;ZG93bnJldi54bWxQSwUGAAAAAAQABAD1AAAAigMAAAAA&#10;" fillcolor="#cfc"/>
          </v:group>
        </w:pict>
      </w:r>
      <w:r>
        <w:rPr>
          <w:noProof/>
          <w:lang w:eastAsia="tr-TR"/>
        </w:rPr>
        <w:pict>
          <v:group id="Grup 480" o:spid="_x0000_s1488" style="position:absolute;margin-left:198.8pt;margin-top:24.6pt;width:7.2pt;height:53.75pt;z-index:251647488" coordorigin="4860,540" coordsize="900,7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">
            <v:shape id="AutoShape 474" o:spid="_x0000_s1489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yJXMQA&#10;AADcAAAADwAAAGRycy9kb3ducmV2LnhtbESPUWvCQBCE3wX/w7GCb3qxSCupp6hQ9EVLY3/AkluT&#10;tLm9kFs1+ut7gtDHYWa+YebLztXqQm2oPBuYjBNQxLm3FRcGvo8foxmoIMgWa89k4EYBlot+b46p&#10;9Vf+oksmhYoQDikaKEWaVOuQl+QwjH1DHL2Tbx1KlG2hbYvXCHe1fkmSV+2w4rhQYkObkvLf7OwM&#10;rA/bH/+5L/argxxvTt5OfO+0McNBt3oHJdTJf/jZ3lkD09kEHmfiEd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siVzEAAAA3AAAAA8AAAAAAAAAAAAAAAAAmAIAAGRycy9k&#10;b3ducmV2LnhtbFBLBQYAAAAABAAEAPUAAACJAwAAAAA=&#10;" fillcolor="#cfc"/>
            <v:shape id="AutoShape 475" o:spid="_x0000_s1490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4XK8QA&#10;AADcAAAADwAAAGRycy9kb3ducmV2LnhtbESPUWvCQBCE34X+h2MLvumlIiqpp1hB6ouKsT9gya1J&#10;2txeyG01+uu9QsHHYWa+YebLztXqQm2oPBt4GyagiHNvKy4MfJ02gxmoIMgWa89k4EYBlouX3hxT&#10;6698pEsmhYoQDikaKEWaVOuQl+QwDH1DHL2zbx1KlG2hbYvXCHe1HiXJRDusOC6U2NC6pPwn+3UG&#10;Pvaf3/6wK3arvZxuTqZnvnfamP5rt3oHJdTJM/zf3loD49kI/s7E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+FyvEAAAA3AAAAA8AAAAAAAAAAAAAAAAAmAIAAGRycy9k&#10;b3ducmV2LnhtbFBLBQYAAAAABAAEAPUAAACJAwAAAAA=&#10;" fillcolor="#cfc"/>
            <v:shape id="AutoShape 476" o:spid="_x0000_s1491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KysMUA&#10;AADcAAAADwAAAGRycy9kb3ducmV2LnhtbESPzWoCQRCE74LvMLTgLc7GhCjrjqKBYC4aoj5As9P7&#10;Y3Z6lp2Ornn6TCDgsaiqr6hs1btGXagLtWcDj5MEFHHubc2lgdPx7WEOKgiyxcYzGbhRgNVyOMgw&#10;tf7Kn3Q5SKkihEOKBiqRNtU65BU5DBPfEkev8J1DibIrte3wGuGu0dMkedEOa44LFbb0WlH+dfh2&#10;Bjb77dl/7Mrdei/Hm5NZwT+9NmY86tcLUEK93MP/7Xdr4Hn+BH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MrKwxQAAANwAAAAPAAAAAAAAAAAAAAAAAJgCAABkcnMv&#10;ZG93bnJldi54bWxQSwUGAAAAAAQABAD1AAAAigMAAAAA&#10;" fillcolor="#cfc"/>
            <v:shape id="AutoShape 477" o:spid="_x0000_s1492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qxMMA&#10;AADcAAAADwAAAGRycy9kb3ducmV2LnhtbESPUWvCQBCE3wX/w7GCb3qxiErqKVoo9kVF7Q9YcmuS&#10;NrcXcluN/fWeIPg4zMw3zHzZukpdqAmlZwOjYQKKOPO25NzA9+lzMAMVBNli5ZkM3CjActHtzDG1&#10;/soHuhwlVxHCIUUDhUidah2yghyGoa+Jo3f2jUOJssm1bfAa4a7Sb0ky0Q5LjgsF1vRRUPZ7/HMG&#10;1rvNj99v8+1qJ6ebk+mZ/1ttTL/Xrt5BCbXyCj/bX9bAeDaGx5l4BP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sqxMMAAADcAAAADwAAAAAAAAAAAAAAAACYAgAAZHJzL2Rv&#10;d25yZXYueG1sUEsFBgAAAAAEAAQA9QAAAIgDAAAAAA==&#10;" fillcolor="#cfc"/>
            <v:shape id="AutoShape 478" o:spid="_x0000_s1493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ePX8UA&#10;AADcAAAADwAAAGRycy9kb3ducmV2LnhtbESPzWoCQRCE74LvMLTgLc5GkijrjqKBYC4aoj5As9P7&#10;Y3Z6lp2Ornn6TCDgsaiqr6hs1btGXagLtWcDj5MEFHHubc2lgdPx7WEOKgiyxcYzGbhRgNVyOMgw&#10;tf7Kn3Q5SKkihEOKBiqRNtU65BU5DBPfEkev8J1DibIrte3wGuGu0dMkedEOa44LFbb0WlH+dfh2&#10;Bjb77dl/7Mrdei/Hm5NZwT+9NmY86tcLUEK93MP/7Xdr4Gn+DH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l49fxQAAANwAAAAPAAAAAAAAAAAAAAAAAJgCAABkcnMv&#10;ZG93bnJldi54bWxQSwUGAAAAAAQABAD1AAAAigMAAAAA&#10;" fillcolor="#cfc"/>
            <v:shape id="AutoShape 479" o:spid="_x0000_s1494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URKMMA&#10;AADcAAAADwAAAGRycy9kb3ducmV2LnhtbESPUWvCQBCE3wX/w7FC3/RiKSqpp2hB2hcVtT9gya1J&#10;2txeyK0a/fWeIPg4zMw3zHTeukqdqQmlZwPDQQKKOPO25NzA72HVn4AKgmyx8kwGrhRgPut2ppha&#10;f+EdnfeSqwjhkKKBQqROtQ5ZQQ7DwNfE0Tv6xqFE2eTaNniJcFfp9yQZaYclx4UCa/oqKPvfn5yB&#10;5eb7z2/X+XqxkcPVyfjIt1Yb89ZrF5+ghFp5hZ/tH2vgYzKCx5l4BP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URKMMAAADcAAAADwAAAAAAAAAAAAAAAACYAgAAZHJzL2Rv&#10;d25yZXYueG1sUEsFBgAAAAAEAAQA9QAAAIgDAAAAAA==&#10;" fillcolor="#cfc"/>
            <v:shape id="AutoShape 480" o:spid="_x0000_s1495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m0s8UA&#10;AADcAAAADwAAAGRycy9kb3ducmV2LnhtbESP3WrCQBSE7wt9h+UUelc3LaKSZhVbEHujxdgHOGRP&#10;fjR7NmSPGn36bqHg5TAz3zDZYnCtOlMfGs8GXkcJKOLC24YrAz/71csMVBBki61nMnClAIv540OG&#10;qfUX3tE5l0pFCIcUDdQiXap1KGpyGEa+I45e6XuHEmVfadvjJcJdq9+SZKIdNhwXauzos6bimJ+c&#10;gY/t+uC/N9VmuZX91cm05NugjXl+GpbvoIQGuYf/21/WwHg2hb8z8Qj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CbSzxQAAANwAAAAPAAAAAAAAAAAAAAAAAJgCAABkcnMv&#10;ZG93bnJldi54bWxQSwUGAAAAAAQABAD1AAAAigMAAAAA&#10;" fillcolor="#cfc"/>
            <v:shape id="AutoShape 481" o:spid="_x0000_s1496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YgwcIA&#10;AADcAAAADwAAAGRycy9kb3ducmV2LnhtbERPzWrCQBC+F3yHZYTemo2ltBJdJQrFXrTU9AGG7JhE&#10;s7MhO8bYp+8eCj1+fP/L9ehaNVAfGs8GZkkKirj0tuHKwHfx/jQHFQTZYuuZDNwpwHo1eVhiZv2N&#10;v2g4SqViCIcMDdQiXaZ1KGtyGBLfEUfu5HuHEmFfadvjLYa7Vj+n6at22HBsqLGjbU3l5Xh1BjaH&#10;3dl/7qt9fpDi7uTtxD+jNuZxOuYLUEKj/Iv/3B/WwMs8ro1n4hH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liDBwgAAANwAAAAPAAAAAAAAAAAAAAAAAJgCAABkcnMvZG93&#10;bnJldi54bWxQSwUGAAAAAAQABAD1AAAAhwMAAAAA&#10;" fillcolor="#cfc"/>
            <v:shape id="AutoShape 482" o:spid="_x0000_s1497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qFWsUA&#10;AADcAAAADwAAAGRycy9kb3ducmV2LnhtbESPzWoCQRCE74LvMLTgLc5GQqLrjqKBYC4aoj5As9P7&#10;Y3Z6lp2Ornn6TCDgsaiqr6hs1btGXagLtWcDj5MEFHHubc2lgdPx7WEGKgiyxcYzGbhRgNVyOMgw&#10;tf7Kn3Q5SKkihEOKBiqRNtU65BU5DBPfEkev8J1DibIrte3wGuGu0dMkedYOa44LFbb0WlH+dfh2&#10;Bjb77dl/7Mrdei/Hm5OXgn96bcx41K8XoIR6uYf/2+/WwNNsDn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2oVaxQAAANwAAAAPAAAAAAAAAAAAAAAAAJgCAABkcnMv&#10;ZG93bnJldi54bWxQSwUGAAAAAAQABAD1AAAAigMAAAAA&#10;" fillcolor="#cfc"/>
            <v:shape id="AutoShape 483" o:spid="_x0000_s1498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m6GsIA&#10;AADcAAAADwAAAGRycy9kb3ducmV2LnhtbERPzWrCQBC+F/oOyxR6002laJtmFSsUvWhp7AMM2cmP&#10;ZmdDdqrRp3cPQo8f33+2GFyrTtSHxrOBl3ECirjwtuHKwO/+a/QGKgiyxdYzGbhQgMX88SHD1Poz&#10;/9Apl0rFEA4pGqhFulTrUNTkMIx9Rxy50vcOJcK+0rbHcwx3rZ4kyVQ7bDg21NjRqqbimP85A5+7&#10;9cF/b6vtcif7i5NZyddBG/P8NCw/QAkN8i++uzfWwOt7nB/PxCO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OboawgAAANwAAAAPAAAAAAAAAAAAAAAAAJgCAABkcnMvZG93&#10;bnJldi54bWxQSwUGAAAAAAQABAD1AAAAhwMAAAAA&#10;" fillcolor="#cfc"/>
          </v:group>
        </w:pict>
      </w:r>
      <w:r>
        <w:rPr>
          <w:noProof/>
          <w:lang w:eastAsia="tr-TR"/>
        </w:rPr>
        <w:pict>
          <v:group id="Grup 491" o:spid="_x0000_s1499" style="position:absolute;margin-left:211.85pt;margin-top:24.4pt;width:7.2pt;height:53.75pt;z-index:251648512" coordorigin="4860,540" coordsize="900,7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">
            <v:shape id="AutoShape 485" o:spid="_x0000_s1500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eB9sUA&#10;AADcAAAADwAAAGRycy9kb3ducmV2LnhtbESPUWvCQBCE34X+h2MLvumlIrVNcxEriH3RUu0PWHJr&#10;kja3F3Krxv76niD4OMzMN0w2712jTtSF2rOBp3ECirjwtubSwPd+NXoBFQTZYuOZDFwowDx/GGSY&#10;Wn/mLzrtpFQRwiFFA5VIm2odioochrFviaN38J1DibIrte3wHOGu0ZMkedYOa44LFba0rKj43R2d&#10;gfft+sd/bsrNYiv7i5PZgf96bczwsV+8gRLq5R6+tT+sgenrBK5n4hHQ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4H2xQAAANwAAAAPAAAAAAAAAAAAAAAAAJgCAABkcnMv&#10;ZG93bnJldi54bWxQSwUGAAAAAAQABAD1AAAAigMAAAAA&#10;" fillcolor="#cfc"/>
            <v:shape id="AutoShape 486" o:spid="_x0000_s1501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kbcUA&#10;AADcAAAADwAAAGRycy9kb3ducmV2LnhtbESP3WrCQBSE7wu+w3IE7+rGH2qbuootFL3RovYBDtlj&#10;Es2eDdlTjT69KxR6OczMN8x03rpKnakJpWcDg34CijjztuTcwM/+6/kVVBBki5VnMnClAPNZ52mK&#10;qfUX3tJ5J7mKEA4pGihE6lTrkBXkMPR9TRy9g28cSpRNrm2Dlwh3lR4myYt2WHJcKLCmz4Ky0+7X&#10;GfjYLI/+e52vFxvZX51MDnxrtTG9brt4ByXUyn/4r72yBsZvI3iciUdAz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6yRtxQAAANwAAAAPAAAAAAAAAAAAAAAAAJgCAABkcnMv&#10;ZG93bnJldi54bWxQSwUGAAAAAAQABAD1AAAAigMAAAAA&#10;" fillcolor="#cfc"/>
            <v:shape id="AutoShape 487" o:spid="_x0000_s1502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K8GcQA&#10;AADcAAAADwAAAGRycy9kb3ducmV2LnhtbESPUWvCQBCE3wv+h2OFvulFkVajp6gg7YuWqj9gya1J&#10;NLcXcqvG/vpeQejjMDPfMLNF6yp1oyaUng0M+gko4szbknMDx8OmNwYVBNli5ZkMPCjAYt55mWFq&#10;/Z2/6baXXEUIhxQNFCJ1qnXICnIY+r4mjt7JNw4lyibXtsF7hLtKD5PkTTssOS4UWNO6oOyyvzoD&#10;q93H2X9t8+1yJ4eHk/cT/7TamNduu5yCEmrlP/xsf1oDo8kI/s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CvBnEAAAA3AAAAA8AAAAAAAAAAAAAAAAAmAIAAGRycy9k&#10;b3ducmV2LnhtbFBLBQYAAAAABAAEAPUAAACJAwAAAAA=&#10;" fillcolor="#cfc"/>
            <v:shape id="AutoShape 488" o:spid="_x0000_s1503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4ZgsQA&#10;AADcAAAADwAAAGRycy9kb3ducmV2LnhtbESPUWvCQBCE3wv+h2MF3+pF0dqmnmILRV+0qP0BS25N&#10;orm9kNtq9Nd7QqGPw8x8w0znravUmZpQejYw6CegiDNvS84N/Oy/nl9BBUG2WHkmA1cKMJ91nqaY&#10;Wn/hLZ13kqsI4ZCigUKkTrUOWUEOQ9/XxNE7+MahRNnk2jZ4iXBX6WGSvGiHJceFAmv6LCg77X6d&#10;gY/N8ui/1/l6sZH91cnkwLdWG9Prtot3UEKt/If/2itrYPQ2hseZeAT0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OGYLEAAAA3AAAAA8AAAAAAAAAAAAAAAAAmAIAAGRycy9k&#10;b3ducmV2LnhtbFBLBQYAAAAABAAEAPUAAACJAwAAAAA=&#10;" fillcolor="#cfc"/>
            <v:shape id="AutoShape 489" o:spid="_x0000_s1504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yH9cQA&#10;AADcAAAADwAAAGRycy9kb3ducmV2LnhtbESP3WrCQBSE7wXfYTlC73RjKf6krqIF0Rst1T7AIXtM&#10;0mbPhuxRY5++KwheDjPzDTNbtK5SF2pC6dnAcJCAIs68LTk38H1c9yeggiBbrDyTgRsFWMy7nRmm&#10;1l/5iy4HyVWEcEjRQCFSp1qHrCCHYeBr4uidfONQomxybRu8Rrir9GuSjLTDkuNCgTV9FJT9Hs7O&#10;wGq/+fGfu3y33Mvx5mR84r9WG/PSa5fvoIRaeYYf7a018DYdwf1MPAJ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ch/XEAAAA3AAAAA8AAAAAAAAAAAAAAAAAmAIAAGRycy9k&#10;b3ducmV2LnhtbFBLBQYAAAAABAAEAPUAAACJAwAAAAA=&#10;" fillcolor="#cfc"/>
            <v:shape id="AutoShape 490" o:spid="_x0000_s1505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ibsUA&#10;AADcAAAADwAAAGRycy9kb3ducmV2LnhtbESPUWvCQBCE3wv9D8cWfNNLRbRNcxErFH1RUfsDltya&#10;pM3thdxWo7++VxD6OMzMN0w2712jztSF2rOB51ECirjwtubSwOfxY/gCKgiyxcYzGbhSgHn++JBh&#10;av2F93Q+SKkihEOKBiqRNtU6FBU5DCPfEkfv5DuHEmVXatvhJcJdo8dJMtUOa44LFba0rKj4Pvw4&#10;A+/b1ZffbcrNYivHq5PZiW+9Nmbw1C/eQAn18h++t9fWwOR1Bn9n4hH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0CJuxQAAANwAAAAPAAAAAAAAAAAAAAAAAJgCAABkcnMv&#10;ZG93bnJldi54bWxQSwUGAAAAAAQABAD1AAAAigMAAAAA&#10;" fillcolor="#cfc"/>
            <v:shape id="AutoShape 491" o:spid="_x0000_s1506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+2HMIA&#10;AADcAAAADwAAAGRycy9kb3ducmV2LnhtbERPzWrCQBC+F/oOyxR6002laJtmFSsUvWhp7AMM2cmP&#10;ZmdDdqrRp3cPQo8f33+2GFyrTtSHxrOBl3ECirjwtuHKwO/+a/QGKgiyxdYzGbhQgMX88SHD1Poz&#10;/9Apl0rFEA4pGqhFulTrUNTkMIx9Rxy50vcOJcK+0rbHcwx3rZ4kyVQ7bDg21NjRqqbimP85A5+7&#10;9cF/b6vtcif7i5NZyddBG/P8NCw/QAkN8i++uzfWwOt7XBvPxCO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T7YcwgAAANwAAAAPAAAAAAAAAAAAAAAAAJgCAABkcnMvZG93&#10;bnJldi54bWxQSwUGAAAAAAQABAD1AAAAhwMAAAAA&#10;" fillcolor="#cfc"/>
            <v:shape id="AutoShape 492" o:spid="_x0000_s1507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MTh8UA&#10;AADcAAAADwAAAGRycy9kb3ducmV2LnhtbESPzWoCQRCE74LvMLTgLc5GQqLrjqKBYC4aoj5As9P7&#10;Y3Z6lp2Ornn6TCDgsaiqr6hs1btGXagLtWcDj5MEFHHubc2lgdPx7WEGKgiyxcYzGbhRgNVyOMgw&#10;tf7Kn3Q5SKkihEOKBiqRNtU65BU5DBPfEkev8J1DibIrte3wGuGu0dMkedYOa44LFbb0WlH+dfh2&#10;Bjb77dl/7Mrdei/Hm5OXgn96bcx41K8XoIR6uYf/2+/WwNN8Dn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xOHxQAAANwAAAAPAAAAAAAAAAAAAAAAAJgCAABkcnMv&#10;ZG93bnJldi54bWxQSwUGAAAAAAQABAD1AAAAigMAAAAA&#10;" fillcolor="#cfc"/>
            <v:shape id="AutoShape 493" o:spid="_x0000_s1508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IgAMIA&#10;AADcAAAADwAAAGRycy9kb3ducmV2LnhtbERPzWrCQBC+F3yHZYTe6sZCW4muIQqlvWjx5wGG7JhE&#10;s7MhO01in757KPT48f2vstE1qqcu1J4NzGcJKOLC25pLA+fT+9MCVBBki41nMnCnANl68rDC1PqB&#10;D9QfpVQxhEOKBiqRNtU6FBU5DDPfEkfu4juHEmFXatvhEMNdo5+T5FU7rDk2VNjStqLidvx2Bjb7&#10;j6v/2pW7fC+nu5O3C/+M2pjH6ZgvQQmN8i/+c39aAy9JnB/PxCO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0iAAwgAAANwAAAAPAAAAAAAAAAAAAAAAAJgCAABkcnMvZG93&#10;bnJldi54bWxQSwUGAAAAAAQABAD1AAAAhwMAAAAA&#10;" fillcolor="#cfc"/>
            <v:shape id="AutoShape 494" o:spid="_x0000_s1509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6Fm8QA&#10;AADcAAAADwAAAGRycy9kb3ducmV2LnhtbESP3WrCQBSE7wu+w3IKvdONgj+krqJCsTcq/jzAIXtM&#10;0mbPhuypRp/eFYReDjPzDTOdt65SF2pC6dlAv5eAIs68LTk3cDp+dSeggiBbrDyTgRsFmM86b1NM&#10;rb/yni4HyVWEcEjRQCFSp1qHrCCHoedr4uidfeNQomxybRu8Rrir9CBJRtphyXGhwJpWBWW/hz9n&#10;YLld//jdJt8stnK8ORmf+d5qYz7e28UnKKFW/sOv9rc1MEz68DwTj4Ce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ehZvEAAAA3AAAAA8AAAAAAAAAAAAAAAAAmAIAAGRycy9k&#10;b3ducmV2LnhtbFBLBQYAAAAABAAEAPUAAACJAwAAAAA=&#10;" fillcolor="#cfc"/>
          </v:group>
        </w:pict>
      </w:r>
      <w:r>
        <w:rPr>
          <w:noProof/>
          <w:lang w:eastAsia="tr-TR"/>
        </w:rPr>
        <w:pict>
          <v:group id="Grup 458" o:spid="_x0000_s1510" style="position:absolute;margin-left:167.6pt;margin-top:23.65pt;width:7.2pt;height:53.75pt;z-index:251645440" coordorigin="4860,540" coordsize="900,7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">
            <v:shape id="AutoShape 452" o:spid="_x0000_s1511" type="#_x0000_t16" style="position:absolute;left:4860;top:70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qpHcQA&#10;AADcAAAADwAAAGRycy9kb3ducmV2LnhtbESPUWvCQBCE3wv+h2MF3+pF0dqmnmILRV+0qP0BS25N&#10;orm9kNtq9Nd7QqGPw8x8w0znravUmZpQejYw6CegiDNvS84N/Oy/nl9BBUG2WHkmA1cKMJ91nqaY&#10;Wn/hLZ13kqsI4ZCigUKkTrUOWUEOQ9/XxNE7+MahRNnk2jZ4iXBX6WGSvGiHJceFAmv6LCg77X6d&#10;gY/N8ui/1/l6sZH91cnkwLdWG9Prtot3UEKt/If/2itrYDR+g8eZeAT0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6qR3EAAAA3AAAAA8AAAAAAAAAAAAAAAAAmAIAAGRycy9k&#10;b3ducmV2LnhtbFBLBQYAAAAABAAEAPUAAACJAwAAAAA=&#10;" fillcolor="#cfc"/>
            <v:shape id="AutoShape 453" o:spid="_x0000_s1512" type="#_x0000_t16" style="position:absolute;left:4860;top:63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zKPcAA&#10;AADcAAAADwAAAGRycy9kb3ducmV2LnhtbERPzYrCMBC+L/gOYYS9rakirlSjqCDuRRd/HmBoxrba&#10;TEozavXpzWFhjx/f/3TeukrdqQmlZwP9XgKKOPO25NzA6bj+GoMKgmyx8kwGnhRgPut8TDG1/sF7&#10;uh8kVzGEQ4oGCpE61TpkBTkMPV8TR+7sG4cSYZNr2+AjhrtKD5JkpB2WHBsKrGlVUHY93JyB5W5z&#10;8b/bfLvYyfHp5PvMr1Yb89ltFxNQQq38i//cP9bAcBTnxzPxCOjZ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zKPcAAAADcAAAADwAAAAAAAAAAAAAAAACYAgAAZHJzL2Rvd25y&#10;ZXYueG1sUEsFBgAAAAAEAAQA9QAAAIUDAAAAAA==&#10;" fillcolor="#cfc"/>
            <v:shape id="AutoShape 454" o:spid="_x0000_s1513" type="#_x0000_t16" style="position:absolute;left:4860;top:55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BvpsQA&#10;AADcAAAADwAAAGRycy9kb3ducmV2LnhtbESPUWvCQBCE34X+h2MLfdOLpWiJnmILpX3R0ugPWHJr&#10;Es3thdw2Jv31nlDwcZiZb5jlune16qgNlWcD00kCijj3tuLCwGH/MX4FFQTZYu2ZDAwUYL16GC0x&#10;tf7CP9RlUqgI4ZCigVKkSbUOeUkOw8Q3xNE7+tahRNkW2rZ4iXBX6+ckmWmHFceFEht6Lyk/Z7/O&#10;wNvu8+S/t8V2s5P94GR+5L9eG/P02G8WoIR6uYf/21/WwMtsCrcz8Qjo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gb6bEAAAA3AAAAA8AAAAAAAAAAAAAAAAAmAIAAGRycy9k&#10;b3ducmV2LnhtbFBLBQYAAAAABAAEAPUAAACJAwAAAAA=&#10;" fillcolor="#cfc"/>
            <v:shape id="AutoShape 455" o:spid="_x0000_s1514" type="#_x0000_t16" style="position:absolute;left:4860;top:48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Lx0cUA&#10;AADcAAAADwAAAGRycy9kb3ducmV2LnhtbESP3WrCQBSE74W+w3IKvdNNpWiJWcUWSnujpdEHOGRP&#10;fjR7NmRPNfbpXaHg5TAz3zDZanCtOlEfGs8GnicJKOLC24YrA/vdx/gVVBBki61nMnChAKvlwyjD&#10;1Poz/9Apl0pFCIcUDdQiXap1KGpyGCa+I45e6XuHEmVfadvjOcJdq6dJMtMOG44LNXb0XlNxzH+d&#10;gbft58F/b6rNeiu7i5N5yX+DNubpcVgvQAkNcg//t7+sgZfZFG5n4hH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vHRxQAAANwAAAAPAAAAAAAAAAAAAAAAAJgCAABkcnMv&#10;ZG93bnJldi54bWxQSwUGAAAAAAQABAD1AAAAigMAAAAA&#10;" fillcolor="#cfc"/>
            <v:shape id="AutoShape 456" o:spid="_x0000_s1515" type="#_x0000_t16" style="position:absolute;left:4860;top:41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5USsUA&#10;AADcAAAADwAAAGRycy9kb3ducmV2LnhtbESPUWvCQBCE3wv9D8cWfNNLVWxJcxErFH1RUfsDltya&#10;pM3thdxWo7++VxD6OMzMN0w2712jztSF2rOB51ECirjwtubSwOfxY/gKKgiyxcYzGbhSgHn++JBh&#10;av2F93Q+SKkihEOKBiqRNtU6FBU5DCPfEkfv5DuHEmVXatvhJcJdo8dJMtMOa44LFba0rKj4Pvw4&#10;A+/b1ZffbcrNYivHq5OXE996bczgqV+8gRLq5T98b6+tgelsAn9n4hH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lRKxQAAANwAAAAPAAAAAAAAAAAAAAAAAJgCAABkcnMv&#10;ZG93bnJldi54bWxQSwUGAAAAAAQABAD1AAAAigMAAAAA&#10;" fillcolor="#cfc"/>
            <v:shape id="AutoShape 457" o:spid="_x0000_s1516" type="#_x0000_t16" style="position:absolute;left:4860;top:342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fMPsMA&#10;AADcAAAADwAAAGRycy9kb3ducmV2LnhtbESPUWvCQBCE3wv+h2MF3+pFESupp6gg+qKi9gcsuTVJ&#10;m9sLuVWjv75XEPo4zMw3zHTeukrdqAmlZwODfgKKOPO25NzA13n9PgEVBNli5ZkMPCjAfNZ5m2Jq&#10;/Z2PdDtJriKEQ4oGCpE61TpkBTkMfV8TR+/iG4cSZZNr2+A9wl2lh0ky1g5LjgsF1rQqKPs5XZ2B&#10;5X7z7Q+7fLfYy/nh5OPCz1Yb0+u2i09QQq38h1/trTUwGo/g70w8Anr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fMPsMAAADcAAAADwAAAAAAAAAAAAAAAACYAgAAZHJzL2Rv&#10;d25yZXYueG1sUEsFBgAAAAAEAAQA9QAAAIgDAAAAAA==&#10;" fillcolor="#cfc"/>
            <v:shape id="AutoShape 458" o:spid="_x0000_s1517" type="#_x0000_t16" style="position:absolute;left:4860;top:270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tppcUA&#10;AADcAAAADwAAAGRycy9kb3ducmV2LnhtbESPUWvCQBCE3wv9D8cWfNNLRW1JcxErFH1RUfsDltya&#10;pM3thdxWo7++VxD6OMzMN0w2712jztSF2rOB51ECirjwtubSwOfxY/gKKgiyxcYzGbhSgHn++JBh&#10;av2F93Q+SKkihEOKBiqRNtU6FBU5DCPfEkfv5DuHEmVXatvhJcJdo8dJMtMOa44LFba0rKj4Pvw4&#10;A+/b1ZffbcrNYivHq5OXE996bczgqV+8gRLq5T98b6+tgclsCn9n4hH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m2mlxQAAANwAAAAPAAAAAAAAAAAAAAAAAJgCAABkcnMv&#10;ZG93bnJldi54bWxQSwUGAAAAAAQABAD1AAAAigMAAAAA&#10;" fillcolor="#cfc"/>
            <v:shape id="AutoShape 459" o:spid="_x0000_s1518" type="#_x0000_t16" style="position:absolute;left:4860;top:198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n30sQA&#10;AADcAAAADwAAAGRycy9kb3ducmV2LnhtbESP3WrCQBSE7wu+w3KE3tWNpaQSXUWFojda/HmAQ/aY&#10;RLNnQ/ao0afvFgq9HGbmG2Yy61ytbtSGyrOB4SABRZx7W3Fh4Hj4ehuBCoJssfZMBh4UYDbtvUww&#10;s/7OO7rtpVARwiFDA6VIk2kd8pIchoFviKN38q1DibIttG3xHuGu1u9JkmqHFceFEhtalpRf9ldn&#10;YLFdnf33ptjMt3J4OPk88bPTxrz2u/kYlFAn/+G/9toa+EhT+D0Tj4C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J99LEAAAA3AAAAA8AAAAAAAAAAAAAAAAAmAIAAGRycy9k&#10;b3ducmV2LnhtbFBLBQYAAAAABAAEAPUAAACJAwAAAAA=&#10;" fillcolor="#cfc"/>
            <v:shape id="AutoShape 460" o:spid="_x0000_s1519" type="#_x0000_t16" style="position:absolute;left:4860;top:126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VSScUA&#10;AADcAAAADwAAAGRycy9kb3ducmV2LnhtbESP3WrCQBSE7wt9h+UUvKubStESs4oVSr3R0ugDHLIn&#10;P5o9G7KnGn16t1Do5TAz3zDZcnCtOlMfGs8GXsYJKOLC24YrA4f9x/MbqCDIFlvPZOBKAZaLx4cM&#10;U+sv/E3nXCoVIRxSNFCLdKnWoajJYRj7jjh6pe8dSpR9pW2Plwh3rZ4kyVQ7bDgu1NjRuqbilP84&#10;A++7z6P/2lbb1U72Vyezkm+DNmb0NKzmoIQG+Q//tTfWwOt0Br9n4hH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BVJJxQAAANwAAAAPAAAAAAAAAAAAAAAAAJgCAABkcnMv&#10;ZG93bnJldi54bWxQSwUGAAAAAAQABAD1AAAAigMAAAAA&#10;" fillcolor="#cfc"/>
            <v:shape id="AutoShape 461" o:spid="_x0000_s1520" type="#_x0000_t16" style="position:absolute;left:4860;top:540;width:9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GO8AA&#10;AADcAAAADwAAAGRycy9kb3ducmV2LnhtbERPzYrCMBC+L/gOYYS9rakirlSjqCDuRRd/HmBoxrba&#10;TEozavXpzWFhjx/f/3TeukrdqQmlZwP9XgKKOPO25NzA6bj+GoMKgmyx8kwGnhRgPut8TDG1/sF7&#10;uh8kVzGEQ4oGCpE61TpkBTkMPV8TR+7sG4cSYZNr2+AjhrtKD5JkpB2WHBsKrGlVUHY93JyB5W5z&#10;8b/bfLvYyfHp5PvMr1Yb89ltFxNQQq38i//cP9bAcBTXxjPxCOjZ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rGO8AAAADcAAAADwAAAAAAAAAAAAAAAACYAgAAZHJzL2Rvd25y&#10;ZXYueG1sUEsFBgAAAAAEAAQA9QAAAIUDAAAAAA==&#10;" fillcolor="#cfc"/>
          </v:group>
        </w:pict>
      </w:r>
      <w:r>
        <w:rPr>
          <w:noProof/>
          <w:lang w:eastAsia="tr-TR"/>
        </w:rPr>
        <w:pict>
          <v:shape id="Küp 13" o:spid="_x0000_s1521" type="#_x0000_t16" style="position:absolute;margin-left:243.7pt;margin-top:52.35pt;width:7.2pt;height:6.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" fillcolor="#cff"/>
        </w:pict>
      </w:r>
      <w:r>
        <w:rPr>
          <w:noProof/>
          <w:lang w:eastAsia="tr-TR"/>
        </w:rPr>
        <w:pict>
          <v:shape id="Küp 12" o:spid="_x0000_s1522" type="#_x0000_t16" style="position:absolute;margin-left:231.7pt;margin-top:61.35pt;width:7.2pt;height:6.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" fillcolor="#cff"/>
        </w:pict>
      </w:r>
      <w:r>
        <w:rPr>
          <w:noProof/>
          <w:lang w:eastAsia="tr-TR"/>
        </w:rPr>
        <w:pict>
          <v:shape id="Küp 11" o:spid="_x0000_s1523" type="#_x0000_t16" style="position:absolute;margin-left:243.7pt;margin-top:61.35pt;width:7.2pt;height:6.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" fillcolor="#cff"/>
        </w:pict>
      </w:r>
      <w:r>
        <w:rPr>
          <w:noProof/>
          <w:lang w:eastAsia="tr-TR"/>
        </w:rPr>
        <w:pict>
          <v:shape id="Küp 10" o:spid="_x0000_s1524" type="#_x0000_t16" style="position:absolute;margin-left:243.7pt;margin-top:70.35pt;width:7.2pt;height:6.5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" fillcolor="#cff"/>
        </w:pict>
      </w:r>
      <w:r>
        <w:rPr>
          <w:noProof/>
          <w:lang w:eastAsia="tr-TR"/>
        </w:rPr>
        <w:pict>
          <v:shape id="Küp 9" o:spid="_x0000_s1525" type="#_x0000_t16" style="position:absolute;margin-left:231.7pt;margin-top:70.35pt;width:7.2pt;height:6.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" fillcolor="#cff"/>
        </w:pict>
      </w:r>
    </w:p>
    <w:p w:rsidR="008D101E" w:rsidRDefault="008D101E" w:rsidP="008C701F"/>
    <w:p w:rsidR="008D101E" w:rsidRDefault="008D101E" w:rsidP="008C701F"/>
    <w:p w:rsidR="008D101E" w:rsidRDefault="008D101E" w:rsidP="008C701F"/>
    <w:p w:rsidR="008D101E" w:rsidRPr="00E269D2" w:rsidRDefault="008D101E" w:rsidP="008C701F">
      <w:pPr>
        <w:rPr>
          <w:rFonts w:ascii="ALFABET98" w:hAnsi="ALFABET98"/>
        </w:rPr>
      </w:pPr>
      <w:r w:rsidRPr="00E269D2">
        <w:rPr>
          <w:rFonts w:ascii="ALFABET98" w:hAnsi="ALFABET98"/>
        </w:rPr>
        <w:t xml:space="preserve">Yukarıdaki taban blokları ile gösterilen sayı kaçtır? </w:t>
      </w:r>
      <w:r w:rsidRPr="00E269D2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</w:t>
      </w:r>
    </w:p>
    <w:p w:rsidR="008D101E" w:rsidRDefault="008D101E" w:rsidP="008C701F"/>
    <w:p w:rsidR="008D101E" w:rsidRPr="00E269D2" w:rsidRDefault="008D101E" w:rsidP="008C701F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Aşağıdaki sayıların ok işareti ile gösterilenleri bas</w:t>
      </w:r>
      <w:r w:rsidRPr="00E269D2">
        <w:rPr>
          <w:rFonts w:ascii="ALFABET98" w:hAnsi="ALFABET98"/>
        </w:rPr>
        <w:t>a</w:t>
      </w:r>
      <w:r w:rsidRPr="00E269D2">
        <w:rPr>
          <w:rFonts w:ascii="ALFABET98" w:hAnsi="ALFABET98"/>
        </w:rPr>
        <w:t>mak değerlerini yazınız.</w:t>
      </w:r>
    </w:p>
    <w:p w:rsidR="008D101E" w:rsidRDefault="008D101E" w:rsidP="008C701F">
      <w:pPr>
        <w:tabs>
          <w:tab w:val="left" w:pos="284"/>
        </w:tabs>
        <w:spacing w:after="0"/>
      </w:pPr>
      <w:r>
        <w:rPr>
          <w:noProof/>
          <w:lang w:eastAsia="tr-TR"/>
        </w:rPr>
        <w:pict>
          <v:group id="Grup 513" o:spid="_x0000_s1526" style="position:absolute;margin-left:155.05pt;margin-top:11.6pt;width:15.5pt;height:12.85pt;z-index:251651584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">
            <v:shape id="Düz Ok Bağlayıcısı 514" o:spid="_x0000_s1527" type="#_x0000_t32" style="position:absolute;top:162457;width:381315;height:12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yEgscAAADcAAAADwAAAGRycy9kb3ducmV2LnhtbESP3WoCMRSE7wt9h3AK3tWsP3XLahSp&#10;FBWFUlsK3h02x83Szcm6SXV9eyMUvBxm5htmMmttJU7U+NKxgl43AUGcO11yoeD76/35FYQPyBor&#10;x6TgQh5m08eHCWbanfmTTrtQiAhhn6ECE0KdSelzQxZ919XE0Tu4xmKIsimkbvAc4baS/SQZSYsl&#10;xwWDNb0Zyn93f1bBYv0zTI/t8WOw3JttToN0359vlOo8tfMxiEBtuIf/2yut4KU3hNuZeATk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rISCxwAAANwAAAAPAAAAAAAA&#10;AAAAAAAAAKECAABkcnMvZG93bnJldi54bWxQSwUGAAAAAAQABAD5AAAAlQMAAAAA&#10;">
              <v:stroke endarrow="open"/>
            </v:shape>
            <v:line id="Düz Bağlayıcı 515" o:spid="_x0000_s1528" style="position:absolute;visibility:visibl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c1LsUAAADcAAAADwAAAGRycy9kb3ducmV2LnhtbESPUWvCQBCE34X+h2MLfdOLloiNniIF&#10;QWxfavsDtrk1Ceb20rtVo7++Vyj4OMzMN8xi1btWnSnExrOB8SgDRVx623Bl4OtzM5yBioJssfVM&#10;Bq4UYbV8GCywsP7CH3TeS6UShGOBBmqRrtA6ljU5jCPfESfv4INDSTJU2ga8JLhr9STLptphw2mh&#10;xo5eayqP+5Mz8PP2vo3X73Yi0/y2O4b17EWeozFPj/16Dkqol3v4v721BvJxDn9n0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dc1LsUAAADcAAAADwAAAAAAAAAA&#10;AAAAAAChAgAAZHJzL2Rvd25yZXYueG1sUEsFBgAAAAAEAAQA+QAAAJMDAAAAAA==&#10;" strokecolor="#4579b8"/>
          </v:group>
        </w:pict>
      </w:r>
      <w:r>
        <w:rPr>
          <w:noProof/>
          <w:lang w:eastAsia="tr-TR"/>
        </w:rPr>
        <w:pict>
          <v:group id="Grup 509" o:spid="_x0000_s1529" style="position:absolute;margin-left:7.55pt;margin-top:12.1pt;width:16.5pt;height:12.85pt;z-index:251649536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">
            <v:shape id="Düz Ok Bağlayıcısı 504" o:spid="_x0000_s1530" type="#_x0000_t32" style="position:absolute;top:162457;width:381315;height:12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USX8YAAADcAAAADwAAAGRycy9kb3ducmV2LnhtbESPQWsCMRSE70L/Q3gFb5qt2ipbo4hS&#10;VCxIrRS8PTavm8XNy7pJdf33Rih4HGbmG2Y8bWwpzlT7wrGCl24CgjhzuuBcwf77ozMC4QOyxtIx&#10;KbiSh+nkqTXGVLsLf9F5F3IRIexTVGBCqFIpfWbIou+6ijh6v662GKKsc6lrvES4LWUvSd6kxYLj&#10;gsGK5oay4+7PKlisfwbDU3Pa9pcH85lRf3jozTZKtZ+b2TuIQE14hP/bK63gNRnA/Uw8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1El/GAAAA3AAAAA8AAAAAAAAA&#10;AAAAAAAAoQIAAGRycy9kb3ducmV2LnhtbFBLBQYAAAAABAAEAPkAAACUAwAAAAA=&#10;">
              <v:stroke endarrow="open"/>
            </v:shape>
            <v:line id="Düz Bağlayıcı 508" o:spid="_x0000_s1531" style="position:absolute;visibility:visibl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8MbcEAAADcAAAADwAAAGRycy9kb3ducmV2LnhtbERPzWoCMRC+C75DGMGbZqsoujWKCAVp&#10;vVR9gOlmuru4mazJVNc+fXMQevz4/lebzjXqRiHWng28jDNQxIW3NZcGzqe30QJUFGSLjWcy8KAI&#10;m3W/t8Lc+jt/0u0opUohHHM0UIm0udaxqMhhHPuWOHHfPjiUBEOpbcB7CneNnmTZXDusOTVU2NKu&#10;ouJy/HEGrh+HfXx8NROZz37fL2G7WMo0GjMcdNtXUEKd/Iuf7r01MMvS2nQmHQG9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DwxtwQAAANwAAAAPAAAAAAAAAAAAAAAA&#10;AKECAABkcnMvZG93bnJldi54bWxQSwUGAAAAAAQABAD5AAAAjwMAAAAA&#10;" strokecolor="#4579b8"/>
          </v:group>
        </w:pict>
      </w:r>
      <w:r>
        <w:rPr>
          <w:noProof/>
          <w:lang w:eastAsia="tr-TR"/>
        </w:rPr>
        <w:pict>
          <v:group id="Grup 510" o:spid="_x0000_s1532" style="position:absolute;margin-left:73.05pt;margin-top:11.6pt;width:15.3pt;height:12.85pt;z-index:251650560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">
            <v:shape id="Düz Ok Bağlayıcısı 511" o:spid="_x0000_s1533" type="#_x0000_t32" style="position:absolute;top:162457;width:381315;height:12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snGscAAADcAAAADwAAAGRycy9kb3ducmV2LnhtbESP3WoCMRSE74W+QzhC7zS72lZZjSIt&#10;pRYL4g+Cd4fNcbN0c7JuUl3fvikUvBxm5htmOm9tJS7U+NKxgrSfgCDOnS65ULDfvffGIHxA1lg5&#10;JgU38jCfPXSmmGl35Q1dtqEQEcI+QwUmhDqT0ueGLPq+q4mjd3KNxRBlU0jd4DXCbSUHSfIiLZYc&#10;FwzW9Goo/97+WAVvn4en0bk9r4cfR/OV03B0HCxWSj1228UERKA23MP/7aVW8Jym8HcmHgE5+w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2ycaxwAAANwAAAAPAAAAAAAA&#10;AAAAAAAAAKECAABkcnMvZG93bnJldi54bWxQSwUGAAAAAAQABAD5AAAAlQMAAAAA&#10;">
              <v:stroke endarrow="open"/>
            </v:shape>
            <v:line id="Düz Bağlayıcı 512" o:spid="_x0000_s1534" style="position:absolute;visibility:visibl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6tWsUAAADcAAAADwAAAGRycy9kb3ducmV2LnhtbESPUWvCQBCE34X+h2MLfdOLKYqNniIF&#10;QWxfavsDtrk1Ceb20rtVo7++Vyj4OMzMN8xi1btWnSnExrOB8SgDRVx623Bl4OtzM5yBioJssfVM&#10;Bq4UYbV8GCywsP7CH3TeS6UShGOBBmqRrtA6ljU5jCPfESfv4INDSTJU2ga8JLhrdZ5lU+2w4bRQ&#10;Y0evNZXH/ckZ+Hl738brd5vLdHLbHcN69iLP0Zinx349ByXUyz38395aA5NxDn9n0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6tWsUAAADcAAAADwAAAAAAAAAA&#10;AAAAAAChAgAAZHJzL2Rvd25yZXYueG1sUEsFBgAAAAAEAAQA+QAAAJMDAAAAAA==&#10;" strokecolor="#4579b8"/>
          </v:group>
        </w:pict>
      </w:r>
      <w:r>
        <w:t>474</w:t>
      </w:r>
      <w:r>
        <w:tab/>
      </w:r>
      <w:r>
        <w:tab/>
        <w:t>608</w:t>
      </w:r>
      <w:r>
        <w:tab/>
      </w:r>
      <w:r>
        <w:tab/>
        <w:t>190</w:t>
      </w:r>
      <w:r>
        <w:tab/>
      </w:r>
      <w:r>
        <w:tab/>
      </w:r>
    </w:p>
    <w:p w:rsidR="008D101E" w:rsidRDefault="008D101E" w:rsidP="008C701F">
      <w:pPr>
        <w:tabs>
          <w:tab w:val="left" w:pos="284"/>
        </w:tabs>
        <w:spacing w:after="0"/>
        <w:ind w:right="-285"/>
      </w:pPr>
      <w:r>
        <w:tab/>
        <w:t xml:space="preserve">    ……….</w:t>
      </w:r>
      <w:r>
        <w:tab/>
        <w:t xml:space="preserve">        ……….                     ……….                    </w:t>
      </w:r>
    </w:p>
    <w:p w:rsidR="008D101E" w:rsidRDefault="008D101E" w:rsidP="008C701F">
      <w:pPr>
        <w:tabs>
          <w:tab w:val="left" w:pos="284"/>
        </w:tabs>
        <w:spacing w:after="0"/>
        <w:ind w:right="-285"/>
      </w:pPr>
    </w:p>
    <w:p w:rsidR="008D101E" w:rsidRPr="00E269D2" w:rsidRDefault="008D101E" w:rsidP="008C701F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Aşağıdaki sayıların ok işareti ile gösterilenlerin b</w:t>
      </w:r>
      <w:r w:rsidRPr="00E269D2">
        <w:rPr>
          <w:rFonts w:ascii="ALFABET98" w:hAnsi="ALFABET98"/>
        </w:rPr>
        <w:t>a</w:t>
      </w:r>
      <w:r w:rsidRPr="00E269D2">
        <w:rPr>
          <w:rFonts w:ascii="ALFABET98" w:hAnsi="ALFABET98"/>
        </w:rPr>
        <w:t>samak adlarını yazınız.</w:t>
      </w:r>
    </w:p>
    <w:p w:rsidR="008D101E" w:rsidRDefault="008D101E" w:rsidP="008C701F">
      <w:pPr>
        <w:tabs>
          <w:tab w:val="left" w:pos="284"/>
        </w:tabs>
        <w:spacing w:after="0"/>
      </w:pPr>
      <w:r>
        <w:rPr>
          <w:noProof/>
          <w:lang w:eastAsia="tr-TR"/>
        </w:rPr>
        <w:pict>
          <v:group id="Grup 522" o:spid="_x0000_s1535" style="position:absolute;margin-left:155.05pt;margin-top:11.6pt;width:15.5pt;height:12.85pt;z-index:251654656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">
            <v:shape id="Düz Ok Bağlayıcısı 523" o:spid="_x0000_s1536" type="#_x0000_t32" style="position:absolute;top:162457;width:381315;height:12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nWS8cAAADcAAAADwAAAGRycy9kb3ducmV2LnhtbESPQWvCQBSE74L/YXmCN92YtFVSV5EW&#10;0dJCqZaCt0f2NRvMvo3ZVeO/7xYKPQ4z8w0zX3a2FhdqfeVYwWScgCAunK64VPC5X49mIHxA1lg7&#10;JgU38rBc9HtzzLW78gdddqEUEcI+RwUmhCaX0heGLPqxa4ij9+1aiyHKtpS6xWuE21qmSfIgLVYc&#10;Fww29GSoOO7OVsHzy9fd9NSd3rPNwbwVlE0P6epVqeGgWz2CCNSF//Bfe6sV3KcZ/J6JR0A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KdZLxwAAANwAAAAPAAAAAAAA&#10;AAAAAAAAAKECAABkcnMvZG93bnJldi54bWxQSwUGAAAAAAQABAD5AAAAlQMAAAAA&#10;">
              <v:stroke endarrow="open"/>
            </v:shape>
            <v:line id="Düz Bağlayıcı 524" o:spid="_x0000_s1537" style="position:absolute;visibility:visibl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daCMUAAADcAAAADwAAAGRycy9kb3ducmV2LnhtbESPUWvCQBCE3wv9D8cW+lYvTato6iki&#10;CNL2pdYfsObWJJjbi3erxv76XqHg4zAz3zDTee9adaYQG88GngcZKOLS24YrA9vv1dMYVBRki61n&#10;MnClCPPZ/d0UC+sv/EXnjVQqQTgWaKAW6QqtY1mTwzjwHXHy9j44lCRDpW3AS4K7VudZNtIOG04L&#10;NXa0rKk8bE7OwPHjcx2vuzaX0fDn/RAW44m8RGMeH/rFGyihXm7h//baGhjmr/B3Jh0B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daCMUAAADcAAAADwAAAAAAAAAA&#10;AAAAAAChAgAAZHJzL2Rvd25yZXYueG1sUEsFBgAAAAAEAAQA+QAAAJMDAAAAAA==&#10;" strokecolor="#4579b8"/>
          </v:group>
        </w:pict>
      </w:r>
      <w:r>
        <w:rPr>
          <w:noProof/>
          <w:lang w:eastAsia="tr-TR"/>
        </w:rPr>
        <w:pict>
          <v:group id="Grup 525" o:spid="_x0000_s1538" style="position:absolute;margin-left:7.55pt;margin-top:12.1pt;width:16.5pt;height:12.85pt;z-index:251652608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">
            <v:shape id="Düz Ok Bağlayıcısı 526" o:spid="_x0000_s1539" type="#_x0000_t32" style="position:absolute;top:162457;width:381315;height:12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5108cAAADcAAAADwAAAGRycy9kb3ducmV2LnhtbESPW2sCMRSE34X+h3AKfdNs13phNYq0&#10;SCsKxQuCb4fN6Wbp5mTdRN3++6Yg9HGYmW+Y6by1lbhS40vHCp57CQji3OmSCwWH/bI7BuEDssbK&#10;MSn4IQ/z2UNnipl2N97SdRcKESHsM1RgQqgzKX1uyKLvuZo4el+usRiibAqpG7xFuK1kmiRDabHk&#10;uGCwpldD+ffuYhW8rY4vo3N7/uy/n8wmp/7olC7WSj09tosJiEBt+A/f2x9awSAdwt+ZeATk7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XnXTxwAAANwAAAAPAAAAAAAA&#10;AAAAAAAAAKECAABkcnMvZG93bnJldi54bWxQSwUGAAAAAAQABAD5AAAAlQMAAAAA&#10;">
              <v:stroke endarrow="open"/>
            </v:shape>
            <v:line id="Düz Bağlayıcı 527" o:spid="_x0000_s1540" style="position:absolute;visibility:visibl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XEf8UAAADcAAAADwAAAGRycy9kb3ducmV2LnhtbESPUWvCQBCE3wv9D8cW+qaXpmg19RQp&#10;CNL2ResPWHNrEsztpXerxv76XkHo4zAz3zCzRe9adaYQG88GnoYZKOLS24YrA7uv1WACKgqyxdYz&#10;GbhShMX8/m6GhfUX3tB5K5VKEI4FGqhFukLrWNbkMA59R5y8gw8OJclQaRvwkuCu1XmWjbXDhtNC&#10;jR291VQetydn4Pvjcx2v+zaX8ejn/RiWk6k8R2MeH/rlKyihXv7Dt/baGhjlL/B3Jh0BPf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CXEf8UAAADcAAAADwAAAAAAAAAA&#10;AAAAAAChAgAAZHJzL2Rvd25yZXYueG1sUEsFBgAAAAAEAAQA+QAAAJMDAAAAAA==&#10;" strokecolor="#4579b8"/>
          </v:group>
        </w:pict>
      </w:r>
      <w:r>
        <w:rPr>
          <w:noProof/>
          <w:lang w:eastAsia="tr-TR"/>
        </w:rPr>
        <w:pict>
          <v:group id="Grup 528" o:spid="_x0000_s1541" style="position:absolute;margin-left:73.05pt;margin-top:11.6pt;width:15.3pt;height:12.85pt;z-index:251653632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">
            <v:shape id="Düz Ok Bağlayıcısı 529" o:spid="_x0000_s1542" type="#_x0000_t32" style="position:absolute;top:162457;width:381315;height:12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HhocgAAADcAAAADwAAAGRycy9kb3ducmV2LnhtbESPW2sCMRSE3wv9D+EU+lazXVsvq1HE&#10;UlpREC8Ivh02p5vFzcm6SXX775tCwcdhZr5hxtPWVuJCjS8dK3juJCCIc6dLLhTsd+9PAxA+IGus&#10;HJOCH/IwndzfjTHT7sobumxDISKEfYYKTAh1JqXPDVn0HVcTR+/LNRZDlE0hdYPXCLeVTJOkJy2W&#10;HBcM1jQ3lJ+231bB2+Lw0j+353X342hWOXX7x3S2VOrxoZ2NQARqwy383/7UCl7TIfydiUdAT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sHhocgAAADcAAAADwAAAAAA&#10;AAAAAAAAAAChAgAAZHJzL2Rvd25yZXYueG1sUEsFBgAAAAAEAAQA+QAAAJYDAAAAAA==&#10;">
              <v:stroke endarrow="open"/>
            </v:shape>
            <v:line id="Düz Bağlayıcı 530" o:spid="_x0000_s1543" style="position:absolute;visibility:visibl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XK1sEAAADcAAAADwAAAGRycy9kb3ducmV2LnhtbERPzWoCMRC+C32HMIXeNFtFsVujiCCI&#10;etH2Aaab6e7iZrJNprr69OYgePz4/meLzjXqTCHWng28DzJQxIW3NZcGvr/W/SmoKMgWG89k4EoR&#10;FvOX3gxz6y98oPNRSpVCOOZooBJpc61jUZHDOPAtceJ+fXAoCYZS24CXFO4aPcyyiXZYc2qosKVV&#10;RcXp+O8M/O32m3j9aYYyGd+2p7CcfsgoGvP22i0/QQl18hQ/3BtrYDxK89OZdAT0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FcrWwQAAANwAAAAPAAAAAAAAAAAAAAAA&#10;AKECAABkcnMvZG93bnJldi54bWxQSwUGAAAAAAQABAD5AAAAjwMAAAAA&#10;" strokecolor="#4579b8"/>
          </v:group>
        </w:pict>
      </w:r>
      <w:r>
        <w:t>374</w:t>
      </w:r>
      <w:r>
        <w:tab/>
      </w:r>
      <w:r>
        <w:tab/>
        <w:t>688</w:t>
      </w:r>
      <w:r>
        <w:tab/>
      </w:r>
      <w:r>
        <w:tab/>
        <w:t>990</w:t>
      </w:r>
      <w:r>
        <w:tab/>
      </w:r>
      <w:r>
        <w:tab/>
      </w:r>
    </w:p>
    <w:p w:rsidR="008D101E" w:rsidRDefault="008D101E" w:rsidP="008C701F">
      <w:pPr>
        <w:tabs>
          <w:tab w:val="left" w:pos="284"/>
        </w:tabs>
        <w:spacing w:after="0"/>
        <w:ind w:right="-285"/>
      </w:pPr>
      <w:r>
        <w:tab/>
        <w:t xml:space="preserve">    …………</w:t>
      </w:r>
      <w:r>
        <w:tab/>
        <w:t xml:space="preserve">        ……….                     ……….                     </w:t>
      </w:r>
    </w:p>
    <w:p w:rsidR="008D101E" w:rsidRPr="00E269D2" w:rsidRDefault="008D101E" w:rsidP="008C701F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>374 sayısında birler basamağı ile yüzler basamağ</w:t>
      </w:r>
      <w:r w:rsidRPr="00E269D2">
        <w:rPr>
          <w:rFonts w:ascii="ALFABET98" w:hAnsi="ALFABET98"/>
        </w:rPr>
        <w:t>ı</w:t>
      </w:r>
      <w:r w:rsidRPr="00E269D2">
        <w:rPr>
          <w:rFonts w:ascii="ALFABET98" w:hAnsi="ALFABET98"/>
        </w:rPr>
        <w:t>nın yerleri değiştirilince hangi sayıyı elde ederiz?</w:t>
      </w:r>
    </w:p>
    <w:p w:rsidR="008D101E" w:rsidRPr="00E269D2" w:rsidRDefault="008D101E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D101E" w:rsidRPr="00E269D2" w:rsidRDefault="008D101E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D101E" w:rsidRPr="00E269D2" w:rsidRDefault="008D101E" w:rsidP="008C701F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>714 sayısının sayı değerleri toplamı kaçtır?</w:t>
      </w:r>
    </w:p>
    <w:p w:rsidR="008D101E" w:rsidRPr="00E269D2" w:rsidRDefault="008D101E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D101E" w:rsidRPr="00E269D2" w:rsidRDefault="008D101E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D101E" w:rsidRPr="00E269D2" w:rsidRDefault="008D101E" w:rsidP="00E269D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426" w:right="-285" w:firstLine="0"/>
        <w:rPr>
          <w:rFonts w:ascii="ALFABET98" w:hAnsi="ALFABET98"/>
        </w:rPr>
      </w:pPr>
      <w:r w:rsidRPr="00E269D2">
        <w:rPr>
          <w:rFonts w:ascii="ALFABET98" w:hAnsi="ALFABET98"/>
        </w:rPr>
        <w:t>190 sayısının basamak değerleri toplamı kaçtır?</w:t>
      </w:r>
    </w:p>
    <w:p w:rsidR="008D101E" w:rsidRPr="00E269D2" w:rsidRDefault="008D101E" w:rsidP="00E269D2">
      <w:pPr>
        <w:tabs>
          <w:tab w:val="left" w:pos="284"/>
        </w:tabs>
        <w:spacing w:after="0"/>
        <w:ind w:left="720" w:right="-285" w:hanging="360"/>
        <w:rPr>
          <w:rFonts w:ascii="ALFABET98" w:hAnsi="ALFABET98"/>
        </w:rPr>
      </w:pPr>
    </w:p>
    <w:p w:rsidR="008D101E" w:rsidRPr="00E269D2" w:rsidRDefault="008D101E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D101E" w:rsidRPr="00E269D2" w:rsidRDefault="008D101E" w:rsidP="00E269D2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426" w:right="-285" w:firstLine="0"/>
        <w:rPr>
          <w:rFonts w:ascii="ALFABET98" w:hAnsi="ALFABET98"/>
        </w:rPr>
      </w:pPr>
      <w:r w:rsidRPr="00E269D2">
        <w:rPr>
          <w:rFonts w:ascii="ALFABET98" w:hAnsi="ALFABET98"/>
        </w:rPr>
        <w:t>Basamak değerleri 30, 500 ve 6 olan sayı ka</w:t>
      </w:r>
      <w:r w:rsidRPr="00E269D2">
        <w:rPr>
          <w:rFonts w:ascii="ALFABET98" w:hAnsi="ALFABET98"/>
        </w:rPr>
        <w:t>ç</w:t>
      </w:r>
      <w:r w:rsidRPr="00E269D2">
        <w:rPr>
          <w:rFonts w:ascii="ALFABET98" w:hAnsi="ALFABET98"/>
        </w:rPr>
        <w:t>tır?</w:t>
      </w:r>
    </w:p>
    <w:p w:rsidR="008D101E" w:rsidRPr="00E269D2" w:rsidRDefault="008D101E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D101E" w:rsidRPr="00E269D2" w:rsidRDefault="008D101E" w:rsidP="00E269D2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>714 sayısında basamak değeri en küçük olan sayı hangisidir?</w:t>
      </w:r>
    </w:p>
    <w:p w:rsidR="008D101E" w:rsidRDefault="008D101E" w:rsidP="00887510">
      <w:pPr>
        <w:tabs>
          <w:tab w:val="left" w:pos="284"/>
        </w:tabs>
        <w:spacing w:after="0"/>
        <w:ind w:right="-285"/>
      </w:pPr>
    </w:p>
    <w:p w:rsidR="008D101E" w:rsidRDefault="008D101E" w:rsidP="00887510">
      <w:pPr>
        <w:tabs>
          <w:tab w:val="left" w:pos="284"/>
        </w:tabs>
        <w:spacing w:after="0"/>
        <w:ind w:right="-285"/>
      </w:pPr>
    </w:p>
    <w:p w:rsidR="008D101E" w:rsidRDefault="008D101E" w:rsidP="00887510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right="-285"/>
      </w:pPr>
      <w:r>
        <w:rPr>
          <w:noProof/>
          <w:lang w:eastAsia="tr-TR"/>
        </w:rPr>
        <w:pict>
          <v:rect id="Dikdörtgen 532" o:spid="_x0000_s1544" style="position:absolute;left:0;text-align:left;margin-left:213.2pt;margin-top:20.25pt;width:50.5pt;height:17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"/>
        </w:pict>
      </w:r>
      <w:r>
        <w:rPr>
          <w:noProof/>
          <w:lang w:eastAsia="tr-TR"/>
        </w:rPr>
        <w:pict>
          <v:rect id="Dikdörtgen 531" o:spid="_x0000_s1545" style="position:absolute;left:0;text-align:left;margin-left:98.2pt;margin-top:20.25pt;width:50.5pt;height:17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"/>
        </w:pict>
      </w:r>
      <w:r w:rsidRPr="00887510">
        <w:rPr>
          <w:sz w:val="32"/>
        </w:rPr>
        <w:t xml:space="preserve">   3, 7</w:t>
      </w:r>
      <w:r>
        <w:t xml:space="preserve"> ve </w:t>
      </w:r>
      <w:r w:rsidRPr="00887510">
        <w:rPr>
          <w:sz w:val="32"/>
        </w:rPr>
        <w:t>0</w:t>
      </w:r>
      <w:r>
        <w:t xml:space="preserve"> ile yazılabilecek 3 basamaklı </w:t>
      </w:r>
    </w:p>
    <w:p w:rsidR="008D101E" w:rsidRDefault="008D101E" w:rsidP="00887510">
      <w:pPr>
        <w:pStyle w:val="ListParagraph"/>
        <w:tabs>
          <w:tab w:val="left" w:pos="284"/>
        </w:tabs>
        <w:spacing w:after="0"/>
        <w:ind w:right="-285"/>
      </w:pPr>
      <w:r>
        <w:t>En büyük sayı</w:t>
      </w:r>
      <w:r>
        <w:tab/>
      </w:r>
      <w:r>
        <w:tab/>
        <w:t xml:space="preserve">    En küçük sayı</w:t>
      </w:r>
    </w:p>
    <w:p w:rsidR="008D101E" w:rsidRDefault="008D101E" w:rsidP="00887510">
      <w:pPr>
        <w:pStyle w:val="ListParagraph"/>
        <w:tabs>
          <w:tab w:val="left" w:pos="284"/>
        </w:tabs>
        <w:spacing w:after="0"/>
        <w:ind w:right="-285"/>
      </w:pPr>
    </w:p>
    <w:p w:rsidR="008D101E" w:rsidRPr="00E269D2" w:rsidRDefault="008D101E" w:rsidP="00E269D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>201 ile 210 sayılarının hangi basamaklarındaki rakamlar aynıdır?</w:t>
      </w:r>
    </w:p>
    <w:p w:rsidR="008D101E" w:rsidRDefault="008D101E" w:rsidP="00887510">
      <w:pPr>
        <w:tabs>
          <w:tab w:val="left" w:pos="284"/>
        </w:tabs>
        <w:spacing w:after="0"/>
        <w:ind w:right="-285"/>
      </w:pPr>
    </w:p>
    <w:p w:rsidR="008D101E" w:rsidRDefault="008D101E" w:rsidP="00887510">
      <w:pPr>
        <w:tabs>
          <w:tab w:val="left" w:pos="284"/>
        </w:tabs>
        <w:spacing w:after="0"/>
        <w:ind w:right="-285"/>
      </w:pPr>
      <w:r>
        <w:rPr>
          <w:noProof/>
          <w:lang w:eastAsia="tr-TR"/>
        </w:rPr>
        <w:pict>
          <v:rect id="Dikdörtgen 533" o:spid="_x0000_s1546" style="position:absolute;margin-left:176.65pt;margin-top:10.5pt;width:75.15pt;height:21.3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"/>
        </w:pict>
      </w:r>
    </w:p>
    <w:p w:rsidR="008D101E" w:rsidRPr="00E269D2" w:rsidRDefault="008D101E" w:rsidP="00E269D2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right="-285"/>
        <w:rPr>
          <w:rFonts w:ascii="ALFABET98" w:hAnsi="ALFABET98"/>
        </w:rPr>
      </w:pPr>
      <w:r>
        <w:rPr>
          <w:noProof/>
          <w:lang w:eastAsia="tr-TR"/>
        </w:rPr>
        <w:pict>
          <v:rect id="Dikdörtgen 534" o:spid="_x0000_s1547" style="position:absolute;left:0;text-align:left;margin-left:176.65pt;margin-top:25.75pt;width:75.1pt;height:21.2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"/>
        </w:pict>
      </w:r>
      <w:r w:rsidRPr="00E269D2">
        <w:rPr>
          <w:rFonts w:ascii="ALFABET98" w:hAnsi="ALFABET98"/>
        </w:rPr>
        <w:t>Üç basamaklı en büyük sayı</w:t>
      </w:r>
      <w:r w:rsidRPr="00E269D2">
        <w:rPr>
          <w:rFonts w:ascii="ALFABET98" w:hAnsi="ALFABET98"/>
        </w:rPr>
        <w:br/>
      </w:r>
    </w:p>
    <w:p w:rsidR="008D101E" w:rsidRPr="00E269D2" w:rsidRDefault="008D101E" w:rsidP="00E269D2">
      <w:pPr>
        <w:tabs>
          <w:tab w:val="left" w:pos="851"/>
        </w:tabs>
        <w:spacing w:after="0"/>
        <w:ind w:left="720" w:right="-285"/>
        <w:rPr>
          <w:rFonts w:ascii="ALFABET98" w:hAnsi="ALFABET98"/>
        </w:rPr>
      </w:pPr>
      <w:r w:rsidRPr="00E269D2">
        <w:rPr>
          <w:rFonts w:ascii="ALFABET98" w:hAnsi="ALFABET98"/>
        </w:rPr>
        <w:t>Üç basamaklı en küçük sayı</w:t>
      </w:r>
    </w:p>
    <w:p w:rsidR="008D101E" w:rsidRPr="00E269D2" w:rsidRDefault="008D101E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D101E" w:rsidRPr="00E269D2" w:rsidRDefault="008D101E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D101E" w:rsidRPr="00E269D2" w:rsidRDefault="008D101E" w:rsidP="00E269D2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>219 sayısında hangi rakamın basamak değeri en küçüktür?</w:t>
      </w:r>
    </w:p>
    <w:p w:rsidR="008D101E" w:rsidRPr="00E269D2" w:rsidRDefault="008D101E" w:rsidP="00887510">
      <w:pPr>
        <w:tabs>
          <w:tab w:val="left" w:pos="284"/>
        </w:tabs>
        <w:spacing w:after="0"/>
        <w:ind w:right="-285"/>
        <w:rPr>
          <w:rFonts w:ascii="ALFABET98" w:hAnsi="ALFABET98"/>
          <w:sz w:val="8"/>
        </w:rPr>
      </w:pPr>
    </w:p>
    <w:p w:rsidR="008D101E" w:rsidRPr="00E269D2" w:rsidRDefault="008D101E" w:rsidP="00887510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D101E" w:rsidRPr="00E269D2" w:rsidRDefault="008D101E" w:rsidP="00E269D2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>487 sayısındaki onlar basamağındaki rakam 1 azaltılırsa oluşan yeni sayı kaçtır?</w:t>
      </w:r>
    </w:p>
    <w:p w:rsidR="008D101E" w:rsidRPr="00E269D2" w:rsidRDefault="008D101E" w:rsidP="00887510">
      <w:pPr>
        <w:tabs>
          <w:tab w:val="left" w:pos="284"/>
        </w:tabs>
        <w:spacing w:after="0"/>
        <w:ind w:right="-285"/>
        <w:rPr>
          <w:rFonts w:ascii="ALFABET98" w:hAnsi="ALFABET98"/>
        </w:rPr>
      </w:pP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8D101E" w:rsidRPr="00E269D2" w:rsidRDefault="008D101E" w:rsidP="00887510">
      <w:pPr>
        <w:tabs>
          <w:tab w:val="left" w:pos="284"/>
        </w:tabs>
        <w:spacing w:after="0"/>
        <w:ind w:right="-285"/>
        <w:rPr>
          <w:rFonts w:ascii="ALFABET98" w:hAnsi="ALFABET98"/>
          <w:sz w:val="14"/>
        </w:rPr>
      </w:pPr>
    </w:p>
    <w:p w:rsidR="008D101E" w:rsidRPr="00E269D2" w:rsidRDefault="008D101E" w:rsidP="00E269D2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 xml:space="preserve">Üç basamaklı bir sayının yüzler basamağında </w:t>
      </w:r>
      <w:r w:rsidRPr="00E269D2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 xml:space="preserve"> rakamı</w:t>
      </w:r>
      <w:r w:rsidRPr="00E269D2">
        <w:rPr>
          <w:rFonts w:ascii="ALFABET98" w:hAnsi="ALFABET98"/>
        </w:rPr>
        <w:t xml:space="preserve"> bulunmaz. </w:t>
      </w:r>
    </w:p>
    <w:p w:rsidR="008D101E" w:rsidRDefault="008D101E" w:rsidP="00887510">
      <w:pPr>
        <w:tabs>
          <w:tab w:val="left" w:pos="284"/>
        </w:tabs>
        <w:spacing w:after="0"/>
        <w:ind w:right="-285"/>
      </w:pPr>
      <w:r>
        <w:rPr>
          <w:noProof/>
          <w:lang w:eastAsia="tr-TR"/>
        </w:rPr>
        <w:pict>
          <v:rect id="Dikdörtgen 2393" o:spid="_x0000_s1548" style="position:absolute;margin-left:12pt;margin-top:3.3pt;width:257.8pt;height:133.35pt;z-index:-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</v:rect>
        </w:pict>
      </w:r>
    </w:p>
    <w:p w:rsidR="008D101E" w:rsidRDefault="008D101E" w:rsidP="00C42030">
      <w:pPr>
        <w:tabs>
          <w:tab w:val="left" w:pos="284"/>
        </w:tabs>
        <w:spacing w:after="0"/>
        <w:ind w:left="1840" w:right="-285" w:firstLine="284"/>
        <w:rPr>
          <w:rFonts w:ascii="ALFABET98" w:hAnsi="ALFABET98"/>
          <w:b/>
          <w:color w:val="EEECE1"/>
          <w:sz w:val="28"/>
        </w:rPr>
      </w:pPr>
      <w:r>
        <w:rPr>
          <w:noProof/>
          <w:lang w:eastAsia="tr-TR"/>
        </w:rPr>
        <w:pict>
          <v:group id="Grup 2251" o:spid="_x0000_s1549" style="position:absolute;left:0;text-align:left;margin-left:54pt;margin-top:522pt;width:90pt;height:63pt;z-index:251675136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">
            <v:group id="Group 2212" o:spid="_x0000_s1550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luYs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TuD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ZbmLFAAAA3QAA&#10;AA8AAAAAAAAAAAAAAAAAqgIAAGRycy9kb3ducmV2LnhtbFBLBQYAAAAABAAEAPoAAACcAwAAAAA=&#10;">
              <v:group id="Group 2213" o:spid="_x0000_s155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FXL+cUAAADd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ync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hVy/nFAAAA3QAA&#10;AA8AAAAAAAAAAAAAAAAAqgIAAGRycy9kb3ducmV2LnhtbFBLBQYAAAAABAAEAPoAAACcAwAAAAA=&#10;">
                <v:shape id="AutoShape 2214" o:spid="_x0000_s155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bzC8YA&#10;AADdAAAADwAAAGRycy9kb3ducmV2LnhtbESPQWvCQBSE7wX/w/IEb83GEIOkWUUsSm+lsdLrI/tM&#10;gtm3Mbs1aX99t1DocZiZb5hiO5lO3GlwrWUFyygGQVxZ3XKt4P10eFyDcB5ZY2eZFHyRg+1m9lBg&#10;ru3Ib3QvfS0ChF2OChrv+1xKVzVk0EW2Jw7exQ4GfZBDLfWAY4CbTiZxnEmDLYeFBnvaN1Rdy0+j&#10;oM5WXTpOB37ef7vbx+sxPe9OqVKL+bR7AuFp8v/hv/aLVpAkqx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ebzC8YAAADdAAAADwAAAAAAAAAAAAAAAACYAgAAZHJz&#10;L2Rvd25yZXYueG1sUEsFBgAAAAAEAAQA9QAAAIsDAAAAAA==&#10;" fillcolor="#ffc" strokeweight=".25pt">
                  <v:stroke dashstyle="1 1" endcap="round"/>
                </v:shape>
                <v:shape id="AutoShape 2215" o:spid="_x0000_s155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pWkMUA&#10;AADdAAAADwAAAGRycy9kb3ducmV2LnhtbESPT2vCQBTE70K/w/IKvZlNQyISXUUslt6K//D6yD6T&#10;YPZtmt2atJ/eFQSPw8z8hpkvB9OIK3WutqzgPYpBEBdW11wqOOw34ykI55E1NpZJwR85WC5eRnPM&#10;te15S9edL0WAsMtRQeV9m0vpiooMusi2xME7286gD7Irpe6wD3DTyCSOJ9JgzWGhwpbWFRWX3a9R&#10;UE6yJu2HDX+s/93P6fszPa72qVJvr8NqBsLT4J/hR/tLK0iSLIP7m/A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qlaQxQAAAN0AAAAPAAAAAAAAAAAAAAAAAJgCAABkcnMv&#10;ZG93bnJldi54bWxQSwUGAAAAAAQABAD1AAAAigMAAAAA&#10;" fillcolor="#ffc" strokeweight=".25pt">
                  <v:stroke dashstyle="1 1" endcap="round"/>
                </v:shape>
                <v:shape id="AutoShape 2216" o:spid="_x0000_s155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jI58UA&#10;AADdAAAADwAAAGRycy9kb3ducmV2LnhtbESPQWvCQBSE70L/w/IKvZlNQwwSXUUUS29FrXh9ZJ9J&#10;MPs2za4m7a93BaHHYWa+YebLwTTiRp2rLSt4j2IQxIXVNZcKvg/b8RSE88gaG8uk4JccLBcvoznm&#10;2va8o9velyJA2OWooPK+zaV0RUUGXWRb4uCdbWfQB9mVUnfYB7hpZBLHmTRYc1iosKV1RcVlfzUK&#10;ymzSpP2w5c36z/2cvj7S4+qQKvX2OqxmIDwN/j/8bH9qBUkyyeD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eMjnxQAAAN0AAAAPAAAAAAAAAAAAAAAAAJgCAABkcnMv&#10;ZG93bnJldi54bWxQSwUGAAAAAAQABAD1AAAAigMAAAAA&#10;" fillcolor="#ffc" strokeweight=".25pt">
                  <v:stroke dashstyle="1 1" endcap="round"/>
                </v:shape>
              </v:group>
              <v:group id="Group 2217" o:spid="_x0000_s155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27N+s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STJ9BP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bs36xgAAAN0A&#10;AAAPAAAAAAAAAAAAAAAAAKoCAABkcnMvZG93bnJldi54bWxQSwUGAAAAAAQABAD6AAAAnQMAAAAA&#10;">
                <v:shape id="AutoShape 2218" o:spid="_x0000_s155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v5DsEA&#10;AADdAAAADwAAAGRycy9kb3ducmV2LnhtbERPy4rCMBTdD/gP4QruxtRSRapRxEFxN/jC7aW5tsXm&#10;pjYZW+frzUJweTjv+bIzlXhQ40rLCkbDCARxZnXJuYLTcfM9BeE8ssbKMil4koPlovc1x1Tblvf0&#10;OPhchBB2KSoovK9TKV1WkEE3tDVx4K62MegDbHKpG2xDuKlkHEUTabDk0FBgTeuCstvhzyjIJ+Mq&#10;absN/6z/3f3yu03Oq2Oi1KDfrWYgPHX+I367d1pBHI/D3PAmPAG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r+Q7BAAAA3QAAAA8AAAAAAAAAAAAAAAAAmAIAAGRycy9kb3du&#10;cmV2LnhtbFBLBQYAAAAABAAEAPUAAACGAwAAAAA=&#10;" fillcolor="#ffc" strokeweight=".25pt">
                  <v:stroke dashstyle="1 1" endcap="round"/>
                </v:shape>
                <v:shape id="AutoShape 2219" o:spid="_x0000_s155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dclcYA&#10;AADdAAAADwAAAGRycy9kb3ducmV2LnhtbESPQWvCQBSE70L/w/IK3nTTEKVN3QRRFG9S09LrI/ua&#10;hGbfptnVxP76rlDwOMzMN8wqH00rLtS7xrKCp3kEgri0uuFKwXuxmz2DcB5ZY2uZFFzJQZ49TFaY&#10;ajvwG11OvhIBwi5FBbX3XSqlK2sy6Oa2Iw7el+0N+iD7SuoehwA3rYyjaCkNNhwWauxoU1P5fTob&#10;BdVy0SbDuOPt5tf9fB73yce6SJSaPo7rVxCeRn8P/7cPWkEcL17g9iY8AZ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dclcYAAADdAAAADwAAAAAAAAAAAAAAAACYAgAAZHJz&#10;L2Rvd25yZXYueG1sUEsFBgAAAAAEAAQA9QAAAIsDAAAAAA==&#10;" fillcolor="#ffc" strokeweight=".25pt">
                  <v:stroke dashstyle="1 1" endcap="round"/>
                </v:shape>
                <v:shape id="AutoShape 2220" o:spid="_x0000_s155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/tcMA&#10;AADdAAAADwAAAGRycy9kb3ducmV2LnhtbERPTWuDQBC9F/Iflgn01qwRK8VkE4LB0lupach1cCcq&#10;cWeNu1XbX989FHp8vO/tfjadGGlwrWUF61UEgriyuuVaweepeHoB4Tyyxs4yKfgmB/vd4mGLmbYT&#10;f9BY+lqEEHYZKmi87zMpXdWQQbeyPXHgrnYw6AMcaqkHnEK46WQcRak02HJoaLCnvKHqVn4ZBXX6&#10;3CXTXPAx/3H3y/trcj6cEqUel/NhA8LT7P/Ff+43rSCO07A/vAlP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E/tc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2221" o:spid="_x0000_s155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c6qM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x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mnOqjFAAAA3QAA&#10;AA8AAAAAAAAAAAAAAAAAqgIAAGRycy9kb3ducmV2LnhtbFBLBQYAAAAABAAEAPoAAACcAwAAAAA=&#10;">
                <v:shape id="AutoShape 2222" o:spid="_x0000_s156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8EWcYA&#10;AADdAAAADwAAAGRycy9kb3ducmV2LnhtbESPQWvCQBSE74L/YXlCb2bTEENJXUOwWHoTteL1kX1N&#10;QrNv0+zWpP31bqHgcZiZb5h1MZlOXGlwrWUFj1EMgriyuuVawftpt3wC4Tyyxs4yKfghB8VmPltj&#10;ru3IB7oefS0ChF2OChrv+1xKVzVk0EW2Jw7ehx0M+iCHWuoBxwA3nUziOJMGWw4LDfa0baj6PH4b&#10;BXW26tJx2vHL9td9Xfav6bk8pUo9LKbyGYSnyd/D/+03rSBJsgT+3oQnI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8EWcYAAADdAAAADwAAAAAAAAAAAAAAAACYAgAAZHJz&#10;L2Rvd25yZXYueG1sUEsFBgAAAAAEAAQA9QAAAIsDAAAAAA==&#10;" fillcolor="#ffc" strokeweight=".25pt">
                  <v:stroke dashstyle="1 1" endcap="round"/>
                </v:shape>
                <v:shape id="AutoShape 2223" o:spid="_x0000_s156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OhwsYA&#10;AADdAAAADwAAAGRycy9kb3ducmV2LnhtbESPzWrDMBCE74G+g9hCb4lc1zXBsRxCSkpupfkh18Xa&#10;2KbWyrXU2OnTV4VAjsPMfMPky9G04kK9aywreJ5FIIhLqxuuFBz2m+kchPPIGlvLpOBKDpbFwyTH&#10;TNuBP+my85UIEHYZKqi97zIpXVmTQTezHXHwzrY36IPsK6l7HALctDKOolQabDgs1NjRuqbya/dj&#10;FFTpa5sM44bf1r/u+/TxnhxX+0Spp8dxtQDhafT38K291QriOH2B/zfhCc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OhwsYAAADdAAAADwAAAAAAAAAAAAAAAACYAgAAZHJz&#10;L2Rvd25yZXYueG1sUEsFBgAAAAAEAAQA9QAAAIsDAAAAAA==&#10;" fillcolor="#ffc" strokeweight=".25pt">
                  <v:stroke dashstyle="1 1" endcap="round"/>
                </v:shape>
                <v:shape id="AutoShape 2224" o:spid="_x0000_s156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5tsYA&#10;AADdAAAADwAAAGRycy9kb3ducmV2LnhtbESPQWvCQBSE74L/YXlCb2bTEENJXUOwWHoTteL1kX1N&#10;QrNv0+zWpP31bqHgcZiZb5h1MZlOXGlwrWUFj1EMgriyuuVawftpt3wC4Tyyxs4yKfghB8VmPltj&#10;ru3IB7oefS0ChF2OChrv+1xKVzVk0EW2Jw7ehx0M+iCHWuoBxwA3nUziOJMGWw4LDfa0baj6PH4b&#10;BXW26tJx2vHL9td9Xfav6bk8pUo9LKbyGYSnyd/D/+03rSBJshT+3oQnI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o5tsYAAADdAAAADwAAAAAAAAAAAAAAAACYAgAAZHJz&#10;L2Rvd25yZXYueG1sUEsFBgAAAAAEAAQA9QAAAIsDAAAAAA==&#10;" fillcolor="#ffc" strokeweight=".25pt">
                  <v:stroke dashstyle="1 1" endcap="round"/>
                </v:shape>
              </v:group>
              <v:shape id="AutoShape 2225" o:spid="_x0000_s156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acLcUA&#10;AADdAAAADwAAAGRycy9kb3ducmV2LnhtbESPQWvCQBSE70L/w/IKvZlNQwwSXUUUS29FrXh9ZJ9J&#10;MPs2za4m7a93BaHHYWa+YebLwTTiRp2rLSt4j2IQxIXVNZcKvg/b8RSE88gaG8uk4JccLBcvoznm&#10;2va8o9velyJA2OWooPK+zaV0RUUGXWRb4uCdbWfQB9mVUnfYB7hpZBLHmTRYc1iosKV1RcVlfzUK&#10;ymzSpP2w5c36z/2cvj7S4+qQKvX2OqxmIDwN/j/8bH9qBUmSTeD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xpwtxQAAAN0AAAAPAAAAAAAAAAAAAAAAAJgCAABkcnMv&#10;ZG93bnJldi54bWxQSwUGAAAAAAQABAD1AAAAigMAAAAA&#10;" fillcolor="#ffc" strokeweight=".25pt">
                <v:stroke dashstyle="1 1" endcap="round"/>
              </v:shape>
            </v:group>
            <v:group id="Group 2226" o:spid="_x0000_s1564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TqLcxgAAAN0A&#10;AAAPAAAAAAAAAAAAAAAAAKoCAABkcnMvZG93bnJldi54bWxQSwUGAAAAAAQABAD6AAAAnQMAAAAA&#10;">
              <v:group id="Group 2227" o:spid="_x0000_s156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IHR8YAAADdAAAADwAAAGRycy9kb3ducmV2LnhtbESPQWvCQBSE74L/YXmC&#10;t7pJpFaiq4hY8SCFqiDeHtlnEsy+DdltEv99t1DwOMzMN8xy3ZtKtNS40rKCeBKBIM6sLjlXcDl/&#10;vs1BOI+ssbJMCp7kYL0aDpaYatvxN7Unn4sAYZeigsL7OpXSZQUZdBNbEwfvbhuDPsgml7rBLsBN&#10;JZMomkmDJYeFAmvaFpQ9Tj9Gwb7DbjONd+3xcd8+b+f3r+sxJqXGo36zAOGp96/wf/ugFSTJ7AP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AgdHxgAAAN0A&#10;AAAPAAAAAAAAAAAAAAAAAKoCAABkcnMvZG93bnJldi54bWxQSwUGAAAAAAQABAD6AAAAnQMAAAAA&#10;">
                <v:shape id="AutoShape 2228" o:spid="_x0000_s156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czs8MA&#10;AADdAAAADwAAAGRycy9kb3ducmV2LnhtbERPTWuDQBC9F/Iflgn01qwRK8VkE4LB0lupach1cCcq&#10;cWeNu1XbX989FHp8vO/tfjadGGlwrWUF61UEgriyuuVaweepeHoB4Tyyxs4yKfgmB/vd4mGLmbYT&#10;f9BY+lqEEHYZKmi87zMpXdWQQbeyPXHgrnYw6AMcaqkHnEK46WQcRak02HJoaLCnvKHqVn4ZBXX6&#10;3CXTXPAx/3H3y/trcj6cEqUel/NhA8LT7P/Ff+43rSCO0zA3vAlP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czs8MAAADdAAAADwAAAAAAAAAAAAAAAACYAgAAZHJzL2Rv&#10;d25yZXYueG1sUEsFBgAAAAAEAAQA9QAAAIgDAAAAAA==&#10;" fillcolor="#ffc" strokeweight=".25pt">
                  <v:stroke dashstyle="1 1" endcap="round"/>
                </v:shape>
                <v:shape id="AutoShape 2229" o:spid="_x0000_s156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uWKMYA&#10;AADdAAAADwAAAGRycy9kb3ducmV2LnhtbESPzWrDMBCE74W+g9hCb41c45jEtRxCSkpuIX/kulhb&#10;29RauZYau336KhDIcZiZb5h8MZpWXKh3jWUFr5MIBHFpdcOVguNh/TID4TyyxtYyKfglB4vi8SHH&#10;TNuBd3TZ+0oECLsMFdTed5mUrqzJoJvYjjh4n7Y36IPsK6l7HALctDKOolQabDgs1NjRqqbya/9j&#10;FFTptE2Gcc3vqz/3fd5+JKflIVHq+WlcvoHwNPp7+NbeaAVxnM7h+iY8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YuWKMYAAADdAAAADwAAAAAAAAAAAAAAAACYAgAAZHJz&#10;L2Rvd25yZXYueG1sUEsFBgAAAAAEAAQA9QAAAIsDAAAAAA==&#10;" fillcolor="#ffc" strokeweight=".25pt">
                  <v:stroke dashstyle="1 1" endcap="round"/>
                </v:shape>
                <v:shape id="AutoShape 2230" o:spid="_x0000_s156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ipaMMA&#10;AADdAAAADwAAAGRycy9kb3ducmV2LnhtbERPz2vCMBS+C/sfwht4s+lKp6MaRRzKbjLr8Ppo3tqy&#10;5qVLMtvtrzeHgceP7/dqM5pOXMn51rKCpyQFQVxZ3XKt4FzuZy8gfEDW2FkmBb/kYbN+mKyw0Hbg&#10;d7qeQi1iCPsCFTQh9IWUvmrIoE9sTxy5T+sMhghdLbXDIYabTmZpOpcGW44NDfa0a6j6Ov0YBfX8&#10;ucuHcc+vuz//fTke8o9tmSs1fRy3SxCBxnAX/7vftIIsW8T98U18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ipa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2231" o:spid="_x0000_s156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6sdc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qx1xgAAAN0A&#10;AAAPAAAAAAAAAAAAAAAAAKoCAABkcnMvZG93bnJldi54bWxQSwUGAAAAAAQABAD6AAAAnQMAAAAA&#10;">
                <v:shape id="AutoShape 2232" o:spid="_x0000_s157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aShMYA&#10;AADdAAAADwAAAGRycy9kb3ducmV2LnhtbESPQWvCQBSE74L/YXlCb7oxRCupmyAWxVupafH6yL4m&#10;wezbNLs1sb++Wyj0OMzMN8w2H00rbtS7xrKC5SICQVxa3XCl4K04zDcgnEfW2FomBXdykGfTyRZT&#10;bQd+pdvZVyJA2KWooPa+S6V0ZU0G3cJ2xMH7sL1BH2RfSd3jEOCmlXEUraXBhsNCjR3tayqv5y+j&#10;oFqv2mQYD/y8/3afl5dj8r4rEqUeZuPuCYSn0f+H/9onrSCOH2P4fROegM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aShMYAAADdAAAADwAAAAAAAAAAAAAAAACYAgAAZHJz&#10;L2Rvd25yZXYueG1sUEsFBgAAAAAEAAQA9QAAAIsDAAAAAA==&#10;" fillcolor="#ffc" strokeweight=".25pt">
                  <v:stroke dashstyle="1 1" endcap="round"/>
                </v:shape>
                <v:shape id="AutoShape 2233" o:spid="_x0000_s157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3H8YA&#10;AADdAAAADwAAAGRycy9kb3ducmV2LnhtbESPT2vCQBTE74V+h+UVeqsb02hL6iqiKN7EP6XXR/Y1&#10;CWbfxuxqop/eFQSPw8z8hhlNOlOJMzWutKyg34tAEGdWl5wr2O8WH98gnEfWWFkmBRdyMBm/voww&#10;1bblDZ23PhcBwi5FBYX3dSqlywoy6Hq2Jg7ev20M+iCbXOoG2wA3lYyjaCgNlhwWCqxpVlB22J6M&#10;gnw4qJK2W/B8dnXHv/Uy+Z3uEqXe37rpDwhPnX+GH+2VVhDHX59wfxOegB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o3H8YAAADdAAAADwAAAAAAAAAAAAAAAACYAgAAZHJz&#10;L2Rvd25yZXYueG1sUEsFBgAAAAAEAAQA9QAAAIsDAAAAAA==&#10;" fillcolor="#ffc" strokeweight=".25pt">
                  <v:stroke dashstyle="1 1" endcap="round"/>
                </v:shape>
                <v:shape id="AutoShape 2234" o:spid="_x0000_s157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Ova8YA&#10;AADdAAAADwAAAGRycy9kb3ducmV2LnhtbESPQWvCQBSE74L/YXlCb7oxRCupmyAWxVupafH6yL4m&#10;wezbNLs1sb++Wyj0OMzMN8w2H00rbtS7xrKC5SICQVxa3XCl4K04zDcgnEfW2FomBXdykGfTyRZT&#10;bQd+pdvZVyJA2KWooPa+S6V0ZU0G3cJ2xMH7sL1BH2RfSd3jEOCmlXEUraXBhsNCjR3tayqv5y+j&#10;oFqv2mQYD/y8/3afl5dj8r4rEqUeZuPuCYSn0f+H/9onrSCOHxP4fROegM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Ova8YAAADdAAAADwAAAAAAAAAAAAAAAACYAgAAZHJz&#10;L2Rvd25yZXYueG1sUEsFBgAAAAAEAAQA9QAAAIsDAAAAAA==&#10;" fillcolor="#ffc" strokeweight=".25pt">
                  <v:stroke dashstyle="1 1" endcap="round"/>
                </v:shape>
              </v:group>
              <v:group id="Group 2235" o:spid="_x0000_s157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Wqds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STJ5x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ap2xgAAAN0A&#10;AAAPAAAAAAAAAAAAAAAAAKoCAABkcnMvZG93bnJldi54bWxQSwUGAAAAAAQABAD6AAAAnQMAAAAA&#10;">
                <v:shape id="AutoShape 2236" o:spid="_x0000_s157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2Uh8YA&#10;AADdAAAADwAAAGRycy9kb3ducmV2LnhtbESPzWrDMBCE74W+g9hCb41c4zjBtRxCSkpuIX/kulhb&#10;29RauZYau336KhDIcZiZb5h8MZpWXKh3jWUFr5MIBHFpdcOVguNh/TIH4TyyxtYyKfglB4vi8SHH&#10;TNuBd3TZ+0oECLsMFdTed5mUrqzJoJvYjjh4n7Y36IPsK6l7HALctDKOolQabDgs1NjRqqbya/9j&#10;FFTptE2Gcc3vqz/3fd5+JKflIVHq+WlcvoHwNPp7+NbeaAVxPEvh+iY8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2Uh8YAAADdAAAADwAAAAAAAAAAAAAAAACYAgAAZHJz&#10;L2Rvd25yZXYueG1sUEsFBgAAAAAEAAQA9QAAAIsDAAAAAA==&#10;" fillcolor="#ffc" strokeweight=".25pt">
                  <v:stroke dashstyle="1 1" endcap="round"/>
                </v:shape>
                <v:shape id="AutoShape 2237" o:spid="_x0000_s157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ExHMUA&#10;AADdAAAADwAAAGRycy9kb3ducmV2LnhtbESPQWvCQBSE70L/w/IK3nTTELVEVxFF8SbVFq+P7DMJ&#10;Zt+m2dVEf71bEHocZuYbZrboTCVu1LjSsoKPYQSCOLO65FzB93Ez+AThPLLGyjIpuJODxfytN8NU&#10;25a/6HbwuQgQdikqKLyvUyldVpBBN7Q1cfDOtjHog2xyqRtsA9xUMo6isTRYclgosKZVQdnlcDUK&#10;8vGoStpuw+vVw/2e9tvkZ3lMlOq/d8spCE+d/w+/2jutII4nE/h7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gTEcxQAAAN0AAAAPAAAAAAAAAAAAAAAAAJgCAABkcnMv&#10;ZG93bnJldi54bWxQSwUGAAAAAAQABAD1AAAAigMAAAAA&#10;" fillcolor="#ffc" strokeweight=".25pt">
                  <v:stroke dashstyle="1 1" endcap="round"/>
                </v:shape>
                <v:shape id="AutoShape 2238" o:spid="_x0000_s157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6lbsMA&#10;AADdAAAADwAAAGRycy9kb3ducmV2LnhtbERPz2vCMBS+C/sfwht4s+lKp6MaRRzKbjLr8Ppo3tqy&#10;5qVLMtvtrzeHgceP7/dqM5pOXMn51rKCpyQFQVxZ3XKt4FzuZy8gfEDW2FkmBb/kYbN+mKyw0Hbg&#10;d7qeQi1iCPsCFTQh9IWUvmrIoE9sTxy5T+sMhghdLbXDIYabTmZpOpcGW44NDfa0a6j6Ov0YBfX8&#10;ucuHcc+vuz//fTke8o9tmSs1fRy3SxCBxnAX/7vftIIsW8S58U18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6lbs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2239" o:spid="_x0000_s157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IA9cYA&#10;AADdAAAADwAAAGRycy9kb3ducmV2LnhtbESPT2vCQBTE7wW/w/IKvdVNQ7QaXUUsFm/iP7w+ss8k&#10;mH0bs1sT/fTdgtDjMDO/YabzzlTiRo0rLSv46EcgiDOrS84VHPar9xEI55E1VpZJwZ0czGe9lymm&#10;2ra8pdvO5yJA2KWooPC+TqV0WUEGXd/WxME728agD7LJpW6wDXBTyTiKhtJgyWGhwJqWBWWX3Y9R&#10;kA8HVdJ2K/5aPtz1tPlOjot9otTba7eYgPDU+f/ws73WCuL4cwx/b8IT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IA9cYAAADdAAAADwAAAAAAAAAAAAAAAACYAgAAZHJz&#10;L2Rvd25yZXYueG1sUEsFBgAAAAAEAAQA9QAAAIsDAAAAAA==&#10;" fillcolor="#ffc" strokeweight=".25pt">
                <v:stroke dashstyle="1 1" endcap="round"/>
              </v:shape>
            </v:group>
            <v:group id="Group 2240" o:spid="_x0000_s1578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53nJwwAAAN0AAAAP&#10;AAAAAAAAAAAAAAAAAKoCAABkcnMvZG93bnJldi54bWxQSwUGAAAAAAQABAD6AAAAmgMAAAAA&#10;">
              <v:group id="Group 2241" o:spid="_x0000_s157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vcUsUAAADdAAAADwAAAGRycy9kb3ducmV2LnhtbESPQYvCMBSE7wv+h/AE&#10;b2vaiotUo4i44kGEVUG8PZpnW2xeSpNt6783wsIeh5n5hlmselOJlhpXWlYQjyMQxJnVJecKLufv&#10;zxkI55E1VpZJwZMcrJaDjwWm2nb8Q+3J5yJA2KWooPC+TqV0WUEG3djWxMG728agD7LJpW6wC3BT&#10;ySSKvqTBksNCgTVtCsoep1+jYNdht57E2/bwuG+et/P0eD3EpNRo2K/nIDz1/j/8195rBUkyi+H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mr3FLFAAAA3QAA&#10;AA8AAAAAAAAAAAAAAAAAqgIAAGRycy9kb3ducmV2LnhtbFBLBQYAAAAABAAEAPoAAACcAwAAAAA=&#10;">
                <v:shape id="AutoShape 2242" o:spid="_x0000_s158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Pio8QA&#10;AADdAAAADwAAAGRycy9kb3ducmV2LnhtbESPT4vCMBTE78J+h/AW9qappYpUo4iLsjfxH14fzbMt&#10;Ni/dJtrufnojCB6HmfkNM1t0phJ3alxpWcFwEIEgzqwuOVdwPKz7ExDOI2usLJOCP3KwmH/0Zphq&#10;2/KO7nufiwBhl6KCwvs6ldJlBRl0A1sTB+9iG4M+yCaXusE2wE0l4ygaS4Mlh4UCa1oVlF33N6Mg&#10;H4+qpO3W/L36d7/n7SY5LQ+JUl+f3XIKwlPn3+FX+0criONJ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j4qPEAAAA3QAAAA8AAAAAAAAAAAAAAAAAmAIAAGRycy9k&#10;b3ducmV2LnhtbFBLBQYAAAAABAAEAPUAAACJAwAAAAA=&#10;" fillcolor="#ffc" strokeweight=".25pt">
                  <v:stroke dashstyle="1 1" endcap="round"/>
                </v:shape>
                <v:shape id="AutoShape 2243" o:spid="_x0000_s158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9HOMUA&#10;AADdAAAADwAAAGRycy9kb3ducmV2LnhtbESPT2vCQBTE7wW/w/IEb3VjjCKpq4iieCv+Kb0+sq9J&#10;MPs2ZlcT++m7BcHjMDO/YebLzlTiTo0rLSsYDSMQxJnVJecKzqft+wyE88gaK8uk4EEOlove2xxT&#10;bVs+0P3ocxEg7FJUUHhfp1K6rCCDbmhr4uD92MagD7LJpW6wDXBTyTiKptJgyWGhwJrWBWWX480o&#10;yKeTKmm7LW/Wv+76/blLvlanRKlBv1t9gPDU+Vf42d5rBXE8G8P/m/A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0c4xQAAAN0AAAAPAAAAAAAAAAAAAAAAAJgCAABkcnMv&#10;ZG93bnJldi54bWxQSwUGAAAAAAQABAD1AAAAigMAAAAA&#10;" fillcolor="#ffc" strokeweight=".25pt">
                  <v:stroke dashstyle="1 1" endcap="round"/>
                </v:shape>
                <v:shape id="AutoShape 2244" o:spid="_x0000_s158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bfTMQA&#10;AADdAAAADwAAAGRycy9kb3ducmV2LnhtbESPQYvCMBSE7wv+h/AEb2tqqSLVKKK4eBN1xeujebbF&#10;5qU2WVv99WZhYY/DzHzDzJedqcSDGldaVjAaRiCIM6tLzhV8n7afUxDOI2usLJOCJzlYLnofc0y1&#10;bflAj6PPRYCwS1FB4X2dSumyggy6oa2Jg3e1jUEfZJNL3WAb4KaScRRNpMGSw0KBNa0Lym7HH6Mg&#10;n4yrpO22vFm/3P2y/0rOq1Oi1KDfrWYgPHX+P/zX3mkFcTxN4PdNeAJy8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G30z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2245" o:spid="_x0000_s158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pDaUcYAAADd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0iS+R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kNpRxgAAAN0A&#10;AAAPAAAAAAAAAAAAAAAAAKoCAABkcnMvZG93bnJldi54bWxQSwUGAAAAAAQABAD6AAAAnQMAAAAA&#10;">
                <v:shape id="AutoShape 2246" o:spid="_x0000_s158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koMUA&#10;AADdAAAADwAAAGRycy9kb3ducmV2LnhtbESPQWvCQBSE74X+h+UVvNWNIQ0S3QRRFG+l2tLrI/tM&#10;gtm3Mbua6K/vFgo9DjPzDbMsRtOKG/WusaxgNo1AEJdWN1wp+DxuX+cgnEfW2FomBXdyUOTPT0vM&#10;tB34g24HX4kAYZehgtr7LpPSlTUZdFPbEQfvZHuDPsi+krrHIcBNK+MoSqXBhsNCjR2tayrPh6tR&#10;UKVvbTKMW96sH+7y/b5LvlbHRKnJy7hagPA0+v/wX3uvFcTxPIXfN+EJ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GOSgxQAAAN0AAAAPAAAAAAAAAAAAAAAAAJgCAABkcnMv&#10;ZG93bnJldi54bWxQSwUGAAAAAAQABAD1AAAAigMAAAAA&#10;" fillcolor="#ffc" strokeweight=".25pt">
                  <v:stroke dashstyle="1 1" endcap="round"/>
                </v:shape>
                <v:shape id="AutoShape 2247" o:spid="_x0000_s158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RBO8UA&#10;AADdAAAADwAAAGRycy9kb3ducmV2LnhtbESPQWvCQBSE7wX/w/KE3urGkFqJriKKpTdRK14f2WcS&#10;zL6N2a1J/fWuIHgcZuYbZjrvTCWu1LjSsoLhIAJBnFldcq7gd7/+GINwHlljZZkU/JOD+az3NsVU&#10;25a3dN35XAQIuxQVFN7XqZQuK8igG9iaOHgn2xj0QTa51A22AW4qGUfRSBosOSwUWNOyoOy8+zMK&#10;8tFnlbTdmlfLm7scN9/JYbFPlHrvd4sJCE+df4Wf7R+tII7HX/B4E5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EE7xQAAAN0AAAAPAAAAAAAAAAAAAAAAAJgCAABkcnMv&#10;ZG93bnJldi54bWxQSwUGAAAAAAQABAD1AAAAigMAAAAA&#10;" fillcolor="#ffc" strokeweight=".25pt">
                  <v:stroke dashstyle="1 1" endcap="round"/>
                </v:shape>
                <v:shape id="AutoShape 2248" o:spid="_x0000_s158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VScMA&#10;AADdAAAADwAAAGRycy9kb3ducmV2LnhtbERPTWvCQBC9F/wPywi91Y0hFYmuIpGU3kqj4nXIjkkw&#10;Oxuz2yTtr+8eCj0+3vd2P5lWDNS7xrKC5SICQVxa3XCl4HzKX9YgnEfW2FomBd/kYL+bPW0x1Xbk&#10;TxoKX4kQwi5FBbX3XSqlK2sy6Ba2Iw7czfYGfYB9JXWPYwg3rYyjaCUNNhwaauwoq6m8F19GQbV6&#10;bZNxyvmY/bjH9eMtuRxOiVLP8+mwAeFp8v/iP/e7VhDH6zA3vAlP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vVSc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2249" o:spid="_x0000_s158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3QVMYAAADdAAAADwAAAGRycy9kb3ducmV2LnhtbESPQWvCQBSE7wX/w/IE&#10;b3WTSItGVxGx4kEKVUG8PbLPJJh9G7LbJP77riD0OMzMN8xi1ZtKtNS40rKCeByBIM6sLjlXcD59&#10;vU9BOI+ssbJMCh7kYLUcvC0w1bbjH2qPPhcBwi5FBYX3dSqlywoy6Ma2Jg7ezTYGfZBNLnWDXYCb&#10;SiZR9CkNlhwWCqxpU1B2P/4aBbsOu/Uk3raH+23zuJ4+vi+HmJQaDfv1HISn3v+HX+29VpAk0x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dBUxgAAAN0A&#10;AAAPAAAAAAAAAAAAAAAAAKoCAABkcnMvZG93bnJldi54bWxQSwUGAAAAAAQABAD6AAAAnQMAAAAA&#10;">
                <v:shape id="AutoShape 2250" o:spid="_x0000_s158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RPksMA&#10;AADdAAAADwAAAGRycy9kb3ducmV2LnhtbERPz2vCMBS+C/sfwht4s+lKJ64aRRzKbjLr8Ppo3tqy&#10;5qVLMtvtrzeHgceP7/dqM5pOXMn51rKCpyQFQVxZ3XKt4FzuZwsQPiBr7CyTgl/ysFk/TFZYaDvw&#10;O11PoRYxhH2BCpoQ+kJKXzVk0Ce2J47cp3UGQ4SultrhEMNNJ7M0nUuDLceGBnvaNVR9nX6Mgnr+&#10;3OXDuOfX3Z//vhwP+ce2zJWaPo7bJYhAY7iL/91vWkGWvcT98U18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RPksMAAADdAAAADwAAAAAAAAAAAAAAAACYAgAAZHJzL2Rv&#10;d25yZXYueG1sUEsFBgAAAAAEAAQA9QAAAIgDAAAAAA==&#10;" fillcolor="#ffc" strokeweight=".25pt">
                  <v:stroke dashstyle="1 1" endcap="round"/>
                </v:shape>
                <v:shape id="AutoShape 2251" o:spid="_x0000_s158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jqCcUA&#10;AADdAAAADwAAAGRycy9kb3ducmV2LnhtbESPT2vCQBTE7wW/w/KE3urGkIpGVxGLpTfxH14f2WcS&#10;zL5Ns1uT+uldQfA4zMxvmNmiM5W4UuNKywqGgwgEcWZ1ybmCw379MQbhPLLGyjIp+CcHi3nvbYap&#10;ti1v6brzuQgQdikqKLyvUyldVpBBN7A1cfDOtjHog2xyqRtsA9xUMo6ikTRYclgosKZVQdll92cU&#10;5KPPKmm7NX+tbu73tPlOjst9otR7v1tOQXjq/Cv8bP9oBXE8GcLjTXg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OoJxQAAAN0AAAAPAAAAAAAAAAAAAAAAAJgCAABkcnMv&#10;ZG93bnJldi54bWxQSwUGAAAAAAQABAD1AAAAigMAAAAA&#10;" fillcolor="#ffc" strokeweight=".25pt">
                  <v:stroke dashstyle="1 1" endcap="round"/>
                </v:shape>
                <v:shape id="AutoShape 2252" o:spid="_x0000_s159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p0fsYA&#10;AADdAAAADwAAAGRycy9kb3ducmV2LnhtbESPQWvCQBSE74L/YXlCb7oxRKmpmyAWxVupafH6yL4m&#10;wezbNLs1sb++Wyj0OMzMN8w2H00rbtS7xrKC5SICQVxa3XCl4K04zB9BOI+ssbVMCu7kIM+mky2m&#10;2g78Srezr0SAsEtRQe19l0rpypoMuoXtiIP3YXuDPsi+krrHIcBNK+MoWkuDDYeFGjva11Rez19G&#10;QbVetckwHvh5/+0+Ly/H5H1XJEo9zMbdEwhPo/8P/7VPWkEcb2L4fROegM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p0fsYAAADdAAAADwAAAAAAAAAAAAAAAACYAgAAZHJz&#10;L2Rvd25yZXYueG1sUEsFBgAAAAAEAAQA9QAAAIsDAAAAAA==&#10;" fillcolor="#ffc" strokeweight=".25pt">
                  <v:stroke dashstyle="1 1" endcap="round"/>
                </v:shape>
              </v:group>
              <v:shape id="AutoShape 2253" o:spid="_x0000_s159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bR5cYA&#10;AADdAAAADwAAAGRycy9kb3ducmV2LnhtbESPT2vCQBTE74V+h+UVeqsb0yht6iqiKN7EP6XXR/Y1&#10;CWbfxuxqop/eFQSPw8z8hhlNOlOJMzWutKyg34tAEGdWl5wr2O8WH18gnEfWWFkmBRdyMBm/voww&#10;1bblDZ23PhcBwi5FBYX3dSqlywoy6Hq2Jg7ev20M+iCbXOoG2wA3lYyjaCgNlhwWCqxpVlB22J6M&#10;gnw4qJK2W/B8dnXHv/Uy+Z3uEqXe37rpDwhPnX+GH+2VVhDH359wfxOegB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bR5cYAAADdAAAADwAAAAAAAAAAAAAAAACYAgAAZHJz&#10;L2Rvd25yZXYueG1sUEsFBgAAAAAEAAQA9QAAAIsDAAAAAA==&#10;" fillcolor="#ffc" strokeweight=".25pt">
                <v:stroke dashstyle="1 1" endcap="round"/>
              </v:shape>
            </v:group>
            <v:group id="Group 2254" o:spid="_x0000_s1592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XpF8YAAADdAAAADwAAAGRycy9kb3ducmV2LnhtbESPQWvCQBSE74X+h+UV&#10;vOkmsZaauopILR5EUAvF2yP7TILZtyG7JvHfu4LQ4zAz3zCzRW8q0VLjSssK4lEEgjizuuRcwe9x&#10;PfwE4TyyxsoyKbiRg8X89WWGqbYd76k9+FwECLsUFRTe16mULivIoBvZmjh4Z9sY9EE2udQNdgFu&#10;KplE0Yc0WHJYKLCmVUHZ5XA1Cn467Jbj+LvdXs6r2+k42f1tY1Jq8NYvv0B46v1/+NneaAVJMn2H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BekXxgAAAN0A&#10;AAAPAAAAAAAAAAAAAAAAAKoCAABkcnMvZG93bnJldi54bWxQSwUGAAAAAAQABAD6AAAAnQMAAAAA&#10;">
              <v:group id="Group 2255" o:spid="_x0000_s159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0lMjMYAAADdAAAADwAAAGRycy9kb3ducmV2LnhtbESPQWvCQBSE7wX/w/IE&#10;b3WTiKVGVxGx4kGEqiDeHtlnEsy+DdltEv99tyD0OMzMN8xi1ZtKtNS40rKCeByBIM6sLjlXcDl/&#10;vX+CcB5ZY2WZFDzJwWo5eFtgqm3H39SefC4ChF2KCgrv61RKlxVk0I1tTRy8u20M+iCbXOoGuwA3&#10;lUyi6EMaLDksFFjTpqDscfoxCnYddutJvG0Pj/vmeTtPj9dDTEqNhv16DsJT7//Dr/ZeK0iS2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UyMxgAAAN0A&#10;AAAPAAAAAAAAAAAAAAAAAKoCAABkcnMvZG93bnJldi54bWxQSwUGAAAAAAQABAD6AAAAnQMAAAAA&#10;">
                <v:shape id="AutoShape 2256" o:spid="_x0000_s159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FyfcYA&#10;AADdAAAADwAAAGRycy9kb3ducmV2LnhtbESPzWrDMBCE74W+g9hCb41c45jEtRxCSkpuIX/kulhb&#10;29RauZYau336KhDIcZiZb5h8MZpWXKh3jWUFr5MIBHFpdcOVguNh/TID4TyyxtYyKfglB4vi8SHH&#10;TNuBd3TZ+0oECLsMFdTed5mUrqzJoJvYjjh4n7Y36IPsK6l7HALctDKOolQabDgs1NjRqqbya/9j&#10;FFTptE2Gcc3vqz/3fd5+JKflIVHq+WlcvoHwNPp7+NbeaAVxPE/h+iY8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FyfcYAAADdAAAADwAAAAAAAAAAAAAAAACYAgAAZHJz&#10;L2Rvd25yZXYueG1sUEsFBgAAAAAEAAQA9QAAAIsDAAAAAA==&#10;" fillcolor="#ffc" strokeweight=".25pt">
                  <v:stroke dashstyle="1 1" endcap="round"/>
                </v:shape>
                <v:shape id="AutoShape 2257" o:spid="_x0000_s159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3X5sYA&#10;AADdAAAADwAAAGRycy9kb3ducmV2LnhtbESPT2vCQBTE7wW/w/IKvdVNQ7QaXUUsFm/iP7w+ss8k&#10;mH0bs1sT/fTdgtDjMDO/YabzzlTiRo0rLSv46EcgiDOrS84VHPar9xEI55E1VpZJwZ0czGe9lymm&#10;2ra8pdvO5yJA2KWooPC+TqV0WUEGXd/WxME728agD7LJpW6wDXBTyTiKhtJgyWGhwJqWBWWX3Y9R&#10;kA8HVdJ2K/5aPtz1tPlOjot9otTba7eYgPDU+f/ws73WCuJ4/Al/b8IT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3X5sYAAADdAAAADwAAAAAAAAAAAAAAAACYAgAAZHJz&#10;L2Rvd25yZXYueG1sUEsFBgAAAAAEAAQA9QAAAIsDAAAAAA==&#10;" fillcolor="#ffc" strokeweight=".25pt">
                  <v:stroke dashstyle="1 1" endcap="round"/>
                </v:shape>
                <v:shape id="AutoShape 2258" o:spid="_x0000_s159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JDlMMA&#10;AADdAAAADwAAAGRycy9kb3ducmV2LnhtbERPz2vCMBS+C/sfwht4s+lKJ64aRRzKbjLr8Ppo3tqy&#10;5qVLMtvtrzeHgceP7/dqM5pOXMn51rKCpyQFQVxZ3XKt4FzuZwsQPiBr7CyTgl/ysFk/TFZYaDvw&#10;O11PoRYxhH2BCpoQ+kJKXzVk0Ce2J47cp3UGQ4SultrhEMNNJ7M0nUuDLceGBnvaNVR9nX6Mgnr+&#10;3OXDuOfX3Z//vhwP+ce2zJWaPo7bJYhAY7iL/91vWkGWvcS58U18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JDl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2259" o:spid="_x0000_s159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RGicYAAADdAAAADwAAAGRycy9kb3ducmV2LnhtbESPQWvCQBSE70L/w/IK&#10;vekmkYpGVxHR0oMUjIXi7ZF9JsHs25Bdk/jvu4WCx2FmvmFWm8HUoqPWVZYVxJMIBHFudcWFgu/z&#10;YTwH4TyyxtoyKXiQg836ZbTCVNueT9RlvhABwi5FBaX3TSqly0sy6Ca2IQ7e1bYGfZBtIXWLfYCb&#10;WiZRNJMGKw4LJTa0Kym/ZXej4KPHfjuN993xdt09Luf3r59jTEq9vQ7bJQhPg3+G/9ufWkGSLBb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EaJxgAAAN0A&#10;AAAPAAAAAAAAAAAAAAAAAKoCAABkcnMvZG93bnJldi54bWxQSwUGAAAAAAQABAD6AAAAnQMAAAAA&#10;">
                <v:shape id="AutoShape 2260" o:spid="_x0000_s159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/ViMEA&#10;AADdAAAADwAAAGRycy9kb3ducmV2LnhtbERPy4rCMBTdC/5DuII7TdWODB2jiKK4k/HBbC/NnbbY&#10;3NQm2urXm4Xg8nDes0VrSnGn2hWWFYyGEQji1OqCMwWn42bwDcJ5ZI2lZVLwIAeLebczw0Tbhn/p&#10;fvCZCCHsElSQe18lUro0J4NuaCviwP3b2qAPsM6krrEJ4aaU4yiaSoMFh4YcK1rllF4ON6Mgm36V&#10;cdNueL16uuvffhufl8dYqX6vXf6A8NT6j/jt3mkF40kU9oc34Qn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P1YjBAAAA3QAAAA8AAAAAAAAAAAAAAAAAmAIAAGRycy9kb3du&#10;cmV2LnhtbFBLBQYAAAAABAAEAPUAAACGAwAAAAA=&#10;" fillcolor="#ffc" strokeweight=".25pt">
                  <v:stroke dashstyle="1 1" endcap="round"/>
                </v:shape>
                <v:shape id="AutoShape 2261" o:spid="_x0000_s159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NwE8cA&#10;AADdAAAADwAAAGRycy9kb3ducmV2LnhtbESPzWrDMBCE74W8g9hAb42c1DXBsRxCQkpvpfkh18Xa&#10;2qbWyrFU2+3TV4VAjsPMfMNk69E0oqfO1ZYVzGcRCOLC6ppLBafj/mkJwnlkjY1lUvBDDtb55CHD&#10;VNuBP6g/+FIECLsUFVTet6mUrqjIoJvZljh4n7Yz6IPsSqk7HALcNHIRRYk0WHNYqLClbUXF1+Hb&#10;KCiTlyYexj3vtr/uenl/jc+bY6zU43TcrEB4Gv09fGu/aQWL52gO/2/CE5D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DcBPHAAAA3QAAAA8AAAAAAAAAAAAAAAAAmAIAAGRy&#10;cy9kb3ducmV2LnhtbFBLBQYAAAAABAAEAPUAAACMAwAAAAA=&#10;" fillcolor="#ffc" strokeweight=".25pt">
                  <v:stroke dashstyle="1 1" endcap="round"/>
                </v:shape>
                <v:shape id="AutoShape 2262" o:spid="_x0000_s160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HuZMUA&#10;AADdAAAADwAAAGRycy9kb3ducmV2LnhtbESPQWvCQBSE7wX/w/KE3urGmIpEVxHF0ptUW7w+ss8k&#10;mH0bs6tJ/fWuIHgcZuYbZrboTCWu1LjSsoLhIAJBnFldcq7gd7/5mIBwHlljZZkU/JODxbz3NsNU&#10;25Z/6LrzuQgQdikqKLyvUyldVpBBN7A1cfCOtjHog2xyqRtsA9xUMo6isTRYclgosKZVQdlpdzEK&#10;8vFnlbTdhtermzsftl/J33KfKPXe75ZTEJ46/wo/299aQTyKYn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e5kxQAAAN0AAAAPAAAAAAAAAAAAAAAAAJgCAABkcnMv&#10;ZG93bnJldi54bWxQSwUGAAAAAAQABAD1AAAAigMAAAAA&#10;" fillcolor="#ffc" strokeweight=".25pt">
                  <v:stroke dashstyle="1 1" endcap="round"/>
                </v:shape>
              </v:group>
              <v:group id="Group 2263" o:spid="_x0000_s160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fre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S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0H63nFAAAA3QAA&#10;AA8AAAAAAAAAAAAAAAAAqgIAAGRycy9kb3ducmV2LnhtbFBLBQYAAAAABAAEAPoAAACcAwAAAAA=&#10;">
                <v:shape id="AutoShape 2264" o:spid="_x0000_s160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TTi8YA&#10;AADdAAAADwAAAGRycy9kb3ducmV2LnhtbESPQWvCQBSE7wX/w/KE3upGG0OJriJKirdibOn1kX0m&#10;wezbmN0msb++Wyj0OMzMN8x6O5pG9NS52rKC+SwCQVxYXXOp4P2cPb2AcB5ZY2OZFNzJwXYzeVhj&#10;qu3AJ+pzX4oAYZeigsr7NpXSFRUZdDPbEgfvYjuDPsiulLrDIcBNIxdRlEiDNYeFClvaV1Rc8y+j&#10;oEyWTTyMGR/23+72+fYaf+zOsVKP03G3AuFp9P/hv/ZRK1g8RzH8vg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TTi8YAAADdAAAADwAAAAAAAAAAAAAAAACYAgAAZHJz&#10;L2Rvd25yZXYueG1sUEsFBgAAAAAEAAQA9QAAAIsDAAAAAA==&#10;" fillcolor="#ffc" strokeweight=".25pt">
                  <v:stroke dashstyle="1 1" endcap="round"/>
                </v:shape>
                <v:shape id="AutoShape 2265" o:spid="_x0000_s160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h2EMUA&#10;AADdAAAADwAAAGRycy9kb3ducmV2LnhtbESPT4vCMBTE78J+h/AWvGm6WmWpRhFF8Sb+Wbw+mrdt&#10;2eal20Rb/fRGEDwOM/MbZjpvTSmuVLvCsoKvfgSCOLW64EzB6bjufYNwHlljaZkU3MjBfPbRmWKi&#10;bcN7uh58JgKEXYIKcu+rREqX5mTQ9W1FHLxfWxv0QdaZ1DU2AW5KOYiisTRYcFjIsaJlTunf4WIU&#10;ZONRGTftmlfLu/s/7zbxz+IYK9X9bBcTEJ5a/w6/2lutYDCMR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+HYQxQAAAN0AAAAPAAAAAAAAAAAAAAAAAJgCAABkcnMv&#10;ZG93bnJldi54bWxQSwUGAAAAAAQABAD1AAAAigMAAAAA&#10;" fillcolor="#ffc" strokeweight=".25pt">
                  <v:stroke dashstyle="1 1" endcap="round"/>
                </v:shape>
                <v:shape id="AutoShape 2266" o:spid="_x0000_s160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roZ8UA&#10;AADdAAAADwAAAGRycy9kb3ducmV2LnhtbESPQWvCQBSE7wX/w/KE3upGmwaJriKKpTepafH6yD6T&#10;YPZtzG5N6q93BcHjMDPfMPNlb2pxodZVlhWMRxEI4tzqigsFP9n2bQrCeWSNtWVS8E8OlovByxxT&#10;bTv+psveFyJA2KWooPS+SaV0eUkG3cg2xME72tagD7ItpG6xC3BTy0kUJdJgxWGhxIbWJeWn/Z9R&#10;UCQfddz1W96sr+582H3Gv6ssVup12K9mIDz1/hl+tL+0gsl7lMD9TXg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KuhnxQAAAN0AAAAPAAAAAAAAAAAAAAAAAJgCAABkcnMv&#10;ZG93bnJldi54bWxQSwUGAAAAAAQABAD1AAAAigMAAAAA&#10;" fillcolor="#ffc" strokeweight=".25pt">
                  <v:stroke dashstyle="1 1" endcap="round"/>
                </v:shape>
              </v:group>
              <v:shape id="AutoShape 2267" o:spid="_x0000_s160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ZN/McA&#10;AADdAAAADwAAAGRycy9kb3ducmV2LnhtbESPT2vCQBTE74LfYXlCb7qpjamk2YhYLL0V/xSvj+xr&#10;Epp9m2a3JvrpuwXB4zAzv2Gy1WAacabO1ZYVPM4iEMSF1TWXCo6H7XQJwnlkjY1lUnAhB6t8PMow&#10;1bbnHZ33vhQBwi5FBZX3bSqlKyoy6Ga2JQ7el+0M+iC7UuoO+wA3jZxHUSIN1hwWKmxpU1Hxvf81&#10;Cspk0cT9sOXXzdX9nD7e4s/1IVbqYTKsX0B4Gvw9fGu/awXzp+gZ/t+EJy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BmTfzHAAAA3QAAAA8AAAAAAAAAAAAAAAAAmAIAAGRy&#10;cy9kb3ducmV2LnhtbFBLBQYAAAAABAAEAPUAAACMAwAAAAA=&#10;" fillcolor="#ffc" strokeweight=".25pt">
                <v:stroke dashstyle="1 1" endcap="round"/>
              </v:shape>
            </v:group>
            <v:group id="Group 2268" o:spid="_x0000_s1606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N5CMMAAADd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gpzw5vw&#10;BOT+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o3kIwwAAAN0AAAAP&#10;AAAAAAAAAAAAAAAAAKoCAABkcnMvZG93bnJldi54bWxQSwUGAAAAAAQABAD6AAAAmgMAAAAA&#10;">
              <v:group id="Group 2269" o:spid="_x0000_s160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/ck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vEk+oL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v3JPFAAAA3QAA&#10;AA8AAAAAAAAAAAAAAAAAqgIAAGRycy9kb3ducmV2LnhtbFBLBQYAAAAABAAEAPoAAACcAwAAAAA=&#10;">
                <v:shape id="AutoShape 2270" o:spid="_x0000_s160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DVcQA&#10;AADdAAAADwAAAGRycy9kb3ducmV2LnhtbERPTWvCQBC9C/6HZYTedGNMQ0ldRSwpvZVGS69DdpqE&#10;ZmfT7Jqk/nr3UPD4eN/b/WRaMVDvGssK1qsIBHFpdcOVgvMpXz6BcB5ZY2uZFPyRg/1uPttipu3I&#10;HzQUvhIhhF2GCmrvu0xKV9Zk0K1sRxy4b9sb9AH2ldQ9jiHctDKOolQabDg01NjRsabyp7gYBVX6&#10;2CbjlPPL8ep+v95fk8/DKVHqYTEdnkF4mvxd/O9+0wrizTrsD2/CE5C7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WQ1XEAAAA3QAAAA8AAAAAAAAAAAAAAAAAmAIAAGRycy9k&#10;b3ducmV2LnhtbFBLBQYAAAAABAAEAPUAAACJAwAAAAA=&#10;" fillcolor="#ffc" strokeweight=".25pt">
                  <v:stroke dashstyle="1 1" endcap="round"/>
                </v:shape>
                <v:shape id="AutoShape 2271" o:spid="_x0000_s160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rmzsYA&#10;AADdAAAADwAAAGRycy9kb3ducmV2LnhtbESPQWvCQBSE74L/YXlCb7qJTUVSN0EUi7dSU+n1kX1N&#10;QrNvY3ZrYn99tyD0OMzMN8wmH00rrtS7xrKCeBGBIC6tbrhS8F4c5msQziNrbC2Tghs5yLPpZIOp&#10;tgO/0fXkKxEg7FJUUHvfpVK6siaDbmE74uB92t6gD7KvpO5xCHDTymUUraTBhsNCjR3taiq/Tt9G&#10;QbV6apNhPPB+9+MuH68vyXlbJEo9zMbtMwhPo/8P39tHrWD5GM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rmzsYAAADdAAAADwAAAAAAAAAAAAAAAACYAgAAZHJz&#10;L2Rvd25yZXYueG1sUEsFBgAAAAAEAAQA9QAAAIsDAAAAAA==&#10;" fillcolor="#ffc" strokeweight=".25pt">
                  <v:stroke dashstyle="1 1" endcap="round"/>
                </v:shape>
                <v:shape id="AutoShape 2272" o:spid="_x0000_s161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h4ucYA&#10;AADdAAAADwAAAGRycy9kb3ducmV2LnhtbESPQWvCQBSE74L/YXlCb7pJmoqkbkQsFm+lRun1kX1N&#10;QrNv0+zWxP76bkHwOMzMN8x6M5pWXKh3jWUF8SICQVxa3XCl4FTs5ysQziNrbC2Tgis52OTTyRoz&#10;bQd+p8vRVyJA2GWooPa+y6R0ZU0G3cJ2xMH7tL1BH2RfSd3jEOCmlUkULaXBhsNCjR3taiq/jj9G&#10;QbV8atNh3PPL7td9f7y9pudtkSr1MBu3zyA8jf4evrUPWkHyGCf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ch4ucYAAADdAAAADwAAAAAAAAAAAAAAAACYAgAAZHJz&#10;L2Rvd25yZXYueG1sUEsFBgAAAAAEAAQA9QAAAIsDAAAAAA==&#10;" fillcolor="#ffc" strokeweight=".25pt">
                  <v:stroke dashstyle="1 1" endcap="round"/>
                </v:shape>
              </v:group>
              <v:group id="Group 2273" o:spid="_x0000_s161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59p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S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efaTFAAAA3QAA&#10;AA8AAAAAAAAAAAAAAAAAqgIAAGRycy9kb3ducmV2LnhtbFBLBQYAAAAABAAEAPoAAACcAwAAAAA=&#10;">
                <v:shape id="AutoShape 2274" o:spid="_x0000_s161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1FVscA&#10;AADdAAAADwAAAGRycy9kb3ducmV2LnhtbESPzWrDMBCE74W8g9hAb42c1DXBsRxCQkpvpfkh18Xa&#10;2qbWyrFU2+3TV4VAjsPMfMNk69E0oqfO1ZYVzGcRCOLC6ppLBafj/mkJwnlkjY1lUvBDDtb55CHD&#10;VNuBP6g/+FIECLsUFVTet6mUrqjIoJvZljh4n7Yz6IPsSqk7HALcNHIRRYk0WHNYqLClbUXF1+Hb&#10;KCiTlyYexj3vtr/uenl/jc+bY6zU43TcrEB4Gv09fGu/aQWL53kM/2/CE5D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VtRVbHAAAA3QAAAA8AAAAAAAAAAAAAAAAAmAIAAGRy&#10;cy9kb3ducmV2LnhtbFBLBQYAAAAABAAEAPUAAACMAwAAAAA=&#10;" fillcolor="#ffc" strokeweight=".25pt">
                  <v:stroke dashstyle="1 1" endcap="round"/>
                </v:shape>
                <v:shape id="AutoShape 2275" o:spid="_x0000_s161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HgzcUA&#10;AADdAAAADwAAAGRycy9kb3ducmV2LnhtbESPT4vCMBTE74LfITzBm6ZqFalGERfF27L+weujebbF&#10;5qU2WVv99JuFhT0OM/MbZrluTSmeVLvCsoLRMAJBnFpdcKbgfNoN5iCcR9ZYWiYFL3KwXnU7S0y0&#10;bfiLnkefiQBhl6CC3PsqkdKlORl0Q1sRB+9ma4M+yDqTusYmwE0px1E0kwYLDgs5VrTNKb0fv42C&#10;bDYt46bd8cf27R7Xz3182Zxipfq9drMA4an1/+G/9kErGE9GU/h9E5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IeDNxQAAAN0AAAAPAAAAAAAAAAAAAAAAAJgCAABkcnMv&#10;ZG93bnJldi54bWxQSwUGAAAAAAQABAD1AAAAigMAAAAA&#10;" fillcolor="#ffc" strokeweight=".25pt">
                  <v:stroke dashstyle="1 1" endcap="round"/>
                </v:shape>
                <v:shape id="AutoShape 2276" o:spid="_x0000_s161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N+usYA&#10;AADdAAAADwAAAGRycy9kb3ducmV2LnhtbESPQWvCQBSE74L/YXlCb7qJTYOkbkQsFm+lRun1kX1N&#10;QrNv0+zWxP76bkHwOMzMN8x6M5pWXKh3jWUF8SICQVxa3XCl4FTs5ysQziNrbC2Tgis52OTTyRoz&#10;bQd+p8vRVyJA2GWooPa+y6R0ZU0G3cJ2xMH7tL1BH2RfSd3jEOCmlcsoSqXBhsNCjR3taiq/jj9G&#10;QZU+tckw7vll9+u+P95ek/O2SJR6mI3bZxCeRn8P39oHrWD5GKf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N+usYAAADdAAAADwAAAAAAAAAAAAAAAACYAgAAZHJz&#10;L2Rvd25yZXYueG1sUEsFBgAAAAAEAAQA9QAAAIsDAAAAAA==&#10;" fillcolor="#ffc" strokeweight=".25pt">
                  <v:stroke dashstyle="1 1" endcap="round"/>
                </v:shape>
              </v:group>
              <v:group id="Group 2277" o:spid="_x0000_s161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V7p8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JP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le6fFAAAA3QAA&#10;AA8AAAAAAAAAAAAAAAAAqgIAAGRycy9kb3ducmV2LnhtbFBLBQYAAAAABAAEAPoAAACcAwAAAAA=&#10;">
                <v:shape id="AutoShape 2278" o:spid="_x0000_s161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BPU8QA&#10;AADdAAAADwAAAGRycy9kb3ducmV2LnhtbERPTWvCQBC9C/6HZYTedGNMQ0ldRSwpvZVGS69DdpqE&#10;ZmfT7Jqk/nr3UPD4eN/b/WRaMVDvGssK1qsIBHFpdcOVgvMpXz6BcB5ZY2uZFPyRg/1uPttipu3I&#10;HzQUvhIhhF2GCmrvu0xKV9Zk0K1sRxy4b9sb9AH2ldQ9jiHctDKOolQabDg01NjRsabyp7gYBVX6&#10;2CbjlPPL8ep+v95fk8/DKVHqYTEdnkF4mvxd/O9+0wrizTrMDW/CE5C7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gT1PEAAAA3QAAAA8AAAAAAAAAAAAAAAAAmAIAAGRycy9k&#10;b3ducmV2LnhtbFBLBQYAAAAABAAEAPUAAACJAwAAAAA=&#10;" fillcolor="#ffc" strokeweight=".25pt">
                  <v:stroke dashstyle="1 1" endcap="round"/>
                </v:shape>
                <v:shape id="AutoShape 2279" o:spid="_x0000_s161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zqyMYA&#10;AADdAAAADwAAAGRycy9kb3ducmV2LnhtbESPQWvCQBSE74X+h+UVeqsbbQxt6iqiKN5ErXh9ZF+T&#10;0OzbmF1N9Ne7guBxmJlvmNGkM5U4U+NKywr6vQgEcWZ1ybmC393i4wuE88gaK8uk4EIOJuPXlxGm&#10;2ra8ofPW5yJA2KWooPC+TqV0WUEGXc/WxMH7s41BH2STS91gG+CmkoMoSqTBksNCgTXNCsr+tyej&#10;IE+GVdx2C57Pru54WC/j/XQXK/X+1k1/QHjq/DP8aK+0gsFn/xvub8ITkO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2zqyMYAAADdAAAADwAAAAAAAAAAAAAAAACYAgAAZHJz&#10;L2Rvd25yZXYueG1sUEsFBgAAAAAEAAQA9QAAAIsDAAAAAA==&#10;" fillcolor="#ffc" strokeweight=".25pt">
                  <v:stroke dashstyle="1 1" endcap="round"/>
                </v:shape>
                <v:shape id="AutoShape 2280" o:spid="_x0000_s161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qJ6MIA&#10;AADdAAAADwAAAGRycy9kb3ducmV2LnhtbERPy4rCMBTdD8w/hDvgbkytVaQaRRyU2Ykv3F6aa1ts&#10;bjpNtB2/3iwEl4fzni06U4k7Na60rGDQj0AQZ1aXnCs4HtbfExDOI2usLJOCf3KwmH9+zDDVtuUd&#10;3fc+FyGEXYoKCu/rVEqXFWTQ9W1NHLiLbQz6AJtc6gbbEG4qGUfRWBosOTQUWNOqoOy6vxkF+XhU&#10;JW235p/Vw/2dt5vktDwkSvW+uuUUhKfOv8Uv969WEA/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OonowgAAAN0AAAAPAAAAAAAAAAAAAAAAAJgCAABkcnMvZG93&#10;bnJldi54bWxQSwUGAAAAAAQABAD1AAAAhwMAAAAA&#10;" fillcolor="#ffc" strokeweight=".25pt">
                  <v:stroke dashstyle="1 1" endcap="round"/>
                </v:shape>
              </v:group>
              <v:shape id="AutoShape 2281" o:spid="_x0000_s161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Ysc8YA&#10;AADdAAAADwAAAGRycy9kb3ducmV2LnhtbESPQWvCQBSE74L/YXlCb7pJmoqkbkQsFm+lRun1kX1N&#10;QrNv0+zWxP76bkHwOMzMN8x6M5pWXKh3jWUF8SICQVxa3XCl4FTs5ysQziNrbC2Tgis52OTTyRoz&#10;bQd+p8vRVyJA2GWooPa+y6R0ZU0G3cJ2xMH7tL1BH2RfSd3jEOCmlUkULaXBhsNCjR3taiq/jj9G&#10;QbV8atNh3PPL7td9f7y9pudtkSr1MBu3zyA8jf4evrUPWkHymM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3Ysc8YAAADdAAAADwAAAAAAAAAAAAAAAACYAgAAZHJz&#10;L2Rvd25yZXYueG1sUEsFBgAAAAAEAAQA9QAAAIsDAAAAAA==&#10;" fillcolor="#ffc" strokeweight=".25pt">
                <v:stroke dashstyle="1 1" endcap="round"/>
              </v:shape>
            </v:group>
            <v:group id="Group 2282" o:spid="_x0000_s1620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4Sg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Se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+EoLFAAAA3QAA&#10;AA8AAAAAAAAAAAAAAAAAqgIAAGRycy9kb3ducmV2LnhtbFBLBQYAAAAABAAEAPoAAACcAwAAAAA=&#10;">
              <v:group id="Group 2283" o:spid="_x0000_s162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2srcZxgAAAN0A&#10;AAAPAAAAAAAAAAAAAAAAAKoCAABkcnMvZG93bnJldi54bWxQSwUGAAAAAAQABAD6AAAAnQMAAAAA&#10;">
                <v:shape id="AutoShape 2284" o:spid="_x0000_s162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GP68YA&#10;AADdAAAADwAAAGRycy9kb3ducmV2LnhtbESPQWvCQBSE74L/YXlCb7oxTUWiq4SIpbdS0+L1kX0m&#10;wezbmN2atL++Wyj0OMzMN8x2P5pW3Kl3jWUFy0UEgri0uuFKwXtxnK9BOI+ssbVMCr7IwX43nWwx&#10;1XbgN7qffCUChF2KCmrvu1RKV9Zk0C1sRxy8i+0N+iD7SuoehwA3rYyjaCUNNhwWauwor6m8nj6N&#10;gmr11CbDeORD/u1u59fn5CMrEqUeZmO2AeFp9P/hv/aLVhA/xgn8vglPQO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wGP68YAAADdAAAADwAAAAAAAAAAAAAAAACYAgAAZHJz&#10;L2Rvd25yZXYueG1sUEsFBgAAAAAEAAQA9QAAAIsDAAAAAA==&#10;" fillcolor="#ffc" strokeweight=".25pt">
                  <v:stroke dashstyle="1 1" endcap="round"/>
                </v:shape>
                <v:shape id="AutoShape 2285" o:spid="_x0000_s162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0qcMUA&#10;AADdAAAADwAAAGRycy9kb3ducmV2LnhtbESPQWvCQBSE70L/w/IK3nTTGKVEVxFF8SbVFq+P7DMJ&#10;Zt+m2dVEf71bEHocZuYbZrboTCVu1LjSsoKPYQSCOLO65FzB93Ez+AThPLLGyjIpuJODxfytN8NU&#10;25a/6HbwuQgQdikqKLyvUyldVpBBN7Q1cfDOtjHog2xyqRtsA9xUMo6iiTRYclgosKZVQdnlcDUK&#10;8sm4Stpuw+vVw/2e9tvkZ3lMlOq/d8spCE+d/w+/2jutIB7FY/h7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TSpwxQAAAN0AAAAPAAAAAAAAAAAAAAAAAJgCAABkcnMv&#10;ZG93bnJldi54bWxQSwUGAAAAAAQABAD1AAAAigMAAAAA&#10;" fillcolor="#ffc" strokeweight=".25pt">
                  <v:stroke dashstyle="1 1" endcap="round"/>
                </v:shape>
                <v:shape id="AutoShape 2286" o:spid="_x0000_s162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+0B8YA&#10;AADdAAAADwAAAGRycy9kb3ducmV2LnhtbESPzWrDMBCE74G+g9hCb4lc1zXBsRxCSkpupfkh18Xa&#10;2KbWyrXU2OnTV4VAjsPMfMPky9G04kK9aywreJ5FIIhLqxuuFBz2m+kchPPIGlvLpOBKDpbFwyTH&#10;TNuBP+my85UIEHYZKqi97zIpXVmTQTezHXHwzrY36IPsK6l7HALctDKOolQabDgs1NjRuqbya/dj&#10;FFTpa5sM44bf1r/u+/TxnhxX+0Spp8dxtQDhafT38K291QrilziF/zfhCc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+0B8YAAADdAAAADwAAAAAAAAAAAAAAAACYAgAAZHJz&#10;L2Rvd25yZXYueG1sUEsFBgAAAAAEAAQA9QAAAIsDAAAAAA==&#10;" fillcolor="#ffc" strokeweight=".25pt">
                  <v:stroke dashstyle="1 1" endcap="round"/>
                </v:shape>
              </v:group>
              <v:group id="Group 2287" o:spid="_x0000_s162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mxG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CMk2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ibEaxgAAAN0A&#10;AAAPAAAAAAAAAAAAAAAAAKoCAABkcnMvZG93bnJldi54bWxQSwUGAAAAAAQABAD6AAAAnQMAAAAA&#10;">
                <v:shape id="AutoShape 2288" o:spid="_x0000_s162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yF7sIA&#10;AADdAAAADwAAAGRycy9kb3ducmV2LnhtbERPy4rCMBTdD8w/hDvgbkytVaQaRRyU2Ykv3F6aa1ts&#10;bjpNtB2/3iwEl4fzni06U4k7Na60rGDQj0AQZ1aXnCs4HtbfExDOI2usLJOCf3KwmH9+zDDVtuUd&#10;3fc+FyGEXYoKCu/rVEqXFWTQ9W1NHLiLbQz6AJtc6gbbEG4qGUfRWBosOTQUWNOqoOy6vxkF+XhU&#10;JW235p/Vw/2dt5vktDwkSvW+uuUUhKfOv8Uv969WEA/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TIXuwgAAAN0AAAAPAAAAAAAAAAAAAAAAAJgCAABkcnMvZG93&#10;bnJldi54bWxQSwUGAAAAAAQABAD1AAAAhwMAAAAA&#10;" fillcolor="#ffc" strokeweight=".25pt">
                  <v:stroke dashstyle="1 1" endcap="round"/>
                </v:shape>
                <v:shape id="AutoShape 2289" o:spid="_x0000_s162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AgdcYA&#10;AADdAAAADwAAAGRycy9kb3ducmV2LnhtbESPT2vCQBTE74V+h+UVeqsb0yht6iqiKN7EP6XXR/Y1&#10;CWbfxuxqop/eFQSPw8z8hhlNOlOJMzWutKyg34tAEGdWl5wr2O8WH18gnEfWWFkmBRdyMBm/voww&#10;1bblDZ23PhcBwi5FBYX3dSqlywoy6Hq2Jg7ev20M+iCbXOoG2wA3lYyjaCgNlhwWCqxpVlB22J6M&#10;gnw4qJK2W/B8dnXHv/Uy+Z3uEqXe37rpDwhPnX+GH+2VVhB/xt9wfxOegB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AgdcYAAADdAAAADwAAAAAAAAAAAAAAAACYAgAAZHJz&#10;L2Rvd25yZXYueG1sUEsFBgAAAAAEAAQA9QAAAIsDAAAAAA==&#10;" fillcolor="#ffc" strokeweight=".25pt">
                  <v:stroke dashstyle="1 1" endcap="round"/>
                </v:shape>
                <v:shape id="AutoShape 2290" o:spid="_x0000_s162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MfNcIA&#10;AADdAAAADwAAAGRycy9kb3ducmV2LnhtbERPy4rCMBTdD/gP4QqzG1O1FqlGEcVhduILt5fmTlum&#10;ualNtB2/3iwEl4fzni87U4k7Na60rGA4iEAQZ1aXnCs4HbdfUxDOI2usLJOCf3KwXPQ+5phq2/Ke&#10;7gefixDCLkUFhfd1KqXLCjLoBrYmDtyvbQz6AJtc6gbbEG4qOYqiRBosOTQUWNO6oOzvcDMK8mRS&#10;xW235c364a6X3Xd8Xh1jpT773WoGwlPn3+KX+0crGI3HYX9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4x81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2291" o:spid="_x0000_s162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UaK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Y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1GijFAAAA3QAA&#10;AA8AAAAAAAAAAAAAAAAAqgIAAGRycy9kb3ducmV2LnhtbFBLBQYAAAAABAAEAPoAAACcAwAAAAA=&#10;">
                <v:shape id="AutoShape 2292" o:spid="_x0000_s163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0k2cYA&#10;AADdAAAADwAAAGRycy9kb3ducmV2LnhtbESPQWvCQBSE74X+h+UVvNVNY5SSugmiKN6KpqXXR/Y1&#10;Cc2+TbOrif56tyD0OMzMN8wyH00rztS7xrKCl2kEgri0uuFKwUexfX4F4TyyxtYyKbiQgzx7fFhi&#10;qu3ABzoffSUChF2KCmrvu1RKV9Zk0E1tRxy8b9sb9EH2ldQ9DgFuWhlH0UIabDgs1NjRuqby53gy&#10;CqrFvE2Gccub9dX9fr3vks9VkSg1eRpXbyA8jf4/fG/vtYJ4Novh701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0k2cYAAADdAAAADwAAAAAAAAAAAAAAAACYAgAAZHJz&#10;L2Rvd25yZXYueG1sUEsFBgAAAAAEAAQA9QAAAIsDAAAAAA==&#10;" fillcolor="#ffc" strokeweight=".25pt">
                  <v:stroke dashstyle="1 1" endcap="round"/>
                </v:shape>
                <v:shape id="AutoShape 2293" o:spid="_x0000_s163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GBQsYA&#10;AADdAAAADwAAAGRycy9kb3ducmV2LnhtbESPQWvCQBSE74X+h+UVvNVNTZSSugmiKN6KpqXXR/Y1&#10;Cc2+TbOrif56tyD0OMzMN8wyH00rztS7xrKCl2kEgri0uuFKwUexfX4F4TyyxtYyKbiQgzx7fFhi&#10;qu3ABzoffSUChF2KCmrvu1RKV9Zk0E1tRxy8b9sb9EH2ldQ9DgFuWjmLooU02HBYqLGjdU3lz/Fk&#10;FFSLeZsM45Y366v7/XrfJZ+rIlFq8jSu3kB4Gv1/+N7eawWzOI7h701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TGBQsYAAADdAAAADwAAAAAAAAAAAAAAAACYAgAAZHJz&#10;L2Rvd25yZXYueG1sUEsFBgAAAAAEAAQA9QAAAIsDAAAAAA==&#10;" fillcolor="#ffc" strokeweight=".25pt">
                  <v:stroke dashstyle="1 1" endcap="round"/>
                </v:shape>
                <v:shape id="AutoShape 2294" o:spid="_x0000_s163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gZNsYA&#10;AADdAAAADwAAAGRycy9kb3ducmV2LnhtbESPQWvCQBSE7wX/w/KE3upGTYPEbEQslt5KteL1kX0m&#10;wezbmN0maX99tyD0OMzMN0y2GU0jeupcbVnBfBaBIC6srrlU8HncP61AOI+ssbFMCr7JwSafPGSY&#10;ajvwB/UHX4oAYZeigsr7NpXSFRUZdDPbEgfvYjuDPsiulLrDIcBNIxdRlEiDNYeFClvaVVRcD19G&#10;QZk8N/Ew7vll9+Nu5/fX+LQ9xko9TsftGoSn0f+H7+03rWCxXMb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gZNsYAAADdAAAADwAAAAAAAAAAAAAAAACYAgAAZHJz&#10;L2Rvd25yZXYueG1sUEsFBgAAAAAEAAQA9QAAAIsDAAAAAA==&#10;" fillcolor="#ffc" strokeweight=".25pt">
                  <v:stroke dashstyle="1 1" endcap="round"/>
                </v:shape>
              </v:group>
              <v:shape id="AutoShape 2295" o:spid="_x0000_s163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S8rcUA&#10;AADdAAAADwAAAGRycy9kb3ducmV2LnhtbESPT4vCMBTE78J+h/AWvGm6WkW6RhEXxZv4D6+P5m1b&#10;tnnpNtFWP70RBI/DzPyGmc5bU4or1a6wrOCrH4EgTq0uOFNwPKx6ExDOI2ssLZOCGzmYzz46U0y0&#10;bXhH173PRICwS1BB7n2VSOnSnAy6vq2Ig/dra4M+yDqTusYmwE0pB1E0lgYLDgs5VrTMKf3bX4yC&#10;bDwq46Zd8c/y7v7P23V8Whxipbqf7eIbhKfWv8Ov9kYrGAyHI3i+C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lLytxQAAAN0AAAAPAAAAAAAAAAAAAAAAAJgCAABkcnMv&#10;ZG93bnJldi54bWxQSwUGAAAAAAQABAD1AAAAigMAAAAA&#10;" fillcolor="#ffc" strokeweight=".25pt">
                <v:stroke dashstyle="1 1" endcap="round"/>
              </v:shape>
            </v:group>
            <v:group id="Group 2296" o:spid="_x0000_s1634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McglzFAAAA3QAA&#10;AA8AAAAAAAAAAAAAAAAAqgIAAGRycy9kb3ducmV2LnhtbFBLBQYAAAAABAAEAPoAAACcAwAAAAA=&#10;">
              <v:group id="Group 2297" o:spid="_x0000_s163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Anx8YAAADdAAAADwAAAGRycy9kb3ducmV2LnhtbESPQWvCQBSE7wX/w/KE&#10;3uomhrYSXUVESw8iVAXx9sg+k2D2bciuSfz3riD0OMzMN8xs0ZtKtNS40rKCeBSBIM6sLjlXcDxs&#10;PiYgnEfWWFkmBXdysJgP3maYatvxH7V7n4sAYZeigsL7OpXSZQUZdCNbEwfvYhuDPsgml7rBLsBN&#10;JcdR9CUNlhwWCqxpVVB23d+Mgp8Ou2US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UCfHxgAAAN0A&#10;AAAPAAAAAAAAAAAAAAAAAKoCAABkcnMvZG93bnJldi54bWxQSwUGAAAAAAQABAD6AAAAnQMAAAAA&#10;">
                <v:shape id="AutoShape 2298" o:spid="_x0000_s163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UTM8IA&#10;AADdAAAADwAAAGRycy9kb3ducmV2LnhtbERPy4rCMBTdD/gP4QqzG1O1FqlGEcVhduILt5fmTlum&#10;ualNtB2/3iwEl4fzni87U4k7Na60rGA4iEAQZ1aXnCs4HbdfUxDOI2usLJOCf3KwXPQ+5phq2/Ke&#10;7gefixDCLkUFhfd1KqXLCjLoBrYmDtyvbQz6AJtc6gbbEG4qOYqiRBosOTQUWNO6oOzvcDMK8mRS&#10;xW235c364a6X3Xd8Xh1jpT773WoGwlPn3+KX+0crGI3HYW5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lRMzwgAAAN0AAAAPAAAAAAAAAAAAAAAAAJgCAABkcnMvZG93&#10;bnJldi54bWxQSwUGAAAAAAQABAD1AAAAhwMAAAAA&#10;" fillcolor="#ffc" strokeweight=".25pt">
                  <v:stroke dashstyle="1 1" endcap="round"/>
                </v:shape>
                <v:shape id="AutoShape 2299" o:spid="_x0000_s163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2qMUA&#10;AADdAAAADwAAAGRycy9kb3ducmV2LnhtbESPT2vCQBTE74V+h+UJ3upGjaLRVURReiv+w+sj+0yC&#10;2bdpdjVpP323IHgcZuY3zHzZmlI8qHaFZQX9XgSCOLW64EzB6bj9mIBwHlljaZkU/JCD5eL9bY6J&#10;tg3v6XHwmQgQdgkqyL2vEildmpNB17MVcfCutjbog6wzqWtsAtyUchBFY2mw4LCQY0XrnNLb4W4U&#10;ZONRGTftljfrX/d9+drF59UxVqrbaVczEJ5a/wo/259awWA4nML/m/A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2baoxQAAAN0AAAAPAAAAAAAAAAAAAAAAAJgCAABkcnMv&#10;ZG93bnJldi54bWxQSwUGAAAAAAQABAD1AAAAigMAAAAA&#10;" fillcolor="#ffc" strokeweight=".25pt">
                  <v:stroke dashstyle="1 1" endcap="round"/>
                </v:shape>
                <v:shape id="AutoShape 2300" o:spid="_x0000_s163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sSMEA&#10;AADdAAAADwAAAGRycy9kb3ducmV2LnhtbERPy4rCMBTdC/5DuII7TdWOSDWKKIq7YXzg9tJc22Jz&#10;U5to63z9ZDHg8nDei1VrSvGi2hWWFYyGEQji1OqCMwXn024wA+E8ssbSMil4k4PVsttZYKJtwz/0&#10;OvpMhBB2CSrIva8SKV2ak0E3tBVx4G62NugDrDOpa2xCuCnlOIqm0mDBoSHHijY5pffj0yjIpl9l&#10;3LQ73m5+3eP6vY8v61OsVL/XrucgPLX+I/53H7SC8SQO+8Ob8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lbEjBAAAA3QAAAA8AAAAAAAAAAAAAAAAAmAIAAGRycy9kb3du&#10;cmV2LnhtbFBLBQYAAAAABAAEAPUAAACGAwAAAAA=&#10;" fillcolor="#ffc" strokeweight=".25pt">
                  <v:stroke dashstyle="1 1" endcap="round"/>
                </v:shape>
              </v:group>
              <v:group id="Group 2301" o:spid="_x0000_s163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NpV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vHkM4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TzaVXFAAAA3QAA&#10;AA8AAAAAAAAAAAAAAAAAqgIAAGRycy9kb3ducmV2LnhtbFBLBQYAAAAABAAEAPoAAACcAwAAAAA=&#10;">
                <v:shape id="AutoShape 2302" o:spid="_x0000_s164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tXpMYA&#10;AADdAAAADwAAAGRycy9kb3ducmV2LnhtbESPQWvCQBSE74L/YXlCb7oxTUWiq4SIpbdS0+L1kX0m&#10;wezbmN2atL++Wyj0OMzMN8x2P5pW3Kl3jWUFy0UEgri0uuFKwXtxnK9BOI+ssbVMCr7IwX43nWwx&#10;1XbgN7qffCUChF2KCmrvu1RKV9Zk0C1sRxy8i+0N+iD7SuoehwA3rYyjaCUNNhwWauwor6m8nj6N&#10;gmr11CbDeORD/u1u59fn5CMrEqUeZmO2AeFp9P/hv/aLVhA/JjH8vglPQO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tXpMYAAADdAAAADwAAAAAAAAAAAAAAAACYAgAAZHJz&#10;L2Rvd25yZXYueG1sUEsFBgAAAAAEAAQA9QAAAIsDAAAAAA==&#10;" fillcolor="#ffc" strokeweight=".25pt">
                  <v:stroke dashstyle="1 1" endcap="round"/>
                </v:shape>
                <v:shape id="AutoShape 2303" o:spid="_x0000_s164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fyP8YA&#10;AADdAAAADwAAAGRycy9kb3ducmV2LnhtbESPQWvCQBSE7wX/w/KE3upGTYPEbEQslt5KteL1kX0m&#10;wezbmN0maX99tyD0OMzMN0y2GU0jeupcbVnBfBaBIC6srrlU8HncP61AOI+ssbFMCr7JwSafPGSY&#10;ajvwB/UHX4oAYZeigsr7NpXSFRUZdDPbEgfvYjuDPsiulLrDIcBNIxdRlEiDNYeFClvaVVRcD19G&#10;QZk8N/Ew7vll9+Nu5/fX+LQ9xko9TsftGoSn0f+H7+03rWCxjJf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fyP8YAAADdAAAADwAAAAAAAAAAAAAAAACYAgAAZHJz&#10;L2Rvd25yZXYueG1sUEsFBgAAAAAEAAQA9QAAAIsDAAAAAA==&#10;" fillcolor="#ffc" strokeweight=".25pt">
                  <v:stroke dashstyle="1 1" endcap="round"/>
                </v:shape>
                <v:shape id="AutoShape 2304" o:spid="_x0000_s164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5qS8UA&#10;AADdAAAADwAAAGRycy9kb3ducmV2LnhtbESPT2vCQBTE7wW/w/IEb3WjriKpq4ii9Fb8h9dH9jUJ&#10;Zt/G7GrSfvpuodDjMDO/YRarzlbiSY0vHWsYDRMQxJkzJecazqfd6xyED8gGK8ek4Ys8rJa9lwWm&#10;xrV8oOcx5CJC2KeooQihTqX0WUEW/dDVxNH7dI3FEGWTS9NgG+G2kuMkmUmLJceFAmvaFJTdjg+r&#10;IZ9NK9V2O95uvv39+rFXl/VJaT3od+s3EIG68B/+a78bDeOJUvD7Jj4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3mpLxQAAAN0AAAAPAAAAAAAAAAAAAAAAAJgCAABkcnMv&#10;ZG93bnJldi54bWxQSwUGAAAAAAQABAD1AAAAigMAAAAA&#10;" fillcolor="#ffc" strokeweight=".25pt">
                  <v:stroke dashstyle="1 1" endcap="round"/>
                </v:shape>
              </v:group>
              <v:group id="Group 2305" o:spid="_x0000_s164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hvVs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4Gk/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yG9WxgAAAN0A&#10;AAAPAAAAAAAAAAAAAAAAAKoCAABkcnMvZG93bnJldi54bWxQSwUGAAAAAAQABAD6AAAAnQMAAAAA&#10;">
                <v:shape id="AutoShape 2306" o:spid="_x0000_s164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BRp8YA&#10;AADdAAAADwAAAGRycy9kb3ducmV2LnhtbESPQWvCQBSE74L/YXlCb7rRxiDRVULE0ltRW7w+ss8k&#10;mH0bs1uT9td3C4Ueh5n5htnsBtOIB3WutqxgPotAEBdW11wqeD8fpisQziNrbCyTgi9ysNuORxtM&#10;te35SI+TL0WAsEtRQeV9m0rpiooMupltiYN3tZ1BH2RXSt1hH+CmkYsoSqTBmsNChS3lFRW306dR&#10;UCbLJu6HA+/zb3e/vL3EH9k5VuppMmRrEJ4G/x/+a79qBYvnOIHfN+EJ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BRp8YAAADdAAAADwAAAAAAAAAAAAAAAACYAgAAZHJz&#10;L2Rvd25yZXYueG1sUEsFBgAAAAAEAAQA9QAAAIsDAAAAAA==&#10;" fillcolor="#ffc" strokeweight=".25pt">
                  <v:stroke dashstyle="1 1" endcap="round"/>
                </v:shape>
                <v:shape id="AutoShape 2307" o:spid="_x0000_s164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z0PMYA&#10;AADdAAAADwAAAGRycy9kb3ducmV2LnhtbESPW2vCQBSE3wX/w3KEvulGGy9EVxHF0rfiDV8P2WMS&#10;zJ6N2a1J++u7BcHHYWa+YRar1pTiQbUrLCsYDiIQxKnVBWcKTsddfwbCeWSNpWVS8EMOVstuZ4GJ&#10;tg3v6XHwmQgQdgkqyL2vEildmpNBN7AVcfCutjbog6wzqWtsAtyUchRFE2mw4LCQY0WbnNLb4dso&#10;yCbjMm7aHW83v+5++fqIz+tjrNRbr13PQXhq/Sv8bH9qBaP3eAr/b8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z0PMYAAADdAAAADwAAAAAAAAAAAAAAAACYAgAAZHJz&#10;L2Rvd25yZXYueG1sUEsFBgAAAAAEAAQA9QAAAIsDAAAAAA==&#10;" fillcolor="#ffc" strokeweight=".25pt">
                  <v:stroke dashstyle="1 1" endcap="round"/>
                </v:shape>
                <v:shape id="AutoShape 2308" o:spid="_x0000_s164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NgTsEA&#10;AADdAAAADwAAAGRycy9kb3ducmV2LnhtbERPy4rCMBTdC/5DuII7TdWOSDWKKIq7YXzg9tJc22Jz&#10;U5to63z9ZDHg8nDei1VrSvGi2hWWFYyGEQji1OqCMwXn024wA+E8ssbSMil4k4PVsttZYKJtwz/0&#10;OvpMhBB2CSrIva8SKV2ak0E3tBVx4G62NugDrDOpa2xCuCnlOIqm0mDBoSHHijY5pffj0yjIpl9l&#10;3LQ73m5+3eP6vY8v61OsVL/XrucgPLX+I/53H7SC8SQOc8Ob8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TYE7BAAAA3QAAAA8AAAAAAAAAAAAAAAAAmAIAAGRycy9kb3du&#10;cmV2LnhtbFBLBQYAAAAABAAEAPUAAACGAwAAAAA=&#10;" fillcolor="#ffc" strokeweight=".25pt">
                  <v:stroke dashstyle="1 1" endcap="round"/>
                </v:shape>
              </v:group>
              <v:shape id="AutoShape 2309" o:spid="_x0000_s164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/F1cUA&#10;AADdAAAADwAAAGRycy9kb3ducmV2LnhtbESPT2vCQBTE74LfYXlCb7rRRtHoKqJYeiv+w+sj+0yC&#10;2bcxuzVpP323IHgcZuY3zGLVmlI8qHaFZQXDQQSCOLW64EzB6bjrT0E4j6yxtEwKfsjBatntLDDR&#10;tuE9PQ4+EwHCLkEFufdVIqVLczLoBrYiDt7V1gZ9kHUmdY1NgJtSjqJoIg0WHBZyrGiTU3o7fBsF&#10;2WRcxk274+3m190vXx/xeX2MlXrrtes5CE+tf4Wf7U+tYPQez+D/TX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38XVxQAAAN0AAAAPAAAAAAAAAAAAAAAAAJgCAABkcnMv&#10;ZG93bnJldi54bWxQSwUGAAAAAAQABAD1AAAAigMAAAAA&#10;" fillcolor="#ffc" strokeweight=".25pt">
                <v:stroke dashstyle="1 1" endcap="round"/>
              </v:shape>
            </v:group>
            <v:group id="Group 2310" o:spid="_x0000_s1648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ZaE8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hbLVdgf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ZloTwwAAAN0AAAAP&#10;AAAAAAAAAAAAAAAAAKoCAABkcnMvZG93bnJldi54bWxQSwUGAAAAAAQABAD6AAAAmgMAAAAA&#10;">
              <v:group id="Group 2311" o:spid="_x0000_s164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r/iM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skzSG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Sr/iMcAAADd&#10;AAAADwAAAAAAAAAAAAAAAACqAgAAZHJzL2Rvd25yZXYueG1sUEsFBgAAAAAEAAQA+gAAAJ4DAAAA&#10;AA==&#10;">
                <v:shape id="AutoShape 2312" o:spid="_x0000_s165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LBecUA&#10;AADdAAAADwAAAGRycy9kb3ducmV2LnhtbESPQWvCQBSE70L/w/IK3nTTGKVEVxFF8SbVFq+P7DMJ&#10;Zt+m2dVEf71bEHocZuYbZrboTCVu1LjSsoKPYQSCOLO65FzB93Ez+AThPLLGyjIpuJODxfytN8NU&#10;25a/6HbwuQgQdikqKLyvUyldVpBBN7Q1cfDOtjHog2xyqRtsA9xUMo6iiTRYclgosKZVQdnlcDUK&#10;8sm4Stpuw+vVw/2e9tvkZ3lMlOq/d8spCE+d/w+/2jutIB6NY/h7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sF5xQAAAN0AAAAPAAAAAAAAAAAAAAAAAJgCAABkcnMv&#10;ZG93bnJldi54bWxQSwUGAAAAAAQABAD1AAAAigMAAAAA&#10;" fillcolor="#ffc" strokeweight=".25pt">
                  <v:stroke dashstyle="1 1" endcap="round"/>
                </v:shape>
                <v:shape id="AutoShape 2313" o:spid="_x0000_s165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5k4sUA&#10;AADdAAAADwAAAGRycy9kb3ducmV2LnhtbESPT4vCMBTE78J+h/AWvGm6WkW6RhEXxZv4D6+P5m1b&#10;tnnpNtFWP70RBI/DzPyGmc5bU4or1a6wrOCrH4EgTq0uOFNwPKx6ExDOI2ssLZOCGzmYzz46U0y0&#10;bXhH173PRICwS1BB7n2VSOnSnAy6vq2Ig/dra4M+yDqTusYmwE0pB1E0lgYLDgs5VrTMKf3bX4yC&#10;bDwq46Zd8c/y7v7P23V8Whxipbqf7eIbhKfWv8Ov9kYrGAxHQ3i+C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mTixQAAAN0AAAAPAAAAAAAAAAAAAAAAAJgCAABkcnMv&#10;ZG93bnJldi54bWxQSwUGAAAAAAQABAD1AAAAigMAAAAA&#10;" fillcolor="#ffc" strokeweight=".25pt">
                  <v:stroke dashstyle="1 1" endcap="round"/>
                </v:shape>
                <v:shape id="AutoShape 2314" o:spid="_x0000_s165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f8lsYA&#10;AADdAAAADwAAAGRycy9kb3ducmV2LnhtbESPQWvCQBSE70L/w/IK3nRTjaHEbEQsFm/F2OL1kX1N&#10;QrNv0+zWpP76riD0OMzMN0y2GU0rLtS7xrKCp3kEgri0uuFKwftpP3sG4TyyxtYyKfglB5v8YZJh&#10;qu3AR7oUvhIBwi5FBbX3XSqlK2sy6Oa2Iw7ep+0N+iD7SuoehwA3rVxEUSINNhwWauxoV1P5VfwY&#10;BVWyauNh3PPL7uq+z2+v8cf2FCs1fRy3axCeRv8fvrcPWsFiuYrh9i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f8lsYAAADdAAAADwAAAAAAAAAAAAAAAACYAgAAZHJz&#10;L2Rvd25yZXYueG1sUEsFBgAAAAAEAAQA9QAAAIsDAAAAAA==&#10;" fillcolor="#ffc" strokeweight=".25pt">
                  <v:stroke dashstyle="1 1" endcap="round"/>
                </v:shape>
              </v:group>
              <v:group id="Group 2315" o:spid="_x0000_s165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H5i8UAAADdAAAADwAAAGRycy9kb3ducmV2LnhtbESPQYvCMBSE7wv+h/AE&#10;b2tapctSjSLiigcRVhfE26N5tsXmpTTZtv57Iwgeh5n5hpkve1OJlhpXWlYQjyMQxJnVJecK/k4/&#10;n98gnEfWWFkmBXdysFwMPuaYatvxL7VHn4sAYZeigsL7OpXSZQUZdGNbEwfvahuDPsgml7rBLsBN&#10;JSdR9CUNlhwWCqxpXVB2O/4bBdsOu9U03rT723V9v5ySw3kfk1KjYb+agfDU+3f41d5pBZNpk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4R+YvFAAAA3QAA&#10;AA8AAAAAAAAAAAAAAAAAqgIAAGRycy9kb3ducmV2LnhtbFBLBQYAAAAABAAEAPoAAACcAwAAAAA=&#10;">
                <v:shape id="AutoShape 2316" o:spid="_x0000_s165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HesYA&#10;AADdAAAADwAAAGRycy9kb3ducmV2LnhtbESPQWvCQBSE74X+h+UVvNVNNYYS3QRRlN5KTYvXR/aZ&#10;BLNv0+xqYn99tyD0OMzMN8wqH00rrtS7xrKCl2kEgri0uuFKwWexe34F4TyyxtYyKbiRgzx7fFhh&#10;qu3AH3Q9+EoECLsUFdTed6mUrqzJoJvajjh4J9sb9EH2ldQ9DgFuWjmLokQabDgs1NjRpqbyfLgY&#10;BVWyaONh3PF28+O+j+/7+GtdxEpNnsb1EoSn0f+H7+03rWA2XyT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nHesYAAADdAAAADwAAAAAAAAAAAAAAAACYAgAAZHJz&#10;L2Rvd25yZXYueG1sUEsFBgAAAAAEAAQA9QAAAIsDAAAAAA==&#10;" fillcolor="#ffc" strokeweight=".25pt">
                  <v:stroke dashstyle="1 1" endcap="round"/>
                </v:shape>
                <v:shape id="AutoShape 2317" o:spid="_x0000_s165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Vi4cYA&#10;AADdAAAADwAAAGRycy9kb3ducmV2LnhtbESPW2vCQBSE34X+h+UU+qab2nghuopYLL6JN3w9ZI9J&#10;MHs2zW5N6q93BcHHYWa+Yabz1pTiSrUrLCv47EUgiFOrC84UHPar7hiE88gaS8uk4J8czGdvnSkm&#10;2ja8pevOZyJA2CWoIPe+SqR0aU4GXc9WxME729qgD7LOpK6xCXBTyn4UDaXBgsNCjhUtc0ovuz+j&#10;IBsOyrhpV/y9vLnf0+YnPi72sVIf7+1iAsJT61/hZ3utFfS/BiN4vAlP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9Vi4cYAAADdAAAADwAAAAAAAAAAAAAAAACYAgAAZHJz&#10;L2Rvd25yZXYueG1sUEsFBgAAAAAEAAQA9QAAAIsDAAAAAA==&#10;" fillcolor="#ffc" strokeweight=".25pt">
                  <v:stroke dashstyle="1 1" endcap="round"/>
                </v:shape>
                <v:shape id="AutoShape 2318" o:spid="_x0000_s165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r2k8IA&#10;AADdAAAADwAAAGRycy9kb3ducmV2LnhtbERPTYvCMBC9C/6HMII3TdValq5RxEXxJqsuex2asS02&#10;k9pkbfXXm8OCx8f7Xqw6U4k7Na60rGAyjkAQZ1aXnCs4n7ajDxDOI2usLJOCBzlYLfu9BabatvxN&#10;96PPRQhhl6KCwvs6ldJlBRl0Y1sTB+5iG4M+wCaXusE2hJtKTqMokQZLDg0F1rQpKLse/4yCPJlX&#10;cdtt+WvzdLffwy7+WZ9ipYaDbv0JwlPn3+J/914rmM7mYW54E5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vaT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2319" o:spid="_x0000_s165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zzjs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iOxt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POOxgAAAN0A&#10;AAAPAAAAAAAAAAAAAAAAAKoCAABkcnMvZG93bnJldi54bWxQSwUGAAAAAAQABAD6AAAAnQMAAAAA&#10;">
                <v:shape id="AutoShape 2320" o:spid="_x0000_s165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AwKMMA&#10;AADdAAAADwAAAGRycy9kb3ducmV2LnhtbERPTWvCQBC9F/wPywi9NRvTNEjMKqKk9FaqLV6H7JgE&#10;s7MxuzVpf333UPD4eN/FZjKduNHgWssKFlEMgriyuuVaweexfFqCcB5ZY2eZFPyQg8169lBgru3I&#10;H3Q7+FqEEHY5Kmi873MpXdWQQRfZnjhwZzsY9AEOtdQDjiHcdDKJ40wabDk0NNjTrqHqcvg2Curs&#10;pUvHqeT97tddT++v6df2mCr1OJ+2KxCeJn8X/7vftILkOQv7w5v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AwKMMAAADdAAAADwAAAAAAAAAAAAAAAACYAgAAZHJzL2Rv&#10;d25yZXYueG1sUEsFBgAAAAAEAAQA9QAAAIgDAAAAAA==&#10;" fillcolor="#ffc" strokeweight=".25pt">
                  <v:stroke dashstyle="1 1" endcap="round"/>
                </v:shape>
                <v:shape id="AutoShape 2321" o:spid="_x0000_s165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Vs8YA&#10;AADdAAAADwAAAGRycy9kb3ducmV2LnhtbESPQWvCQBSE74L/YXlCb7qJTYOkbkQsFm+lRun1kX1N&#10;QrNv0+zWxP76bkHwOMzMN8x6M5pWXKh3jWUF8SICQVxa3XCl4FTs5ysQziNrbC2Tgis52OTTyRoz&#10;bQd+p8vRVyJA2GWooPa+y6R0ZU0G3cJ2xMH7tL1BH2RfSd3jEOCmlcsoSqXBhsNCjR3taiq/jj9G&#10;QZU+tckw7vll9+u+P95ek/O2SJR6mI3bZxCeRn8P39oHrWD5mMb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yVs8YAAADdAAAADwAAAAAAAAAAAAAAAACYAgAAZHJz&#10;L2Rvd25yZXYueG1sUEsFBgAAAAAEAAQA9QAAAIsDAAAAAA==&#10;" fillcolor="#ffc" strokeweight=".25pt">
                  <v:stroke dashstyle="1 1" endcap="round"/>
                </v:shape>
                <v:shape id="AutoShape 2322" o:spid="_x0000_s166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4LxMYA&#10;AADdAAAADwAAAGRycy9kb3ducmV2LnhtbESPzWrDMBCE74G+g9hCb4lc1zXBsRxCSkpupfkh18Xa&#10;2KbWyrXU2OnTV4VAjsPMfMPky9G04kK9aywreJ5FIIhLqxuuFBz2m+kchPPIGlvLpOBKDpbFwyTH&#10;TNuBP+my85UIEHYZKqi97zIpXVmTQTezHXHwzrY36IPsK6l7HALctDKOolQabDgs1NjRuqbya/dj&#10;FFTpa5sM44bf1r/u+/TxnhxX+0Spp8dxtQDhafT38K291QrilzSG/zfhCc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4LxMYAAADdAAAADwAAAAAAAAAAAAAAAACYAgAAZHJz&#10;L2Rvd25yZXYueG1sUEsFBgAAAAAEAAQA9QAAAIsDAAAAAA==&#10;" fillcolor="#ffc" strokeweight=".25pt">
                  <v:stroke dashstyle="1 1" endcap="round"/>
                </v:shape>
              </v:group>
              <v:shape id="AutoShape 2323" o:spid="_x0000_s166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KuX8UA&#10;AADdAAAADwAAAGRycy9kb3ducmV2LnhtbESPQWvCQBSE74L/YXlCb7pR0yDRVcRi6a3UKF4f2WcS&#10;zL6N2a1J++u7BcHjMDPfMKtNb2pxp9ZVlhVMJxEI4tzqigsFx2w/XoBwHlljbZkU/JCDzXo4WGGq&#10;bcdfdD/4QgQIuxQVlN43qZQuL8mgm9iGOHgX2xr0QbaF1C12AW5qOYuiRBqsOCyU2NCupPx6+DYK&#10;iuS1jrt+z2+7X3c7f77Hp20WK/Uy6rdLEJ56/ww/2h9awWyezOH/TX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q5fxQAAAN0AAAAPAAAAAAAAAAAAAAAAAJgCAABkcnMv&#10;ZG93bnJldi54bWxQSwUGAAAAAAQABAD1AAAAigMAAAAA&#10;" fillcolor="#ffc" strokeweight=".25pt">
                <v:stroke dashstyle="1 1" endcap="round"/>
              </v:shape>
            </v:group>
            <v:group id="Group 2324" o:spid="_x0000_s1662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GWr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mo7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MZatxgAAAN0A&#10;AAAPAAAAAAAAAAAAAAAAAKoCAABkcnMvZG93bnJldi54bWxQSwUGAAAAAAQABAD6AAAAnQMAAAAA&#10;">
              <v:group id="Group 2325" o:spid="_x0000_s166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0zNs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pbzO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9MzbFAAAA3QAA&#10;AA8AAAAAAAAAAAAAAAAAqgIAAGRycy9kb3ducmV2LnhtbFBLBQYAAAAABAAEAPoAAACcAwAAAAA=&#10;">
                <v:shape id="AutoShape 2326" o:spid="_x0000_s166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UNx8UA&#10;AADdAAAADwAAAGRycy9kb3ducmV2LnhtbESPQWvCQBSE7wX/w/KE3upGmwaJriKKpTepafH6yD6T&#10;YPZtzG5N6q93BcHjMDPfMPNlb2pxodZVlhWMRxEI4tzqigsFP9n2bQrCeWSNtWVS8E8OlovByxxT&#10;bTv+psveFyJA2KWooPS+SaV0eUkG3cg2xME72tagD7ItpG6xC3BTy0kUJdJgxWGhxIbWJeWn/Z9R&#10;UCQfddz1W96sr+582H3Gv6ssVup12K9mIDz1/hl+tL+0gsl7ksD9TXg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9Q3HxQAAAN0AAAAPAAAAAAAAAAAAAAAAAJgCAABkcnMv&#10;ZG93bnJldi54bWxQSwUGAAAAAAQABAD1AAAAigMAAAAA&#10;" fillcolor="#ffc" strokeweight=".25pt">
                  <v:stroke dashstyle="1 1" endcap="round"/>
                </v:shape>
                <v:shape id="AutoShape 2327" o:spid="_x0000_s166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moXMYA&#10;AADdAAAADwAAAGRycy9kb3ducmV2LnhtbESPQWvCQBSE74L/YXlCb7qpTaNEN0Eslt6KWvH6yD6T&#10;0OzbNLs10V/fLRR6HGbmG2adD6YRV+pcbVnB4ywCQVxYXXOp4OO4my5BOI+ssbFMCm7kIM/GozWm&#10;2va8p+vBlyJA2KWooPK+TaV0RUUG3cy2xMG72M6gD7Irpe6wD3DTyHkUJdJgzWGhwpa2FRWfh2+j&#10;oEyem7gfdvyyvbuv8/trfNocY6UeJsNmBcLT4P/Df+03rWD+lCzg9014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moXMYAAADdAAAADwAAAAAAAAAAAAAAAACYAgAAZHJz&#10;L2Rvd25yZXYueG1sUEsFBgAAAAAEAAQA9QAAAIsDAAAAAA==&#10;" fillcolor="#ffc" strokeweight=".25pt">
                  <v:stroke dashstyle="1 1" endcap="round"/>
                </v:shape>
                <v:shape id="AutoShape 2328" o:spid="_x0000_s166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8LsMA&#10;AADdAAAADwAAAGRycy9kb3ducmV2LnhtbERPTWvCQBC9F/wPywi9NRvTNEjMKqKk9FaqLV6H7JgE&#10;s7MxuzVpf333UPD4eN/FZjKduNHgWssKFlEMgriyuuVaweexfFqCcB5ZY2eZFPyQg8169lBgru3I&#10;H3Q7+FqEEHY5Kmi873MpXdWQQRfZnjhwZzsY9AEOtdQDjiHcdDKJ40wabDk0NNjTrqHqcvg2Curs&#10;pUvHqeT97tddT++v6df2mCr1OJ+2KxCeJn8X/7vftILkOQtzw5v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Y8Ls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2329" o:spid="_x0000_s166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TA5M8YAAADdAAAADwAAAGRycy9kb3ducmV2LnhtbESPT4vCMBTE7wv7HcJb&#10;8KZpFcWtRhHRZQ8i+AcWb4/m2Rabl9LEtn57Iwh7HGbmN8x82ZlSNFS7wrKCeBCBIE6tLjhTcD5t&#10;+1MQziNrLC2Tggc5WC4+P+aYaNvygZqjz0SAsEtQQe59lUjp0pwMuoGtiIN3tbVBH2SdSV1jG+Cm&#10;lMMomkiDBYeFHCta55Tejnej4KfFdjWKN83udl0/Lqfx/m8Xk1K9r241A+Gp8//hd/tXKxiOJt/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MDkzxgAAAN0A&#10;AAAPAAAAAAAAAAAAAAAAAKoCAABkcnMvZG93bnJldi54bWxQSwUGAAAAAAQABAD6AAAAnQMAAAAA&#10;">
                <v:shape id="AutoShape 2330" o:spid="_x0000_s166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mm9cIA&#10;AADdAAAADwAAAGRycy9kb3ducmV2LnhtbERPy4rCMBTdD/gP4QruxlStOnSMIoribvAxzPbSXNti&#10;c1ObaKtfP1kILg/nPVu0phR3ql1hWcGgH4EgTq0uOFNwOm4+v0A4j6yxtEwKHuRgMe98zDDRtuE9&#10;3Q8+EyGEXYIKcu+rREqX5mTQ9W1FHLizrQ36AOtM6hqbEG5KOYyiiTRYcGjIsaJVTunlcDMKssm4&#10;jJt2w+vV013/frbx7/IYK9XrtstvEJ5a/xa/3DutYDiahv3hTXgC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iab1wgAAAN0AAAAPAAAAAAAAAAAAAAAAAJgCAABkcnMvZG93&#10;bnJldi54bWxQSwUGAAAAAAQABAD1AAAAhwMAAAAA&#10;" fillcolor="#ffc" strokeweight=".25pt">
                  <v:stroke dashstyle="1 1" endcap="round"/>
                </v:shape>
                <v:shape id="AutoShape 2331" o:spid="_x0000_s166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UDbsYA&#10;AADdAAAADwAAAGRycy9kb3ducmV2LnhtbESPQWvCQBSE74X+h+UVeqsbbUxL6iqiKN5ErXh9ZF+T&#10;0OzbmF1N9Ne7guBxmJlvmNGkM5U4U+NKywr6vQgEcWZ1ybmC393i4xuE88gaK8uk4EIOJuPXlxGm&#10;2ra8ofPW5yJA2KWooPC+TqV0WUEGXc/WxMH7s41BH2STS91gG+CmkoMoSqTBksNCgTXNCsr+tyej&#10;IE+GVdx2C57Pru54WC/j/XQXK/X+1k1/QHjq/DP8aK+0gsHnVx/ub8ITkO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MUDbsYAAADdAAAADwAAAAAAAAAAAAAAAACYAgAAZHJz&#10;L2Rvd25yZXYueG1sUEsFBgAAAAAEAAQA9QAAAIsDAAAAAA==&#10;" fillcolor="#ffc" strokeweight=".25pt">
                  <v:stroke dashstyle="1 1" endcap="round"/>
                </v:shape>
                <v:shape id="AutoShape 2332" o:spid="_x0000_s167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edGcYA&#10;AADdAAAADwAAAGRycy9kb3ducmV2LnhtbESPT2vCQBTE74V+h+UVeqsb02hL6iqiKN7EP6XXR/Y1&#10;CWbfxuxqop/eFQSPw8z8hhlNOlOJMzWutKyg34tAEGdWl5wr2O8WH98gnEfWWFkmBRdyMBm/voww&#10;1bblDZ23PhcBwi5FBYX3dSqlywoy6Hq2Jg7ev20M+iCbXOoG2wA3lYyjaCgNlhwWCqxpVlB22J6M&#10;gnw4qJK2W/B8dnXHv/Uy+Z3uEqXe37rpDwhPnX+GH+2VVhB/fsVwfxOegB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edGcYAAADdAAAADwAAAAAAAAAAAAAAAACYAgAAZHJz&#10;L2Rvd25yZXYueG1sUEsFBgAAAAAEAAQA9QAAAIsDAAAAAA==&#10;" fillcolor="#ffc" strokeweight=".25pt">
                  <v:stroke dashstyle="1 1" endcap="round"/>
                </v:shape>
              </v:group>
              <v:group id="Group 2333" o:spid="_x0000_s167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GYBMYAAADdAAAADwAAAGRycy9kb3ducmV2LnhtbESPQWvCQBSE7wX/w/KE&#10;3uomhrYSXUVESw8iVAXx9sg+k2D2bciuSfz3riD0OMzMN8xs0ZtKtNS40rKCeBSBIM6sLjlXcDxs&#10;PiYgnEfWWFkmBXdysJgP3maYatvxH7V7n4sAYZeigsL7OpXSZQUZdCNbEwfvYhuDPsgml7rBLsBN&#10;JcdR9CUNlhwWCqxpVVB23d+Mgp8Ou2USr9vt9bK6nw+fu9M2JqXeh/1yCsJT7//Dr/avVjBOvh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AZgExgAAAN0A&#10;AAAPAAAAAAAAAAAAAAAAAKoCAABkcnMvZG93bnJldi54bWxQSwUGAAAAAAQABAD6AAAAnQMAAAAA&#10;">
                <v:shape id="AutoShape 2334" o:spid="_x0000_s167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g9sYA&#10;AADdAAAADwAAAGRycy9kb3ducmV2LnhtbESPW2vCQBSE3wX/w3KEvulGGy9EVxHF0rfiDV8P2WMS&#10;zJ6N2a1J++u7BcHHYWa+YRar1pTiQbUrLCsYDiIQxKnVBWcKTsddfwbCeWSNpWVS8EMOVstuZ4GJ&#10;tg3v6XHwmQgQdgkqyL2vEildmpNBN7AVcfCutjbog6wzqWtsAtyUchRFE2mw4LCQY0WbnNLb4dso&#10;yCbjMm7aHW83v+5++fqIz+tjrNRbr13PQXhq/Sv8bH9qBaP3aQz/b8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Kg9sYAAADdAAAADwAAAAAAAAAAAAAAAACYAgAAZHJz&#10;L2Rvd25yZXYueG1sUEsFBgAAAAAEAAQA9QAAAIsDAAAAAA==&#10;" fillcolor="#ffc" strokeweight=".25pt">
                  <v:stroke dashstyle="1 1" endcap="round"/>
                </v:shape>
                <v:shape id="AutoShape 2335" o:spid="_x0000_s167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4FbcYA&#10;AADdAAAADwAAAGRycy9kb3ducmV2LnhtbESPW2vCQBSE34X+h+UU+qab2nghuopYLL6JN3w9ZI9J&#10;MHs2zW5N6q93BcHHYWa+Yabz1pTiSrUrLCv47EUgiFOrC84UHPar7hiE88gaS8uk4J8czGdvnSkm&#10;2ja8pevOZyJA2CWoIPe+SqR0aU4GXc9WxME729qgD7LOpK6xCXBTyn4UDaXBgsNCjhUtc0ovuz+j&#10;IBsOyrhpV/y9vLnf0+YnPi72sVIf7+1iAsJT61/hZ3utFfS/RgN4vAlP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4FbcYAAADdAAAADwAAAAAAAAAAAAAAAACYAgAAZHJz&#10;L2Rvd25yZXYueG1sUEsFBgAAAAAEAAQA9QAAAIsDAAAAAA==&#10;" fillcolor="#ffc" strokeweight=".25pt">
                  <v:stroke dashstyle="1 1" endcap="round"/>
                </v:shape>
                <v:shape id="AutoShape 2336" o:spid="_x0000_s167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ybGsYA&#10;AADdAAAADwAAAGRycy9kb3ducmV2LnhtbESPQWvCQBSE74L/YXlCb7qpTaNEN0Eslt6KWvH6yD6T&#10;0OzbNLs10V/fLRR6HGbmG2adD6YRV+pcbVnB4ywCQVxYXXOp4OO4my5BOI+ssbFMCm7kIM/GozWm&#10;2va8p+vBlyJA2KWooPK+TaV0RUUG3cy2xMG72M6gD7Irpe6wD3DTyHkUJdJgzWGhwpa2FRWfh2+j&#10;oEyem7gfdvyyvbuv8/trfNocY6UeJsNmBcLT4P/Df+03rWD+tEjg9014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ybGsYAAADdAAAADwAAAAAAAAAAAAAAAACYAgAAZHJz&#10;L2Rvd25yZXYueG1sUEsFBgAAAAAEAAQA9QAAAIsDAAAAAA==&#10;" fillcolor="#ffc" strokeweight=".25pt">
                  <v:stroke dashstyle="1 1" endcap="round"/>
                </v:shape>
              </v:group>
              <v:shape id="AutoShape 2337" o:spid="_x0000_s167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+gcYA&#10;AADdAAAADwAAAGRycy9kb3ducmV2LnhtbESPW2vCQBSE3wv+h+UIfasbbbwQXUUUi2/FG74essck&#10;mD0bs1uT9te7BcHHYWa+YWaL1pTiTrUrLCvo9yIQxKnVBWcKjofNxwSE88gaS8uk4JccLOadtxkm&#10;2ja8o/veZyJA2CWoIPe+SqR0aU4GXc9WxMG72NqgD7LOpK6xCXBTykEUjaTBgsNCjhWtckqv+x+j&#10;IBsNy7hpN7xe/bnb+fsrPi0PsVLv3XY5BeGp9a/ws73VCgaf4zH8vw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A+gcYAAADdAAAADwAAAAAAAAAAAAAAAACYAgAAZHJz&#10;L2Rvd25yZXYueG1sUEsFBgAAAAAEAAQA9QAAAIsDAAAAAA==&#10;" fillcolor="#ffc" strokeweight=".25pt">
                <v:stroke dashstyle="1 1" endcap="round"/>
              </v:shape>
            </v:group>
            <v:group id="Group 2338" o:spid="_x0000_s1676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6UKdc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YpMs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6UKdcQAAADdAAAA&#10;DwAAAAAAAAAAAAAAAACqAgAAZHJzL2Rvd25yZXYueG1sUEsFBgAAAAAEAAQA+gAAAJsDAAAAAA==&#10;">
              <v:group id="Group 2339" o:spid="_x0000_s167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6a/uxgAAAN0A&#10;AAAPAAAAAAAAAAAAAAAAAKoCAABkcnMvZG93bnJldi54bWxQSwUGAAAAAAQABAD6AAAAnQMAAAAA&#10;">
                <v:shape id="AutoShape 2340" o:spid="_x0000_s167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zW0sQA&#10;AADdAAAADwAAAGRycy9kb3ducmV2LnhtbERPTWvCQBC9F/oflin0VjfVNEjqKiFi8VYaLb0O2WkS&#10;mp2N2TWJ/nr3UPD4eN+rzWRaMVDvGssKXmcRCOLS6oYrBcfD7mUJwnlkja1lUnAhB5v148MKU21H&#10;/qKh8JUIIexSVFB736VSurImg25mO+LA/dreoA+wr6TucQzhppXzKEqkwYZDQ40d5TWVf8XZKKiS&#10;tzYepx1v86s7/Xx+xN/ZIVbq+WnK3kF4mvxd/O/eawXzxTLsD2/CE5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c1tLEAAAA3QAAAA8AAAAAAAAAAAAAAAAAmAIAAGRycy9k&#10;b3ducmV2LnhtbFBLBQYAAAAABAAEAPUAAACJAwAAAAA=&#10;" fillcolor="#ffc" strokeweight=".25pt">
                  <v:stroke dashstyle="1 1" endcap="round"/>
                </v:shape>
                <v:shape id="AutoShape 2341" o:spid="_x0000_s167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BzScYA&#10;AADdAAAADwAAAGRycy9kb3ducmV2LnhtbESPQWvCQBSE70L/w/IKvelGm4aQZhWxWLxJY0uvj+xr&#10;Epp9m2a3JvrrXUHwOMzMN0y+Gk0rjtS7xrKC+SwCQVxa3XCl4POwnaYgnEfW2FomBSdysFo+THLM&#10;tB34g46Fr0SAsMtQQe19l0npypoMupntiIP3Y3uDPsi+krrHIcBNKxdRlEiDDYeFGjva1FT+Fv9G&#10;QZW8tPEwbvltc3Z/3/v3+Gt9iJV6ehzXryA8jf4evrV3WsHiOZ3D9U14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RBzScYAAADdAAAADwAAAAAAAAAAAAAAAACYAgAAZHJz&#10;L2Rvd25yZXYueG1sUEsFBgAAAAAEAAQA9QAAAIsDAAAAAA==&#10;" fillcolor="#ffc" strokeweight=".25pt">
                  <v:stroke dashstyle="1 1" endcap="round"/>
                </v:shape>
                <v:shape id="AutoShape 2342" o:spid="_x0000_s168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LtPsUA&#10;AADdAAAADwAAAGRycy9kb3ducmV2LnhtbESPT2vCQBTE7wW/w/IEb3VjjCKpq4iieCv+Kb0+sq9J&#10;MPs2ZlcT++m7BcHjMDO/YebLzlTiTo0rLSsYDSMQxJnVJecKzqft+wyE88gaK8uk4EEOlove2xxT&#10;bVs+0P3ocxEg7FJUUHhfp1K6rCCDbmhr4uD92MagD7LJpW6wDXBTyTiKptJgyWGhwJrWBWWX480o&#10;yKeTKmm7LW/Wv+76/blLvlanRKlBv1t9gPDU+Vf42d5rBfF4FsP/m/A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wu0+xQAAAN0AAAAPAAAAAAAAAAAAAAAAAJgCAABkcnMv&#10;ZG93bnJldi54bWxQSwUGAAAAAAQABAD1AAAAigMAAAAA&#10;" fillcolor="#ffc" strokeweight=".25pt">
                  <v:stroke dashstyle="1 1" endcap="round"/>
                </v:shape>
              </v:group>
              <v:group id="Group 2343" o:spid="_x0000_s168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ToI8YAAADdAAAADwAAAGRycy9kb3ducmV2LnhtbESPT4vCMBTE74LfITxh&#10;b5rWsiJdo4jsyh5E8A/I3h7Nsy02L6WJbf32G0HwOMzMb5jFqjeVaKlxpWUF8SQCQZxZXXKu4Hz6&#10;Gc9BOI+ssbJMCh7kYLUcDhaYatvxgdqjz0WAsEtRQeF9nUrpsoIMuomtiYN3tY1BH2STS91gF+Cm&#10;ktMomkmDJYeFAmvaFJTdjnejYNtht07i73Z3u24ef6fP/WUXk1Ifo379BcJT79/hV/tXK5gm8w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1OgjxgAAAN0A&#10;AAAPAAAAAAAAAAAAAAAAAKoCAABkcnMvZG93bnJldi54bWxQSwUGAAAAAAQABAD6AAAAnQMAAAAA&#10;">
                <v:shape id="AutoShape 2344" o:spid="_x0000_s168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fQ0cYA&#10;AADdAAAADwAAAGRycy9kb3ducmV2LnhtbESPQWvCQBSE70L/w/IK3nRTG4NEVwkpSm+itvT6yD6T&#10;0OzbNLtN0v76riD0OMzMN8xmN5pG9NS52rKCp3kEgriwuuZSwdtlP1uBcB5ZY2OZFPyQg932YbLB&#10;VNuBT9SffSkChF2KCirv21RKV1Rk0M1tSxy8q+0M+iC7UuoOhwA3jVxEUSIN1hwWKmwpr6j4PH8b&#10;BWWybOJh3PNL/uu+Po6H+D27xEpNH8dsDcLT6P/D9/arVrB4XsVwexO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fQ0cYAAADdAAAADwAAAAAAAAAAAAAAAACYAgAAZHJz&#10;L2Rvd25yZXYueG1sUEsFBgAAAAAEAAQA9QAAAIsDAAAAAA==&#10;" fillcolor="#ffc" strokeweight=".25pt">
                  <v:stroke dashstyle="1 1" endcap="round"/>
                </v:shape>
                <v:shape id="AutoShape 2345" o:spid="_x0000_s168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t1SsUA&#10;AADdAAAADwAAAGRycy9kb3ducmV2LnhtbESPT4vCMBTE74LfITzBm6ZqFalGERfF27L+weujebbF&#10;5qU2WVv99JuFhT0OM/MbZrluTSmeVLvCsoLRMAJBnFpdcKbgfNoN5iCcR9ZYWiYFL3KwXnU7S0y0&#10;bfiLnkefiQBhl6CC3PsqkdKlORl0Q1sRB+9ma4M+yDqTusYmwE0px1E0kwYLDgs5VrTNKb0fv42C&#10;bDYt46bd8cf27R7Xz3182Zxipfq9drMA4an1/+G/9kErGE/mU/h9E5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K3VKxQAAAN0AAAAPAAAAAAAAAAAAAAAAAJgCAABkcnMv&#10;ZG93bnJldi54bWxQSwUGAAAAAAQABAD1AAAAigMAAAAA&#10;" fillcolor="#ffc" strokeweight=".25pt">
                  <v:stroke dashstyle="1 1" endcap="round"/>
                </v:shape>
                <v:shape id="AutoShape 2346" o:spid="_x0000_s168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nrPcUA&#10;AADdAAAADwAAAGRycy9kb3ducmV2LnhtbESPT2vCQBTE7wW/w/IEb3WjTYNEVxFF8VbqH7w+ss8k&#10;mH0bs1sT++m7BcHjMDO/YWaLzlTiTo0rLSsYDSMQxJnVJecKjofN+wSE88gaK8uk4EEOFvPe2wxT&#10;bVv+pvve5yJA2KWooPC+TqV0WUEG3dDWxMG72MagD7LJpW6wDXBTyXEUJdJgyWGhwJpWBWXX/Y9R&#10;kCefVdx2G16vft3t/LWNT8tDrNSg3y2nIDx1/hV+tndawfhjksD/m/A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+es9xQAAAN0AAAAPAAAAAAAAAAAAAAAAAJgCAABkcnMv&#10;ZG93bnJldi54bWxQSwUGAAAAAAQABAD1AAAAigMAAAAA&#10;" fillcolor="#ffc" strokeweight=".25pt">
                  <v:stroke dashstyle="1 1" endcap="round"/>
                </v:shape>
              </v:group>
              <v:group id="Group 2347" o:spid="_x0000_s168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/uIMYAAADdAAAADwAAAGRycy9kb3ducmV2LnhtbESPT4vCMBTE7wt+h/CE&#10;va1plV2lGkVElz2I4B8Qb4/m2Rabl9LEtn57Iwh7HGbmN8xs0ZlSNFS7wrKCeBCBIE6tLjhTcDpu&#10;viYgnEfWWFomBQ9ysJj3PmaYaNvynpqDz0SAsEtQQe59lUjp0pwMuoGtiIN3tbVBH2SdSV1jG+Cm&#10;lMMo+pEGCw4LOVa0yim9He5GwW+L7XIUr5vt7bp6XI7fu/M2JqU++91yCsJT5//D7/afVjAcTc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7+4gxgAAAN0A&#10;AAAPAAAAAAAAAAAAAAAAAKoCAABkcnMvZG93bnJldi54bWxQSwUGAAAAAAQABAD6AAAAnQMAAAAA&#10;">
                <v:shape id="AutoShape 2348" o:spid="_x0000_s168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ra1MQA&#10;AADdAAAADwAAAGRycy9kb3ducmV2LnhtbERPTWvCQBC9F/oflin0VjfVNEjqKiFi8VYaLb0O2WkS&#10;mp2N2TWJ/nr3UPD4eN+rzWRaMVDvGssKXmcRCOLS6oYrBcfD7mUJwnlkja1lUnAhB5v148MKU21H&#10;/qKh8JUIIexSVFB736VSurImg25mO+LA/dreoA+wr6TucQzhppXzKEqkwYZDQ40d5TWVf8XZKKiS&#10;tzYepx1v86s7/Xx+xN/ZIVbq+WnK3kF4mvxd/O/eawXzxTLMDW/CE5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q2tTEAAAA3QAAAA8AAAAAAAAAAAAAAAAAmAIAAGRycy9k&#10;b3ducmV2LnhtbFBLBQYAAAAABAAEAPUAAACJAwAAAAA=&#10;" fillcolor="#ffc" strokeweight=".25pt">
                  <v:stroke dashstyle="1 1" endcap="round"/>
                </v:shape>
                <v:shape id="AutoShape 2349" o:spid="_x0000_s168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Z/T8UA&#10;AADdAAAADwAAAGRycy9kb3ducmV2LnhtbESPT2vCQBTE7wW/w/KE3upGG0Wjq4hi8Vb8h9dH9pkE&#10;s29jdmvSfnq3IHgcZuY3zGzRmlLcqXaFZQX9XgSCOLW64EzB8bD5GINwHlljaZkU/JKDxbzzNsNE&#10;24Z3dN/7TAQIuwQV5N5XiZQuzcmg69mKOHgXWxv0QdaZ1DU2AW5KOYiikTRYcFjIsaJVTul1/2MU&#10;ZKNhGTfthterP3c7f3/Fp+UhVuq92y6nIDy1/hV+trdaweBzPIH/N+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n9PxQAAAN0AAAAPAAAAAAAAAAAAAAAAAJgCAABkcnMv&#10;ZG93bnJldi54bWxQSwUGAAAAAAQABAD1AAAAigMAAAAA&#10;" fillcolor="#ffc" strokeweight=".25pt">
                  <v:stroke dashstyle="1 1" endcap="round"/>
                </v:shape>
                <v:shape id="AutoShape 2350" o:spid="_x0000_s168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VAD8IA&#10;AADdAAAADwAAAGRycy9kb3ducmV2LnhtbERPy4rCMBTdD/gP4QruxlSt4nSMIoribvAxzPbSXNti&#10;c1ObaKtfP1kILg/nPVu0phR3ql1hWcGgH4EgTq0uOFNwOm4+pyCcR9ZYWiYFD3KwmHc+Zpho2/Ce&#10;7gefiRDCLkEFufdVIqVLczLo+rYiDtzZ1gZ9gHUmdY1NCDelHEbRRBosODTkWNEqp/RyuBkF2WRc&#10;xk274fXq6a5/P9v4d3mMlep12+U3CE+tf4tf7p1WMBx9hf3hTXgC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hUAPwgAAAN0AAAAPAAAAAAAAAAAAAAAAAJgCAABkcnMvZG93&#10;bnJldi54bWxQSwUGAAAAAAQABAD1AAAAhwMAAAAA&#10;" fillcolor="#ffc" strokeweight=".25pt">
                  <v:stroke dashstyle="1 1" endcap="round"/>
                </v:shape>
              </v:group>
              <v:shape id="AutoShape 2351" o:spid="_x0000_s168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nllMYA&#10;AADdAAAADwAAAGRycy9kb3ducmV2LnhtbESPQWvCQBSE74X+h+UVeqsbbQxt6iqiKN5ErXh9ZF+T&#10;0OzbmF1N9Ne7guBxmJlvmNGkM5U4U+NKywr6vQgEcWZ1ybmC393i4wuE88gaK8uk4EIOJuPXlxGm&#10;2ra8ofPW5yJA2KWooPC+TqV0WUEGXc/WxMH7s41BH2STS91gG+CmkoMoSqTBksNCgTXNCsr+tyej&#10;IE+GVdx2C57Pru54WC/j/XQXK/X+1k1/QHjq/DP8aK+0gsHndx/ub8ITkO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nllMYAAADdAAAADwAAAAAAAAAAAAAAAACYAgAAZHJz&#10;L2Rvd25yZXYueG1sUEsFBgAAAAAEAAQA9QAAAIsDAAAAAA==&#10;" fillcolor="#ffc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2110" o:spid="_x0000_s1690" style="position:absolute;left:0;text-align:left;margin-left:36pt;margin-top:7in;width:90pt;height:63pt;z-index:251674112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">
            <v:group id="Group 2071" o:spid="_x0000_s1691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QoqcUAAADd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peD1&#10;Jj4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EKKnFAAAA3QAA&#10;AA8AAAAAAAAAAAAAAAAAqgIAAGRycy9kb3ducmV2LnhtbFBLBQYAAAAABAAEAPoAAACcAwAAAAA=&#10;">
              <v:group id="Group 2072" o:spid="_x0000_s169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VrbexgAAAN0A&#10;AAAPAAAAAAAAAAAAAAAAAKoCAABkcnMvZG93bnJldi54bWxQSwUGAAAAAAQABAD6AAAAnQMAAAAA&#10;">
                <v:shape id="AutoShape 2073" o:spid="_x0000_s169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L9sIA&#10;AADdAAAADwAAAGRycy9kb3ducmV2LnhtbESPQYvCMBSE74L/ITzBm6atsEg1igqKR1e9eHs2z7ba&#10;vNQmav33ZmHB4zAz3zDTeWsq8aTGlZYVxMMIBHFmdcm5guNhPRiDcB5ZY2WZFLzJwXzW7Uwx1fbF&#10;v/Tc+1wECLsUFRTe16mULivIoBvamjh4F9sY9EE2udQNvgLcVDKJoh9psOSwUGBNq4Ky2/5hFGze&#10;a7mrSZ7uFvP2nFzHo8XSKdXvtYsJCE+t/4b/21utIInjEfy9CU9A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dwv2wgAAAN0AAAAPAAAAAAAAAAAAAAAAAJgCAABkcnMvZG93&#10;bnJldi54bWxQSwUGAAAAAAQABAD1AAAAhwMAAAAA&#10;" strokeweight=".25pt">
                  <v:stroke dashstyle="1 1" endcap="round"/>
                </v:shape>
                <v:shape id="AutoShape 2074" o:spid="_x0000_s169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6TgsQA&#10;AADdAAAADwAAAGRycy9kb3ducmV2LnhtbESPQWvCQBSE7wX/w/IEb3WTtBSJrhKFFI9t9NLba/aZ&#10;pM2+jdk1xn/fFYQeh5n5hlltRtOKgXrXWFYQzyMQxKXVDVcKjof8eQHCeWSNrWVScCMHm/XkaYWp&#10;tlf+pKHwlQgQdikqqL3vUildWZNBN7cdcfBOtjfog+wrqXu8BrhpZRJFb9Jgw2Ghxo52NZW/xcUo&#10;eL/l8qMj+XW2WI3fyc/iJds6pWbTMVuC8DT6//CjvdcKkjh+hf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ek4LEAAAA3QAAAA8AAAAAAAAAAAAAAAAAmAIAAGRycy9k&#10;b3ducmV2LnhtbFBLBQYAAAAABAAEAPUAAACJAwAAAAA=&#10;" strokeweight=".25pt">
                  <v:stroke dashstyle="1 1" endcap="round"/>
                </v:shape>
                <v:shape id="AutoShape 2075" o:spid="_x0000_s169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I2GcQA&#10;AADdAAAADwAAAGRycy9kb3ducmV2LnhtbESPQWvCQBSE7wX/w/IEb3WTlBaJrhKFFI9t9NLba/aZ&#10;pM2+jdk1xn/fFYQeh5n5hlltRtOKgXrXWFYQzyMQxKXVDVcKjof8eQHCeWSNrWVScCMHm/XkaYWp&#10;tlf+pKHwlQgQdikqqL3vUildWZNBN7cdcfBOtjfog+wrqXu8BrhpZRJFb9Jgw2Ghxo52NZW/xcUo&#10;eL/l8qMj+XW2WI3fyc/iJds6pWbTMVuC8DT6//CjvdcKkjh+hf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SNhnEAAAA3QAAAA8AAAAAAAAAAAAAAAAAmAIAAGRycy9k&#10;b3ducmV2LnhtbFBLBQYAAAAABAAEAPUAAACJAwAAAAA=&#10;" strokeweight=".25pt">
                  <v:stroke dashstyle="1 1" endcap="round"/>
                </v:shape>
              </v:group>
              <v:group id="Group 2076" o:spid="_x0000_s169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2w3c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i1Az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bbDdxgAAAN0A&#10;AAAPAAAAAAAAAAAAAAAAAKoCAABkcnMvZG93bnJldi54bWxQSwUGAAAAAAQABAD6AAAAnQMAAAAA&#10;">
                <v:shape id="AutoShape 2077" o:spid="_x0000_s169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wN9cQA&#10;AADdAAAADwAAAGRycy9kb3ducmV2LnhtbESPQWvCQBSE7wX/w/IEb3WTFFqJrhKFFI9t9NLba/aZ&#10;pM2+jdk1xn/fFYQeh5n5hlltRtOKgXrXWFYQzyMQxKXVDVcKjof8eQHCeWSNrWVScCMHm/XkaYWp&#10;tlf+pKHwlQgQdikqqL3vUildWZNBN7cdcfBOtjfog+wrqXu8BrhpZRJFr9Jgw2Ghxo52NZW/xcUo&#10;eL/l8qMj+XW2WI3fyc/iJds6pWbTMVuC8DT6//CjvdcKkjh+g/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MDfXEAAAA3QAAAA8AAAAAAAAAAAAAAAAAmAIAAGRycy9k&#10;b3ducmV2LnhtbFBLBQYAAAAABAAEAPUAAACJAwAAAAA=&#10;" strokeweight=".25pt">
                  <v:stroke dashstyle="1 1" endcap="round"/>
                </v:shape>
                <v:shape id="AutoShape 2078" o:spid="_x0000_s169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OZh8AA&#10;AADdAAAADwAAAGRycy9kb3ducmV2LnhtbERPTYvCMBC9C/sfwix4s2kriHSNpS4oHl314m22Gdtq&#10;M+k2Ueu/3xwEj4/3vcgH04o79a6xrCCJYhDEpdUNVwqOh/VkDsJ5ZI2tZVLwJAf58mO0wEzbB//Q&#10;fe8rEULYZaig9r7LpHRlTQZdZDviwJ1tb9AH2FdS9/gI4aaVaRzPpMGGQ0ONHX3XVF73N6Ng81zL&#10;XUfy9GexGn7Ty3xarJxS48+h+ALhafBv8cu91QrSJAlzw5vw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OZh8AAAADdAAAADwAAAAAAAAAAAAAAAACYAgAAZHJzL2Rvd25y&#10;ZXYueG1sUEsFBgAAAAAEAAQA9QAAAIUDAAAAAA==&#10;" strokeweight=".25pt">
                  <v:stroke dashstyle="1 1" endcap="round"/>
                </v:shape>
                <v:shape id="AutoShape 2079" o:spid="_x0000_s169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88HMUA&#10;AADdAAAADwAAAGRycy9kb3ducmV2LnhtbESPzWrDMBCE74W8g9hAb4lsF0rqRglOwSXH/F1621ob&#10;24m1ci01tt++CgR6HGbmG2a5HkwjbtS52rKCeB6BIC6srrlUcDrmswUI55E1NpZJwUgO1qvJ0xJT&#10;bXve0+3gSxEg7FJUUHnfplK6oiKDbm5b4uCdbWfQB9mVUnfYB7hpZBJFr9JgzWGhwpY+Kiquh1+j&#10;4HPM5a4l+fVjsRy+k8viJds4pZ6nQ/YOwtPg/8OP9lYrSOL4De5vwhO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zwcxQAAAN0AAAAPAAAAAAAAAAAAAAAAAJgCAABkcnMv&#10;ZG93bnJldi54bWxQSwUGAAAAAAQABAD1AAAAigMAAAAA&#10;" strokeweight=".25pt">
                  <v:stroke dashstyle="1 1" endcap="round"/>
                </v:shape>
              </v:group>
              <v:group id="Group 2080" o:spid="_x0000_s170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RHj8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4Cfv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kR4/CAAAA3QAAAA8A&#10;AAAAAAAAAAAAAAAAqgIAAGRycy9kb3ducmV2LnhtbFBLBQYAAAAABAAEAPoAAACZAwAAAAA=&#10;">
                <v:shape id="AutoShape 2081" o:spid="_x0000_s170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X6p8MA&#10;AADdAAAADwAAAGRycy9kb3ducmV2LnhtbESPQYvCMBSE7wv+h/CEva1puyBSTYsKikd1vXh7Ns+2&#10;2rzUJmr992ZhYY/DzHzDzPLeNOJBnastK4hHEQjiwuqaSwWHn9XXBITzyBoby6TgRQ7ybPAxw1Tb&#10;J+/osfelCBB2KSqovG9TKV1RkUE3si1x8M62M+iD7EqpO3wGuGlkEkVjabDmsFBhS8uKiuv+bhSs&#10;Xyu5bUkebxbL/pRcJt/zhVPqc9jPpyA89f4//NfeaAVJnMTw+yY8AZ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X6p8MAAADdAAAADwAAAAAAAAAAAAAAAACYAgAAZHJzL2Rv&#10;d25yZXYueG1sUEsFBgAAAAAEAAQA9QAAAIgDAAAAAA==&#10;" strokeweight=".25pt">
                  <v:stroke dashstyle="1 1" endcap="round"/>
                </v:shape>
                <v:shape id="AutoShape 2082" o:spid="_x0000_s170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dk0MQA&#10;AADdAAAADwAAAGRycy9kb3ducmV2LnhtbESPQWvCQBSE74X+h+UJ3uomKxSJriEWUnq01ktvr9ln&#10;Es2+TbNbjf/eFYQeh5n5hlnlo+3EmQbfOtaQzhIQxJUzLdca9l/lywKED8gGO8ek4Uoe8vXz0woz&#10;4y78SeddqEWEsM9QQxNCn0npq4Ys+pnriaN3cIPFEOVQSzPgJcJtJ1WSvEqLLceFBnt6a6g67f6s&#10;hvdrKbc9ye9fh/X4o46LebHxWk8nY7EEEWgM/+FH+8NoUKlScH8Tn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XZNDEAAAA3QAAAA8AAAAAAAAAAAAAAAAAmAIAAGRycy9k&#10;b3ducmV2LnhtbFBLBQYAAAAABAAEAPUAAACJAwAAAAA=&#10;" strokeweight=".25pt">
                  <v:stroke dashstyle="1 1" endcap="round"/>
                </v:shape>
                <v:shape id="AutoShape 2083" o:spid="_x0000_s170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BS8IA&#10;AADdAAAADwAAAGRycy9kb3ducmV2LnhtbESPQYvCMBSE74L/ITzBm6ZWWKQaSxUUj67rxduzebbV&#10;5qU2Ueu/NwsLexxm5htmkXamFk9qXWVZwWQcgSDOra64UHD82YxmIJxH1lhbJgVvcpAu+70FJtq+&#10;+JueB1+IAGGXoILS+yaR0uUlGXRj2xAH72Jbgz7ItpC6xVeAm1rGUfQlDVYcFkpsaF1Sfjs8jILt&#10;eyP3DcnT3WLRnePrbJqtnFLDQZfNQXjq/H/4r73TCuJJPIXfN+EJyO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G8FLwgAAAN0AAAAPAAAAAAAAAAAAAAAAAJgCAABkcnMvZG93&#10;bnJldi54bWxQSwUGAAAAAAQABAD1AAAAhwMAAAAA&#10;" strokeweight=".25pt">
                  <v:stroke dashstyle="1 1" endcap="round"/>
                </v:shape>
              </v:group>
              <v:shape id="AutoShape 2084" o:spid="_x0000_s170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JZP8MA&#10;AADdAAAADwAAAGRycy9kb3ducmV2LnhtbESPQYvCMBSE74L/ITzBm6atIlKNRRcUj667F2/P5tlW&#10;m5faZLX++83CgsdhZr5hlllnavGg1lWWFcTjCARxbnXFhYLvr+1oDsJ5ZI21ZVLwIgfZqt9bYqrt&#10;kz/pcfSFCBB2KSoovW9SKV1ekkE3tg1x8C62NeiDbAupW3wGuKllEkUzabDisFBiQx8l5bfjj1Gw&#10;e23loSF5ulssunNynU/WG6fUcNCtFyA8df4d/m/vtYIkTqb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JZP8MAAADdAAAADwAAAAAAAAAAAAAAAACYAgAAZHJzL2Rv&#10;d25yZXYueG1sUEsFBgAAAAAEAAQA9QAAAIgDAAAAAA==&#10;" strokeweight=".25pt">
                <v:stroke dashstyle="1 1" endcap="round"/>
              </v:shape>
            </v:group>
            <v:group id="Group 2085" o:spid="_x0000_s1705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PkF8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mcjO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vT5BfFAAAA3QAA&#10;AA8AAAAAAAAAAAAAAAAAqgIAAGRycy9kb3ducmV2LnhtbFBLBQYAAAAABAAEAPoAAACcAwAAAAA=&#10;">
              <v:group id="Group 2086" o:spid="_x0000_s170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F6YM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RO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sBemDFAAAA3QAA&#10;AA8AAAAAAAAAAAAAAAAAqgIAAGRycy9kb3ducmV2LnhtbFBLBQYAAAAABAAEAPoAAACcAwAAAAA=&#10;">
                <v:shape id="AutoShape 2087" o:spid="_x0000_s170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DHSMMA&#10;AADdAAAADwAAAGRycy9kb3ducmV2LnhtbESPQYvCMBSE74L/ITzBm6atoFKNRRcUj667F2/P5tlW&#10;m5faZLX++83CgsdhZr5hlllnavGg1lWWFcTjCARxbnXFhYLvr+1oDsJ5ZI21ZVLwIgfZqt9bYqrt&#10;kz/pcfSFCBB2KSoovW9SKV1ekkE3tg1x8C62NeiDbAupW3wGuKllEkVTabDisFBiQx8l5bfjj1Gw&#10;e23loSF5ulssunNynU/WG6fUcNCtFyA8df4d/m/vtYIkTmb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DHSMMAAADdAAAADwAAAAAAAAAAAAAAAACYAgAAZHJzL2Rv&#10;d25yZXYueG1sUEsFBgAAAAAEAAQA9QAAAIgDAAAAAA==&#10;" strokeweight=".25pt">
                  <v:stroke dashstyle="1 1" endcap="round"/>
                </v:shape>
                <v:shape id="AutoShape 2088" o:spid="_x0000_s170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9TOr0A&#10;AADdAAAADwAAAGRycy9kb3ducmV2LnhtbERPyw7BQBTdS/zD5ErsmKpEpAxBQiy9NnZX52pL5051&#10;BvX3ZiGxPDnv6bwxpXhR7QrLCgb9CARxanXBmYLTcd0bg3AeWWNpmRR8yMF81m5NMdH2zXt6HXwm&#10;Qgi7BBXk3leJlC7NyaDr24o4cFdbG/QB1pnUNb5DuCllHEUjabDg0JBjRauc0vvhaRRsPmu5q0ie&#10;Hxaz5hLfxsPF0inV7TSLCQhPjf+Lf+6tVhAP4jA3vAlPQM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b9TOr0AAADdAAAADwAAAAAAAAAAAAAAAACYAgAAZHJzL2Rvd25yZXYu&#10;eG1sUEsFBgAAAAAEAAQA9QAAAIIDAAAAAA==&#10;" strokeweight=".25pt">
                  <v:stroke dashstyle="1 1" endcap="round"/>
                </v:shape>
                <v:shape id="AutoShape 2089" o:spid="_x0000_s170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2ocMA&#10;AADdAAAADwAAAGRycy9kb3ducmV2LnhtbESPT4vCMBTE7wt+h/AEb2tqhUWrUepCxaP/Lt6ezbOt&#10;Ni/dJmr99hthYY/DzPyGmS87U4sHta6yrGA0jEAQ51ZXXCg4HrLPCQjnkTXWlknBixwsF72POSba&#10;PnlHj70vRICwS1BB6X2TSOnykgy6oW2Ig3exrUEfZFtI3eIzwE0t4yj6kgYrDgslNvRdUn7b342C&#10;9SuT24bk6cdi0Z3j62ScrpxSg36XzkB46vx/+K+90QriUTyF95vw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P2ocMAAADdAAAADwAAAAAAAAAAAAAAAACYAgAAZHJzL2Rv&#10;d25yZXYueG1sUEsFBgAAAAAEAAQA9QAAAIgDAAAAAA==&#10;" strokeweight=".25pt">
                  <v:stroke dashstyle="1 1" endcap="round"/>
                </v:shape>
              </v:group>
              <v:group id="Group 2090" o:spid="_x0000_s171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fdFSwwAAAN0AAAAP&#10;AAAAAAAAAAAAAAAAAKoCAABkcnMvZG93bnJldi54bWxQSwUGAAAAAAQABAD6AAAAmgMAAAAA&#10;">
                <v:shape id="AutoShape 2091" o:spid="_x0000_s171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sesIA&#10;AADdAAAADwAAAGRycy9kb3ducmV2LnhtbESPQYvCMBSE74L/ITzBm6atsEg1igqKR1e9eHs2z7ba&#10;vNQmav33ZmHB4zAz3zDTeWsq8aTGlZYVxMMIBHFmdcm5guNhPRiDcB5ZY2WZFLzJwXzW7Uwx1fbF&#10;v/Tc+1wECLsUFRTe16mULivIoBvamjh4F9sY9EE2udQNvgLcVDKJoh9psOSwUGBNq4Ky2/5hFGze&#10;a7mrSZ7uFvP2nFzHo8XSKdXvtYsJCE+t/4b/21utIIlHMfy9CU9A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Gx6wgAAAN0AAAAPAAAAAAAAAAAAAAAAAJgCAABkcnMvZG93&#10;bnJldi54bWxQSwUGAAAAAAQABAD1AAAAhwMAAAAA&#10;" strokeweight=".25pt">
                  <v:stroke dashstyle="1 1" endcap="round"/>
                </v:shape>
                <v:shape id="AutoShape 2092" o:spid="_x0000_s171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yDcIA&#10;AADdAAAADwAAAGRycy9kb3ducmV2LnhtbESPQYvCMBSE74L/ITzBm6ZWWKQaSxUUj67rxduzebbV&#10;5qU2Ueu/NwsLexxm5htmkXamFk9qXWVZwWQcgSDOra64UHD82YxmIJxH1lhbJgVvcpAu+70FJtq+&#10;+JueB1+IAGGXoILS+yaR0uUlGXRj2xAH72Jbgz7ItpC6xVeAm1rGUfQlDVYcFkpsaF1Sfjs8jILt&#10;eyP3DcnT3WLRnePrbJqtnFLDQZfNQXjq/H/4r73TCuLJNIbfN+EJyO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jvINwgAAAN0AAAAPAAAAAAAAAAAAAAAAAJgCAABkcnMvZG93&#10;bnJldi54bWxQSwUGAAAAAAQABAD1AAAAhwMAAAAA&#10;" strokeweight=".25pt">
                  <v:stroke dashstyle="1 1" endcap="round"/>
                </v:shape>
                <v:shape id="AutoShape 2093" o:spid="_x0000_s171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XlsQA&#10;AADdAAAADwAAAGRycy9kb3ducmV2LnhtbESPT2vCQBTE74LfYXlCb7oxgSKpq1gh0mOrXry9Zp9J&#10;bPZtzK758+27hYLHYWZ+w6y3g6lFR62rLCtYLiIQxLnVFRcKzqdsvgLhPLLG2jIpGMnBdjOdrDHV&#10;tucv6o6+EAHCLkUFpfdNKqXLSzLoFrYhDt7VtgZ9kG0hdYt9gJtaxlH0Kg1WHBZKbGhfUv5zfBgF&#10;hzGTnw3Jy91iMXzHt1Wye3dKvcyG3RsIT4N/hv/bH1pBvEwS+HsTn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CV5bEAAAA3QAAAA8AAAAAAAAAAAAAAAAAmAIAAGRycy9k&#10;b3ducmV2LnhtbFBLBQYAAAAABAAEAPUAAACJAwAAAAA=&#10;" strokeweight=".25pt">
                  <v:stroke dashstyle="1 1" endcap="round"/>
                </v:shape>
              </v:group>
              <v:group id="Group 2094" o:spid="_x0000_s171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bXU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nE8+Y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FG11HFAAAA3QAA&#10;AA8AAAAAAAAAAAAAAAAAqgIAAGRycy9kb3ducmV2LnhtbFBLBQYAAAAABAAEAPoAAACcAwAAAAA=&#10;">
                <v:shape id="AutoShape 2095" o:spid="_x0000_s171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dqecUA&#10;AADdAAAADwAAAGRycy9kb3ducmV2LnhtbESPzW7CMBCE75X6DtYi9VacH7VCKSaiSFQ9Fuilt228&#10;OIF4HWI3hLfHSEg9jmbmG828HG0rBup941hBOk1AEFdON2wUfO/WzzMQPiBrbB2Tggt5KBePD3Ms&#10;tDvzhoZtMCJC2BeooA6hK6T0VU0W/dR1xNHbu95iiLI3Uvd4jnDbyixJXqXFhuNCjR2taqqO2z+r&#10;4OOyll8dyZ+TQzP+ZodZvnz3Sj1NxuUbiEBj+A/f259aQZbmL3B7E5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Z2p5xQAAAN0AAAAPAAAAAAAAAAAAAAAAAJgCAABkcnMv&#10;ZG93bnJldi54bWxQSwUGAAAAAAQABAD1AAAAigMAAAAA&#10;" strokeweight=".25pt">
                  <v:stroke dashstyle="1 1" endcap="round"/>
                </v:shape>
                <v:shape id="AutoShape 2096" o:spid="_x0000_s171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X0DsIA&#10;AADdAAAADwAAAGRycy9kb3ducmV2LnhtbESPQYvCMBSE74L/ITzBm02tIFKNooLi0XW9eHs2z7ba&#10;vNQmav33G0HY4zAz3zCzRWsq8aTGlZYVDKMYBHFmdcm5guPvZjAB4TyyxsoyKXiTg8W825lhqu2L&#10;f+h58LkIEHYpKii8r1MpXVaQQRfZmjh4F9sY9EE2udQNvgLcVDKJ47E0WHJYKLCmdUHZ7fAwCrbv&#10;jdzXJE93i3l7Tq6T0XLllOr32uUUhKfW/4e/7Z1WkAxHY/i8CU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fQOwgAAAN0AAAAPAAAAAAAAAAAAAAAAAJgCAABkcnMvZG93&#10;bnJldi54bWxQSwUGAAAAAAQABAD1AAAAhwMAAAAA&#10;" strokeweight=".25pt">
                  <v:stroke dashstyle="1 1" endcap="round"/>
                </v:shape>
                <v:shape id="AutoShape 2097" o:spid="_x0000_s171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RlcUA&#10;AADdAAAADwAAAGRycy9kb3ducmV2LnhtbESPzW7CMBCE75X6DtYi9VacH6lFKSaiSFQ9Fuilt228&#10;OIF4HWI3hLfHSEg9jmbmG828HG0rBup941hBOk1AEFdON2wUfO/WzzMQPiBrbB2Tggt5KBePD3Ms&#10;tDvzhoZtMCJC2BeooA6hK6T0VU0W/dR1xNHbu95iiLI3Uvd4jnDbyixJXqTFhuNCjR2taqqO2z+r&#10;4OOyll8dyZ+TQzP+ZodZvnz3Sj1NxuUbiEBj+A/f259aQZbmr3B7E5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VGVxQAAAN0AAAAPAAAAAAAAAAAAAAAAAJgCAABkcnMv&#10;ZG93bnJldi54bWxQSwUGAAAAAAQABAD1AAAAigMAAAAA&#10;" strokeweight=".25pt">
                  <v:stroke dashstyle="1 1" endcap="round"/>
                </v:shape>
              </v:group>
              <v:shape id="AutoShape 2098" o:spid="_x0000_s171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bF570A&#10;AADdAAAADwAAAGRycy9kb3ducmV2LnhtbERPyw7BQBTdS/zD5ErsmKpEpAxBQiy9NnZX52pL5051&#10;BvX3ZiGxPDnv6bwxpXhR7QrLCgb9CARxanXBmYLTcd0bg3AeWWNpmRR8yMF81m5NMdH2zXt6HXwm&#10;Qgi7BBXk3leJlC7NyaDr24o4cFdbG/QB1pnUNb5DuCllHEUjabDg0JBjRauc0vvhaRRsPmu5q0ie&#10;Hxaz5hLfxsPF0inV7TSLCQhPjf+Lf+6tVhAPhmFueBOegJ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GbF570AAADdAAAADwAAAAAAAAAAAAAAAACYAgAAZHJzL2Rvd25yZXYu&#10;eG1sUEsFBgAAAAAEAAQA9QAAAIIDAAAAAA==&#10;" strokeweight=".25pt">
                <v:stroke dashstyle="1 1" endcap="round"/>
              </v:shape>
            </v:group>
            <v:group id="Group 2099" o:spid="_x0000_s1719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0d4z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nE8+YL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9HeM/FAAAA3QAA&#10;AA8AAAAAAAAAAAAAAAAAqgIAAGRycy9kb3ducmV2LnhtbFBLBQYAAAAABAAEAPoAAACcAwAAAAA=&#10;">
              <v:group id="Group 2100" o:spid="_x0000_s172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uiL8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/Bb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nuiL8QAAADdAAAA&#10;DwAAAAAAAAAAAAAAAACqAgAAZHJzL2Rvd25yZXYueG1sUEsFBgAAAAAEAAQA+gAAAJsDAAAAAA==&#10;">
                <v:shape id="AutoShape 2101" o:spid="_x0000_s172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B8QA&#10;AADdAAAADwAAAGRycy9kb3ducmV2LnhtbESPQWvCQBSE7wX/w/IEb3WTtBSJrhKFFI9t9NLba/aZ&#10;pM2+jdk1xn/fFYQeh5n5hlltRtOKgXrXWFYQzyMQxKXVDVcKjof8eQHCeWSNrWVScCMHm/XkaYWp&#10;tlf+pKHwlQgQdikqqL3vUildWZNBN7cdcfBOtjfog+wrqXu8BrhpZRJFb9Jgw2Ghxo52NZW/xcUo&#10;eL/l8qMj+XW2WI3fyc/iJds6pWbTMVuC8DT6//CjvdcKkvg1hv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aHwfEAAAA3QAAAA8AAAAAAAAAAAAAAAAAmAIAAGRycy9k&#10;b3ducmV2LnhtbFBLBQYAAAAABAAEAPUAAACJAwAAAAA=&#10;" strokeweight=".25pt">
                  <v:stroke dashstyle="1 1" endcap="round"/>
                </v:shape>
                <v:shape id="AutoShape 2102" o:spid="_x0000_s172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iBcMMA&#10;AADdAAAADwAAAGRycy9kb3ducmV2LnhtbESPQYvCMBSE74L/ITzBm6atIlKNRRcUj667F2/P5tlW&#10;m5faZLX++83CgsdhZr5hlllnavGg1lWWFcTjCARxbnXFhYLvr+1oDsJ5ZI21ZVLwIgfZqt9bYqrt&#10;kz/pcfSFCBB2KSoovW9SKV1ekkE3tg1x8C62NeiDbAupW3wGuKllEkUzabDisFBiQx8l5bfjj1Gw&#10;e23loSF5ulssunNynU/WG6fUcNCtFyA8df4d/m/vtYIknib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iBcMMAAADdAAAADwAAAAAAAAAAAAAAAACYAgAAZHJzL2Rv&#10;d25yZXYueG1sUEsFBgAAAAAEAAQA9QAAAIgDAAAAAA==&#10;" strokeweight=".25pt">
                  <v:stroke dashstyle="1 1" endcap="round"/>
                </v:shape>
                <v:shape id="AutoShape 2103" o:spid="_x0000_s172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Qk68UA&#10;AADdAAAADwAAAGRycy9kb3ducmV2LnhtbESPzW7CMBCE75X6DtYi9Vacn6pCKSaiSFQ9Fuilt228&#10;OIF4HWI3hLfHSEg9jmbmG828HG0rBup941hBOk1AEFdON2wUfO/WzzMQPiBrbB2Tggt5KBePD3Ms&#10;tDvzhoZtMCJC2BeooA6hK6T0VU0W/dR1xNHbu95iiLI3Uvd4jnDbyixJXqXFhuNCjR2taqqO2z+r&#10;4OOyll8dyZ+TQzP+ZodZvnz3Sj1NxuUbiEBj+A/f259aQZa+5HB7E5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xCTrxQAAAN0AAAAPAAAAAAAAAAAAAAAAAJgCAABkcnMv&#10;ZG93bnJldi54bWxQSwUGAAAAAAQABAD1AAAAigMAAAAA&#10;" strokeweight=".25pt">
                  <v:stroke dashstyle="1 1" endcap="round"/>
                </v:shape>
              </v:group>
              <v:group id="Group 2104" o:spid="_x0000_s172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CkLM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N4P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ApCzFAAAA3QAA&#10;AA8AAAAAAAAAAAAAAAAAqgIAAGRycy9kb3ducmV2LnhtbFBLBQYAAAAABAAEAPoAAACcAwAAAAA=&#10;">
                <v:shape id="AutoShape 2105" o:spid="_x0000_s172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EZBMUA&#10;AADdAAAADwAAAGRycy9kb3ducmV2LnhtbESPQWvCQBSE70L/w/IKvZmNqZYQs4oVLB6t7aW3Z/Y1&#10;SZt9G7Nbk/x7tyB4HGbmGyZfD6YRF+pcbVnBLIpBEBdW11wq+PzYTVMQziNrbCyTgpEcrFcPkxwz&#10;bXt+p8vRlyJA2GWooPK+zaR0RUUGXWRb4uB9286gD7Irpe6wD3DTyCSOX6TBmsNChS1tKyp+j39G&#10;wdu4k4eW5NfZYjmckp/0efPqlHp6HDZLEJ4Gfw/f2nutIJnNF/D/Jjw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YRkExQAAAN0AAAAPAAAAAAAAAAAAAAAAAJgCAABkcnMv&#10;ZG93bnJldi54bWxQSwUGAAAAAAQABAD1AAAAigMAAAAA&#10;" strokeweight=".25pt">
                  <v:stroke dashstyle="1 1" endcap="round"/>
                </v:shape>
                <v:shape id="AutoShape 2106" o:spid="_x0000_s172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Hc8UA&#10;AADdAAAADwAAAGRycy9kb3ducmV2LnhtbESPT2vCQBTE74LfYXlCb7oxLUFSV4kFi0f/9NLba/aZ&#10;RLNv0+w2Jt++Kwgeh5n5DbNc96YWHbWusqxgPotAEOdWV1wo+DptpwsQziNrrC2TgoEcrFfj0RJT&#10;bW98oO7oCxEg7FJUUHrfpFK6vCSDbmYb4uCdbWvQB9kWUrd4C3BTyziKEmmw4rBQYkMfJeXX459R&#10;8Dls5b4h+f1rseh/4sviNds4pV4mffYOwlPvn+FHe6cVxPO3BO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s4dzxQAAAN0AAAAPAAAAAAAAAAAAAAAAAJgCAABkcnMv&#10;ZG93bnJldi54bWxQSwUGAAAAAAQABAD1AAAAigMAAAAA&#10;" strokeweight=".25pt">
                  <v:stroke dashstyle="1 1" endcap="round"/>
                </v:shape>
                <v:shape id="AutoShape 2107" o:spid="_x0000_s172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8i6MUA&#10;AADdAAAADwAAAGRycy9kb3ducmV2LnhtbESPQWvCQBSE70L/w/IKvZmNqdgQs4oVLB6t7aW3Z/Y1&#10;SZt9G7Nbk/x7tyB4HGbmGyZfD6YRF+pcbVnBLIpBEBdW11wq+PzYTVMQziNrbCyTgpEcrFcPkxwz&#10;bXt+p8vRlyJA2GWooPK+zaR0RUUGXWRb4uB9286gD7Irpe6wD3DTyCSOF9JgzWGhwpa2FRW/xz+j&#10;4G3cyUNL8utssRxOyU/6vHl1Sj09DpslCE+Dv4dv7b1WkMzmL/D/Jjw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/yLoxQAAAN0AAAAPAAAAAAAAAAAAAAAAAJgCAABkcnMv&#10;ZG93bnJldi54bWxQSwUGAAAAAAQABAD1AAAAigMAAAAA&#10;" strokeweight=".25pt">
                  <v:stroke dashstyle="1 1" endcap="round"/>
                </v:shape>
              </v:group>
              <v:group id="Group 2108" o:spid="_x0000_s172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2uKc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/Bb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A2uKcQAAADdAAAA&#10;DwAAAAAAAAAAAAAAAACqAgAAZHJzL2Rvd25yZXYueG1sUEsFBgAAAAAEAAQA+gAAAJsDAAAAAA==&#10;">
                <v:shape id="AutoShape 2109" o:spid="_x0000_s172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wTAcUA&#10;AADdAAAADwAAAGRycy9kb3ducmV2LnhtbESPQWvCQBSE74L/YXmF3szGVEoas4oKFo+teuntmX1N&#10;0mbfxuzWJP++Wyh4HGbmGyZfD6YRN+pcbVnBPIpBEBdW11wqOJ/2sxSE88gaG8ukYCQH69V0kmOm&#10;bc/vdDv6UgQIuwwVVN63mZSuqMigi2xLHLxP2xn0QXal1B32AW4amcTxszRYc1iosKVdRcX38cco&#10;eB338q0l+XG1WA6X5Ct92mydUo8Pw2YJwtPg7+H/9kErSOaLF/h7E5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LBMBxQAAAN0AAAAPAAAAAAAAAAAAAAAAAJgCAABkcnMv&#10;ZG93bnJldi54bWxQSwUGAAAAAAQABAD1AAAAigMAAAAA&#10;" strokeweight=".25pt">
                  <v:stroke dashstyle="1 1" endcap="round"/>
                </v:shape>
                <v:shape id="AutoShape 2110" o:spid="_x0000_s173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8sQcIA&#10;AADdAAAADwAAAGRycy9kb3ducmV2LnhtbERPu07DMBTdkfgH61Zio06DiqK0bhSQghih7dLtNr5N&#10;0sbXITZ5/H09IDEenfc2m0wrBupdY1nBahmBIC6tbrhScDwUzwkI55E1tpZJwUwOst3jwxZTbUf+&#10;pmHvKxFC2KWooPa+S6V0ZU0G3dJ2xIG72N6gD7CvpO5xDOGmlXEUvUqDDYeGGjt6r6m87X+Ngo+5&#10;kF8dydOPxWo6x9fkJX9zSj0tpnwDwtPk/8V/7k+tIF6tw/7wJjwB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zyxBwgAAAN0AAAAPAAAAAAAAAAAAAAAAAJgCAABkcnMvZG93&#10;bnJldi54bWxQSwUGAAAAAAQABAD1AAAAhwMAAAAA&#10;" strokeweight=".25pt">
                  <v:stroke dashstyle="1 1" endcap="round"/>
                </v:shape>
                <v:shape id="AutoShape 2111" o:spid="_x0000_s173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J2sQA&#10;AADdAAAADwAAAGRycy9kb3ducmV2LnhtbESPQWvCQBSE7wX/w/IEb3WTlBaJrhKFFI9t9NLba/aZ&#10;pM2+jdk1xn/fFYQeh5n5hlltRtOKgXrXWFYQzyMQxKXVDVcKjof8eQHCeWSNrWVScCMHm/XkaYWp&#10;tlf+pKHwlQgQdikqqL3vUildWZNBN7cdcfBOtjfog+wrqXu8BrhpZRJFb9Jgw2Ghxo52NZW/xcUo&#10;eL/l8qMj+XW2WI3fyc/iJds6pWbTMVuC8DT6//CjvdcKkvg1hv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DidrEAAAA3QAAAA8AAAAAAAAAAAAAAAAAmAIAAGRycy9k&#10;b3ducmV2LnhtbFBLBQYAAAAABAAEAPUAAACJAwAAAAA=&#10;" strokeweight=".25pt">
                  <v:stroke dashstyle="1 1" endcap="round"/>
                </v:shape>
              </v:group>
              <v:shape id="AutoShape 2112" o:spid="_x0000_s173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EXrcMA&#10;AADdAAAADwAAAGRycy9kb3ducmV2LnhtbESPQYvCMBSE74L/ITzBm6atKFKNRRcUj667F2/P5tlW&#10;m5faZLX++83CgsdhZr5hlllnavGg1lWWFcTjCARxbnXFhYLvr+1oDsJ5ZI21ZVLwIgfZqt9bYqrt&#10;kz/pcfSFCBB2KSoovW9SKV1ekkE3tg1x8C62NeiDbAupW3wGuKllEkUzabDisFBiQx8l5bfjj1Gw&#10;e23loSF5ulssunNynU/WG6fUcNCtFyA8df4d/m/vtYIknib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EXrcMAAADdAAAADwAAAAAAAAAAAAAAAACYAgAAZHJzL2Rv&#10;d25yZXYueG1sUEsFBgAAAAAEAAQA9QAAAIgDAAAAAA==&#10;" strokeweight=".25pt">
                <v:stroke dashstyle="1 1" endcap="round"/>
              </v:shape>
            </v:group>
            <v:group id="Group 2113" o:spid="_x0000_s1733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Cqhc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s4zSB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3CqhccAAADd&#10;AAAADwAAAAAAAAAAAAAAAACqAgAAZHJzL2Rvd25yZXYueG1sUEsFBgAAAAAEAAQA+gAAAJ4DAAAA&#10;AA==&#10;">
              <v:group id="Group 2114" o:spid="_x0000_s173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ky8c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JO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Jky8ccAAADd&#10;AAAADwAAAAAAAAAAAAAAAACqAgAAZHJzL2Rvd25yZXYueG1sUEsFBgAAAAAEAAQA+gAAAJ4DAAAA&#10;AA==&#10;">
                <v:shape id="AutoShape 2115" o:spid="_x0000_s173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iP2cUA&#10;AADdAAAADwAAAGRycy9kb3ducmV2LnhtbESPQWvCQBSE74X+h+UJvdVNUlIkdQ1pQfFo1Yu31+wz&#10;iWbfptk1Jv++Wyj0OMzMN8wyH00rBupdY1lBPI9AEJdWN1wpOB7WzwsQziNrbC2Tgokc5KvHhyVm&#10;2t75k4a9r0SAsMtQQe19l0npypoMurntiIN3tr1BH2RfSd3jPcBNK5MoepUGGw4LNXb0UVN53d+M&#10;gs20lruO5OnbYjV+JZfFS/HulHqajcUbCE+j/w//tbdaQRKnKfy+CU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I/ZxQAAAN0AAAAPAAAAAAAAAAAAAAAAAJgCAABkcnMv&#10;ZG93bnJldi54bWxQSwUGAAAAAAQABAD1AAAAigMAAAAA&#10;" strokeweight=".25pt">
                  <v:stroke dashstyle="1 1" endcap="round"/>
                </v:shape>
                <v:shape id="AutoShape 2116" o:spid="_x0000_s173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oRrsUA&#10;AADdAAAADwAAAGRycy9kb3ducmV2LnhtbESPT2vCQBTE74LfYXlCb7oxpUFSV4kFi0f/9NLba/aZ&#10;RLNv0+w2Jt++Kwgeh5n5DbNc96YWHbWusqxgPotAEOdWV1wo+DptpwsQziNrrC2TgoEcrFfj0RJT&#10;bW98oO7oCxEg7FJUUHrfpFK6vCSDbmYb4uCdbWvQB9kWUrd4C3BTyziKEmmw4rBQYkMfJeXX459R&#10;8Dls5b4h+f1rseh/4sviNds4pV4mffYOwlPvn+FHe6cVxPO3BO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hGuxQAAAN0AAAAPAAAAAAAAAAAAAAAAAJgCAABkcnMv&#10;ZG93bnJldi54bWxQSwUGAAAAAAQABAD1AAAAigMAAAAA&#10;" strokeweight=".25pt">
                  <v:stroke dashstyle="1 1" endcap="round"/>
                </v:shape>
                <v:shape id="AutoShape 2117" o:spid="_x0000_s173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a0NcUA&#10;AADdAAAADwAAAGRycy9kb3ducmV2LnhtbESPQWvCQBSE70L/w/IKvZmNKdoQs4oVLB6t7aW3Z/Y1&#10;SZt9G7Nbk/x7tyB4HGbmGyZfD6YRF+pcbVnBLIpBEBdW11wq+PzYTVMQziNrbCyTgpEcrFcPkxwz&#10;bXt+p8vRlyJA2GWooPK+zaR0RUUGXWRb4uB9286gD7Irpe6wD3DTyCSOF9JgzWGhwpa2FRW/xz+j&#10;4G3cyUNL8utssRxOyU/6vHl1Sj09DpslCE+Dv4dv7b1WkMzmL/D/Jjw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rQ1xQAAAN0AAAAPAAAAAAAAAAAAAAAAAJgCAABkcnMv&#10;ZG93bnJldi54bWxQSwUGAAAAAAQABAD1AAAAigMAAAAA&#10;" strokeweight=".25pt">
                  <v:stroke dashstyle="1 1" endcap="round"/>
                </v:shape>
              </v:group>
              <v:group id="Group 2118" o:spid="_x0000_s173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Q49M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zie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1Dj0wwAAAN0AAAAP&#10;AAAAAAAAAAAAAAAAAKoCAABkcnMvZG93bnJldi54bWxQSwUGAAAAAAQABAD6AAAAmgMAAAAA&#10;">
                <v:shape id="AutoShape 2119" o:spid="_x0000_s173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F3MUA&#10;AADdAAAADwAAAGRycy9kb3ducmV2LnhtbESPQWvCQBSE74L/YXmF3szGFEsas4oKFo+teuntmX1N&#10;0mbfxuzWJP++Wyh4HGbmGyZfD6YRN+pcbVnBPIpBEBdW11wqOJ/2sxSE88gaG8ukYCQH69V0kmOm&#10;bc/vdDv6UgQIuwwVVN63mZSuqMigi2xLHLxP2xn0QXal1B32AW4amcTxszRYc1iosKVdRcX38cco&#10;eB338q0l+XG1WA6X5Ct92mydUo8Pw2YJwtPg7+H/9kErSOaLF/h7E5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9YXcxQAAAN0AAAAPAAAAAAAAAAAAAAAAAJgCAABkcnMv&#10;ZG93bnJldi54bWxQSwUGAAAAAAQABAD1AAAAigMAAAAA&#10;" strokeweight=".25pt">
                  <v:stroke dashstyle="1 1" endcap="round"/>
                </v:shape>
                <v:shape id="AutoShape 2120" o:spid="_x0000_s174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Pm/L0A&#10;AADdAAAADwAAAGRycy9kb3ducmV2LnhtbERPyw7BQBTdS/zD5ErsmKpEpAxBQiy9NnZX52pL5051&#10;BvX3ZiGxPDnv6bwxpXhR7QrLCgb9CARxanXBmYLTcd0bg3AeWWNpmRR8yMF81m5NMdH2zXt6HXwm&#10;Qgi7BBXk3leJlC7NyaDr24o4cFdbG/QB1pnUNb5DuCllHEUjabDg0JBjRauc0vvhaRRsPmu5q0ie&#10;Hxaz5hLfxsPF0inV7TSLCQhPjf+Lf+6tVhAPRmF/eBOegJ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aPm/L0AAADdAAAADwAAAAAAAAAAAAAAAACYAgAAZHJzL2Rvd25yZXYu&#10;eG1sUEsFBgAAAAAEAAQA9QAAAIIDAAAAAA==&#10;" strokeweight=".25pt">
                  <v:stroke dashstyle="1 1" endcap="round"/>
                </v:shape>
                <v:shape id="AutoShape 2121" o:spid="_x0000_s174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9DZ8QA&#10;AADdAAAADwAAAGRycy9kb3ducmV2LnhtbESPQWuDQBSE74H8h+UFektWLQSxWSUNpPTY2lxye3Vf&#10;1NR9a9ytmn/fLRR6HGbmG2ZXzKYTIw2utawg3kQgiCurW64VnD6O6xSE88gaO8uk4E4Oiny52GGm&#10;7cTvNJa+FgHCLkMFjfd9JqWrGjLoNrYnDt7FDgZ9kEMt9YBTgJtOJlG0lQZbDgsN9nRoqPoqv42C&#10;l/tRvvUkzzeL9fyZXNPH/bNT6mE1759AeJr9f/iv/aoVJPE2ht834Qn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vQ2fEAAAA3QAAAA8AAAAAAAAAAAAAAAAAmAIAAGRycy9k&#10;b3ducmV2LnhtbFBLBQYAAAAABAAEAPUAAACJAwAAAAA=&#10;" strokeweight=".25pt">
                  <v:stroke dashstyle="1 1" endcap="round"/>
                </v:shape>
              </v:group>
              <v:group id="Group 2122" o:spid="_x0000_s174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DFo8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e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QxaPFAAAA3QAA&#10;AA8AAAAAAAAAAAAAAAAAqgIAAGRycy9kb3ducmV2LnhtbFBLBQYAAAAABAAEAPoAAACcAwAAAAA=&#10;">
                <v:shape id="AutoShape 2123" o:spid="_x0000_s174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F4i8IA&#10;AADdAAAADwAAAGRycy9kb3ducmV2LnhtbESPQYvCMBSE74L/ITzBm02tIFKNooLi0XW9eHs2z7ba&#10;vNQmav33G0HY4zAz3zCzRWsq8aTGlZYVDKMYBHFmdcm5guPvZjAB4TyyxsoyKXiTg8W825lhqu2L&#10;f+h58LkIEHYpKii8r1MpXVaQQRfZmjh4F9sY9EE2udQNvgLcVDKJ47E0WHJYKLCmdUHZ7fAwCrbv&#10;jdzXJE93i3l7Tq6T0XLllOr32uUUhKfW/4e/7Z1WkAzHI/i8CU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XiLwgAAAN0AAAAPAAAAAAAAAAAAAAAAAJgCAABkcnMvZG93&#10;bnJldi54bWxQSwUGAAAAAAQABAD1AAAAhwMAAAAA&#10;" strokeweight=".25pt">
                  <v:stroke dashstyle="1 1" endcap="round"/>
                </v:shape>
                <v:shape id="AutoShape 2124" o:spid="_x0000_s174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g/8UA&#10;AADdAAAADwAAAGRycy9kb3ducmV2LnhtbESPT2vCQBTE74LfYXlCb7oxLUFSV4kFi0f/9NLba/aZ&#10;RLNv0+w2Jt++Kwgeh5n5DbNc96YWHbWusqxgPotAEOdWV1wo+DptpwsQziNrrC2TgoEcrFfj0RJT&#10;bW98oO7oCxEg7FJUUHrfpFK6vCSDbmYb4uCdbWvQB9kWUrd4C3BTyziKEmmw4rBQYkMfJeXX459R&#10;8Dls5b4h+f1rseh/4sviNds4pV4mffYOwlPvn+FHe6cVxPPkDe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OD/xQAAAN0AAAAPAAAAAAAAAAAAAAAAAJgCAABkcnMv&#10;ZG93bnJldi54bWxQSwUGAAAAAAQABAD1AAAAigMAAAAA&#10;" strokeweight=".25pt">
                  <v:stroke dashstyle="1 1" endcap="round"/>
                </v:shape>
                <v:shape id="AutoShape 2125" o:spid="_x0000_s174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RFZMUA&#10;AADdAAAADwAAAGRycy9kb3ducmV2LnhtbESPT2vCQBTE74LfYXlCb7oxpUFSV4kFi0f/9NLba/aZ&#10;RLNv0+w2Jt++Kwgeh5n5DbNc96YWHbWusqxgPotAEOdWV1wo+DptpwsQziNrrC2TgoEcrFfj0RJT&#10;bW98oO7oCxEg7FJUUHrfpFK6vCSDbmYb4uCdbWvQB9kWUrd4C3BTyziKEmmw4rBQYkMfJeXX459R&#10;8Dls5b4h+f1rseh/4sviNds4pV4mffYOwlPvn+FHe6cVxPPkDe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1EVkxQAAAN0AAAAPAAAAAAAAAAAAAAAAAJgCAABkcnMv&#10;ZG93bnJldi54bWxQSwUGAAAAAAQABAD1AAAAigMAAAAA&#10;" strokeweight=".25pt">
                  <v:stroke dashstyle="1 1" endcap="round"/>
                </v:shape>
              </v:group>
              <v:shape id="AutoShape 2126" o:spid="_x0000_s174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bbE8IA&#10;AADdAAAADwAAAGRycy9kb3ducmV2LnhtbESPzarCMBSE9xd8h3AEd9fUCkWqUVRQXPq3cXdsjm21&#10;OalN1Pr25sIFl8PMfMNMZq2pxJMaV1pWMOhHIIgzq0vOFRwPq98RCOeRNVaWScGbHMymnZ8Jptq+&#10;eEfPvc9FgLBLUUHhfZ1K6bKCDLq+rYmDd7GNQR9kk0vd4CvATSXjKEqkwZLDQoE1LQvKbvuHUbB+&#10;r+S2Jnm6W8zbc3wdDecLp1Sv287HIDy1/hv+b2+0gniQJPD3JjwBO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tsTwgAAAN0AAAAPAAAAAAAAAAAAAAAAAJgCAABkcnMvZG93&#10;bnJldi54bWxQSwUGAAAAAAQABAD1AAAAhwMAAAAA&#10;" strokeweight=".25pt">
                <v:stroke dashstyle="1 1" endcap="round"/>
              </v:shape>
            </v:group>
            <v:group id="Group 2127" o:spid="_x0000_s1747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dmO8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JOkr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idmO8cAAADd&#10;AAAADwAAAAAAAAAAAAAAAACqAgAAZHJzL2Rvd25yZXYueG1sUEsFBgAAAAAEAAQA+gAAAJ4DAAAA&#10;AA==&#10;">
              <v:group id="Group 2128" o:spid="_x0000_s174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7jySc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ziR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uPJJwwAAAN0AAAAP&#10;AAAAAAAAAAAAAAAAAKoCAABkcnMvZG93bnJldi54bWxQSwUGAAAAAAQABAD6AAAAmgMAAAAA&#10;">
                <v:shape id="AutoShape 2129" o:spid="_x0000_s174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PYcUA&#10;AADdAAAADwAAAGRycy9kb3ducmV2LnhtbESPQWvCQBSE74L/YXlCb7pJCqLRjdiCpcdWvfT2mn0m&#10;abNv092tSf59tyB4HGbmG2a7G0wrruR8Y1lBukhAEJdWN1wpOJ8O8xUIH5A1tpZJwUgedsV0ssVc&#10;257f6XoMlYgQ9jkqqEPocil9WZNBv7AdcfQu1hkMUbpKaod9hJtWZkmylAYbjgs1dvRcU/l9/DUK&#10;XsaDfOtIfvxYrIbP7Gv1uH/ySj3Mhv0GRKAh3MO39qtWkKXLNfy/iU9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mU9hxQAAAN0AAAAPAAAAAAAAAAAAAAAAAJgCAABkcnMv&#10;ZG93bnJldi54bWxQSwUGAAAAAAQABAD1AAAAigMAAAAA&#10;" strokeweight=".25pt">
                  <v:stroke dashstyle="1 1" endcap="round"/>
                </v:shape>
                <v:shape id="AutoShape 2130" o:spid="_x0000_s175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wIcIA&#10;AADdAAAADwAAAGRycy9kb3ducmV2LnhtbERPu07DMBTdkfgH61Zio06DVKK0bhSQghih7dLtNr5N&#10;0sbXITZ5/H09IDEenfc2m0wrBupdY1nBahmBIC6tbrhScDwUzwkI55E1tpZJwUwOst3jwxZTbUf+&#10;pmHvKxFC2KWooPa+S6V0ZU0G3dJ2xIG72N6gD7CvpO5xDOGmlXEUraXBhkNDjR2911Te9r9Gwcdc&#10;yK+O5OnHYjWd42vykr85pZ4WU74B4Wny/+I/96dWEK9ew/7wJjwB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enAhwgAAAN0AAAAPAAAAAAAAAAAAAAAAAJgCAABkcnMvZG93&#10;bnJldi54bWxQSwUGAAAAAAQABAD1AAAAhwMAAAAA&#10;" strokeweight=".25pt">
                  <v:stroke dashstyle="1 1" endcap="round"/>
                </v:shape>
                <v:shape id="AutoShape 2131" o:spid="_x0000_s175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VusQA&#10;AADdAAAADwAAAGRycy9kb3ducmV2LnhtbESPQWvCQBSE7wX/w/IEb3WTFFqJrhKFFI9t9NLba/aZ&#10;pM2+jdk1xn/fFYQeh5n5hlltRtOKgXrXWFYQzyMQxKXVDVcKjof8eQHCeWSNrWVScCMHm/XkaYWp&#10;tlf+pKHwlQgQdikqqL3vUildWZNBN7cdcfBOtjfog+wrqXu8BrhpZRJFr9Jgw2Ghxo52NZW/xcUo&#10;eL/l8qMj+XW2WI3fyc/iJds6pWbTMVuC8DT6//CjvdcKkvgthv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21brEAAAA3QAAAA8AAAAAAAAAAAAAAAAAmAIAAGRycy9k&#10;b3ducmV2LnhtbFBLBQYAAAAABAAEAPUAAACJAwAAAAA=&#10;" strokeweight=".25pt">
                  <v:stroke dashstyle="1 1" endcap="round"/>
                </v:shape>
              </v:group>
              <v:group id="Group 2132" o:spid="_x0000_s175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lTf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ni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iVN+xgAAAN0A&#10;AAAPAAAAAAAAAAAAAAAAAKoCAABkcnMvZG93bnJldi54bWxQSwUGAAAAAAQABAD6AAAAnQMAAAAA&#10;">
                <v:shape id="AutoShape 2133" o:spid="_x0000_s175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uVsUA&#10;AADdAAAADwAAAGRycy9kb3ducmV2LnhtbESPzW7CMBCE75X6DtYi9VacH6lFKSaiSFQ9Fuilt228&#10;OIF4HWI3hLfHSEg9jmbmG828HG0rBup941hBOk1AEFdON2wUfO/WzzMQPiBrbB2Tggt5KBePD3Ms&#10;tDvzhoZtMCJC2BeooA6hK6T0VU0W/dR1xNHbu95iiLI3Uvd4jnDbyixJXqTFhuNCjR2taqqO2z+r&#10;4OOyll8dyZ+TQzP+ZodZvnz3Sj1NxuUbiEBj+A/f259aQZa+5nB7E5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qO5WxQAAAN0AAAAPAAAAAAAAAAAAAAAAAJgCAABkcnMv&#10;ZG93bnJldi54bWxQSwUGAAAAAAQABAD1AAAAigMAAAAA&#10;" strokeweight=".25pt">
                  <v:stroke dashstyle="1 1" endcap="round"/>
                </v:shape>
                <v:shape id="AutoShape 2134" o:spid="_x0000_s175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F2IsUA&#10;AADdAAAADwAAAGRycy9kb3ducmV2LnhtbESPQWvCQBSE70L/w/IKvZmNqdgQs4oVLB6t7aW3Z/Y1&#10;SZt9G7Nbk/x7tyB4HGbmGyZfD6YRF+pcbVnBLIpBEBdW11wq+PzYTVMQziNrbCyTgpEcrFcPkxwz&#10;bXt+p8vRlyJA2GWooPK+zaR0RUUGXWRb4uB9286gD7Irpe6wD3DTyCSOF9JgzWGhwpa2FRW/xz+j&#10;4G3cyUNL8utssRxOyU/6vHl1Sj09DpslCE+Dv4dv7b1WkMxe5vD/Jjw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QXYixQAAAN0AAAAPAAAAAAAAAAAAAAAAAJgCAABkcnMv&#10;ZG93bnJldi54bWxQSwUGAAAAAAQABAD1AAAAigMAAAAA&#10;" strokeweight=".25pt">
                  <v:stroke dashstyle="1 1" endcap="round"/>
                </v:shape>
                <v:shape id="AutoShape 2135" o:spid="_x0000_s175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3TucUA&#10;AADdAAAADwAAAGRycy9kb3ducmV2LnhtbESPQWvCQBSE70L/w/IKvZmNKdoQs4oVLB6t7aW3Z/Y1&#10;SZt9G7Nbk/x7tyB4HGbmGyZfD6YRF+pcbVnBLIpBEBdW11wq+PzYTVMQziNrbCyTgpEcrFcPkxwz&#10;bXt+p8vRlyJA2GWooPK+zaR0RUUGXWRb4uB9286gD7Irpe6wD3DTyCSOF9JgzWGhwpa2FRW/xz+j&#10;4G3cyUNL8utssRxOyU/6vHl1Sj09DpslCE+Dv4dv7b1WkMxe5vD/Jjw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DdO5xQAAAN0AAAAPAAAAAAAAAAAAAAAAAJgCAABkcnMv&#10;ZG93bnJldi54bWxQSwUGAAAAAAQABAD1AAAAigMAAAAA&#10;" strokeweight=".25pt">
                  <v:stroke dashstyle="1 1" endcap="round"/>
                </v:shape>
              </v:group>
              <v:group id="Group 2136" o:spid="_x0000_s175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JVfc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JK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JVfccAAADd&#10;AAAADwAAAAAAAAAAAAAAAACqAgAAZHJzL2Rvd25yZXYueG1sUEsFBgAAAAAEAAQA+gAAAJ4DAAAA&#10;AA==&#10;">
                <v:shape id="AutoShape 2137" o:spid="_x0000_s175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PoVcUA&#10;AADdAAAADwAAAGRycy9kb3ducmV2LnhtbESPT2vCQBTE74LfYXlCb7oxhUZSV4kFi0f/9NLba/aZ&#10;RLNv0+w2Jt++Kwgeh5n5DbNc96YWHbWusqxgPotAEOdWV1wo+DptpwsQziNrrC2TgoEcrFfj0RJT&#10;bW98oO7oCxEg7FJUUHrfpFK6vCSDbmYb4uCdbWvQB9kWUrd4C3BTyziK3qTBisNCiQ19lJRfj39G&#10;weewlfuG5PevxaL/iS+L12zjlHqZ9Nk7CE+9f4Yf7Z1WEM+TBO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+hVxQAAAN0AAAAPAAAAAAAAAAAAAAAAAJgCAABkcnMv&#10;ZG93bnJldi54bWxQSwUGAAAAAAQABAD1AAAAigMAAAAA&#10;" strokeweight=".25pt">
                  <v:stroke dashstyle="1 1" endcap="round"/>
                </v:shape>
                <v:shape id="AutoShape 2138" o:spid="_x0000_s175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x8J8IA&#10;AADdAAAADwAAAGRycy9kb3ducmV2LnhtbERPu07DMBTdkfgH61Zio06DVKK0bhSQghih7dLtNr5N&#10;0sbXITZ5/H09IDEenfc2m0wrBupdY1nBahmBIC6tbrhScDwUzwkI55E1tpZJwUwOst3jwxZTbUf+&#10;pmHvKxFC2KWooPa+S6V0ZU0G3dJ2xIG72N6gD7CvpO5xDOGmlXEUraXBhkNDjR2911Te9r9Gwcdc&#10;yK+O5OnHYjWd42vykr85pZ4WU74B4Wny/+I/96dWEK9ew9zwJjwB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HwnwgAAAN0AAAAPAAAAAAAAAAAAAAAAAJgCAABkcnMvZG93&#10;bnJldi54bWxQSwUGAAAAAAQABAD1AAAAhwMAAAAA&#10;" strokeweight=".25pt">
                  <v:stroke dashstyle="1 1" endcap="round"/>
                </v:shape>
                <v:shape id="AutoShape 2139" o:spid="_x0000_s175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DZvMUA&#10;AADdAAAADwAAAGRycy9kb3ducmV2LnhtbESPQWvCQBSE74L/YXmF3szGFGwas4oKFo+teuntmX1N&#10;0mbfxuzWJP++Wyh4HGbmGyZfD6YRN+pcbVnBPIpBEBdW11wqOJ/2sxSE88gaG8ukYCQH69V0kmOm&#10;bc/vdDv6UgQIuwwVVN63mZSuqMigi2xLHLxP2xn0QXal1B32AW4amcTxQhqsOSxU2NKuouL7+GMU&#10;vI57+daS/LhaLIdL8pU+bbZOqceHYbME4Wnw9/B/+6AVJPPnF/h7E5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QNm8xQAAAN0AAAAPAAAAAAAAAAAAAAAAAJgCAABkcnMv&#10;ZG93bnJldi54bWxQSwUGAAAAAAQABAD1AAAAigMAAAAA&#10;" strokeweight=".25pt">
                  <v:stroke dashstyle="1 1" endcap="round"/>
                </v:shape>
              </v:group>
              <v:shape id="AutoShape 2140" o:spid="_x0000_s176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8ABsAA&#10;AADdAAAADwAAAGRycy9kb3ducmV2LnhtbERPTYvCMBC9C/sfwix4s6kVpHSNpS4oHl314m22Gdtq&#10;M+k2Ueu/3xwEj4/3vcgH04o79a6xrGAaxSCIS6sbrhQcD+tJCsJ5ZI2tZVLwJAf58mO0wEzbB//Q&#10;fe8rEULYZaig9r7LpHRlTQZdZDviwJ1tb9AH2FdS9/gI4aaVSRzPpcGGQ0ONHX3XVF73N6Ng81zL&#10;XUfy9GexGn6TSzorVk6p8edQfIHwNPi3+OXeagXJNA37w5vw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8ABsAAAADdAAAADwAAAAAAAAAAAAAAAACYAgAAZHJzL2Rvd25y&#10;ZXYueG1sUEsFBgAAAAAEAAQA9QAAAIUDAAAAAA==&#10;" strokeweight=".25pt">
                <v:stroke dashstyle="1 1" endcap="round"/>
              </v:shape>
            </v:group>
            <v:group id="Group 2141" o:spid="_x0000_s1761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jr0uxgAAAN0A&#10;AAAPAAAAAAAAAAAAAAAAAKoCAABkcnMvZG93bnJldi54bWxQSwUGAAAAAAQABAD6AAAAnQMAAAAA&#10;">
              <v:group id="Group 2142" o:spid="_x0000_s176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lwjWcUAAADdAAAADwAAAGRycy9kb3ducmV2LnhtbESPQYvCMBSE7wv+h/AE&#10;b2vaiotUo4i44kGEVUG8PZpnW2xeSpNt6783wsIeh5n5hlmselOJlhpXWlYQjyMQxJnVJecKLufv&#10;zxkI55E1VpZJwZMcrJaDjwWm2nb8Q+3J5yJA2KWooPC+TqV0WUEG3djWxMG728agD7LJpW6wC3BT&#10;ySSKvqTBksNCgTVtCsoep1+jYNdht57E2/bwuG+et/P0eD3EpNRo2K/nIDz1/j/8195rBUk8S+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JcI1nFAAAA3QAA&#10;AA8AAAAAAAAAAAAAAAAAqgIAAGRycy9kb3ducmV2LnhtbFBLBQYAAAAABAAEAPoAAACcAwAAAAA=&#10;">
                <v:shape id="AutoShape 2143" o:spid="_x0000_s176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2eccQA&#10;AADdAAAADwAAAGRycy9kb3ducmV2LnhtbESPQWvCQBSE7wX/w/KE3uomEUpIXSUVlB5b9eLtNftM&#10;YrNvY3ZN4r/vCoLHYWa+YRar0TSip87VlhXEswgEcWF1zaWCw37zloJwHlljY5kU3MjBajl5WWCm&#10;7cA/1O98KQKEXYYKKu/bTEpXVGTQzWxLHLyT7Qz6ILtS6g6HADeNTKLoXRqsOSxU2NK6ouJvdzUK&#10;treN/G5JHi8Wy/E3Oafz/NMp9Tod8w8Qnkb/DD/aX1pBEqdzuL8JT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9nnHEAAAA3QAAAA8AAAAAAAAAAAAAAAAAmAIAAGRycy9k&#10;b3ducmV2LnhtbFBLBQYAAAAABAAEAPUAAACJAwAAAAA=&#10;" strokeweight=".25pt">
                  <v:stroke dashstyle="1 1" endcap="round"/>
                </v:shape>
                <v:shape id="AutoShape 2144" o:spid="_x0000_s176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QGBcUA&#10;AADdAAAADwAAAGRycy9kb3ducmV2LnhtbESPQWvCQBSE74L/YXlCb2ZjWiREV4mFlB5r2ktvr9ln&#10;kjb7Nma3Mf57t1DwOMzMN8x2P5lOjDS41rKCVRSDIK6sbrlW8PFeLFMQziNr7CyTgis52O/msy1m&#10;2l74SGPpaxEg7DJU0HjfZ1K6qiGDLrI9cfBOdjDogxxqqQe8BLjpZBLHa2mw5bDQYE/PDVU/5a9R&#10;8HIt5FtP8vNssZ6+ku/0MT84pR4WU74B4Wny9/B/+1UrSFbpE/y9CU9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lAYFxQAAAN0AAAAPAAAAAAAAAAAAAAAAAJgCAABkcnMv&#10;ZG93bnJldi54bWxQSwUGAAAAAAQABAD1AAAAigMAAAAA&#10;" strokeweight=".25pt">
                  <v:stroke dashstyle="1 1" endcap="round"/>
                </v:shape>
                <v:shape id="AutoShape 2145" o:spid="_x0000_s176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jnsUA&#10;AADdAAAADwAAAGRycy9kb3ducmV2LnhtbESPQWvCQBSE74L/YXlCb2ZjSiVEV4mFlB5r2ktvr9ln&#10;kjb7Nma3Mf57t1DwOMzMN8x2P5lOjDS41rKCVRSDIK6sbrlW8PFeLFMQziNr7CyTgis52O/msy1m&#10;2l74SGPpaxEg7DJU0HjfZ1K6qiGDLrI9cfBOdjDogxxqqQe8BLjpZBLHa2mw5bDQYE/PDVU/5a9R&#10;8HIt5FtP8vNssZ6+ku/0MT84pR4WU74B4Wny9/B/+1UrSFbpE/y9CU9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2KOexQAAAN0AAAAPAAAAAAAAAAAAAAAAAJgCAABkcnMv&#10;ZG93bnJldi54bWxQSwUGAAAAAAQABAD1AAAAigMAAAAA&#10;" strokeweight=".25pt">
                  <v:stroke dashstyle="1 1" endcap="round"/>
                </v:shape>
              </v:group>
              <v:group id="Group 2146" o:spid="_x0000_s176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WclWsUAAADdAAAADwAAAGRycy9kb3ducmV2LnhtbESPT4vCMBTE74LfITxh&#10;b5rWZUWqUURU9iCCf0C8PZpnW2xeShPb+u03C4LHYWZ+w8yXnSlFQ7UrLCuIRxEI4tTqgjMFl/N2&#10;OAXhPLLG0jIpeJGD5aLfm2OibctHak4+EwHCLkEFufdVIqVLczLoRrYiDt7d1gZ9kHUmdY1tgJtS&#10;jqNoIg0WHBZyrGidU/o4PY2CXYvt6jveNPvHff26nX8O131MSn0NutUMhKfOf8Lv9q9WMI6n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nJVrFAAAA3QAA&#10;AA8AAAAAAAAAAAAAAAAAqgIAAGRycy9kb3ducmV2LnhtbFBLBQYAAAAABAAEAPoAAACcAwAAAAA=&#10;">
                <v:shape id="AutoShape 2147" o:spid="_x0000_s176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aYcsUA&#10;AADdAAAADwAAAGRycy9kb3ducmV2LnhtbESPQWvCQBSE74L/YXlCb2ZjCjVEV4mFlB5r2ktvr9ln&#10;kjb7Nma3Mf57t1DwOMzMN8x2P5lOjDS41rKCVRSDIK6sbrlW8PFeLFMQziNr7CyTgis52O/msy1m&#10;2l74SGPpaxEg7DJU0HjfZ1K6qiGDLrI9cfBOdjDogxxqqQe8BLjpZBLHT9Jgy2GhwZ6eG6p+yl+j&#10;4OVayLee5OfZYj19Jd/pY35wSj0spnwDwtPk7+H/9qtWkKzSNfy9CU9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RphyxQAAAN0AAAAPAAAAAAAAAAAAAAAAAJgCAABkcnMv&#10;ZG93bnJldi54bWxQSwUGAAAAAAQABAD1AAAAigMAAAAA&#10;" strokeweight=".25pt">
                  <v:stroke dashstyle="1 1" endcap="round"/>
                </v:shape>
                <v:shape id="AutoShape 2148" o:spid="_x0000_s176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MAMAA&#10;AADdAAAADwAAAGRycy9kb3ducmV2LnhtbERPTYvCMBC9C/sfwix4s6kVpHSNpS4oHl314m22Gdtq&#10;M+k2Ueu/3xwEj4/3vcgH04o79a6xrGAaxSCIS6sbrhQcD+tJCsJ5ZI2tZVLwJAf58mO0wEzbB//Q&#10;fe8rEULYZaig9r7LpHRlTQZdZDviwJ1tb9AH2FdS9/gI4aaVSRzPpcGGQ0ONHX3XVF73N6Ng81zL&#10;XUfy9GexGn6TSzorVk6p8edQfIHwNPi3+OXeagXJNA1zw5vw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9kMAMAAAADdAAAADwAAAAAAAAAAAAAAAACYAgAAZHJzL2Rvd25y&#10;ZXYueG1sUEsFBgAAAAAEAAQA9QAAAIUDAAAAAA==&#10;" strokeweight=".25pt">
                  <v:stroke dashstyle="1 1" endcap="round"/>
                </v:shape>
                <v:shape id="AutoShape 2149" o:spid="_x0000_s176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pm8UA&#10;AADdAAAADwAAAGRycy9kb3ducmV2LnhtbESPQWvCQBSE74X+h+UJvTUbU5A0zUasoHi0tpfeXrPP&#10;bDT7NmZXjf/eLRR6HGbmG6acj7YTFxp861jBNElBENdOt9wo+PpcPecgfEDW2DkmBTfyMK8eH0os&#10;tLvyB112oRERwr5ABSaEvpDS14Ys+sT1xNHbu8FiiHJopB7wGuG2k1mazqTFluOCwZ6Whurj7mwV&#10;rG8rue1Jfp8cNuNPdshfFu9eqafJuHgDEWgM/+G/9kYryKb5K/y+iU9AV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lambxQAAAN0AAAAPAAAAAAAAAAAAAAAAAJgCAABkcnMv&#10;ZG93bnJldi54bWxQSwUGAAAAAAQABAD1AAAAigMAAAAA&#10;" strokeweight=".25pt">
                  <v:stroke dashstyle="1 1" endcap="round"/>
                </v:shape>
              </v:group>
              <v:group id="Group 2150" o:spid="_x0000_s177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uOaMQAAADdAAAADwAAAGRycy9kb3ducmV2LnhtbERPy2rCQBTdF/yH4Qrd&#10;1UlSWmp0FAlWXIRCVRB3l8w1CWbuhMw0j7/vLApdHs57vR1NI3rqXG1ZQbyIQBAXVtdcKricP18+&#10;QDiPrLGxTAomcrDdzJ7WmGo78Df1J1+KEMIuRQWV920qpSsqMugWtiUO3N12Bn2AXSl1h0MIN41M&#10;ouhdGqw5NFTYUlZR8Tj9GAWHAYfda7zv88c9m27nt69rHpNSz/NxtwLhafT/4j/3UStI4mXYH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BuOaMQAAADdAAAA&#10;DwAAAAAAAAAAAAAAAACqAgAAZHJzL2Rvd25yZXYueG1sUEsFBgAAAAAEAAQA+gAAAJsDAAAAAA==&#10;">
                <v:shape id="AutoShape 2151" o:spid="_x0000_s177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zQMUA&#10;AADdAAAADwAAAGRycy9kb3ducmV2LnhtbESPzWrDMBCE74W8g9hAb4lsF0rqRglOwSXH/F1621ob&#10;24m1ci01tt++CgR6HGbmG2a5HkwjbtS52rKCeB6BIC6srrlUcDrmswUI55E1NpZJwUgO1qvJ0xJT&#10;bXve0+3gSxEg7FJUUHnfplK6oiKDbm5b4uCdbWfQB9mVUnfYB7hpZBJFr9JgzWGhwpY+Kiquh1+j&#10;4HPM5a4l+fVjsRy+k8viJds4pZ6nQ/YOwtPg/8OP9lYrSOK3GO5vwhO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OjNAxQAAAN0AAAAPAAAAAAAAAAAAAAAAAJgCAABkcnMv&#10;ZG93bnJldi54bWxQSwUGAAAAAAQABAD1AAAAigMAAAAA&#10;" strokeweight=".25pt">
                  <v:stroke dashstyle="1 1" endcap="round"/>
                </v:shape>
                <v:shape id="AutoShape 2152" o:spid="_x0000_s177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itN8MA&#10;AADdAAAADwAAAGRycy9kb3ducmV2LnhtbESPT4vCMBTE7wt+h/AEb2tqhUWrUepCxaP/Lt6ezbOt&#10;Ni/dJmr99hthYY/DzPyGmS87U4sHta6yrGA0jEAQ51ZXXCg4HrLPCQjnkTXWlknBixwsF72POSba&#10;PnlHj70vRICwS1BB6X2TSOnykgy6oW2Ig3exrUEfZFtI3eIzwE0t4yj6kgYrDgslNvRdUn7b342C&#10;9SuT24bk6cdi0Z3j62ScrpxSg36XzkB46vx/+K+90Qri0TSG95vw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itN8MAAADdAAAADwAAAAAAAAAAAAAAAACYAgAAZHJzL2Rv&#10;d25yZXYueG1sUEsFBgAAAAAEAAQA9QAAAIgDAAAAAA==&#10;" strokeweight=".25pt">
                  <v:stroke dashstyle="1 1" endcap="round"/>
                </v:shape>
                <v:shape id="AutoShape 2153" o:spid="_x0000_s177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QIrMQA&#10;AADdAAAADwAAAGRycy9kb3ducmV2LnhtbESPQWvCQBSE74L/YXlCb7oxQonRNaSCxaNVL729Zp9J&#10;2uzbNLtq8u+7BcHjMDPfMOusN424UedqywrmswgEcWF1zaWC82k3TUA4j6yxsUwKBnKQbcajNaba&#10;3vmDbkdfigBhl6KCyvs2ldIVFRl0M9sSB+9iO4M+yK6UusN7gJtGxlH0Kg3WHBYqbGlbUfFzvBoF&#10;78NOHlqSn78Wy/4r/k4W+ZtT6mXS5ysQnnr/DD/ae60gni8X8P8mPA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kCKzEAAAA3QAAAA8AAAAAAAAAAAAAAAAAmAIAAGRycy9k&#10;b3ducmV2LnhtbFBLBQYAAAAABAAEAPUAAACJAwAAAAA=&#10;" strokeweight=".25pt">
                  <v:stroke dashstyle="1 1" endcap="round"/>
                </v:shape>
              </v:group>
              <v:shape id="AutoShape 2154" o:spid="_x0000_s177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2Q2MUA&#10;AADdAAAADwAAAGRycy9kb3ducmV2LnhtbESPQWvCQBSE74L/YXmF3szGVEoas4oKFo+teuntmX1N&#10;0mbfxuzWJP++Wyh4HGbmGyZfD6YRN+pcbVnBPIpBEBdW11wqOJ/2sxSE88gaG8ukYCQH69V0kmOm&#10;bc/vdDv6UgQIuwwVVN63mZSuqMigi2xLHLxP2xn0QXal1B32AW4amcTxszRYc1iosKVdRcX38cco&#10;eB338q0l+XG1WA6X5Ct92mydUo8Pw2YJwtPg7+H/9kErSOYvC/h7E5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TZDYxQAAAN0AAAAPAAAAAAAAAAAAAAAAAJgCAABkcnMv&#10;ZG93bnJldi54bWxQSwUGAAAAAAQABAD1AAAAigMAAAAA&#10;" strokeweight=".25pt">
                <v:stroke dashstyle="1 1" endcap="round"/>
              </v:shape>
            </v:group>
            <v:group id="Group 2155" o:spid="_x0000_s1775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wt8M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lH8PY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sLfDFAAAA3QAA&#10;AA8AAAAAAAAAAAAAAAAAqgIAAGRycy9kb3ducmV2LnhtbFBLBQYAAAAABAAEAPoAAACcAwAAAAA=&#10;">
              <v:group id="Group 2156" o:spid="_x0000_s177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6zh8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L6zh8cAAADd&#10;AAAADwAAAAAAAAAAAAAAAACqAgAAZHJzL2Rvd25yZXYueG1sUEsFBgAAAAAEAAQA+gAAAJ4DAAAA&#10;AA==&#10;">
                <v:shape id="AutoShape 2157" o:spid="_x0000_s177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8Or8UA&#10;AADdAAAADwAAAGRycy9kb3ducmV2LnhtbESPQWvCQBSE74L/YXmF3szGFGwas4oKFo+teuntmX1N&#10;0mbfxuzWJP++Wyh4HGbmGyZfD6YRN+pcbVnBPIpBEBdW11wqOJ/2sxSE88gaG8ukYCQH69V0kmOm&#10;bc/vdDv6UgQIuwwVVN63mZSuqMigi2xLHLxP2xn0QXal1B32AW4amcTxQhqsOSxU2NKuouL7+GMU&#10;vI57+daS/LhaLIdL8pU+bbZOqceHYbME4Wnw9/B/+6AVJPOXZ/h7E5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nw6vxQAAAN0AAAAPAAAAAAAAAAAAAAAAAJgCAABkcnMv&#10;ZG93bnJldi54bWxQSwUGAAAAAAQABAD1AAAAigMAAAAA&#10;" strokeweight=".25pt">
                  <v:stroke dashstyle="1 1" endcap="round"/>
                </v:shape>
                <v:shape id="AutoShape 2158" o:spid="_x0000_s177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Ca3b8A&#10;AADdAAAADwAAAGRycy9kb3ducmV2LnhtbERPy4rCMBTdC/5DuII7m1pBtGMUFRSXvjazu9PcaavN&#10;TW2i1r83C8Hl4bxni9ZU4kGNKy0rGEYxCOLM6pJzBefTZjAB4TyyxsoyKXiRg8W825lhqu2TD/Q4&#10;+lyEEHYpKii8r1MpXVaQQRfZmjhw/7Yx6ANscqkbfIZwU8kkjsfSYMmhocCa1gVl1+PdKNi+NnJf&#10;k/y9Wczbv+QyGS1XTql+r13+gPDU+q/4495pBclwGuaGN+EJ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AJrdvwAAAN0AAAAPAAAAAAAAAAAAAAAAAJgCAABkcnMvZG93bnJl&#10;di54bWxQSwUGAAAAAAQABAD1AAAAhAMAAAAA&#10;" strokeweight=".25pt">
                  <v:stroke dashstyle="1 1" endcap="round"/>
                </v:shape>
                <v:shape id="AutoShape 2159" o:spid="_x0000_s177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/RsUA&#10;AADdAAAADwAAAGRycy9kb3ducmV2LnhtbESPT2vCQBTE74LfYXlCb7oxhRJTV4kFi0f/9NLba/aZ&#10;RLNv0+w2Jt++Kwgeh5n5DbNc96YWHbWusqxgPotAEOdWV1wo+DptpwkI55E11pZJwUAO1qvxaImp&#10;tjc+UHf0hQgQdikqKL1vUildXpJBN7MNcfDOtjXog2wLqVu8BbipZRxFb9JgxWGhxIY+Ssqvxz+j&#10;4HPYyn1D8vvXYtH/xJfkNds4pV4mffYOwlPvn+FHe6cVxPPFAu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D9GxQAAAN0AAAAPAAAAAAAAAAAAAAAAAJgCAABkcnMv&#10;ZG93bnJldi54bWxQSwUGAAAAAAQABAD1AAAAigMAAAAA&#10;" strokeweight=".25pt">
                  <v:stroke dashstyle="1 1" endcap="round"/>
                </v:shape>
              </v:group>
              <v:group id="Group 2160" o:spid="_x0000_s178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zR6k8QAAADdAAAA&#10;DwAAAAAAAAAAAAAAAACqAgAAZHJzL2Rvd25yZXYueG1sUEsFBgAAAAAEAAQA+gAAAJsDAAAAAA==&#10;">
                <v:shape id="AutoShape 2161" o:spid="_x0000_s178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Hu8MA&#10;AADdAAAADwAAAGRycy9kb3ducmV2LnhtbESPQWvCQBSE74L/YXlCb7oxhSIxG1HB4tFaL96e2WcS&#10;zb5Ns2sS/71bKPQ4zMw3TLoaTC06al1lWcF8FoEgzq2uuFBw+t5NFyCcR9ZYWyYFT3KwysajFBNt&#10;e/6i7ugLESDsElRQet8kUrq8JINuZhvi4F1ta9AH2RZSt9gHuKllHEUf0mDFYaHEhrYl5ffjwyj4&#10;fO7koSF5/rFYDJf4tnhfb5xSb5NhvQThafD/4b/2XiuI42gOv2/CE5D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XHu8MAAADdAAAADwAAAAAAAAAAAAAAAACYAgAAZHJzL2Rv&#10;d25yZXYueG1sUEsFBgAAAAAEAAQA9QAAAIgDAAAAAA==&#10;" strokeweight=".25pt">
                  <v:stroke dashstyle="1 1" endcap="round"/>
                </v:shape>
                <v:shape id="AutoShape 2162" o:spid="_x0000_s178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dZzMQA&#10;AADdAAAADwAAAGRycy9kb3ducmV2LnhtbESPzWrDMBCE74G8g9hAbrEcBUpwo4Q04NBjm/bS29ba&#10;2E6tlWOp/nn7qlDocZiZb5jdYbSN6KnztWMN6yQFQVw4U3Op4f0tX21B+IBssHFMGibycNjPZzvM&#10;jBv4lfpLKEWEsM9QQxVCm0npi4os+sS1xNG7us5iiLIrpelwiHDbSJWmD9JizXGhwpZOFRVfl2+r&#10;4Tzl8qUl+XF3WI6f6rbdHJ+81svFeHwEEWgM/+G/9rPRoFSq4PdNfAJ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HWczEAAAA3QAAAA8AAAAAAAAAAAAAAAAAmAIAAGRycy9k&#10;b3ducmV2LnhtbFBLBQYAAAAABAAEAPUAAACJAwAAAAA=&#10;" strokeweight=".25pt">
                  <v:stroke dashstyle="1 1" endcap="round"/>
                </v:shape>
                <v:shape id="AutoShape 2163" o:spid="_x0000_s178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v8V8MA&#10;AADdAAAADwAAAGRycy9kb3ducmV2LnhtbESPT4vCMBTE7wt+h/AEb9vUCiJdY6mC4tF/l729bd62&#10;3W1eahO1fnsjCB6HmfkNM89604grda62rGAcxSCIC6trLhWcjuvPGQjnkTU2lknBnRxki8HHHFNt&#10;b7yn68GXIkDYpaig8r5NpXRFRQZdZFvi4P3azqAPsiul7vAW4KaRSRxPpcGaw0KFLa0qKv4PF6Ng&#10;c1/LXUvy+2yx7H+Sv9kkXzqlRsM+/wLhqffv8Ku91QqSJJ7A8014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v8V8MAAADdAAAADwAAAAAAAAAAAAAAAACYAgAAZHJzL2Rv&#10;d25yZXYueG1sUEsFBgAAAAAEAAQA9QAAAIgDAAAAAA==&#10;" strokeweight=".25pt">
                  <v:stroke dashstyle="1 1" endcap="round"/>
                </v:shape>
              </v:group>
              <v:group id="Group 2164" o:spid="_x0000_s178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98kM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RB/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D3yQxgAAAN0A&#10;AAAPAAAAAAAAAAAAAAAAAKoCAABkcnMvZG93bnJldi54bWxQSwUGAAAAAAQABAD6AAAAnQMAAAAA&#10;">
                <v:shape id="AutoShape 2165" o:spid="_x0000_s178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BuMMA&#10;AADdAAAADwAAAGRycy9kb3ducmV2LnhtbESPT4vCMBTE78J+h/AWvGm6FUW6xlIFxaP/Lt7eNm/b&#10;7jYvtYlav70RBI/DzPyGmaWdqcWVWldZVvA1jEAQ51ZXXCg4HlaDKQjnkTXWlknBnRyk84/eDBNt&#10;b7yj694XIkDYJaig9L5JpHR5SQbd0DbEwfu1rUEfZFtI3eItwE0t4yiaSIMVh4USG1qWlP/vL0bB&#10;+r6S24bk6Wyx6H7iv+koWzil+p9d9g3CU+ff4Vd7oxXEcTSG55vw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7BuMMAAADdAAAADwAAAAAAAAAAAAAAAACYAgAAZHJzL2Rv&#10;d25yZXYueG1sUEsFBgAAAAAEAAQA9QAAAIgDAAAAAA==&#10;" strokeweight=".25pt">
                  <v:stroke dashstyle="1 1" endcap="round"/>
                </v:shape>
                <v:shape id="AutoShape 2166" o:spid="_x0000_s178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xfz8EA&#10;AADdAAAADwAAAGRycy9kb3ducmV2LnhtbESPzarCMBSE9xd8h3AEd9fUCiLVKCooLv3buDs2x7ba&#10;nNQman17Iwguh5n5hhlPG1OKB9WusKyg141AEKdWF5wpOOyX/0MQziNrLC2Tghc5mE5af2NMtH3y&#10;lh47n4kAYZeggtz7KpHSpTkZdF1bEQfvbGuDPsg6k7rGZ4CbUsZRNJAGCw4LOVa0yCm97u5Gweq1&#10;lJuK5PFmMWtO8WXYn82dUp12MxuB8NT4X/jbXmsFcRwN4PMmPAE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8X8/BAAAA3QAAAA8AAAAAAAAAAAAAAAAAmAIAAGRycy9kb3du&#10;cmV2LnhtbFBLBQYAAAAABAAEAPUAAACGAwAAAAA=&#10;" strokeweight=".25pt">
                  <v:stroke dashstyle="1 1" endcap="round"/>
                </v:shape>
                <v:shape id="AutoShape 2167" o:spid="_x0000_s178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D6VMMA&#10;AADdAAAADwAAAGRycy9kb3ducmV2LnhtbESPT4vCMBTE78J+h/AWvGm6FVS6xlIFxaP/Lt7eNm/b&#10;7jYvtYlav70RBI/DzPyGmaWdqcWVWldZVvA1jEAQ51ZXXCg4HlaDKQjnkTXWlknBnRyk84/eDBNt&#10;b7yj694XIkDYJaig9L5JpHR5SQbd0DbEwfu1rUEfZFtI3eItwE0t4ygaS4MVh4USG1qWlP/vL0bB&#10;+r6S24bk6Wyx6H7iv+koWzil+p9d9g3CU+ff4Vd7oxXEcTSB55vw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D6VMMAAADdAAAADwAAAAAAAAAAAAAAAACYAgAAZHJzL2Rv&#10;d25yZXYueG1sUEsFBgAAAAAEAAQA9QAAAIgDAAAAAA==&#10;" strokeweight=".25pt">
                  <v:stroke dashstyle="1 1" endcap="round"/>
                </v:shape>
              </v:group>
              <v:shape id="AutoShape 2168" o:spid="_x0000_s178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uJr0A&#10;AADdAAAADwAAAGRycy9kb3ducmV2LnhtbERPyw7BQBTdS/zD5ErsmKpEpAxBQiy9NnZX52pL5051&#10;BvX3ZiGxPDnv6bwxpXhR7QrLCgb9CARxanXBmYLTcd0bg3AeWWNpmRR8yMF81m5NMdH2zXt6HXwm&#10;Qgi7BBXk3leJlC7NyaDr24o4cFdbG/QB1pnUNb5DuCllHEUjabDg0JBjRauc0vvhaRRsPmu5q0ie&#10;Hxaz5hLfxsPF0inV7TSLCQhPjf+Lf+6tVhDHUZgb3oQnIG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S9uJr0AAADdAAAADwAAAAAAAAAAAAAAAACYAgAAZHJzL2Rvd25yZXYu&#10;eG1sUEsFBgAAAAAEAAQA9QAAAIIDAAAAAA==&#10;" strokeweight=".25pt">
                <v:stroke dashstyle="1 1" endcap="round"/>
              </v:shape>
            </v:group>
            <v:group id="Group 2169" o:spid="_x0000_s1789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7TDs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iW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DtMOxgAAAN0A&#10;AAAPAAAAAAAAAAAAAAAAAKoCAABkcnMvZG93bnJldi54bWxQSwUGAAAAAAQABAD6AAAAnQMAAAAA&#10;">
              <v:group id="Group 2170" o:spid="_x0000_s179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3sTs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Dvv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7t7E7CAAAA3QAAAA8A&#10;AAAAAAAAAAAAAAAAqgIAAGRycy9kb3ducmV2LnhtbFBLBQYAAAAABAAEAPoAAACZAwAAAAA=&#10;">
                <v:shape id="AutoShape 2171" o:spid="_x0000_s179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xRZsMA&#10;AADdAAAADwAAAGRycy9kb3ducmV2LnhtbESPQYvCMBSE7wv+h/CEva1puyBSTYsKikd1vXh7Ns+2&#10;2rzUJmr992ZhYY/DzHzDzPLeNOJBnastK4hHEQjiwuqaSwWHn9XXBITzyBoby6TgRQ7ybPAxw1Tb&#10;J+/osfelCBB2KSqovG9TKV1RkUE3si1x8M62M+iD7EqpO3wGuGlkEkVjabDmsFBhS8uKiuv+bhSs&#10;Xyu5bUkebxbL/pRcJt/zhVPqc9jPpyA89f4//NfeaAVJEsfw+yY8AZ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xRZsMAAADdAAAADwAAAAAAAAAAAAAAAACYAgAAZHJzL2Rv&#10;d25yZXYueG1sUEsFBgAAAAAEAAQA9QAAAIgDAAAAAA==&#10;" strokeweight=".25pt">
                  <v:stroke dashstyle="1 1" endcap="round"/>
                </v:shape>
                <v:shape id="AutoShape 2172" o:spid="_x0000_s179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7PEcQA&#10;AADdAAAADwAAAGRycy9kb3ducmV2LnhtbESPQWvCQBSE74X+h+UJ3uomKxSJriEWUnq01ktvr9ln&#10;Es2+TbNbjf/eFYQeh5n5hlnlo+3EmQbfOtaQzhIQxJUzLdca9l/lywKED8gGO8ek4Uoe8vXz0woz&#10;4y78SeddqEWEsM9QQxNCn0npq4Ys+pnriaN3cIPFEOVQSzPgJcJtJ1WSvEqLLceFBnt6a6g67f6s&#10;hvdrKbc9ye9fh/X4o46LebHxWk8nY7EEEWgM/+FH+8NoUCpVcH8Tn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ezxHEAAAA3QAAAA8AAAAAAAAAAAAAAAAAmAIAAGRycy9k&#10;b3ducmV2LnhtbFBLBQYAAAAABAAEAPUAAACJAwAAAAA=&#10;" strokeweight=".25pt">
                  <v:stroke dashstyle="1 1" endcap="round"/>
                </v:shape>
                <v:shape id="AutoShape 2173" o:spid="_x0000_s179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JqisIA&#10;AADdAAAADwAAAGRycy9kb3ducmV2LnhtbESPQYvCMBSE74L/ITzBm6ZWWKQaSxUUj67rxduzebbV&#10;5qU2Ueu/NwsLexxm5htmkXamFk9qXWVZwWQcgSDOra64UHD82YxmIJxH1lhbJgVvcpAu+70FJtq+&#10;+JueB1+IAGGXoILS+yaR0uUlGXRj2xAH72Jbgz7ItpC6xVeAm1rGUfQlDVYcFkpsaF1Sfjs8jILt&#10;eyP3DcnT3WLRnePrbJqtnFLDQZfNQXjq/H/4r73TCuJ4MoXfN+EJyO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mqKwgAAAN0AAAAPAAAAAAAAAAAAAAAAAJgCAABkcnMvZG93&#10;bnJldi54bWxQSwUGAAAAAAQABAD1AAAAhwMAAAAA&#10;" strokeweight=".25pt">
                  <v:stroke dashstyle="1 1" endcap="round"/>
                </v:shape>
              </v:group>
              <v:group id="Group 2174" o:spid="_x0000_s179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bqTc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xB/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1upNxgAAAN0A&#10;AAAPAAAAAAAAAAAAAAAAAKoCAABkcnMvZG93bnJldi54bWxQSwUGAAAAAAQABAD6AAAAnQMAAAAA&#10;">
                <v:shape id="AutoShape 2175" o:spid="_x0000_s179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XZcMA&#10;AADdAAAADwAAAGRycy9kb3ducmV2LnhtbESPQYvCMBSE74L/ITzBm6atKFKNRRcUj667F2/P5tlW&#10;m5faZLX++83CgsdhZr5hlllnavGg1lWWFcTjCARxbnXFhYLvr+1oDsJ5ZI21ZVLwIgfZqt9bYqrt&#10;kz/pcfSFCBB2KSoovW9SKV1ekkE3tg1x8C62NeiDbAupW3wGuKllEkUzabDisFBiQx8l5bfjj1Gw&#10;e23loSF5ulssunNynU/WG6fUcNCtFyA8df4d/m/vtYIkiaf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dXZcMAAADdAAAADwAAAAAAAAAAAAAAAACYAgAAZHJzL2Rv&#10;d25yZXYueG1sUEsFBgAAAAAEAAQA9QAAAIgDAAAAAA==&#10;" strokeweight=".25pt">
                  <v:stroke dashstyle="1 1" endcap="round"/>
                </v:shape>
                <v:shape id="AutoShape 2176" o:spid="_x0000_s179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JEsMA&#10;AADdAAAADwAAAGRycy9kb3ducmV2LnhtbESPT4vCMBTE7wt+h/AEb2tqBZFqLFVw8eifvezt2Tzb&#10;avNSm6zWb28EweMwM79h5mlnanGj1lWWFYyGEQji3OqKCwW/h/X3FITzyBpry6TgQQ7SRe9rjom2&#10;d97Rbe8LESDsElRQet8kUrq8JINuaBvi4J1sa9AH2RZSt3gPcFPLOIom0mDFYaHEhlYl5Zf9v1Hw&#10;81jLbUPy72qx6I7xeTrOlk6pQb/LZiA8df4Tfrc3WkEcjybwehOe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XJEsMAAADdAAAADwAAAAAAAAAAAAAAAACYAgAAZHJzL2Rv&#10;d25yZXYueG1sUEsFBgAAAAAEAAQA9QAAAIgDAAAAAA==&#10;" strokeweight=".25pt">
                  <v:stroke dashstyle="1 1" endcap="round"/>
                </v:shape>
                <v:shape id="AutoShape 2177" o:spid="_x0000_s179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lsicMA&#10;AADdAAAADwAAAGRycy9kb3ducmV2LnhtbESPQYvCMBSE74L/ITzBm6atoFKNRRcUj667F2/P5tlW&#10;m5faZLX++83CgsdhZr5hlllnavGg1lWWFcTjCARxbnXFhYLvr+1oDsJ5ZI21ZVLwIgfZqt9bYqrt&#10;kz/pcfSFCBB2KSoovW9SKV1ekkE3tg1x8C62NeiDbAupW3wGuKllEkVTabDisFBiQx8l5bfjj1Gw&#10;e23loSF5ulssunNynU/WG6fUcNCtFyA8df4d/m/vtYIkiWf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lsicMAAADdAAAADwAAAAAAAAAAAAAAAACYAgAAZHJzL2Rv&#10;d25yZXYueG1sUEsFBgAAAAAEAAQA9QAAAIgDAAAAAA==&#10;" strokeweight=".25pt">
                  <v:stroke dashstyle="1 1" endcap="round"/>
                </v:shape>
              </v:group>
              <v:group id="Group 2178" o:spid="_x0000_s179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JvgSM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DnP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Cb4EjCAAAA3QAAAA8A&#10;AAAAAAAAAAAAAAAAqgIAAGRycy9kb3ducmV2LnhtbFBLBQYAAAAABAAEAPoAAACZAwAAAAA=&#10;">
                <v:shape id="AutoShape 2179" o:spid="_x0000_s179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pdYMMA&#10;AADdAAAADwAAAGRycy9kb3ducmV2LnhtbESPT4vCMBTE7wt+h/AEb2tqhUWrUepCxaP/Lt6ezbOt&#10;Ni/dJmr99hthYY/DzPyGmS87U4sHta6yrGA0jEAQ51ZXXCg4HrLPCQjnkTXWlknBixwsF72POSba&#10;PnlHj70vRICwS1BB6X2TSOnykgy6oW2Ig3exrUEfZFtI3eIzwE0t4yj6kgYrDgslNvRdUn7b342C&#10;9SuT24bk6cdi0Z3j62ScrpxSg36XzkB46vx/+K+90QrieDSF95vw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pdYMMAAADdAAAADwAAAAAAAAAAAAAAAACYAgAAZHJzL2Rv&#10;d25yZXYueG1sUEsFBgAAAAAEAAQA9QAAAIgDAAAAAA==&#10;" strokeweight=".25pt">
                  <v:stroke dashstyle="1 1" endcap="round"/>
                </v:shape>
                <v:shape id="AutoShape 2180" o:spid="_x0000_s180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w+QL8A&#10;AADdAAAADwAAAGRycy9kb3ducmV2LnhtbERPy4rCMBTdD/gP4QruxtQIg1SjqKC49LVxd22ubbW5&#10;qU3U+vdmMeDycN6TWWsr8aTGl441DPoJCOLMmZJzDcfD6ncEwgdkg5Vj0vAmD7Np52eCqXEv3tFz&#10;H3IRQ9inqKEIoU6l9FlBFn3f1cSRu7jGYoiwyaVp8BXDbSVVkvxJiyXHhgJrWhaU3fYPq2H9Xslt&#10;TfJ0d5i3Z3UdDecLr3Wv287HIAK14Sv+d2+MBqVU3B/fxCcgp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7D5AvwAAAN0AAAAPAAAAAAAAAAAAAAAAAJgCAABkcnMvZG93bnJl&#10;di54bWxQSwUGAAAAAAQABAD1AAAAhAMAAAAA&#10;" strokeweight=".25pt">
                  <v:stroke dashstyle="1 1" endcap="round"/>
                </v:shape>
                <v:shape id="AutoShape 2181" o:spid="_x0000_s180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Cb28QA&#10;AADdAAAADwAAAGRycy9kb3ducmV2LnhtbESPQWvCQBSE74X+h+UJ3uomKxSJriEWUnq01ktvr9ln&#10;Es2+TbNbjf/eFYQeh5n5hlnlo+3EmQbfOtaQzhIQxJUzLdca9l/lywKED8gGO8ek4Uoe8vXz0woz&#10;4y78SeddqEWEsM9QQxNCn0npq4Ys+pnriaN3cIPFEOVQSzPgJcJtJ1WSvEqLLceFBnt6a6g67f6s&#10;hvdrKbc9ye9fh/X4o46LebHxWk8nY7EEEWgM/+FH+8NoUEqlcH8Tn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gm9vEAAAA3QAAAA8AAAAAAAAAAAAAAAAAmAIAAGRycy9k&#10;b3ducmV2LnhtbFBLBQYAAAAABAAEAPUAAACJAwAAAAA=&#10;" strokeweight=".25pt">
                  <v:stroke dashstyle="1 1" endcap="round"/>
                </v:shape>
              </v:group>
              <v:shape id="AutoShape 2182" o:spid="_x0000_s180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IFrMAA&#10;AADdAAAADwAAAGRycy9kb3ducmV2LnhtbERPy4rCMBTdC/MP4Q64s+lUEOkYS2dAcelr4+5Oc23r&#10;NDe1iVr/3giCZ3c4L84s600jrtS52rKCrygGQVxYXXOpYL9bjKYgnEfW2FgmBXdykM0/BjNMtb3x&#10;hq5bX4pQwi5FBZX3bSqlKyoy6CLbEgftaDuDPtCulLrDWyg3jUzieCIN1hwWKmzpt6Lif3sxCpb3&#10;hVy3JA9ni2X/l5ym4/zHKTX87PNvEJ56/za/0iutIAmA55vwBO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3IFrMAAAADdAAAADwAAAAAAAAAAAAAAAACYAgAAZHJzL2Rvd25y&#10;ZXYueG1sUEsFBgAAAAAEAAQA9QAAAIUDAAAAAA==&#10;" strokeweight=".25pt">
                <v:stroke dashstyle="1 1" endcap="round"/>
              </v:shape>
            </v:group>
            <v:group id="Group 2183" o:spid="_x0000_s1803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FO4hM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mSTO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TuITFAAAA3QAA&#10;AA8AAAAAAAAAAAAAAAAAqgIAAGRycy9kb3ducmV2LnhtbFBLBQYAAAAABAAEAPoAAACcAwAAAAA=&#10;">
              <v:group id="Group 2184" o:spid="_x0000_s180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uiDwxgAAAN0A&#10;AAAPAAAAAAAAAAAAAAAAAKoCAABkcnMvZG93bnJldi54bWxQSwUGAAAAAAQABAD6AAAAnQMAAAAA&#10;">
                <v:shape id="AutoShape 2185" o:spid="_x0000_s180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d2MQA&#10;AADdAAAADwAAAGRycy9kb3ducmV2LnhtbESPQWvCQBSE7wX/w/KE3urGLRZJXcUKKT3a6MXba/Y1&#10;Sc2+TbOrSf59VxB6HGbmG2a1GWwjrtT52rGG+SwBQVw4U3Op4XjInpYgfEA22DgmDSN52KwnDytM&#10;jev5k655KEWEsE9RQxVCm0rpi4os+plriaP37TqLIcqulKbDPsJtI1WSvEiLNceFClvaVVSc84vV&#10;8D5mct+SPP06LIcv9bN83r55rR+nw/YVRKAh/Ifv7Q+jQSm1gNu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bndjEAAAA3QAAAA8AAAAAAAAAAAAAAAAAmAIAAGRycy9k&#10;b3ducmV2LnhtbFBLBQYAAAAABAAEAPUAAACJAwAAAAA=&#10;" strokeweight=".25pt">
                  <v:stroke dashstyle="1 1" endcap="round"/>
                </v:shape>
                <v:shape id="AutoShape 2186" o:spid="_x0000_s180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kDr8IA&#10;AADdAAAADwAAAGRycy9kb3ducmV2LnhtbESPT4vCMBTE7wt+h/AEb2tqBJGuUVRQPPrv4u3ZvG27&#10;27zUJmr99kYQPA4z8xtmMmttJW7U+NKxhkE/AUGcOVNyruF4WH2PQfiAbLByTBoe5GE27XxNMDXu&#10;zju67UMuIoR9ihqKEOpUSp8VZNH3XU0cvV/XWAxRNrk0Dd4j3FZSJclIWiw5LhRY07Kg7H9/tRrW&#10;j5Xc1iRPF4d5e1Z/4+F84bXuddv5D4hAbfiE3+2N0aCUGsHrTXwCcv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SQOvwgAAAN0AAAAPAAAAAAAAAAAAAAAAAJgCAABkcnMvZG93&#10;bnJldi54bWxQSwUGAAAAAAQABAD1AAAAhwMAAAAA&#10;" strokeweight=".25pt">
                  <v:stroke dashstyle="1 1" endcap="round"/>
                </v:shape>
                <v:shape id="AutoShape 2187" o:spid="_x0000_s180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WmNMQA&#10;AADdAAAADwAAAGRycy9kb3ducmV2LnhtbESPQWvCQBSE7wX/w/KE3urGLVhJXcUKKT3a6MXba/Y1&#10;Sc2+TbOrSf59VxB6HGbmG2a1GWwjrtT52rGG+SwBQVw4U3Op4XjInpYgfEA22DgmDSN52KwnDytM&#10;jev5k655KEWEsE9RQxVCm0rpi4os+plriaP37TqLIcqulKbDPsJtI1WSLKTFmuNChS3tKirO+cVq&#10;eB8zuW9Jnn4dlsOX+lk+b9+81o/TYfsKItAQ/sP39ofRoJR6gdu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FpjTEAAAA3QAAAA8AAAAAAAAAAAAAAAAAmAIAAGRycy9k&#10;b3ducmV2LnhtbFBLBQYAAAAABAAEAPUAAACJAwAAAAA=&#10;" strokeweight=".25pt">
                  <v:stroke dashstyle="1 1" endcap="round"/>
                </v:shape>
              </v:group>
              <v:group id="Group 2188" o:spid="_x0000_s180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vcq9cIAAADdAAAADwAAAGRycy9kb3ducmV2LnhtbERPTYvCMBC9C/6HMMLe&#10;NG0XF6lGEVHxIAurgngbmrEtNpPSxLb+e3MQ9vh434tVbyrRUuNKywriSQSCOLO65FzB5bwbz0A4&#10;j6yxskwKXuRgtRwOFphq2/EftSefixDCLkUFhfd1KqXLCjLoJrYmDtzdNgZ9gE0udYNdCDeVTKLo&#10;RxosOTQUWNOmoOxxehoF+w679Xe8bY+P++Z1O09/r8eYlPoa9es5CE+9/xd/3AetIEmSMDe8CU9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73KvXCAAAA3QAAAA8A&#10;AAAAAAAAAAAAAAAAqgIAAGRycy9kb3ducmV2LnhtbFBLBQYAAAAABAAEAPoAAACZAwAAAAA=&#10;">
                <v:shape id="AutoShape 2189" o:spid="_x0000_s180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aX3cMA&#10;AADdAAAADwAAAGRycy9kb3ducmV2LnhtbESPT4vCMBTE74LfIbyFvWm6WRCtRlHBxaP/Lt6ezbPt&#10;bvNSm6zWb28EweMwM79hJrPWVuJKjS8da/jqJyCIM2dKzjUc9qveEIQPyAYrx6ThTh5m025ngqlx&#10;N97SdRdyESHsU9RQhFCnUvqsIIu+72ri6J1dYzFE2eTSNHiLcFtJlSQDabHkuFBgTcuCsr/dv9Xw&#10;c1/JTU3yeHGYtyf1O/yeL7zWnx/tfAwiUBve4Vd7bTQopUbwfBOf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aX3cMAAADdAAAADwAAAAAAAAAAAAAAAACYAgAAZHJzL2Rv&#10;d25yZXYueG1sUEsFBgAAAAAEAAQA9QAAAIgDAAAAAA==&#10;" strokeweight=".25pt">
                  <v:stroke dashstyle="1 1" endcap="round"/>
                </v:shape>
                <v:shape id="AutoShape 2190" o:spid="_x0000_s181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Wonb0A&#10;AADdAAAADwAAAGRycy9kb3ducmV2LnhtbERPyw7BQBTdS/zD5ErsmKpEpAxBQiy9NnZX52pL5051&#10;BvX3ZiGxPDnv6bwxpXhR7QrLCgb9CARxanXBmYLTcd0bg3AeWWNpmRR8yMF81m5NMdH2zXt6HXwm&#10;Qgi7BBXk3leJlC7NyaDr24o4cFdbG/QB1pnUNb5DuCllHEUjabDg0JBjRauc0vvhaRRsPmu5q0ie&#10;Hxaz5hLfxsPF0inV7TSLCQhPjf+Lf+6tVhDHw7A/vAlPQM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TWonb0AAADdAAAADwAAAAAAAAAAAAAAAACYAgAAZHJzL2Rvd25yZXYu&#10;eG1sUEsFBgAAAAAEAAQA9QAAAIIDAAAAAA==&#10;" strokeweight=".25pt">
                  <v:stroke dashstyle="1 1" endcap="round"/>
                </v:shape>
                <v:shape id="AutoShape 2191" o:spid="_x0000_s181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kNBsIA&#10;AADdAAAADwAAAGRycy9kb3ducmV2LnhtbESPQYvCMBSE74L/ITzBm6ZWWKQaSxUUj67rxduzebbV&#10;5qU2Ueu/NwsLexxm5htmkXamFk9qXWVZwWQcgSDOra64UHD82YxmIJxH1lhbJgVvcpAu+70FJtq+&#10;+JueB1+IAGGXoILS+yaR0uUlGXRj2xAH72Jbgz7ItpC6xVeAm1rGUfQlDVYcFkpsaF1Sfjs8jILt&#10;eyP3DcnT3WLRnePrbJqtnFLDQZfNQXjq/H/4r73TCuJ4OoHfN+EJyO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Q0GwgAAAN0AAAAPAAAAAAAAAAAAAAAAAJgCAABkcnMvZG93&#10;bnJldi54bWxQSwUGAAAAAAQABAD1AAAAhwMAAAAA&#10;" strokeweight=".25pt">
                  <v:stroke dashstyle="1 1" endcap="round"/>
                </v:shape>
              </v:group>
              <v:group id="Group 2192" o:spid="_x0000_s181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aLw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Se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rGi8LFAAAA3QAA&#10;AA8AAAAAAAAAAAAAAAAAqgIAAGRycy9kb3ducmV2LnhtbFBLBQYAAAAABAAEAPoAAACcAwAAAAA=&#10;">
                <v:shape id="AutoShape 2193" o:spid="_x0000_s181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c26sQA&#10;AADdAAAADwAAAGRycy9kb3ducmV2LnhtbESPQWvCQBSE7wX/w/KE3uqmCYikrpIKkR5r9NLba/Y1&#10;iWbfxuyqyb/vCoLHYWa+YZbrwbTiSr1rLCt4n0UgiEurG64UHPb52wKE88gaW8ukYCQH69XkZYmp&#10;tjfe0bXwlQgQdikqqL3vUildWZNBN7MdcfD+bG/QB9lXUvd4C3DTyjiK5tJgw2Ghxo42NZWn4mIU&#10;bMdcfnckf84Wq+E3Pi6S7NMp9Todsg8Qngb/DD/aX1pBHCcJ3N+EJ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nNurEAAAA3QAAAA8AAAAAAAAAAAAAAAAAmAIAAGRycy9k&#10;b3ducmV2LnhtbFBLBQYAAAAABAAEAPUAAACJAwAAAAA=&#10;" strokeweight=".25pt">
                  <v:stroke dashstyle="1 1" endcap="round"/>
                </v:shape>
                <v:shape id="AutoShape 2194" o:spid="_x0000_s181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6unsMA&#10;AADdAAAADwAAAGRycy9kb3ducmV2LnhtbESPT4vCMBTE78J+h/AWvGm6VUSqsXQXFI/+u+ztbfNs&#10;q81Lt4lav70RBI/DzPyGmaedqcWVWldZVvA1jEAQ51ZXXCg47JeDKQjnkTXWlknBnRyki4/eHBNt&#10;b7yl684XIkDYJaig9L5JpHR5SQbd0DbEwTva1qAPsi2kbvEW4KaWcRRNpMGKw0KJDf2UlJ93F6Ng&#10;dV/KTUPy999i0f3Fp+ko+3ZK9T+7bAbCU+ff4Vd7rRXE8WgMzzfhCc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6unsMAAADdAAAADwAAAAAAAAAAAAAAAACYAgAAZHJzL2Rv&#10;d25yZXYueG1sUEsFBgAAAAAEAAQA9QAAAIgDAAAAAA==&#10;" strokeweight=".25pt">
                  <v:stroke dashstyle="1 1" endcap="round"/>
                </v:shape>
                <v:shape id="AutoShape 2195" o:spid="_x0000_s181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ILBcMA&#10;AADdAAAADwAAAGRycy9kb3ducmV2LnhtbESPT4vCMBTE78J+h/AWvGm6FUWqsXQXFI/+u+ztbfNs&#10;q81Lt4lav70RBI/DzPyGmaedqcWVWldZVvA1jEAQ51ZXXCg47JeDKQjnkTXWlknBnRyki4/eHBNt&#10;b7yl684XIkDYJaig9L5JpHR5SQbd0DbEwTva1qAPsi2kbvEW4KaWcRRNpMGKw0KJDf2UlJ93F6Ng&#10;dV/KTUPy999i0f3Fp+ko+3ZK9T+7bAbCU+ff4Vd7rRXE8WgMzzfhCc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ILBcMAAADdAAAADwAAAAAAAAAAAAAAAACYAgAAZHJzL2Rv&#10;d25yZXYueG1sUEsFBgAAAAAEAAQA9QAAAIgDAAAAAA==&#10;" strokeweight=".25pt">
                  <v:stroke dashstyle="1 1" endcap="round"/>
                </v:shape>
              </v:group>
              <v:shape id="AutoShape 2196" o:spid="_x0000_s181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CVcsIA&#10;AADdAAAADwAAAGRycy9kb3ducmV2LnhtbESPQYvCMBSE74L/ITzBm6ZWEKnGUgWXParrxduzebbV&#10;5qXbZLX+eyMIexxm5htmmXamFndqXWVZwWQcgSDOra64UHD82Y7mIJxH1lhbJgVPcpCu+r0lJto+&#10;eE/3gy9EgLBLUEHpfZNI6fKSDLqxbYiDd7GtQR9kW0jd4iPATS3jKJpJgxWHhRIb2pSU3w5/RsHX&#10;cyt3DcnTr8WiO8fX+TRbO6WGgy5bgPDU+f/wp/2tFcTxdAbvN+EJ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kJVywgAAAN0AAAAPAAAAAAAAAAAAAAAAAJgCAABkcnMvZG93&#10;bnJldi54bWxQSwUGAAAAAAQABAD1AAAAhwMAAAAA&#10;" strokeweight=".25pt">
                <v:stroke dashstyle="1 1" endcap="round"/>
              </v:shape>
            </v:group>
            <v:group id="Group 2197" o:spid="_x0000_s1817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rEoW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Ak42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6sShaxgAAAN0A&#10;AAAPAAAAAAAAAAAAAAAAAKoCAABkcnMvZG93bnJldi54bWxQSwUGAAAAAAQABAD6AAAAnQMAAAAA&#10;">
              <v:group id="Group 2198" o:spid="_x0000_s181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y68K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IknW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y68KMQAAADdAAAA&#10;DwAAAAAAAAAAAAAAAACqAgAAZHJzL2Rvd25yZXYueG1sUEsFBgAAAAAEAAQA+gAAAJsDAAAAAA==&#10;">
                <v:shape id="AutoShape 2199" o:spid="_x0000_s181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8BAMQA&#10;AADdAAAADwAAAGRycy9kb3ducmV2LnhtbESPQWvCQBSE7wX/w/IEb3VjhBKjq6ig9NimvXh7Zp9J&#10;NPs2ZleT/PtuodDjMDPfMKtNb2rxpNZVlhXMphEI4tzqigsF31+H1wSE88gaa8ukYCAHm/XoZYWp&#10;th1/0jPzhQgQdikqKL1vUildXpJBN7UNcfAutjXog2wLqVvsAtzUMo6iN2mw4rBQYkP7kvJb9jAK&#10;jsNBfjQkT3eLRX+Or8l8u3NKTcb9dgnCU+//w3/td60gjucL+H0Tn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PAQDEAAAA3QAAAA8AAAAAAAAAAAAAAAAAmAIAAGRycy9k&#10;b3ducmV2LnhtbFBLBQYAAAAABAAEAPUAAACJAwAAAAA=&#10;" strokeweight=".25pt">
                  <v:stroke dashstyle="1 1" endcap="round"/>
                </v:shape>
                <v:shape id="AutoShape 2200" o:spid="_x0000_s182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Pb4MAA&#10;AADdAAAADwAAAGRycy9kb3ducmV2LnhtbERPy4rCMBTdC/5DuII7Ta2DSDUtKjjMcnxs3F2ba1tt&#10;bmqT0fr3k4Xg8nDey6wztXhQ6yrLCibjCARxbnXFhYLjYTuag3AeWWNtmRS8yEGW9ntLTLR98o4e&#10;e1+IEMIuQQWl900ipctLMujGtiEO3MW2Bn2AbSF1i88QbmoZR9FMGqw4NJTY0Kak/Lb/Mwq+X1v5&#10;25A83S0W3Tm+zqertVNqOOhWCxCeOv8Rv90/WkEcf4X94U14Aj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TPb4MAAAADdAAAADwAAAAAAAAAAAAAAAACYAgAAZHJzL2Rvd25y&#10;ZXYueG1sUEsFBgAAAAAEAAQA9QAAAIUDAAAAAA==&#10;" strokeweight=".25pt">
                  <v:stroke dashstyle="1 1" endcap="round"/>
                </v:shape>
                <v:shape id="AutoShape 2201" o:spid="_x0000_s182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9+e8MA&#10;AADdAAAADwAAAGRycy9kb3ducmV2LnhtbESPQYvCMBSE74L/ITzBm6atIlKNRRcUj667F2/P5tlW&#10;m5faZLX++83CgsdhZr5hlllnavGg1lWWFcTjCARxbnXFhYLvr+1oDsJ5ZI21ZVLwIgfZqt9bYqrt&#10;kz/pcfSFCBB2KSoovW9SKV1ekkE3tg1x8C62NeiDbAupW3wGuKllEkUzabDisFBiQx8l5bfjj1Gw&#10;e23loSF5ulssunNynU/WG6fUcNCtFyA8df4d/m/vtYIkmcb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9+e8MAAADdAAAADwAAAAAAAAAAAAAAAACYAgAAZHJzL2Rv&#10;d25yZXYueG1sUEsFBgAAAAAEAAQA9QAAAIgDAAAAAA==&#10;" strokeweight=".25pt">
                  <v:stroke dashstyle="1 1" endcap="round"/>
                </v:shape>
              </v:group>
              <v:group id="Group 2202" o:spid="_x0000_s182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wPi/xgAAAN0A&#10;AAAPAAAAAAAAAAAAAAAAAKoCAABkcnMvZG93bnJldi54bWxQSwUGAAAAAAQABAD6AAAAnQMAAAAA&#10;">
                <v:shape id="AutoShape 2203" o:spid="_x0000_s182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FFl8MA&#10;AADdAAAADwAAAGRycy9kb3ducmV2LnhtbESPT4vCMBTE78J+h/AWvGm6VUSqsXQXFI/+u+ztbfNs&#10;q81Lt4lav70RBI/DzPyGmaedqcWVWldZVvA1jEAQ51ZXXCg47JeDKQjnkTXWlknBnRyki4/eHBNt&#10;b7yl684XIkDYJaig9L5JpHR5SQbd0DbEwTva1qAPsi2kbvEW4KaWcRRNpMGKw0KJDf2UlJ93F6Ng&#10;dV/KTUPy999i0f3Fp+ko+3ZK9T+7bAbCU+ff4Vd7rRXE8XgEzzfhCc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FFl8MAAADdAAAADwAAAAAAAAAAAAAAAACYAgAAZHJzL2Rv&#10;d25yZXYueG1sUEsFBgAAAAAEAAQA9QAAAIgDAAAAAA==&#10;" strokeweight=".25pt">
                  <v:stroke dashstyle="1 1" endcap="round"/>
                </v:shape>
                <v:shape id="AutoShape 2204" o:spid="_x0000_s182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jd48MA&#10;AADdAAAADwAAAGRycy9kb3ducmV2LnhtbESPT4vCMBTE7wv7HcJb8KbpVhGpxuIKikf/Xfb2tnm2&#10;1ealNrHWb28EYY/DzPyGmaWdqURLjSstK/geRCCIM6tLzhUcD6v+BITzyBory6TgQQ7S+efHDBNt&#10;77yjdu9zESDsElRQeF8nUrqsIINuYGvi4J1sY9AH2eRSN3gPcFPJOIrG0mDJYaHAmpYFZZf9zShY&#10;P1ZyW5P8vVrMu7/4PBkufpxSva9uMQXhqfP/4Xd7oxXE8WgErzfhCc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jd48MAAADdAAAADwAAAAAAAAAAAAAAAACYAgAAZHJzL2Rv&#10;d25yZXYueG1sUEsFBgAAAAAEAAQA9QAAAIgDAAAAAA==&#10;" strokeweight=".25pt">
                  <v:stroke dashstyle="1 1" endcap="round"/>
                </v:shape>
                <v:shape id="AutoShape 2205" o:spid="_x0000_s182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4eMUA&#10;AADdAAAADwAAAGRycy9kb3ducmV2LnhtbESPQWvCQBSE70L/w/IK3sym0ZaQZhUrKB6r9tLba/Y1&#10;SZt9G7NrEv99Vyh4HGbmGyZfjaYRPXWutqzgKYpBEBdW11wq+DhtZykI55E1NpZJwZUcrJYPkxwz&#10;bQc+UH/0pQgQdhkqqLxvMyldUZFBF9mWOHjftjPog+xKqTscAtw0MonjF2mw5rBQYUubiorf48Uo&#10;2F238r0l+Xm2WI5fyU86X785paaP4/oVhKfR38P/7b1WkCSLZ7i9CU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RHh4xQAAAN0AAAAPAAAAAAAAAAAAAAAAAJgCAABkcnMv&#10;ZG93bnJldi54bWxQSwUGAAAAAAQABAD1AAAAigMAAAAA&#10;" strokeweight=".25pt">
                  <v:stroke dashstyle="1 1" endcap="round"/>
                </v:shape>
              </v:group>
              <v:group id="Group 2206" o:spid="_x0000_s182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v+vM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0iSj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+/68xgAAAN0A&#10;AAAPAAAAAAAAAAAAAAAAAKoCAABkcnMvZG93bnJldi54bWxQSwUGAAAAAAQABAD6AAAAnQMAAAAA&#10;">
                <v:shape id="AutoShape 2207" o:spid="_x0000_s182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DlMUA&#10;AADdAAAADwAAAGRycy9kb3ducmV2LnhtbESPQWvCQBSE70L/w/IK3symUdqQZhUrKB6r9tLba/Y1&#10;SZt9G7NrEv99Vyh4HGbmGyZfjaYRPXWutqzgKYpBEBdW11wq+DhtZykI55E1NpZJwZUcrJYPkxwz&#10;bQc+UH/0pQgQdhkqqLxvMyldUZFBF9mWOHjftjPog+xKqTscAtw0MonjZ2mw5rBQYUubiorf48Uo&#10;2F238r0l+Xm2WI5fyU86X785paaP4/oVhKfR38P/7b1WkCSLF7i9CU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2kOUxQAAAN0AAAAPAAAAAAAAAAAAAAAAAJgCAABkcnMv&#10;ZG93bnJldi54bWxQSwUGAAAAAAQABAD1AAAAigMAAAAA&#10;" strokeweight=".25pt">
                  <v:stroke dashstyle="1 1" endcap="round"/>
                </v:shape>
                <v:shape id="AutoShape 2208" o:spid="_x0000_s182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XX5sAA&#10;AADdAAAADwAAAGRycy9kb3ducmV2LnhtbERPy4rCMBTdC/5DuII7Ta2DSDUtKjjMcnxs3F2ba1tt&#10;bmqT0fr3k4Xg8nDey6wztXhQ6yrLCibjCARxbnXFhYLjYTuag3AeWWNtmRS8yEGW9ntLTLR98o4e&#10;e1+IEMIuQQWl900ipctLMujGtiEO3MW2Bn2AbSF1i88QbmoZR9FMGqw4NJTY0Kak/Lb/Mwq+X1v5&#10;25A83S0W3Tm+zqertVNqOOhWCxCeOv8Rv90/WkEcf4W54U14Aj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0XX5sAAAADdAAAADwAAAAAAAAAAAAAAAACYAgAAZHJzL2Rvd25y&#10;ZXYueG1sUEsFBgAAAAAEAAQA9QAAAIUDAAAAAA==&#10;" strokeweight=".25pt">
                  <v:stroke dashstyle="1 1" endcap="round"/>
                </v:shape>
                <v:shape id="AutoShape 2209" o:spid="_x0000_s182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yfcUA&#10;AADdAAAADwAAAGRycy9kb3ducmV2LnhtbESPzW7CMBCE75V4B2uRuDUOoapoGoOgEqhHfnrpbRtv&#10;k0C8TmOThLfHSJU4jmbmG022HEwtOmpdZVnBNIpBEOdWV1wo+DpunucgnEfWWFsmBVdysFyMnjJM&#10;te15T93BFyJA2KWooPS+SaV0eUkGXWQb4uD92tagD7ItpG6xD3BTyySOX6XBisNCiQ19lJSfDxej&#10;YHvdyF1D8vvPYjH8JKf5bLV2Sk3Gw+odhKfBP8L/7U+tIEle3uD+Jjw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CXJ9xQAAAN0AAAAPAAAAAAAAAAAAAAAAAJgCAABkcnMv&#10;ZG93bnJldi54bWxQSwUGAAAAAAQABAD1AAAAigMAAAAA&#10;" strokeweight=".25pt">
                  <v:stroke dashstyle="1 1" endcap="round"/>
                </v:shape>
              </v:group>
              <v:shape id="AutoShape 2210" o:spid="_x0000_s183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pNPcAA&#10;AADdAAAADwAAAGRycy9kb3ducmV2LnhtbERPy4rCMBTdC/5DuII7Ta2MSDUtKjjMcnxs3F2ba1tt&#10;bmqT0fr3k4Xg8nDey6wztXhQ6yrLCibjCARxbnXFhYLjYTuag3AeWWNtmRS8yEGW9ntLTLR98o4e&#10;e1+IEMIuQQWl900ipctLMujGtiEO3MW2Bn2AbSF1i88QbmoZR9FMGqw4NJTY0Kak/Lb/Mwq+X1v5&#10;25A83S0W3Tm+zqertVNqOOhWCxCeOv8Rv90/WkEcf4X94U14Aj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pNPcAAAADdAAAADwAAAAAAAAAAAAAAAACYAgAAZHJzL2Rvd25y&#10;ZXYueG1sUEsFBgAAAAAEAAQA9QAAAIUDAAAAAA==&#10;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1969" o:spid="_x0000_s1831" style="position:absolute;left:0;text-align:left;margin-left:18pt;margin-top:486pt;width:90pt;height:63pt;z-index:251673088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">
            <v:group id="Group 1930" o:spid="_x0000_s1832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2NMsMcAAADd&#10;AAAADwAAAAAAAAAAAAAAAACqAgAAZHJzL2Rvd25yZXYueG1sUEsFBgAAAAAEAAQA+gAAAJ4DAAAA&#10;AA==&#10;">
              <v:group id="Group 1931" o:spid="_x0000_s183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/pK8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f01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C/pK8QAAADdAAAA&#10;DwAAAAAAAAAAAAAAAACqAgAAZHJzL2Rvd25yZXYueG1sUEsFBgAAAAAEAAQA+gAAAJsDAAAAAA==&#10;">
                <v:shape id="AutoShape 1932" o:spid="_x0000_s183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fX2sMA&#10;AADdAAAADwAAAGRycy9kb3ducmV2LnhtbERPS2vCQBC+F/wPywi91Y2S+oiuIhbFW/GF1yE7JsHs&#10;bMyuJvXXdwsFb/PxPWe2aE0pHlS7wrKCfi8CQZxaXXCm4HhYf4xBOI+ssbRMCn7IwWLeeZthom3D&#10;O3rsfSZCCLsEFeTeV4mULs3JoOvZijhwF1sb9AHWmdQ1NiHclHIQRUNpsODQkGNFq5zS6/5uFGTD&#10;zzJu2jV/rZ7udv7exKflIVbqvdsupyA8tf4l/ndvdZg/GQ3g75twgp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fX2sMAAADdAAAADwAAAAAAAAAAAAAAAACYAgAAZHJzL2Rv&#10;d25yZXYueG1sUEsFBgAAAAAEAAQA9QAAAIgDAAAAAA==&#10;" fillcolor="#ffc" strokeweight=".25pt">
                  <v:stroke dashstyle="1 1" endcap="round"/>
                </v:shape>
                <v:shape id="AutoShape 1933" o:spid="_x0000_s183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tyQcMA&#10;AADdAAAADwAAAGRycy9kb3ducmV2LnhtbERPTWvCQBC9C/6HZYTedKNNraauIhbFm1QrXofsNAlm&#10;Z2N2a6K/3hUKvc3jfc5s0ZpSXKl2hWUFw0EEgji1uuBMwfdh3Z+AcB5ZY2mZFNzIwWLe7cww0bbh&#10;L7rufSZCCLsEFeTeV4mULs3JoBvYijhwP7Y26AOsM6lrbEK4KeUoisbSYMGhIceKVjml5/2vUZCN&#10;38q4adf8ubq7y2m3iY/LQ6zUS69dfoDw1Pp/8Z97q8P86fsrPL8JJ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tyQcMAAADdAAAADwAAAAAAAAAAAAAAAACYAgAAZHJzL2Rv&#10;d25yZXYueG1sUEsFBgAAAAAEAAQA9QAAAIgDAAAAAA==&#10;" fillcolor="#ffc" strokeweight=".25pt">
                  <v:stroke dashstyle="1 1" endcap="round"/>
                </v:shape>
                <v:shape id="AutoShape 1934" o:spid="_x0000_s183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LqNcQA&#10;AADdAAAADwAAAGRycy9kb3ducmV2LnhtbERPTWvCQBC9F/wPywje6qYltZq6CaIo3kpNxeuQnSah&#10;2dk0u5rUX+8Khd7m8T5nmQ2mERfqXG1ZwdM0AkFcWF1zqeAz3z7OQTiPrLGxTAp+yUGWjh6WmGjb&#10;8wddDr4UIYRdggoq79tESldUZNBNbUscuC/bGfQBdqXUHfYh3DTyOYpm0mDNoaHCltYVFd+Hs1FQ&#10;zl6auB+2vFlf3c/pfRcfV3ms1GQ8rN5AeBr8v/jPvddh/uI1hvs34QSZ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C6jX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935" o:spid="_x0000_s183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TvKM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vRzDI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xTvKMQAAADdAAAA&#10;DwAAAAAAAAAAAAAAAACqAgAAZHJzL2Rvd25yZXYueG1sUEsFBgAAAAAEAAQA+gAAAJsDAAAAAA==&#10;">
                <v:shape id="AutoShape 1936" o:spid="_x0000_s183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zR2cMA&#10;AADdAAAADwAAAGRycy9kb3ducmV2LnhtbERPS2vCQBC+C/0PyxR6040lRk1dRSwWb8UXXofsNAlm&#10;Z9Ps1kR/vSsUvM3H95zZojOVuFDjSssKhoMIBHFmdcm5gsN+3Z+AcB5ZY2WZFFzJwWL+0pthqm3L&#10;W7rsfC5CCLsUFRTe16mULivIoBvYmjhwP7Yx6ANscqkbbEO4qeR7FCXSYMmhocCaVgVl592fUZAn&#10;oypuuzV/rm7u9/T9FR+X+1ipt9du+QHCU+ef4n/3Rof503ECj2/CC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zR2cMAAADdAAAADwAAAAAAAAAAAAAAAACYAgAAZHJzL2Rv&#10;d25yZXYueG1sUEsFBgAAAAAEAAQA9QAAAIgDAAAAAA==&#10;" fillcolor="#ffc" strokeweight=".25pt">
                  <v:stroke dashstyle="1 1" endcap="round"/>
                </v:shape>
                <v:shape id="AutoShape 1937" o:spid="_x0000_s183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0QsQA&#10;AADdAAAADwAAAGRycy9kb3ducmV2LnhtbERPTWvCQBC9C/6HZYTedGNJTU2zEbFYvBW1xeuQnSbB&#10;7Gya3ZrUX+8Khd7m8T4nWw2mERfqXG1ZwXwWgSAurK65VPBx3E6fQTiPrLGxTAp+ycEqH48yTLXt&#10;eU+Xgy9FCGGXooLK+zaV0hUVGXQz2xIH7st2Bn2AXSl1h30IN418jKKFNFhzaKiwpU1FxfnwYxSU&#10;i6cm7octv26u7vv0/hZ/ro+xUg+TYf0CwtPg/8V/7p0O85dJAvdvwgk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QdELEAAAA3QAAAA8AAAAAAAAAAAAAAAAAmAIAAGRycy9k&#10;b3ducmV2LnhtbFBLBQYAAAAABAAEAPUAAACJAwAAAAA=&#10;" fillcolor="#ffc" strokeweight=".25pt">
                  <v:stroke dashstyle="1 1" endcap="round"/>
                </v:shape>
                <v:shape id="AutoShape 1938" o:spid="_x0000_s184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/gMMcA&#10;AADdAAAADwAAAGRycy9kb3ducmV2LnhtbESPzW7CQAyE70i8w8pIvZVNqwBtyoIQFRU3xE/Vq5V1&#10;k6hZb5rdksDT40MlbrZmPPN5vuxdrc7UhsqzgadxAoo497biwsDpuHl8ARUissXaMxm4UIDlYjiY&#10;Y2Z9x3s6H2KhJIRDhgbKGJtM65CX5DCMfUMs2rdvHUZZ20LbFjsJd7V+TpKpdlixNJTY0Lqk/Ofw&#10;5wwU00mddv2G39fX8Pu1+0g/V8fUmIdRv3oDFamPd/P/9dYK/utMcOUbGUEv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P4DDHAAAA3QAAAA8AAAAAAAAAAAAAAAAAmAIAAGRy&#10;cy9kb3ducmV2LnhtbFBLBQYAAAAABAAEAPUAAACMAwAAAAA=&#10;" fillcolor="#ffc" strokeweight=".25pt">
                  <v:stroke dashstyle="1 1" endcap="round"/>
                </v:shape>
              </v:group>
              <v:group id="Group 1939" o:spid="_x0000_s184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lnlLcQAAADdAAAADwAAAGRycy9kb3ducmV2LnhtbERPTWvCQBC9F/oflil4&#10;000qtTW6ikhbPIhgFMTbkB2TYHY2ZLdJ/PeuIPQ2j/c582VvKtFS40rLCuJRBII4s7rkXMHx8DP8&#10;AuE8ssbKMim4kYPl4vVljom2He+pTX0uQgi7BBUU3teJlC4ryKAb2Zo4cBfbGPQBNrnUDXYh3FTy&#10;PYom0mDJoaHAmtYFZdf0zyj47bBbjePvdnu9rG/nw8futI1JqcFbv5qB8NT7f/HTvdFh/vRz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lnlLcQAAADdAAAA&#10;DwAAAAAAAAAAAAAAAACqAgAAZHJzL2Rvd25yZXYueG1sUEsFBgAAAAAEAAQA+gAAAJsDAAAAAA==&#10;">
                <v:shape id="AutoShape 1940" o:spid="_x0000_s184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ycEcYA&#10;AADdAAAADwAAAGRycy9kb3ducmV2LnhtbESPT2vCQBDF70K/wzKF3nRTSUWjq4jF0pvUP3gdsmMS&#10;mp2N2a1J++mdQ8HbDO/Ne79ZrHpXqxu1ofJs4HWUgCLOva24MHA8bIdTUCEiW6w9k4FfCrBaPg0W&#10;mFnf8Rfd9rFQEsIhQwNljE2mdchLchhGviEW7eJbh1HWttC2xU7CXa3HSTLRDiuWhhIb2pSUf+9/&#10;nIFi8lanXb/l981fuJ53H+lpfUiNeXnu13NQkfr4MP9ff1rBn02FX76REf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ycEcYAAADdAAAADwAAAAAAAAAAAAAAAACYAgAAZHJz&#10;L2Rvd25yZXYueG1sUEsFBgAAAAAEAAQA9QAAAIsDAAAAAA==&#10;" fillcolor="#ffc" strokeweight=".25pt">
                  <v:stroke dashstyle="1 1" endcap="round"/>
                </v:shape>
                <v:shape id="AutoShape 1941" o:spid="_x0000_s184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A5isQA&#10;AADdAAAADwAAAGRycy9kb3ducmV2LnhtbERPS2vCQBC+F/wPywi91Y0lFY2uElJSeiv1gdchOybB&#10;7Gya3SZpf323IHibj+85m91oGtFT52rLCuazCARxYXXNpYLjIX9agnAeWWNjmRT8kIPddvKwwUTb&#10;gT+p3/tShBB2CSqovG8TKV1RkUE3sy1x4C62M+gD7EqpOxxCuGnkcxQtpMGaQ0OFLWUVFdf9t1FQ&#10;Ll6aeBhzfs1+3df54y0+pYdYqcfpmK5BeBr9XXxzv+swf7Wcw/834QS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gOYrEAAAA3QAAAA8AAAAAAAAAAAAAAAAAmAIAAGRycy9k&#10;b3ducmV2LnhtbFBLBQYAAAAABAAEAPUAAACJAwAAAAA=&#10;" fillcolor="#ffc" strokeweight=".25pt">
                  <v:stroke dashstyle="1 1" endcap="round"/>
                </v:shape>
                <v:shape id="AutoShape 1942" o:spid="_x0000_s184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Kn/cQA&#10;AADdAAAADwAAAGRycy9kb3ducmV2LnhtbERPTWvCQBC9F/oflil4q5tKKja6hqBEehO1xeuQnSah&#10;2dk0uyZpf70rCL3N433OKh1NI3rqXG1Zwcs0AkFcWF1zqeDjlD8vQDiPrLGxTAp+yUG6fnxYYaLt&#10;wAfqj74UIYRdggoq79tESldUZNBNbUscuC/bGfQBdqXUHQ4h3DRyFkVzabDm0FBhS5uKiu/jxSgo&#10;569NPIw5bzd/7ue838Wf2SlWavI0ZksQnkb/L76733WY/7aYwe2bcIJ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yp/3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943" o:spid="_x0000_s184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4CZsQA&#10;AADdAAAADwAAAGRycy9kb3ducmV2LnhtbERPTWvCQBC9F/oflhF6aza2adCYVcSieBO1pdchO01C&#10;s7NpdjXRX+8Khd7m8T4nXwymEWfqXG1ZwTiKQRAXVtdcKvg4rp8nIJxH1thYJgUXcrCYPz7kmGnb&#10;857OB1+KEMIuQwWV920mpSsqMugi2xIH7tt2Bn2AXSl1h30IN418ieNUGqw5NFTY0qqi4udwMgrK&#10;9K1J+mHN76ur+/3abZLP5TFR6mk0LGcgPA3+X/zn3uowfzp5hfs34QQ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+AmbEAAAA3QAAAA8AAAAAAAAAAAAAAAAAmAIAAGRycy9k&#10;b3ducmV2LnhtbFBLBQYAAAAABAAEAPUAAACJAwAAAAA=&#10;" fillcolor="#ffc" strokeweight=".25pt">
                <v:stroke dashstyle="1 1" endcap="round"/>
              </v:shape>
            </v:group>
            <v:group id="Group 1944" o:spid="_x0000_s1846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06lMQAAADdAAAADwAAAGRycy9kb3ducmV2LnhtbERPS2vCQBC+F/oflil4&#10;M5vUKpq6ikhbPIjgA6S3ITsmwexsyG6T+O9dQehtPr7nzJe9qURLjSstK0iiGARxZnXJuYLT8Xs4&#10;BeE8ssbKMim4kYPl4vVljqm2He+pPfhchBB2KSoovK9TKV1WkEEX2Zo4cBfbGPQBNrnUDXYh3FTy&#10;PY4n0mDJoaHAmtYFZdfDn1Hw02G3GiVf7fZ6Wd9+j+PdeZuQUoO3fvUJwlPv/8VP90aH+bPp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Y06lMQAAADdAAAA&#10;DwAAAAAAAAAAAAAAAACqAgAAZHJzL2Rvd25yZXYueG1sUEsFBgAAAAAEAAQA+gAAAJsDAAAAAA==&#10;">
              <v:group id="Group 1945" o:spid="_x0000_s184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GfD8UAAADdAAAADwAAAGRycy9kb3ducmV2LnhtbERPS2vCQBC+F/wPyxS8&#10;1U2UFE1dRaRKD1JoIpTehuyYBLOzIbvN4993C4Xe5uN7znY/mkb01LnasoJ4EYEgLqyuuVRwzU9P&#10;axDOI2tsLJOCiRzsd7OHLabaDvxBfeZLEULYpaig8r5NpXRFRQbdwrbEgbvZzqAPsCul7nAI4aaR&#10;yyh6lgZrDg0VtnSsqLhn30bBecDhsIpf+8v9dpy+8uT98xKTUvPH8fACwtPo/8V/7jcd5m/WC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LBnw/FAAAA3QAA&#10;AA8AAAAAAAAAAAAAAAAAqgIAAGRycy9kb3ducmV2LnhtbFBLBQYAAAAABAAEAPoAAACcAwAAAAA=&#10;">
                <v:shape id="AutoShape 1946" o:spid="_x0000_s184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mh/sMA&#10;AADdAAAADwAAAGRycy9kb3ducmV2LnhtbERPTWvCQBC9F/wPywje6kZJg6auIhalN9G0eB2y0ySY&#10;nY3ZrUn7611B8DaP9zmLVW9qcaXWVZYVTMYRCOLc6ooLBV/Z9nUGwnlkjbVlUvBHDlbLwcsCU207&#10;PtD16AsRQtilqKD0vkmldHlJBt3YNsSB+7GtQR9gW0jdYhfCTS2nUZRIgxWHhhIb2pSUn4+/RkGR&#10;vNVx12/5Y/PvLqf9Lv5eZ7FSo2G/fgfhqfdP8cP9qcP8+SyB+zfhB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mh/sMAAADdAAAADwAAAAAAAAAAAAAAAACYAgAAZHJzL2Rv&#10;d25yZXYueG1sUEsFBgAAAAAEAAQA9QAAAIgDAAAAAA==&#10;" fillcolor="#ffc" strokeweight=".25pt">
                  <v:stroke dashstyle="1 1" endcap="round"/>
                </v:shape>
                <v:shape id="AutoShape 1947" o:spid="_x0000_s184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UEZcMA&#10;AADdAAAADwAAAGRycy9kb3ducmV2LnhtbERPS2vCQBC+F/oflil4q5tKfEVXEUXpTXzhdciOSWh2&#10;NmZXE/vruwXB23x8z5nOW1OKO9WusKzgqxuBIE6tLjhTcDysP0cgnEfWWFomBQ9yMJ+9v00x0bbh&#10;Hd33PhMhhF2CCnLvq0RKl+Zk0HVtRRy4i60N+gDrTOoamxBuStmLooE0WHBoyLGiZU7pz/5mFGSD&#10;fhk37ZpXy193PW838WlxiJXqfLSLCQhPrX+Jn+5vHeaPR0P4/yac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UEZcMAAADdAAAADwAAAAAAAAAAAAAAAACYAgAAZHJzL2Rv&#10;d25yZXYueG1sUEsFBgAAAAAEAAQA9QAAAIgDAAAAAA==&#10;" fillcolor="#ffc" strokeweight=".25pt">
                  <v:stroke dashstyle="1 1" endcap="round"/>
                </v:shape>
                <v:shape id="AutoShape 1948" o:spid="_x0000_s185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qQF8YA&#10;AADdAAAADwAAAGRycy9kb3ducmV2LnhtbESPT2vCQBDF70K/wzKF3nRTSUWjq4jF0pvUP3gdsmMS&#10;mp2N2a1J++mdQ8HbDO/Ne79ZrHpXqxu1ofJs4HWUgCLOva24MHA8bIdTUCEiW6w9k4FfCrBaPg0W&#10;mFnf8Rfd9rFQEsIhQwNljE2mdchLchhGviEW7eJbh1HWttC2xU7CXa3HSTLRDiuWhhIb2pSUf+9/&#10;nIFi8lanXb/l981fuJ53H+lpfUiNeXnu13NQkfr4MP9ff1rBn00FV76REf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qQF8YAAADdAAAADwAAAAAAAAAAAAAAAACYAgAAZHJz&#10;L2Rvd25yZXYueG1sUEsFBgAAAAAEAAQA9QAAAIsDAAAAAA==&#10;" fillcolor="#ffc" strokeweight=".25pt">
                  <v:stroke dashstyle="1 1" endcap="round"/>
                </v:shape>
              </v:group>
              <v:group id="Group 1949" o:spid="_x0000_s185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yVC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Z9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jJUKwwAAAN0AAAAP&#10;AAAAAAAAAAAAAAAAAKoCAABkcnMvZG93bnJldi54bWxQSwUGAAAAAAQABAD6AAAAmgMAAAAA&#10;">
                <v:shape id="AutoShape 1950" o:spid="_x0000_s185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UKzMYA&#10;AADdAAAADwAAAGRycy9kb3ducmV2LnhtbESPT2vCQBDF70K/wzKF3nRTSUWjq4jF0pvUP3gdsmMS&#10;mp2N2a1J++mdQ8HbDO/Ne79ZrHpXqxu1ofJs4HWUgCLOva24MHA8bIdTUCEiW6w9k4FfCrBaPg0W&#10;mFnf8Rfd9rFQEsIhQwNljE2mdchLchhGviEW7eJbh1HWttC2xU7CXa3HSTLRDiuWhhIb2pSUf+9/&#10;nIFi8lanXb/l981fuJ53H+lpfUiNeXnu13NQkfr4MP9ff1rBn82EX76REf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UKzMYAAADdAAAADwAAAAAAAAAAAAAAAACYAgAAZHJz&#10;L2Rvd25yZXYueG1sUEsFBgAAAAAEAAQA9QAAAIsDAAAAAA==&#10;" fillcolor="#ffc" strokeweight=".25pt">
                  <v:stroke dashstyle="1 1" endcap="round"/>
                </v:shape>
                <v:shape id="AutoShape 1951" o:spid="_x0000_s185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mvV8QA&#10;AADdAAAADwAAAGRycy9kb3ducmV2LnhtbERPTWvCQBC9F/wPyxS81Y0lFROzilgsvZVGS69DdkxC&#10;s7Mxuyapv94tFLzN431OthlNI3rqXG1ZwXwWgSAurK65VHA87J+WIJxH1thYJgW/5GCznjxkmGo7&#10;8Cf1uS9FCGGXooLK+zaV0hUVGXQz2xIH7mQ7gz7ArpS6wyGEm0Y+R9FCGqw5NFTY0q6i4ie/GAXl&#10;4qWJh3HPr7urO39/vMVf20Os1PRx3K5AeBr9XfzvftdhfpLM4e+bcIJ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5r1fEAAAA3QAAAA8AAAAAAAAAAAAAAAAAmAIAAGRycy9k&#10;b3ducmV2LnhtbFBLBQYAAAAABAAEAPUAAACJAwAAAAA=&#10;" fillcolor="#ffc" strokeweight=".25pt">
                  <v:stroke dashstyle="1 1" endcap="round"/>
                </v:shape>
                <v:shape id="AutoShape 1952" o:spid="_x0000_s185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sxIMQA&#10;AADdAAAADwAAAGRycy9kb3ducmV2LnhtbERPTWvCQBC9F/wPywi91U0lFROziiiW3kqjpdchOyah&#10;2dmY3Sapv94tFLzN431OthlNI3rqXG1ZwfMsAkFcWF1zqeB0PDwtQTiPrLGxTAp+ycFmPXnIMNV2&#10;4A/qc1+KEMIuRQWV920qpSsqMuhmtiUO3Nl2Bn2AXSl1h0MIN42cR9FCGqw5NFTY0q6i4jv/MQrK&#10;xUsTD+OB97uru3y9v8af22Os1ON03K5AeBr9XfzvftNhfpLM4e+bcIJ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rMSD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953" o:spid="_x0000_s185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00PcUAAADdAAAADwAAAGRycy9kb3ducmV2LnhtbERPS2vCQBC+F/wPywi9&#10;1U0MLTV1FQm29BCEqiC9DdkxCWZnQ3abx7/vFoTe5uN7zno7mkb01LnasoJ4EYEgLqyuuVRwPr0/&#10;vYJwHlljY5kUTORgu5k9rDHVduAv6o++FCGEXYoKKu/bVEpXVGTQLWxLHLir7Qz6ALtS6g6HEG4a&#10;uYyiF2mw5tBQYUtZRcXt+GMUfAw47JJ43+e3azZ9n54PlzwmpR7n4+4NhKfR/4vv7k8d5q9WC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e9ND3FAAAA3QAA&#10;AA8AAAAAAAAAAAAAAAAAqgIAAGRycy9kb3ducmV2LnhtbFBLBQYAAAAABAAEAPoAAACcAwAAAAA=&#10;">
                <v:shape id="AutoShape 1954" o:spid="_x0000_s185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4Mz8IA&#10;AADdAAAADwAAAGRycy9kb3ducmV2LnhtbERPS4vCMBC+C/6HMII3TV26ol2jiIuyN/HFXodmti3b&#10;TGoTbfXXG0HwNh/fc2aL1pTiSrUrLCsYDSMQxKnVBWcKjof1YALCeWSNpWVScCMHi3m3M8NE24Z3&#10;dN37TIQQdgkqyL2vEildmpNBN7QVceD+bG3QB1hnUtfYhHBTyo8oGkuDBYeGHCta5ZT+7y9GQTb+&#10;LOOmXfP36u7Ov9tNfFoeYqX6vXb5BcJT69/il/tHh/nTaQzPb8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DgzPwgAAAN0AAAAPAAAAAAAAAAAAAAAAAJgCAABkcnMvZG93&#10;bnJldi54bWxQSwUGAAAAAAQABAD1AAAAhwMAAAAA&#10;" fillcolor="#ffc" strokeweight=".25pt">
                  <v:stroke dashstyle="1 1" endcap="round"/>
                </v:shape>
                <v:shape id="AutoShape 1955" o:spid="_x0000_s185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KpVMMA&#10;AADdAAAADwAAAGRycy9kb3ducmV2LnhtbERPS4vCMBC+L/gfwgh7W1OlilajiOKyN1kfeB2asS02&#10;k9pE2/XXG2HB23x8z5ktWlOKO9WusKyg34tAEKdWF5wpOOw3X2MQziNrLC2Tgj9ysJh3PmaYaNvw&#10;L913PhMhhF2CCnLvq0RKl+Zk0PVsRRy4s60N+gDrTOoamxBuSjmIopE0WHBoyLGiVU7pZXczCrLR&#10;sIybdsPr1cNdT9vv+Ljcx0p9dtvlFISn1r/F/+4fHeZPJkN4fRNO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KpVMMAAADdAAAADwAAAAAAAAAAAAAAAACYAgAAZHJzL2Rv&#10;d25yZXYueG1sUEsFBgAAAAAEAAQA9QAAAIgDAAAAAA==&#10;" fillcolor="#ffc" strokeweight=".25pt">
                  <v:stroke dashstyle="1 1" endcap="round"/>
                </v:shape>
                <v:shape id="AutoShape 1956" o:spid="_x0000_s185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A3I8MA&#10;AADdAAAADwAAAGRycy9kb3ducmV2LnhtbERPS2vCQBC+F/oflin0VjeVGGp0FVEUb+ILr0N2TILZ&#10;2TS7NdFf7wpCb/PxPWc87UwlrtS40rKC714EgjizuuRcwWG//PoB4TyyxsoyKbiRg+nk/W2MqbYt&#10;b+m687kIIexSVFB4X6dSuqwgg65na+LAnW1j0AfY5FI32IZwU8l+FCXSYMmhocCa5gVll92fUZAn&#10;gypuuyUv5nf3e9qs4uNsHyv1+dHNRiA8df5f/HKvdZg/HCbw/CacIC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A3I8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957" o:spid="_x0000_s185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ySuMQA&#10;AADdAAAADwAAAGRycy9kb3ducmV2LnhtbERPTWvCQBC9F/oflil4q5uWaGuajYii9CaaitchO01C&#10;s7NpdjWxv94VhN7m8T4nnQ+mEWfqXG1Zwcs4AkFcWF1zqeArXz+/g3AeWWNjmRRcyME8e3xIMdG2&#10;5x2d974UIYRdggoq79tESldUZNCNbUscuG/bGfQBdqXUHfYh3DTyNYqm0mDNoaHClpYVFT/7k1FQ&#10;TidN3A9rXi3/3O9xu4kPizxWavQ0LD5AeBr8v/ju/tRh/mz2Brdvwgky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ckrjEAAAA3QAAAA8AAAAAAAAAAAAAAAAAmAIAAGRycy9k&#10;b3ducmV2LnhtbFBLBQYAAAAABAAEAPUAAACJAwAAAAA=&#10;" fillcolor="#ffc" strokeweight=".25pt">
                <v:stroke dashstyle="1 1" endcap="round"/>
              </v:shape>
            </v:group>
            <v:group id="Group 1958" o:spid="_x0000_s1860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mmTMcAAADdAAAADwAAAGRycy9kb3ducmV2LnhtbESPQWvCQBCF74X+h2UK&#10;3uomlRaNriLSigcpGAvF25Adk2B2NmS3Sfz3nUOhtxnem/e+WW1G16ieulB7NpBOE1DEhbc1lwa+&#10;zh/Pc1AhIltsPJOBOwXYrB8fVphZP/CJ+jyWSkI4ZGigirHNtA5FRQ7D1LfEol195zDK2pXadjhI&#10;uGv0S5K8aYc1S0OFLe0qKm75jzOwH3DYztL3/ni77u6X8+vn9zElYyZP43YJKtIY/81/1wcr+Iu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RmmTMcAAADd&#10;AAAADwAAAAAAAAAAAAAAAACqAgAAZHJzL2Rvd25yZXYueG1sUEsFBgAAAAAEAAQA+gAAAJ4DAAAA&#10;AA==&#10;">
              <v:group id="Group 1959" o:spid="_x0000_s186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lUD18QAAADdAAAA&#10;DwAAAAAAAAAAAAAAAACqAgAAZHJzL2Rvd25yZXYueG1sUEsFBgAAAAAEAAQA+gAAAJsDAAAAAA==&#10;">
                <v:shape id="AutoShape 1960" o:spid="_x0000_s186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q09MUA&#10;AADdAAAADwAAAGRycy9kb3ducmV2LnhtbESPTWvCQBCG7wX/wzKCt7qxpCLRVcSieCv1A69DdkyC&#10;2dmYXU3aX985FHoc3nmfmWex6l2tntSGyrOByTgBRZx7W3Fh4HTcvs5AhYhssfZMBr4pwGo5eFlg&#10;Zn3HX/Q8xEIJhEOGBsoYm0zrkJfkMIx9QyzZ1bcOo4xtoW2LncBdrd+SZKodViwXSmxoU1J+Ozyc&#10;gWL6Xqddv+WPzU+4Xz536Xl9TI0ZDfv1HFSkPv4v/7X31oAQ5X+xERP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qrT0xQAAAN0AAAAPAAAAAAAAAAAAAAAAAJgCAABkcnMv&#10;ZG93bnJldi54bWxQSwUGAAAAAAQABAD1AAAAigMAAAAA&#10;" fillcolor="#ffc" strokeweight=".25pt">
                  <v:stroke dashstyle="1 1" endcap="round"/>
                </v:shape>
                <v:shape id="AutoShape 1961" o:spid="_x0000_s186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YRb8QA&#10;AADdAAAADwAAAGRycy9kb3ducmV2LnhtbESPT4vCMBTE78J+h/CEvdlUqSLVKKK47E38s+z10Tzb&#10;YvPSbbK2+umNIHgcZuY3zHzZmUpcqXGlZQXDKAZBnFldcq7gdNwOpiCcR9ZYWSYFN3KwXHz05phq&#10;2/KergefiwBhl6KCwvs6ldJlBRl0ka2Jg3e2jUEfZJNL3WAb4KaSozieSIMlh4UCa1oXlF0O/0ZB&#10;PhlXSdttebO+u7/f3VfyszomSn32u9UMhKfOv8Ov9rdWEIhDeL4JT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mEW/EAAAA3QAAAA8AAAAAAAAAAAAAAAAAmAIAAGRycy9k&#10;b3ducmV2LnhtbFBLBQYAAAAABAAEAPUAAACJAwAAAAA=&#10;" fillcolor="#ffc" strokeweight=".25pt">
                  <v:stroke dashstyle="1 1" endcap="round"/>
                </v:shape>
                <v:shape id="AutoShape 1962" o:spid="_x0000_s186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SPGMMA&#10;AADdAAAADwAAAGRycy9kb3ducmV2LnhtbESPQYvCMBSE78L+h/AW9mZTpcpSjSKKsjdRd9nro3m2&#10;xealNtFWf70RBI/DzHzDTOedqcSVGldaVjCIYhDEmdUl5wp+D+v+NwjnkTVWlknBjRzMZx+9Kaba&#10;tryj697nIkDYpaig8L5OpXRZQQZdZGvi4B1tY9AH2eRSN9gGuKnkMI7H0mDJYaHAmpYFZaf9xSjI&#10;x6Mqabs1r5Z3d/7fbpK/xSFR6uuzW0xAeOr8O/xq/2gFgTiE55vw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SPG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963" o:spid="_x0000_s186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KKBcYAAADd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oCcQmP&#10;N+EJ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IooFxgAAAN0A&#10;AAAPAAAAAAAAAAAAAAAAAKoCAABkcnMvZG93bnJldi54bWxQSwUGAAAAAAQABAD6AAAAnQMAAAAA&#10;">
                <v:shape id="AutoShape 1964" o:spid="_x0000_s186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Gy98MA&#10;AADdAAAADwAAAGRycy9kb3ducmV2LnhtbESPQYvCMBSE74L/ITzBm6ZKV6QaRRTF27K64vXRPNti&#10;81KbaKu/fiMIexxm5htmvmxNKR5Uu8KygtEwAkGcWl1wpuD3uB1MQTiPrLG0TAqe5GC56HbmmGjb&#10;8A89Dj4TAcIuQQW591UipUtzMuiGtiIO3sXWBn2QdSZ1jU2Am1KOo2giDRYcFnKsaJ1Tej3cjYJs&#10;8lXGTbvlzfrlbufvXXxaHWOl+r12NQPhqfX/4U97rxUEYgzvN+EJ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Gy98MAAADdAAAADwAAAAAAAAAAAAAAAACYAgAAZHJzL2Rv&#10;d25yZXYueG1sUEsFBgAAAAAEAAQA9QAAAIgDAAAAAA==&#10;" fillcolor="#ffc" strokeweight=".25pt">
                  <v:stroke dashstyle="1 1" endcap="round"/>
                </v:shape>
                <v:shape id="AutoShape 1965" o:spid="_x0000_s186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XbMMA&#10;AADdAAAADwAAAGRycy9kb3ducmV2LnhtbESPT4vCMBTE74LfITzBm6YrVaRrFFEUb4v/8Ppo3rZl&#10;m5faRFv30xtB8DjMzG+Y2aI1pbhT7QrLCr6GEQji1OqCMwWn42YwBeE8ssbSMil4kIPFvNuZYaJt&#10;w3u6H3wmAoRdggpy76tESpfmZNANbUUcvF9bG/RB1pnUNTYBbko5iqKJNFhwWMixolVO6d/hZhRk&#10;k3EZN+2G16t/d738bOPz8hgr1e+1y28Qnlr/Cb/bO60gEMfwehOe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0XbMMAAADdAAAADwAAAAAAAAAAAAAAAACYAgAAZHJzL2Rv&#10;d25yZXYueG1sUEsFBgAAAAAEAAQA9QAAAIgDAAAAAA==&#10;" fillcolor="#ffc" strokeweight=".25pt">
                  <v:stroke dashstyle="1 1" endcap="round"/>
                </v:shape>
                <v:shape id="AutoShape 1966" o:spid="_x0000_s186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+JG8IA&#10;AADdAAAADwAAAGRycy9kb3ducmV2LnhtbESPT4vCMBTE74LfITzBm6YrVaRrFFEUb4v/8Ppo3rZl&#10;m5faRFv30xtB8DjMzG+Y2aI1pbhT7QrLCr6GEQji1OqCMwWn42YwBeE8ssbSMil4kIPFvNuZYaJt&#10;w3u6H3wmAoRdggpy76tESpfmZNANbUUcvF9bG/RB1pnUNTYBbko5iqKJNFhwWMixolVO6d/hZhRk&#10;k3EZN+2G16t/d738bOPz8hgr1e+1y28Qnlr/Cb/bO63gRYTXm/A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4kb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1967" o:spid="_x0000_s186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RmMBsQAAADdAAAA&#10;DwAAAAAAAAAAAAAAAACqAgAAZHJzL2Rvd25yZXYueG1sUEsFBgAAAAAEAAQA+gAAAJsDAAAAAA==&#10;">
                <v:shape id="AutoShape 1968" o:spid="_x0000_s187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y48sUA&#10;AADdAAAADwAAAGRycy9kb3ducmV2LnhtbESPTWvCQBCG7wX/wzKCt7qxpCLRVcSieCv1A69DdkyC&#10;2dmYXU3aX985FHoc3nmfmWex6l2tntSGyrOByTgBRZx7W3Fh4HTcvs5AhYhssfZMBr4pwGo5eFlg&#10;Zn3HX/Q8xEIJhEOGBsoYm0zrkJfkMIx9QyzZ1bcOo4xtoW2LncBdrd+SZKodViwXSmxoU1J+Ozyc&#10;gWL6Xqddv+WPzU+4Xz536Xl9TI0ZDfv1HFSkPv4v/7X31oAQ5V2xERP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LjyxQAAAN0AAAAPAAAAAAAAAAAAAAAAAJgCAABkcnMv&#10;ZG93bnJldi54bWxQSwUGAAAAAAQABAD1AAAAigMAAAAA&#10;" fillcolor="#ffc" strokeweight=".25pt">
                  <v:stroke dashstyle="1 1" endcap="round"/>
                </v:shape>
                <v:shape id="AutoShape 1969" o:spid="_x0000_s187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AdacMA&#10;AADdAAAADwAAAGRycy9kb3ducmV2LnhtbESPQYvCMBSE74L/ITxhb5oqVXarUURRvIm6i9dH82yL&#10;zUttsrbur98IgsdhZr5hZovWlOJOtSssKxgOIhDEqdUFZwq+T5v+JwjnkTWWlknBgxws5t3ODBNt&#10;Gz7Q/egzESDsElSQe18lUro0J4NuYCvi4F1sbdAHWWdS19gEuCnlKIom0mDBYSHHilY5pdfjr1GQ&#10;TcZl3LQbXq/+3O2838Y/y1Os1EevXU5BeGr9O/xq77SCQPyC55vwBO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AdacMAAADdAAAADwAAAAAAAAAAAAAAAACYAgAAZHJzL2Rv&#10;d25yZXYueG1sUEsFBgAAAAAEAAQA9QAAAIgDAAAAAA==&#10;" fillcolor="#ffc" strokeweight=".25pt">
                  <v:stroke dashstyle="1 1" endcap="round"/>
                </v:shape>
                <v:shape id="AutoShape 1970" o:spid="_x0000_s187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MiKcMA&#10;AADdAAAADwAAAGRycy9kb3ducmV2LnhtbERPTWvCQBC9C/6HZYTedKOkIjEbEYult9KoeB2yYxLM&#10;zqbZbZL213cPgsfH+053o2lET52rLStYLiIQxIXVNZcKzqfjfAPCeWSNjWVS8EsOdtl0kmKi7cBf&#10;1Oe+FCGEXYIKKu/bREpXVGTQLWxLHLib7Qz6ALtS6g6HEG4auYqitTRYc2iosKVDRcU9/zEKyvVr&#10;Ew/jkd8Of+77+vkeX/anWKmX2bjfgvA0+qf44f7QClbRMuwPb8ITk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MiKc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971" o:spid="_x0000_s187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+HssQA&#10;AADdAAAADwAAAGRycy9kb3ducmV2LnhtbESPQYvCMBSE7wv+h/AEb2taqSLVKKK4eBN1xeujebbF&#10;5qU2WVv99WZhYY/DzHzDzJedqcSDGldaVhAPIxDEmdUl5wq+T9vPKQjnkTVWlknBkxwsF72POaba&#10;tnygx9HnIkDYpaig8L5OpXRZQQbd0NbEwbvaxqAPssmlbrANcFPJURRNpMGSw0KBNa0Lym7HH6Mg&#10;n4yrpO22vFm/3P2y/0rOq1Oi1KDfrWYgPHX+P/zX3mkFoyiO4fdNeAJy8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/h7LEAAAA3QAAAA8AAAAAAAAAAAAAAAAAmAIAAGRycy9k&#10;b3ducmV2LnhtbFBLBQYAAAAABAAEAPUAAACJAwAAAAA=&#10;" fillcolor="#ffc" strokeweight=".25pt">
                <v:stroke dashstyle="1 1" endcap="round"/>
              </v:shape>
            </v:group>
            <v:group id="Group 1972" o:spid="_x0000_s1874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e5Q8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HEC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Le5Q8cAAADd&#10;AAAADwAAAAAAAAAAAAAAAACqAgAAZHJzL2Rvd25yZXYueG1sUEsFBgAAAAAEAAQA+gAAAJ4DAAAA&#10;AA==&#10;">
              <v:group id="Group 1973" o:spid="_x0000_s187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sc2M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OJnD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+xzYxgAAAN0A&#10;AAAPAAAAAAAAAAAAAAAAAKoCAABkcnMvZG93bnJldi54bWxQSwUGAAAAAAQABAD6AAAAnQMAAAAA&#10;">
                <v:shape id="AutoShape 1974" o:spid="_x0000_s187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gkKsUA&#10;AADdAAAADwAAAGRycy9kb3ducmV2LnhtbESPQWvCQBSE7wX/w/IEb3WjpEFSVxFF8VaaVHp9ZF+T&#10;0OzbmF2T6K/vFgo9DjPzDbPejqYRPXWutqxgMY9AEBdW11wq+MiPzysQziNrbCyTgjs52G4mT2tM&#10;tR34nfrMlyJA2KWooPK+TaV0RUUG3dy2xMH7sp1BH2RXSt3hEOCmkcsoSqTBmsNChS3tKyq+s5tR&#10;UCYvTTyMRz7sH+76+XaKL7s8Vmo2HXevIDyN/j/81z5rBctoEcPvm/A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CQqxQAAAN0AAAAPAAAAAAAAAAAAAAAAAJgCAABkcnMv&#10;ZG93bnJldi54bWxQSwUGAAAAAAQABAD1AAAAigMAAAAA&#10;" fillcolor="#ffc" strokeweight=".25pt">
                  <v:stroke dashstyle="1 1" endcap="round"/>
                </v:shape>
                <v:shape id="AutoShape 1975" o:spid="_x0000_s187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SBscQA&#10;AADdAAAADwAAAGRycy9kb3ducmV2LnhtbESPQYvCMBSE78L+h/CEvdlUqbJUo4ji4k3UXfb6aJ5t&#10;sXnpNtFWf70RBI/DzHzDzBadqcSVGldaVjCMYhDEmdUl5wp+jpvBFwjnkTVWlknBjRws5h+9Gaba&#10;tryn68HnIkDYpaig8L5OpXRZQQZdZGvi4J1sY9AH2eRSN9gGuKnkKI4n0mDJYaHAmlYFZefDxSjI&#10;J+MqabsNr1d39/+3+05+l8dEqc9+t5yC8NT5d/jV3moFo3g4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EgbHEAAAA3QAAAA8AAAAAAAAAAAAAAAAAmAIAAGRycy9k&#10;b3ducmV2LnhtbFBLBQYAAAAABAAEAPUAAACJAwAAAAA=&#10;" fillcolor="#ffc" strokeweight=".25pt">
                  <v:stroke dashstyle="1 1" endcap="round"/>
                </v:shape>
                <v:shape id="AutoShape 1976" o:spid="_x0000_s187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fxsYA&#10;AADdAAAADwAAAGRycy9kb3ducmV2LnhtbESPQWvCQBSE70L/w/IKvenGkIaSuoqkRHorVUuvj+wz&#10;CWbfptk1Sfvru4LgcZiZb5jVZjKtGKh3jWUFy0UEgri0uuFKwfFQzF9AOI+ssbVMCn7JwWb9MFth&#10;pu3InzTsfSUChF2GCmrvu0xKV9Zk0C1sRxy8k+0N+iD7SuoexwA3rYyjKJUGGw4LNXaU11Se9xej&#10;oEqf22ScCn7L/9zP98cu+doeEqWeHqftKwhPk7+Hb+13rSCOlilc34Qn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YfxsYAAADdAAAADwAAAAAAAAAAAAAAAACYAgAAZHJz&#10;L2Rvd25yZXYueG1sUEsFBgAAAAAEAAQA9QAAAIsDAAAAAA==&#10;" fillcolor="#ffc" strokeweight=".25pt">
                  <v:stroke dashstyle="1 1" endcap="round"/>
                </v:shape>
              </v:group>
              <v:group id="Group 1977" o:spid="_x0000_s187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Aa28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EUf8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zAGtvFAAAA3QAA&#10;AA8AAAAAAAAAAAAAAAAAqgIAAGRycy9kb3ducmV2LnhtbFBLBQYAAAAABAAEAPoAAACcAwAAAAA=&#10;">
                <v:shape id="AutoShape 1978" o:spid="_x0000_s188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UuL8MA&#10;AADdAAAADwAAAGRycy9kb3ducmV2LnhtbERPTWvCQBC9C/6HZYTedKOkIjEbEYult9KoeB2yYxLM&#10;zqbZbZL213cPgsfH+053o2lET52rLStYLiIQxIXVNZcKzqfjfAPCeWSNjWVS8EsOdtl0kmKi7cBf&#10;1Oe+FCGEXYIKKu/bREpXVGTQLWxLHLib7Qz6ALtS6g6HEG4auYqitTRYc2iosKVDRcU9/zEKyvVr&#10;Ew/jkd8Of+77+vkeX/anWKmX2bjfgvA0+qf44f7QClbRMswNb8ITk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UuL8MAAADdAAAADwAAAAAAAAAAAAAAAACYAgAAZHJzL2Rv&#10;d25yZXYueG1sUEsFBgAAAAAEAAQA9QAAAIgDAAAAAA==&#10;" fillcolor="#ffc" strokeweight=".25pt">
                  <v:stroke dashstyle="1 1" endcap="round"/>
                </v:shape>
                <v:shape id="AutoShape 1979" o:spid="_x0000_s188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mLtMUA&#10;AADdAAAADwAAAGRycy9kb3ducmV2LnhtbESPT4vCMBTE74LfITxhb5oqXdFqFFGUvS3rH7w+mmdb&#10;bF5qk7XVT28WFjwOM/MbZr5sTSnuVLvCsoLhIAJBnFpdcKbgeNj2JyCcR9ZYWiYFD3KwXHQ7c0y0&#10;bfiH7nufiQBhl6CC3PsqkdKlORl0A1sRB+9ia4M+yDqTusYmwE0pR1E0lgYLDgs5VrTOKb3uf42C&#10;bPxZxk275c366W7n7118Wh1ipT567WoGwlPr3+H/9pdWMIqGU/h7E5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SYu0xQAAAN0AAAAPAAAAAAAAAAAAAAAAAJgCAABkcnMv&#10;ZG93bnJldi54bWxQSwUGAAAAAAQABAD1AAAAigMAAAAA&#10;" fillcolor="#ffc" strokeweight=".25pt">
                  <v:stroke dashstyle="1 1" endcap="round"/>
                </v:shape>
                <v:shape id="AutoShape 1980" o:spid="_x0000_s188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olMMA&#10;AADdAAAADwAAAGRycy9kb3ducmV2LnhtbERPTWvCQBC9C/0PyxS8mY0hlRKziigp3kq1pdchOybB&#10;7GzMbpO0v757EDw+3ne+nUwrBupdY1nBMopBEJdWN1wp+DwXi1cQziNrbC2Tgl9ysN08zXLMtB35&#10;g4aTr0QIYZehgtr7LpPSlTUZdJHtiAN3sb1BH2BfSd3jGMJNK5M4XkmDDYeGGjva11ReTz9GQbV6&#10;adNxKviw/3O37/e39Gt3TpWaP0+7NQhPk3+I7+6jVpDESdgf3oQn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/ol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981" o:spid="_x0000_s188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ntic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EkM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nticcAAADd&#10;AAAADwAAAAAAAAAAAAAAAACqAgAAZHJzL2Rvd25yZXYueG1sUEsFBgAAAAAEAAQA+gAAAJ4DAAAA&#10;AA==&#10;">
                <v:shape id="AutoShape 1982" o:spid="_x0000_s188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HTeMYA&#10;AADdAAAADwAAAGRycy9kb3ducmV2LnhtbESPQWvCQBSE7wX/w/KE3ppNQxokZhVRLL2VGkuvj+wz&#10;Cc2+jdmtif76bqHgcZiZb5hiPZlOXGhwrWUFz1EMgriyuuVawbHcPy1AOI+ssbNMCq7kYL2aPRSY&#10;azvyB10OvhYBwi5HBY33fS6lqxoy6CLbEwfvZAeDPsihlnrAMcBNJ5M4zqTBlsNCgz1tG6q+Dz9G&#10;QZ29dOk47Xm3vbnz1/tr+rkpU6Ue59NmCcLT5O/h//abVpDESQJ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IHTeMYAAADdAAAADwAAAAAAAAAAAAAAAACYAgAAZHJz&#10;L2Rvd25yZXYueG1sUEsFBgAAAAAEAAQA9QAAAIsDAAAAAA==&#10;" fillcolor="#ffc" strokeweight=".25pt">
                  <v:stroke dashstyle="1 1" endcap="round"/>
                </v:shape>
                <v:shape id="AutoShape 1983" o:spid="_x0000_s188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1248UA&#10;AADdAAAADwAAAGRycy9kb3ducmV2LnhtbESPQWvCQBSE7wX/w/KE3urGmIpEVxHF0ptUW7w+ss8k&#10;mH0bs6tJ/fWuIHgcZuYbZrboTCWu1LjSsoLhIAJBnFldcq7gd7/5mIBwHlljZZkU/JODxbz3NsNU&#10;25Z/6LrzuQgQdikqKLyvUyldVpBBN7A1cfCOtjHog2xyqRtsA9xUMo6isTRYclgosKZVQdlpdzEK&#10;8vFnlbTdhtermzsftl/J33KfKPXe75ZTEJ46/wo/299aQRzFI3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zXbjxQAAAN0AAAAPAAAAAAAAAAAAAAAAAJgCAABkcnMv&#10;ZG93bnJldi54bWxQSwUGAAAAAAQABAD1AAAAigMAAAAA&#10;" fillcolor="#ffc" strokeweight=".25pt">
                  <v:stroke dashstyle="1 1" endcap="round"/>
                </v:shape>
                <v:shape id="AutoShape 1984" o:spid="_x0000_s188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Tul8UA&#10;AADdAAAADwAAAGRycy9kb3ducmV2LnhtbESPT4vCMBTE7wt+h/AEb2u6pStSjSKK4m3xz7LXR/Ns&#10;yzYvtYm2+umNIHgcZuY3zHTemUpcqXGlZQVfwwgEcWZ1ybmC42H9OQbhPLLGyjIpuJGD+az3McVU&#10;25Z3dN37XAQIuxQVFN7XqZQuK8igG9qaOHgn2xj0QTa51A22AW4qGUfRSBosOSwUWNOyoOx/fzEK&#10;8tF3lbTdmlfLuzv//WyS38UhUWrQ7xYTEJ46/w6/2lutII7iB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JO6XxQAAAN0AAAAPAAAAAAAAAAAAAAAAAJgCAABkcnMv&#10;ZG93bnJldi54bWxQSwUGAAAAAAQABAD1AAAAigMAAAAA&#10;" fillcolor="#ffc" strokeweight=".25pt">
                  <v:stroke dashstyle="1 1" endcap="round"/>
                </v:shape>
              </v:group>
              <v:shape id="AutoShape 1985" o:spid="_x0000_s188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hLDMYA&#10;AADdAAAADwAAAGRycy9kb3ducmV2LnhtbESPQWvCQBSE7wX/w/IEb3VjSERSN0EsSm+lptLrI/tM&#10;gtm3Mbs1aX99t1DocZiZb5htMZlO3GlwrWUFq2UEgriyuuVawXt5eNyAcB5ZY2eZFHyRgyKfPWwx&#10;03bkN7qffC0ChF2GChrv+0xKVzVk0C1tTxy8ix0M+iCHWuoBxwA3nYyjaC0NthwWGuxp31B1PX0a&#10;BfU67ZJxOvDz/tvdPl6PyXlXJkot5tPuCYSnyf+H/9ovWkEcxSn8vglP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hLDMYAAADdAAAADwAAAAAAAAAAAAAAAACYAgAAZHJz&#10;L2Rvd25yZXYueG1sUEsFBgAAAAAEAAQA9QAAAIsDAAAAAA==&#10;" fillcolor="#ffc" strokeweight=".25pt">
                <v:stroke dashstyle="1 1" endcap="round"/>
              </v:shape>
            </v:group>
            <v:group id="Group 1986" o:spid="_x0000_s1888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B1/c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RK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3gdf3FAAAA3QAA&#10;AA8AAAAAAAAAAAAAAAAAqgIAAGRycy9kb3ducmV2LnhtbFBLBQYAAAAABAAEAPoAAACcAwAAAAA=&#10;">
              <v:group id="Group 1987" o:spid="_x0000_s188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zQZ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Sq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rNBmxgAAAN0A&#10;AAAPAAAAAAAAAAAAAAAAAKoCAABkcnMvZG93bnJldi54bWxQSwUGAAAAAAQABAD6AAAAnQMAAAAA&#10;">
                <v:shape id="AutoShape 1988" o:spid="_x0000_s189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nkksMA&#10;AADdAAAADwAAAGRycy9kb3ducmV2LnhtbERPTWvCQBC9C/0PyxS8mY0hlRKziigp3kq1pdchOybB&#10;7GzMbpO0v757EDw+3ne+nUwrBupdY1nBMopBEJdWN1wp+DwXi1cQziNrbC2Tgl9ysN08zXLMtB35&#10;g4aTr0QIYZehgtr7LpPSlTUZdJHtiAN3sb1BH2BfSd3jGMJNK5M4XkmDDYeGGjva11ReTz9GQbV6&#10;adNxKviw/3O37/e39Gt3TpWaP0+7NQhPk3+I7+6jVpDESZgb3oQn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nkksMAAADdAAAADwAAAAAAAAAAAAAAAACYAgAAZHJzL2Rv&#10;d25yZXYueG1sUEsFBgAAAAAEAAQA9QAAAIgDAAAAAA==&#10;" fillcolor="#ffc" strokeweight=".25pt">
                  <v:stroke dashstyle="1 1" endcap="round"/>
                </v:shape>
                <v:shape id="AutoShape 1989" o:spid="_x0000_s189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VBCcUA&#10;AADdAAAADwAAAGRycy9kb3ducmV2LnhtbESPQWvCQBSE7wX/w/IEb3VjSEVTVxHF0puoLV4f2dck&#10;mH0bs6tJ/fWuIHgcZuYbZrboTCWu1LjSsoLRMAJBnFldcq7g57B5n4BwHlljZZkU/JODxbz3NsNU&#10;25Z3dN37XAQIuxQVFN7XqZQuK8igG9qaOHh/tjHog2xyqRtsA9xUMo6isTRYclgosKZVQdlpfzEK&#10;8vFHlbTdhtermzsft1/J7/KQKDXod8tPEJ46/wo/299aQRzFU3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JUEJxQAAAN0AAAAPAAAAAAAAAAAAAAAAAJgCAABkcnMv&#10;ZG93bnJldi54bWxQSwUGAAAAAAQABAD1AAAAigMAAAAA&#10;" fillcolor="#ffc" strokeweight=".25pt">
                  <v:stroke dashstyle="1 1" endcap="round"/>
                </v:shape>
                <v:shape id="AutoShape 1990" o:spid="_x0000_s189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Z+ScEA&#10;AADdAAAADwAAAGRycy9kb3ducmV2LnhtbERPy4rCMBTdC/5DuII7TdWODB2jiKK4k/HBbC/NnbbY&#10;3NQm2urXm4Xg8nDes0VrSnGn2hWWFYyGEQji1OqCMwWn42bwDcJ5ZI2lZVLwIAeLebczw0Tbhn/p&#10;fvCZCCHsElSQe18lUro0J4NuaCviwP3b2qAPsM6krrEJ4aaU4yiaSoMFh4YcK1rllF4ON6Mgm36V&#10;cdNueL16uuvffhufl8dYqX6vXf6A8NT6j/jt3mkF42gS9oc34Qn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GfknBAAAA3QAAAA8AAAAAAAAAAAAAAAAAmAIAAGRycy9kb3du&#10;cmV2LnhtbFBLBQYAAAAABAAEAPUAAACGAwAAAAA=&#10;" fillcolor="#ffc" strokeweight=".25pt">
                  <v:stroke dashstyle="1 1" endcap="round"/>
                </v:shape>
              </v:group>
              <v:group id="Group 1991" o:spid="_x0000_s189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B7VM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J7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0HtUxgAAAN0A&#10;AAAPAAAAAAAAAAAAAAAAAKoCAABkcnMvZG93bnJldi54bWxQSwUGAAAAAAQABAD6AAAAnQMAAAAA&#10;">
                <v:shape id="AutoShape 1992" o:spid="_x0000_s189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FpcUA&#10;AADdAAAADwAAAGRycy9kb3ducmV2LnhtbESPQWvCQBSE7wX/w/KE3urGmIpEVxHF0ptUW7w+ss8k&#10;mH0bs6tJ/fWuIHgcZuYbZrboTCWu1LjSsoLhIAJBnFldcq7gd7/5mIBwHlljZZkU/JODxbz3NsNU&#10;25Z/6LrzuQgQdikqKLyvUyldVpBBN7A1cfCOtjHog2xyqRtsA9xUMo6isTRYclgosKZVQdlpdzEK&#10;8vFnlbTdhtermzsftl/J33KfKPXe75ZTEJ46/wo/299aQRyNYn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WEWlxQAAAN0AAAAPAAAAAAAAAAAAAAAAAJgCAABkcnMv&#10;ZG93bnJldi54bWxQSwUGAAAAAAQABAD1AAAAigMAAAAA&#10;" fillcolor="#ffc" strokeweight=".25pt">
                  <v:stroke dashstyle="1 1" endcap="round"/>
                </v:shape>
                <v:shape id="AutoShape 1993" o:spid="_x0000_s189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TgPsYA&#10;AADdAAAADwAAAGRycy9kb3ducmV2LnhtbESPQWvCQBSE7wX/w/KE3upGTYPEbEQslt5KteL1kX0m&#10;wezbmN0maX99tyD0OMzMN0y2GU0jeupcbVnBfBaBIC6srrlU8HncP61AOI+ssbFMCr7JwSafPGSY&#10;ajvwB/UHX4oAYZeigsr7NpXSFRUZdDPbEgfvYjuDPsiulLrDIcBNIxdRlEiDNYeFClvaVVRcD19G&#10;QZk8N/Ew7vll9+Nu5/fX+LQ9xko9TsftGoSn0f+H7+03rWARLZf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TgPsYAAADdAAAADwAAAAAAAAAAAAAAAACYAgAAZHJz&#10;L2Rvd25yZXYueG1sUEsFBgAAAAAEAAQA9QAAAIsDAAAAAA==&#10;" fillcolor="#ffc" strokeweight=".25pt">
                  <v:stroke dashstyle="1 1" endcap="round"/>
                </v:shape>
                <v:shape id="AutoShape 1994" o:spid="_x0000_s189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14SsYA&#10;AADdAAAADwAAAGRycy9kb3ducmV2LnhtbESPQWvCQBSE7wX/w/KE3upGG0OJriJKirdibOn1kX0m&#10;wezbmN0msb++Wyj0OMzMN8x6O5pG9NS52rKC+SwCQVxYXXOp4P2cPb2AcB5ZY2OZFNzJwXYzeVhj&#10;qu3AJ+pzX4oAYZeigsr7NpXSFRUZdDPbEgfvYjuDPsiulLrDIcBNIxdRlEiDNYeFClvaV1Rc8y+j&#10;oEyWTTyMGR/23+72+fYaf+zOsVKP03G3AuFp9P/hv/ZRK1hEzzH8vg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14SsYAAADdAAAADwAAAAAAAAAAAAAAAACYAgAAZHJz&#10;L2Rvd25yZXYueG1sUEsFBgAAAAAEAAQA9QAAAIsDAAAAAA==&#10;" fillcolor="#ffc" strokeweight=".25pt">
                  <v:stroke dashstyle="1 1" endcap="round"/>
                </v:shape>
              </v:group>
              <v:group id="Group 1995" o:spid="_x0000_s189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t9V8UAAADd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BrN5v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jrfVfFAAAA3QAA&#10;AA8AAAAAAAAAAAAAAAAAqgIAAGRycy9kb3ducmV2LnhtbFBLBQYAAAAABAAEAPoAAACcAwAAAAA=&#10;">
                <v:shape id="AutoShape 1996" o:spid="_x0000_s189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NDpsUA&#10;AADdAAAADwAAAGRycy9kb3ducmV2LnhtbESPQWvCQBSE7wX/w/KE3upGmwaJriKKpTepafH6yD6T&#10;YPZtzG5N6q93BcHjMDPfMPNlb2pxodZVlhWMRxEI4tzqigsFP9n2bQrCeWSNtWVS8E8OlovByxxT&#10;bTv+psveFyJA2KWooPS+SaV0eUkG3cg2xME72tagD7ItpG6xC3BTy0kUJdJgxWGhxIbWJeWn/Z9R&#10;UCQfddz1W96sr+582H3Gv6ssVup12K9mIDz1/hl+tL+0gkn0nsD9TXg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Y0OmxQAAAN0AAAAPAAAAAAAAAAAAAAAAAJgCAABkcnMv&#10;ZG93bnJldi54bWxQSwUGAAAAAAQABAD1AAAAigMAAAAA&#10;" fillcolor="#ffc" strokeweight=".25pt">
                  <v:stroke dashstyle="1 1" endcap="round"/>
                </v:shape>
                <v:shape id="AutoShape 1997" o:spid="_x0000_s189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/mPccA&#10;AADdAAAADwAAAGRycy9kb3ducmV2LnhtbESPT2vCQBTE74LfYXlCb7qpjamk2YhYLL0V/xSvj+xr&#10;Epp9m2a3JvrpuwXB4zAzv2Gy1WAacabO1ZYVPM4iEMSF1TWXCo6H7XQJwnlkjY1lUnAhB6t8PMow&#10;1bbnHZ33vhQBwi5FBZX3bSqlKyoy6Ga2JQ7el+0M+iC7UuoO+wA3jZxHUSIN1hwWKmxpU1Hxvf81&#10;Cspk0cT9sOXXzdX9nD7e4s/1IVbqYTKsX0B4Gvw9fGu/awXz6OkZ/t+EJy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v5j3HAAAA3QAAAA8AAAAAAAAAAAAAAAAAmAIAAGRy&#10;cy9kb3ducmV2LnhtbFBLBQYAAAAABAAEAPUAAACMAwAAAAA=&#10;" fillcolor="#ffc" strokeweight=".25pt">
                  <v:stroke dashstyle="1 1" endcap="round"/>
                </v:shape>
                <v:shape id="AutoShape 1998" o:spid="_x0000_s190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ByT8EA&#10;AADdAAAADwAAAGRycy9kb3ducmV2LnhtbERPy4rCMBTdC/5DuII7TdWODB2jiKK4k/HBbC/NnbbY&#10;3NQm2urXm4Xg8nDes0VrSnGn2hWWFYyGEQji1OqCMwWn42bwDcJ5ZI2lZVLwIAeLebczw0Tbhn/p&#10;fvCZCCHsElSQe18lUro0J4NuaCviwP3b2qAPsM6krrEJ4aaU4yiaSoMFh4YcK1rllF4ON6Mgm36V&#10;cdNueL16uuvffhufl8dYqX6vXf6A8NT6j/jt3mkF42gS5oY34Qn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wck/BAAAA3QAAAA8AAAAAAAAAAAAAAAAAmAIAAGRycy9kb3du&#10;cmV2LnhtbFBLBQYAAAAABAAEAPUAAACGAwAAAAA=&#10;" fillcolor="#ffc" strokeweight=".25pt">
                  <v:stroke dashstyle="1 1" endcap="round"/>
                </v:shape>
              </v:group>
              <v:shape id="AutoShape 1999" o:spid="_x0000_s190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zX1McA&#10;AADdAAAADwAAAGRycy9kb3ducmV2LnhtbESPT2vCQBTE74LfYXlCb7qpjaGm2YhYLL0V/xSvj+xr&#10;Epp9m2a3JvrpuwXB4zAzv2Gy1WAacabO1ZYVPM4iEMSF1TWXCo6H7fQZhPPIGhvLpOBCDlb5eJRh&#10;qm3POzrvfSkChF2KCirv21RKV1Rk0M1sSxy8L9sZ9EF2pdQd9gFuGjmPokQarDksVNjSpqLie/9r&#10;FJTJoon7Ycuvm6v7OX28xZ/rQ6zUw2RYv4DwNPh7+NZ+1wrm0dMS/t+EJy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819THAAAA3QAAAA8AAAAAAAAAAAAAAAAAmAIAAGRy&#10;cy9kb3ducmV2LnhtbFBLBQYAAAAABAAEAPUAAACMAwAAAAA=&#10;" fillcolor="#ffc" strokeweight=".25pt">
                <v:stroke dashstyle="1 1" endcap="round"/>
              </v:shape>
            </v:group>
            <v:group id="Group 2000" o:spid="_x0000_s1902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qtss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9Bb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JqtssQAAADdAAAA&#10;DwAAAAAAAAAAAAAAAACqAgAAZHJzL2Rvd25yZXYueG1sUEsFBgAAAAAEAAQA+gAAAJsDAAAAAA==&#10;">
              <v:group id="Group 2001" o:spid="_x0000_s190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YIKc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oH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/WCCnFAAAA3QAA&#10;AA8AAAAAAAAAAAAAAAAAqgIAAGRycy9kb3ducmV2LnhtbFBLBQYAAAAABAAEAPoAAACcAwAAAAA=&#10;">
                <v:shape id="AutoShape 2002" o:spid="_x0000_s190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422MUA&#10;AADdAAAADwAAAGRycy9kb3ducmV2LnhtbESPT4vCMBTE7wt+h/AEb2u6pStSjSKK4m3xz7LXR/Ns&#10;yzYvtYm2+umNIHgcZuY3zHTemUpcqXGlZQVfwwgEcWZ1ybmC42H9OQbhPLLGyjIpuJGD+az3McVU&#10;25Z3dN37XAQIuxQVFN7XqZQuK8igG9qaOHgn2xj0QTa51A22AW4qGUfRSBosOSwUWNOyoOx/fzEK&#10;8tF3lbTdmlfLuzv//WyS38UhUWrQ7xYTEJ46/w6/2lutII6S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XjbYxQAAAN0AAAAPAAAAAAAAAAAAAAAAAJgCAABkcnMv&#10;ZG93bnJldi54bWxQSwUGAAAAAAQABAD1AAAAigMAAAAA&#10;" fillcolor="#ffc" strokeweight=".25pt">
                  <v:stroke dashstyle="1 1" endcap="round"/>
                </v:shape>
                <v:shape id="AutoShape 2003" o:spid="_x0000_s190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KTQ8YA&#10;AADdAAAADwAAAGRycy9kb3ducmV2LnhtbESPQWvCQBSE7wX/w/KE3upGG0OJriJKirdibOn1kX0m&#10;wezbmN0msb++Wyj0OMzMN8x6O5pG9NS52rKC+SwCQVxYXXOp4P2cPb2AcB5ZY2OZFNzJwXYzeVhj&#10;qu3AJ+pzX4oAYZeigsr7NpXSFRUZdDPbEgfvYjuDPsiulLrDIcBNIxdRlEiDNYeFClvaV1Rc8y+j&#10;oEyWTTyMGR/23+72+fYaf+zOsVKP03G3AuFp9P/hv/ZRK1hE8TP8vg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KTQ8YAAADdAAAADwAAAAAAAAAAAAAAAACYAgAAZHJz&#10;L2Rvd25yZXYueG1sUEsFBgAAAAAEAAQA9QAAAIsDAAAAAA==&#10;" fillcolor="#ffc" strokeweight=".25pt">
                  <v:stroke dashstyle="1 1" endcap="round"/>
                </v:shape>
                <v:shape id="AutoShape 2004" o:spid="_x0000_s190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sLN8UA&#10;AADdAAAADwAAAGRycy9kb3ducmV2LnhtbESPQWvCQBSE74L/YXlCb2ajbKVEVxHF0lupVrw+ss8k&#10;mH0bs1sT/fXdQsHjMDPfMItVb2txo9ZXjjVMkhQEce5MxYWG78Nu/AbCB2SDtWPScCcPq+VwsMDM&#10;uI6/6LYPhYgQ9hlqKENoMil9XpJFn7iGOHpn11oMUbaFNC12EW5rOU3TmbRYcVwosaFNSfll/2M1&#10;FLPXWnX9jrebh7+ePt/VcX1QWr+M+vUcRKA+PMP/7Q+jYZoqBX9v4hO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+ws3xQAAAN0AAAAPAAAAAAAAAAAAAAAAAJgCAABkcnMv&#10;ZG93bnJldi54bWxQSwUGAAAAAAQABAD1AAAAigMAAAAA&#10;" fillcolor="#ffc" strokeweight=".25pt">
                  <v:stroke dashstyle="1 1" endcap="round"/>
                </v:shape>
              </v:group>
              <v:group id="Group 2005" o:spid="_x0000_s190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0OKs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xC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O0OKscAAADd&#10;AAAADwAAAAAAAAAAAAAAAACqAgAAZHJzL2Rvd25yZXYueG1sUEsFBgAAAAAEAAQA+gAAAJ4DAAAA&#10;AA==&#10;">
                <v:shape id="AutoShape 2006" o:spid="_x0000_s190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Uw28QA&#10;AADdAAAADwAAAGRycy9kb3ducmV2LnhtbESPQYvCMBSE74L/ITxhb5oqtSzVKKK47E3UFa+P5tkW&#10;m5faZG13f70RBI/DzHzDzJedqcSdGldaVjAeRSCIM6tLzhX8HLfDTxDOI2usLJOCP3KwXPR7c0y1&#10;bXlP94PPRYCwS1FB4X2dSumyggy6ka2Jg3exjUEfZJNL3WAb4KaSkyhKpMGSw0KBNa0Lyq6HX6Mg&#10;T6ZV3HZb3qz/3e28+4pPq2Os1MegW81AeOr8O/xqf2sFkyhO4PkmP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lMNvEAAAA3QAAAA8AAAAAAAAAAAAAAAAAmAIAAGRycy9k&#10;b3ducmV2LnhtbFBLBQYAAAAABAAEAPUAAACJAwAAAAA=&#10;" fillcolor="#ffc" strokeweight=".25pt">
                  <v:stroke dashstyle="1 1" endcap="round"/>
                </v:shape>
                <v:shape id="AutoShape 2007" o:spid="_x0000_s190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mVQMQA&#10;AADdAAAADwAAAGRycy9kb3ducmV2LnhtbESPQYvCMBSE74L/ITzBm6ZK112qUURR9ibqLnt9NM+2&#10;2LzUJtrqrzeCsMdhZr5hZovWlOJGtSssKxgNIxDEqdUFZwp+jpvBFwjnkTWWlknBnRws5t3ODBNt&#10;G97T7eAzESDsElSQe18lUro0J4NuaCvi4J1sbdAHWWdS19gEuCnlOIom0mDBYSHHilY5pefD1SjI&#10;Jh9l3LQbXq8e7vK328a/y2OsVL/XLqcgPLX+P/xuf2sF4yj+hNeb8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plUDEAAAA3QAAAA8AAAAAAAAAAAAAAAAAmAIAAGRycy9k&#10;b3ducmV2LnhtbFBLBQYAAAAABAAEAPUAAACJAwAAAAA=&#10;" fillcolor="#ffc" strokeweight=".25pt">
                  <v:stroke dashstyle="1 1" endcap="round"/>
                </v:shape>
                <v:shape id="AutoShape 2008" o:spid="_x0000_s191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BMsIA&#10;AADdAAAADwAAAGRycy9kb3ducmV2LnhtbERPTWvCQBC9C/6HZYTedNMQpURXkUhKb6K29DpkxyQ0&#10;Oxuz2yT6691DocfH+97sRtOInjpXW1bwuohAEBdW11wq+Lzk8zcQziNrbCyTgjs52G2nkw2m2g58&#10;ov7sSxFC2KWooPK+TaV0RUUG3cK2xIG72s6gD7Arpe5wCOGmkXEUraTBmkNDhS1lFRU/51+joFwt&#10;m2QYcz5kD3f7Pr4nX/tLotTLbNyvQXga/b/4z/2hFcRREuaGN+EJyO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gEy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2009" o:spid="_x0000_s191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AEL8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cTd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oAQvxgAAAN0A&#10;AAAPAAAAAAAAAAAAAAAAAKoCAABkcnMvZG93bnJldi54bWxQSwUGAAAAAAQABAD6AAAAnQMAAAAA&#10;">
                <v:shape id="AutoShape 2010" o:spid="_x0000_s191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mb6cAA&#10;AADdAAAADwAAAGRycy9kb3ducmV2LnhtbERPy4rCMBTdC/5DuII7TZUqUo0iDoq7wRduL821LTY3&#10;tcnYOl9vFoLLw3kvVq0pxZNqV1hWMBpGIIhTqwvOFJxP28EMhPPIGkvLpOBFDlbLbmeBibYNH+h5&#10;9JkIIewSVJB7XyVSujQng25oK+LA3Wxt0AdYZ1LX2IRwU8pxFE2lwYJDQ44VbXJK78c/oyCbTsq4&#10;abf8s/l3j+vvLr6sT7FS/V67noPw1Pqv+OPeawXjaBL2hzfhCc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xmb6cAAAADdAAAADwAAAAAAAAAAAAAAAACYAgAAZHJzL2Rvd25y&#10;ZXYueG1sUEsFBgAAAAAEAAQA9QAAAIUDAAAAAA==&#10;" fillcolor="#ffc" strokeweight=".25pt">
                  <v:stroke dashstyle="1 1" endcap="round"/>
                </v:shape>
                <v:shape id="AutoShape 2011" o:spid="_x0000_s191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U+csQA&#10;AADdAAAADwAAAGRycy9kb3ducmV2LnhtbESPQYvCMBSE78L+h/CEvdlUqbJUo4ji4k3UXfb6aJ5t&#10;sXnpNtFWf70RBI/DzHzDzBadqcSVGldaVjCMYhDEmdUl5wp+jpvBFwjnkTVWlknBjRws5h+9Gaba&#10;tryn68HnIkDYpaig8L5OpXRZQQZdZGvi4J1sY9AH2eRSN9gGuKnkKI4n0mDJYaHAmlYFZefDxSjI&#10;J+MqabsNr1d39/+3+05+l8dEqc9+t5yC8NT5d/jV3moFo3g8hO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VPnLEAAAA3QAAAA8AAAAAAAAAAAAAAAAAmAIAAGRycy9k&#10;b3ducmV2LnhtbFBLBQYAAAAABAAEAPUAAACJAwAAAAA=&#10;" fillcolor="#ffc" strokeweight=".25pt">
                  <v:stroke dashstyle="1 1" endcap="round"/>
                </v:shape>
                <v:shape id="AutoShape 2012" o:spid="_x0000_s191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egBcYA&#10;AADdAAAADwAAAGRycy9kb3ducmV2LnhtbESPQWvCQBSE7wX/w/IEb3VjSERSN0EsSm+lptLrI/tM&#10;gtm3Mbs1aX99t1DocZiZb5htMZlO3GlwrWUFq2UEgriyuuVawXt5eNyAcB5ZY2eZFHyRgyKfPWwx&#10;03bkN7qffC0ChF2GChrv+0xKVzVk0C1tTxy8ix0M+iCHWuoBxwA3nYyjaC0NthwWGuxp31B1PX0a&#10;BfU67ZJxOvDz/tvdPl6PyXlXJkot5tPuCYSnyf+H/9ovWkEcpTH8vglP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egBcYAAADdAAAADwAAAAAAAAAAAAAAAACYAgAAZHJz&#10;L2Rvd25yZXYueG1sUEsFBgAAAAAEAAQA9QAAAIsDAAAAAA==&#10;" fillcolor="#ffc" strokeweight=".25pt">
                  <v:stroke dashstyle="1 1" endcap="round"/>
                </v:shape>
              </v:group>
              <v:shape id="AutoShape 2013" o:spid="_x0000_s191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sFnsUA&#10;AADdAAAADwAAAGRycy9kb3ducmV2LnhtbESPT4vCMBTE78J+h/AWvGm6WmWpRhFF8Sb+Wbw+mrdt&#10;2eal20Rb/fRGEDwOM/MbZjpvTSmuVLvCsoKvfgSCOLW64EzB6bjufYNwHlljaZkU3MjBfPbRmWKi&#10;bcN7uh58JgKEXYIKcu+rREqX5mTQ9W1FHLxfWxv0QdaZ1DU2AW5KOYiisTRYcFjIsaJlTunf4WIU&#10;ZONRGTftmlfLu/s/7zbxz+IYK9X9bBcTEJ5a/w6/2lutYBCNh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ywWexQAAAN0AAAAPAAAAAAAAAAAAAAAAAJgCAABkcnMv&#10;ZG93bnJldi54bWxQSwUGAAAAAAQABAD1AAAAigMAAAAA&#10;" fillcolor="#ffc" strokeweight=".25pt">
                <v:stroke dashstyle="1 1" endcap="round"/>
              </v:shape>
            </v:group>
            <v:group id="Group 2014" o:spid="_x0000_s1916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g9bM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xO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ng9bMcAAADd&#10;AAAADwAAAAAAAAAAAAAAAACqAgAAZHJzL2Rvd25yZXYueG1sUEsFBgAAAAAEAAQA+gAAAJ4DAAAA&#10;AA==&#10;">
              <v:group id="Group 2015" o:spid="_x0000_s191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SY98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U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U0mPfFAAAA3QAA&#10;AA8AAAAAAAAAAAAAAAAAqgIAAGRycy9kb3ducmV2LnhtbFBLBQYAAAAABAAEAPoAAACcAwAAAAA=&#10;">
                <v:shape id="AutoShape 2016" o:spid="_x0000_s191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ymBsUA&#10;AADdAAAADwAAAGRycy9kb3ducmV2LnhtbESPT4vCMBTE78J+h/AW9qbpSi1LNYooLt7EP4vXR/Ns&#10;i81Lt4m2+umNIHgcZuY3zGTWmUpcqXGlZQXfgwgEcWZ1ybmCw37V/wHhPLLGyjIpuJGD2fSjN8FU&#10;25a3dN35XAQIuxQVFN7XqZQuK8igG9iaOHgn2xj0QTa51A22AW4qOYyiRBosOSwUWNOioOy8uxgF&#10;eTKq4rZb8XJxd//HzW/8N9/HSn19dvMxCE+df4df7bVWMIxGCTzfhCc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KYGxQAAAN0AAAAPAAAAAAAAAAAAAAAAAJgCAABkcnMv&#10;ZG93bnJldi54bWxQSwUGAAAAAAQABAD1AAAAigMAAAAA&#10;" fillcolor="#ffc" strokeweight=".25pt">
                  <v:stroke dashstyle="1 1" endcap="round"/>
                </v:shape>
                <v:shape id="AutoShape 2017" o:spid="_x0000_s191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ADncUA&#10;AADdAAAADwAAAGRycy9kb3ducmV2LnhtbESPT4vCMBTE78J+h/AWvGm6UnWpRhFF8Sb+Wbw+mrdt&#10;2eal20Rb/fRGEDwOM/MbZjpvTSmuVLvCsoKvfgSCOLW64EzB6bjufYNwHlljaZkU3MjBfPbRmWKi&#10;bcN7uh58JgKEXYIKcu+rREqX5mTQ9W1FHLxfWxv0QdaZ1DU2AW5KOYiikTRYcFjIsaJlTunf4WIU&#10;ZKNhGTftmlfLu/s/7zbxz+IYK9X9bBcTEJ5a/w6/2lutYBANx/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8AOdxQAAAN0AAAAPAAAAAAAAAAAAAAAAAJgCAABkcnMv&#10;ZG93bnJldi54bWxQSwUGAAAAAAQABAD1AAAAigMAAAAA&#10;" fillcolor="#ffc" strokeweight=".25pt">
                  <v:stroke dashstyle="1 1" endcap="round"/>
                </v:shape>
                <v:shape id="AutoShape 2018" o:spid="_x0000_s192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+X78AA&#10;AADdAAAADwAAAGRycy9kb3ducmV2LnhtbERPy4rCMBTdC/5DuII7TZUqUo0iDoq7wRduL821LTY3&#10;tcnYOl9vFoLLw3kvVq0pxZNqV1hWMBpGIIhTqwvOFJxP28EMhPPIGkvLpOBFDlbLbmeBibYNH+h5&#10;9JkIIewSVJB7XyVSujQng25oK+LA3Wxt0AdYZ1LX2IRwU8pxFE2lwYJDQ44VbXJK78c/oyCbTsq4&#10;abf8s/l3j+vvLr6sT7FS/V67noPw1Pqv+OPeawXjaBLmhjfhCc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+X78AAAADdAAAADwAAAAAAAAAAAAAAAACYAgAAZHJzL2Rvd25y&#10;ZXYueG1sUEsFBgAAAAAEAAQA9QAAAIUDAAAAAA==&#10;" fillcolor="#ffc" strokeweight=".25pt">
                  <v:stroke dashstyle="1 1" endcap="round"/>
                </v:shape>
              </v:group>
              <v:group id="Group 2019" o:spid="_x0000_s192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mS8s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wiN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HmS8scAAADd&#10;AAAADwAAAAAAAAAAAAAAAACqAgAAZHJzL2Rvd25yZXYueG1sUEsFBgAAAAAEAAQA+gAAAJ4DAAAA&#10;AA==&#10;">
                <v:shape id="AutoShape 2020" o:spid="_x0000_s192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VRVMMA&#10;AADdAAAADwAAAGRycy9kb3ducmV2LnhtbERPTWuDQBC9B/oflinkFtcGI8W6CWJIyS00tvQ6uFOV&#10;urPG3UbbX989BHJ8vO98N5teXGl0nWUFT1EMgri2uuNGwXt1WD2DcB5ZY2+ZFPySg932YZFjpu3E&#10;b3Q9+0aEEHYZKmi9HzIpXd2SQRfZgThwX3Y06AMcG6lHnEK46eU6jlNpsOPQ0OJAZUv19/nHKGjS&#10;TZ9M84H35Z+7fJ5ek4+iSpRaPs7FCwhPs7+Lb+6jVrCO07A/vAlPQG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VRVMMAAADdAAAADwAAAAAAAAAAAAAAAACYAgAAZHJzL2Rv&#10;d25yZXYueG1sUEsFBgAAAAAEAAQA9QAAAIgDAAAAAA==&#10;" fillcolor="#ffc" strokeweight=".25pt">
                  <v:stroke dashstyle="1 1" endcap="round"/>
                </v:shape>
                <v:shape id="AutoShape 2021" o:spid="_x0000_s192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0z8YA&#10;AADdAAAADwAAAGRycy9kb3ducmV2LnhtbESPQWvCQBSE70L/w/IKvenGkIaSuoqkRHorVUuvj+wz&#10;CWbfptk1Sfvru4LgcZiZb5jVZjKtGKh3jWUFy0UEgri0uuFKwfFQzF9AOI+ssbVMCn7JwWb9MFth&#10;pu3InzTsfSUChF2GCmrvu0xKV9Zk0C1sRxy8k+0N+iD7SuoexwA3rYyjKJUGGw4LNXaU11Se9xej&#10;oEqf22ScCn7L/9zP98cu+doeEqWeHqftKwhPk7+Hb+13rSCO0iVc34Qn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n0z8YAAADdAAAADwAAAAAAAAAAAAAAAACYAgAAZHJz&#10;L2Rvd25yZXYueG1sUEsFBgAAAAAEAAQA9QAAAIsDAAAAAA==&#10;" fillcolor="#ffc" strokeweight=".25pt">
                  <v:stroke dashstyle="1 1" endcap="round"/>
                </v:shape>
                <v:shape id="AutoShape 2022" o:spid="_x0000_s192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tquMYA&#10;AADdAAAADwAAAGRycy9kb3ducmV2LnhtbESPzWrDMBCE74G+g9hCbrFc45jgRjEmJSW3kJ/S62Jt&#10;bVNr5Vpq7Pbpo0Ihx2FmvmHWxWQ6caXBtZYVPEUxCOLK6pZrBZfzbrEC4Tyyxs4yKfghB8XmYbbG&#10;XNuRj3Q9+VoECLscFTTe97mUrmrIoItsTxy8DzsY9EEOtdQDjgFuOpnEcSYNthwWGuxp21D1efo2&#10;Cups2aXjtOOX7a/7ej+8pm/lOVVq/jiVzyA8Tf4e/m/vtYIkzh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tquMYAAADdAAAADwAAAAAAAAAAAAAAAACYAgAAZHJz&#10;L2Rvd25yZXYueG1sUEsFBgAAAAAEAAQA9QAAAIsDAAAAAA==&#10;" fillcolor="#ffc" strokeweight=".25pt">
                  <v:stroke dashstyle="1 1" endcap="round"/>
                </v:shape>
              </v:group>
              <v:group id="Group 2023" o:spid="_x0000_s192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1vp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WsojSB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/1vpccAAADd&#10;AAAADwAAAAAAAAAAAAAAAACqAgAAZHJzL2Rvd25yZXYueG1sUEsFBgAAAAAEAAQA+gAAAJ4DAAAA&#10;AA==&#10;">
                <v:shape id="AutoShape 2024" o:spid="_x0000_s192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5XV8QA&#10;AADdAAAADwAAAGRycy9kb3ducmV2LnhtbESPQYvCMBSE74L/ITxhb5oqtSzVKKK47E3UFa+P5tkW&#10;m5faZG13f70RBI/DzHzDzJedqcSdGldaVjAeRSCIM6tLzhX8HLfDTxDOI2usLJOCP3KwXPR7c0y1&#10;bXlP94PPRYCwS1FB4X2dSumyggy6ka2Jg3exjUEfZJNL3WAb4KaSkyhKpMGSw0KBNa0Lyq6HX6Mg&#10;T6ZV3HZb3qz/3e28+4pPq2Os1MegW81AeOr8O/xqf2sFkyiJ4fkmP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OV1fEAAAA3QAAAA8AAAAAAAAAAAAAAAAAmAIAAGRycy9k&#10;b3ducmV2LnhtbFBLBQYAAAAABAAEAPUAAACJAwAAAAA=&#10;" fillcolor="#ffc" strokeweight=".25pt">
                  <v:stroke dashstyle="1 1" endcap="round"/>
                </v:shape>
                <v:shape id="AutoShape 2025" o:spid="_x0000_s192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LyzMUA&#10;AADdAAAADwAAAGRycy9kb3ducmV2LnhtbESPT4vCMBTE78J+h/AW9qbpSi1LNYooLt7EP4vXR/Ns&#10;i81Lt4m2+umNIHgcZuY3zGTWmUpcqXGlZQXfgwgEcWZ1ybmCw37V/wHhPLLGyjIpuJGD2fSjN8FU&#10;25a3dN35XAQIuxQVFN7XqZQuK8igG9iaOHgn2xj0QTa51A22AW4qOYyiRBosOSwUWNOioOy8uxgF&#10;eTKq4rZb8XJxd//HzW/8N9/HSn19dvMxCE+df4df7bVWMIySETzfhCc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AvLMxQAAAN0AAAAPAAAAAAAAAAAAAAAAAJgCAABkcnMv&#10;ZG93bnJldi54bWxQSwUGAAAAAAQABAD1AAAAigMAAAAA&#10;" fillcolor="#ffc" strokeweight=".25pt">
                  <v:stroke dashstyle="1 1" endcap="round"/>
                </v:shape>
                <v:shape id="AutoShape 2026" o:spid="_x0000_s192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Bsu8QA&#10;AADdAAAADwAAAGRycy9kb3ducmV2LnhtbESPQYvCMBSE78L+h/AWvGmq1LJUo4iL4k3UFa+P5tkW&#10;m5duE213f70RBI/DzHzDzBadqcSdGldaVjAaRiCIM6tLzhX8HNeDLxDOI2usLJOCP3KwmH/0Zphq&#10;2/Ke7gefiwBhl6KCwvs6ldJlBRl0Q1sTB+9iG4M+yCaXusE2wE0lx1GUSIMlh4UCa1oVlF0PN6Mg&#10;TyZV3HZr/l79u9/zbhOflsdYqf5nt5yC8NT5d/jV3moF4yhJ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QbLv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2027" o:spid="_x0000_s192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zJIMUA&#10;AADdAAAADwAAAGRycy9kb3ducmV2LnhtbESPQWvCQBSE74L/YXmCN90oaZTUVURReis1LV4f2dck&#10;mH0bs6uJ/fXdQsHjMDPfMKtNb2pxp9ZVlhXMphEI4tzqigsFn9lhsgThPLLG2jIpeJCDzXo4WGGq&#10;bccfdD/5QgQIuxQVlN43qZQuL8mgm9qGOHjftjXog2wLqVvsAtzUch5FiTRYcVgosaFdSfnldDMK&#10;iuSljrv+wPvdj7ue34/x1zaLlRqP+u0rCE+9f4b/229awTxKFvD3Jjw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MkgxQAAAN0AAAAPAAAAAAAAAAAAAAAAAJgCAABkcnMv&#10;ZG93bnJldi54bWxQSwUGAAAAAAQABAD1AAAAigMAAAAA&#10;" fillcolor="#ffc" strokeweight=".25pt">
                <v:stroke dashstyle="1 1" endcap="round"/>
              </v:shape>
            </v:group>
            <v:group id="Group 2028" o:spid="_x0000_s1930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n91M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yiR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Wf3UwwAAAN0AAAAP&#10;AAAAAAAAAAAAAAAAAKoCAABkcnMvZG93bnJldi54bWxQSwUGAAAAAAQABAD6AAAAmgMAAAAA&#10;">
              <v:group id="Group 2029" o:spid="_x0000_s193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VYT8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iN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hVYT8cAAADd&#10;AAAADwAAAAAAAAAAAAAAAACqAgAAZHJzL2Rvd25yZXYueG1sUEsFBgAAAAAEAAQA+gAAAJ4DAAAA&#10;AA==&#10;">
                <v:shape id="AutoShape 2030" o:spid="_x0000_s193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HicMA&#10;AADdAAAADwAAAGRycy9kb3ducmV2LnhtbERPyWrDMBC9F/IPYgK9NXKCs+BGCcYlJbfSLPQ6WFPb&#10;1Bo5kho7+frqUMjx8fb1djCtuJLzjWUF00kCgri0uuFKwem4e1mB8AFZY2uZFNzIw3Yzelpjpm3P&#10;n3Q9hErEEPYZKqhD6DIpfVmTQT+xHXHkvq0zGCJ0ldQO+xhuWjlLkoU02HBsqLGjoqby5/BrFFSL&#10;eZv2w47firu/fH28p+f8mCr1PB7yVxCBhvAQ/7v3WsEsWcb98U18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zHicMAAADdAAAADwAAAAAAAAAAAAAAAACYAgAAZHJzL2Rv&#10;d25yZXYueG1sUEsFBgAAAAAEAAQA9QAAAIgDAAAAAA==&#10;" fillcolor="#ffc" strokeweight=".25pt">
                  <v:stroke dashstyle="1 1" endcap="round"/>
                </v:shape>
                <v:shape id="AutoShape 2031" o:spid="_x0000_s193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iEsUA&#10;AADdAAAADwAAAGRycy9kb3ducmV2LnhtbESPT4vCMBTE74LfITxhb5oqXZVqFFGUvS3rH7w+mmdb&#10;bF5qk7XVT28WFjwOM/MbZr5sTSnuVLvCsoLhIAJBnFpdcKbgeNj2pyCcR9ZYWiYFD3KwXHQ7c0y0&#10;bfiH7nufiQBhl6CC3PsqkdKlORl0A1sRB+9ia4M+yDqTusYmwE0pR1E0lgYLDgs5VrTOKb3uf42C&#10;bPxZxk275c366W7n7118Wh1ipT567WoGwlPr3+H/9pdWMIomQ/h7E5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GISxQAAAN0AAAAPAAAAAAAAAAAAAAAAAJgCAABkcnMv&#10;ZG93bnJldi54bWxQSwUGAAAAAAQABAD1AAAAigMAAAAA&#10;" fillcolor="#ffc" strokeweight=".25pt">
                  <v:stroke dashstyle="1 1" endcap="round"/>
                </v:shape>
                <v:shape id="AutoShape 2032" o:spid="_x0000_s193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L8ZcUA&#10;AADdAAAADwAAAGRycy9kb3ducmV2LnhtbESPQWvCQBSE7wX/w/IEb3VjSFVSVxHF0puoLV4f2dck&#10;mH0bs6tJ/fWuIHgcZuYbZrboTCWu1LjSsoLRMAJBnFldcq7g57B5n4JwHlljZZkU/JODxbz3NsNU&#10;25Z3dN37XAQIuxQVFN7XqZQuK8igG9qaOHh/tjHog2xyqRtsA9xUMo6isTRYclgosKZVQdlpfzEK&#10;8vFHlbTdhtermzsft1/J7/KQKDXod8tPEJ46/wo/299aQRxNYn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MvxlxQAAAN0AAAAPAAAAAAAAAAAAAAAAAJgCAABkcnMv&#10;ZG93bnJldi54bWxQSwUGAAAAAAQABAD1AAAAigMAAAAA&#10;" fillcolor="#ffc" strokeweight=".25pt">
                  <v:stroke dashstyle="1 1" endcap="round"/>
                </v:shape>
              </v:group>
              <v:group id="Group 2033" o:spid="_x0000_s193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T5e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oNo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4k+XjFAAAA3QAA&#10;AA8AAAAAAAAAAAAAAAAAqgIAAGRycy9kb3ducmV2LnhtbFBLBQYAAAAABAAEAPoAAACcAwAAAAA=&#10;">
                <v:shape id="AutoShape 2034" o:spid="_x0000_s193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fBisQA&#10;AADdAAAADwAAAGRycy9kb3ducmV2LnhtbESPQYvCMBSE74L/ITzBm6ZK112qUURR9ibqLnt9NM+2&#10;2LzUJtrqrzeCsMdhZr5hZovWlOJGtSssKxgNIxDEqdUFZwp+jpvBFwjnkTWWlknBnRws5t3ODBNt&#10;G97T7eAzESDsElSQe18lUro0J4NuaCvi4J1sbdAHWWdS19gEuCnlOIom0mDBYSHHilY5pefD1SjI&#10;Jh9l3LQbXq8e7vK328a/y2OsVL/XLqcgPLX+P/xuf2sF4+gzhteb8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XwYrEAAAA3QAAAA8AAAAAAAAAAAAAAAAAmAIAAGRycy9k&#10;b3ducmV2LnhtbFBLBQYAAAAABAAEAPUAAACJAwAAAAA=&#10;" fillcolor="#ffc" strokeweight=".25pt">
                  <v:stroke dashstyle="1 1" endcap="round"/>
                </v:shape>
                <v:shape id="AutoShape 2035" o:spid="_x0000_s193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kEcUA&#10;AADdAAAADwAAAGRycy9kb3ducmV2LnhtbESPT4vCMBTE78J+h/AWvGm6UnWpRhFF8Sb+Wbw+mrdt&#10;2eal20Rb/fRGEDwOM/MbZjpvTSmuVLvCsoKvfgSCOLW64EzB6bjufYNwHlljaZkU3MjBfPbRmWKi&#10;bcN7uh58JgKEXYIKcu+rREqX5mTQ9W1FHLxfWxv0QdaZ1DU2AW5KOYiikTRYcFjIsaJlTunf4WIU&#10;ZKNhGTftmlfLu/s/7zbxz+IYK9X9bBcTEJ5a/w6/2lutYBCNh/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22QRxQAAAN0AAAAPAAAAAAAAAAAAAAAAAJgCAABkcnMv&#10;ZG93bnJldi54bWxQSwUGAAAAAAQABAD1AAAAigMAAAAA&#10;" fillcolor="#ffc" strokeweight=".25pt">
                  <v:stroke dashstyle="1 1" endcap="round"/>
                </v:shape>
                <v:shape id="AutoShape 2036" o:spid="_x0000_s193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n6ZsUA&#10;AADdAAAADwAAAGRycy9kb3ducmV2LnhtbESPQWvCQBSE74L/YXmCN90oaZTUVURReis1LV4f2dck&#10;mH0bs6uJ/fXdQsHjMDPfMKtNb2pxp9ZVlhXMphEI4tzqigsFn9lhsgThPLLG2jIpeJCDzXo4WGGq&#10;bccfdD/5QgQIuxQVlN43qZQuL8mgm9qGOHjftjXog2wLqVvsAtzUch5FiTRYcVgosaFdSfnldDMK&#10;iuSljrv+wPvdj7ue34/x1zaLlRqP+u0rCE+9f4b/229awTxaJPD3Jjw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CfpmxQAAAN0AAAAPAAAAAAAAAAAAAAAAAJgCAABkcnMv&#10;ZG93bnJldi54bWxQSwUGAAAAAAQABAD1AAAAigMAAAAA&#10;" fillcolor="#ffc" strokeweight=".25pt">
                  <v:stroke dashstyle="1 1" endcap="round"/>
                </v:shape>
              </v:group>
              <v:group id="Group 2037" o:spid="_x0000_s193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//e8cAAADdAAAADwAAAGRycy9kb3ducmV2LnhtbESPQWvCQBSE7wX/w/IK&#10;3ppNlDaSZhURKx5CoSqU3h7ZZxLMvg3ZbRL/fbdQ6HGYmW+YfDOZVgzUu8aygiSKQRCXVjdcKbic&#10;355WIJxH1thaJgV3crBZzx5yzLQd+YOGk69EgLDLUEHtfZdJ6cqaDLrIdsTBu9reoA+yr6TucQxw&#10;08pFHL9Igw2HhRo72tVU3k7fRsFhxHG7TPZDcbvu7l/n5/fPIiGl5o/T9hWEp8n/h//aR61gEac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R//e8cAAADd&#10;AAAADwAAAAAAAAAAAAAAAACqAgAAZHJzL2Rvd25yZXYueG1sUEsFBgAAAAAEAAQA+gAAAJ4DAAAA&#10;AA==&#10;">
                <v:shape id="AutoShape 2038" o:spid="_x0000_s194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rLj8MA&#10;AADdAAAADwAAAGRycy9kb3ducmV2LnhtbERPyWrDMBC9F/IPYgK9NXKCs+BGCcYlJbfSLPQ6WFPb&#10;1Bo5kho7+frqUMjx8fb1djCtuJLzjWUF00kCgri0uuFKwem4e1mB8AFZY2uZFNzIw3Yzelpjpm3P&#10;n3Q9hErEEPYZKqhD6DIpfVmTQT+xHXHkvq0zGCJ0ldQO+xhuWjlLkoU02HBsqLGjoqby5/BrFFSL&#10;eZv2w47firu/fH28p+f8mCr1PB7yVxCBhvAQ/7v3WsEsWca58U18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rLj8MAAADdAAAADwAAAAAAAAAAAAAAAACYAgAAZHJzL2Rv&#10;d25yZXYueG1sUEsFBgAAAAAEAAQA9QAAAIgDAAAAAA==&#10;" fillcolor="#ffc" strokeweight=".25pt">
                  <v:stroke dashstyle="1 1" endcap="round"/>
                </v:shape>
                <v:shape id="AutoShape 2039" o:spid="_x0000_s194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ZuFMYA&#10;AADdAAAADwAAAGRycy9kb3ducmV2LnhtbESPW2vCQBSE3wv+h+UIfasbJfUSXUUsim/FG74essck&#10;mD0bs6tJ/fXdQsHHYWa+YWaL1pTiQbUrLCvo9yIQxKnVBWcKjof1xxiE88gaS8uk4IccLOadtxkm&#10;2ja8o8feZyJA2CWoIPe+SqR0aU4GXc9WxMG72NqgD7LOpK6xCXBTykEUDaXBgsNCjhWtckqv+7tR&#10;kA0/y7hp1/y1errb+XsTn5aHWKn3brucgvDU+lf4v73VCgbRaAJ/b8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ZuFMYAAADdAAAADwAAAAAAAAAAAAAAAACYAgAAZHJz&#10;L2Rvd25yZXYueG1sUEsFBgAAAAAEAAQA9QAAAIsDAAAAAA==&#10;" fillcolor="#ffc" strokeweight=".25pt">
                  <v:stroke dashstyle="1 1" endcap="round"/>
                </v:shape>
                <v:shape id="AutoShape 2040" o:spid="_x0000_s194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m3rsIA&#10;AADdAAAADwAAAGRycy9kb3ducmV2LnhtbERPy4rCMBTdD/gP4QruxnSkinRMiyiKO/GF20tzpy3T&#10;3NQm2urXm8XALA/nvch6U4sHta6yrOBrHIEgzq2uuFBwPm0+5yCcR9ZYWyYFT3KQpYOPBSbadnyg&#10;x9EXIoSwS1BB6X2TSOnykgy6sW2IA/djW4M+wLaQusUuhJtaTqJoJg1WHBpKbGhVUv57vBsFxWxa&#10;x12/4fXq5W7X/Ta+LE+xUqNhv/wG4an3/+I/904rmETzsD+8CU9Ap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ebeuwgAAAN0AAAAPAAAAAAAAAAAAAAAAAJgCAABkcnMvZG93&#10;bnJldi54bWxQSwUGAAAAAAQABAD1AAAAhwMAAAAA&#10;" fillcolor="#ffc" strokeweight=".25pt">
                  <v:stroke dashstyle="1 1" endcap="round"/>
                </v:shape>
              </v:group>
              <v:shape id="AutoShape 2041" o:spid="_x0000_s194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USNcQA&#10;AADdAAAADwAAAGRycy9kb3ducmV2LnhtbESPQYvCMBSE78L+h/AW9qapUqVUo4iLsjdRd/H6aJ5t&#10;sXnpNtFWf70RBI/DzHzDzBadqcSVGldaVjAcRCCIM6tLzhX8Htb9BITzyBory6TgRg4W84/eDFNt&#10;W97Rde9zESDsUlRQeF+nUrqsIINuYGvi4J1sY9AH2eRSN9gGuKnkKIom0mDJYaHAmlYFZef9xSjI&#10;J+Mqbrs1f6/u7v+43cR/y0Os1Ndnt5yC8NT5d/jV/tEKRlEyhO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1EjXEAAAA3QAAAA8AAAAAAAAAAAAAAAAAmAIAAGRycy9k&#10;b3ducmV2LnhtbFBLBQYAAAAABAAEAPUAAACJAwAAAAA=&#10;" fillcolor="#ffc" strokeweight=".25pt">
                <v:stroke dashstyle="1 1" endcap="round"/>
              </v:shape>
            </v:group>
            <v:group id="Group 2042" o:spid="_x0000_s1944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L0sxMUAAADd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RJN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9LMTFAAAA3QAA&#10;AA8AAAAAAAAAAAAAAAAAqgIAAGRycy9kb3ducmV2LnhtbFBLBQYAAAAABAAEAPoAAACcAwAAAAA=&#10;">
              <v:group id="Group 2043" o:spid="_x0000_s194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/GJX8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omQJ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/GJX8cAAADd&#10;AAAADwAAAAAAAAAAAAAAAACqAgAAZHJzL2Rvd25yZXYueG1sUEsFBgAAAAAEAAQA+gAAAJ4DAAAA&#10;AA==&#10;">
                <v:shape id="AutoShape 2044" o:spid="_x0000_s194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KxrcQA&#10;AADdAAAADwAAAGRycy9kb3ducmV2LnhtbESPQYvCMBSE74L/ITzBm6YrVaRrFFEUb6KueH00b9uy&#10;zUttoq3+eiMIexxm5htmtmhNKe5Uu8Kygq9hBII4tbrgTMHPaTOYgnAeWWNpmRQ8yMFi3u3MMNG2&#10;4QPdjz4TAcIuQQW591UipUtzMuiGtiIO3q+tDfog60zqGpsAN6UcRdFEGiw4LORY0Sqn9O94Mwqy&#10;ybiMm3bD69XTXS/7bXxenmKl+r12+Q3CU+v/w5/2TisYRd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Csa3EAAAA3QAAAA8AAAAAAAAAAAAAAAAAmAIAAGRycy9k&#10;b3ducmV2LnhtbFBLBQYAAAAABAAEAPUAAACJAwAAAAA=&#10;" fillcolor="#ffc" strokeweight=".25pt">
                  <v:stroke dashstyle="1 1" endcap="round"/>
                </v:shape>
                <v:shape id="AutoShape 2045" o:spid="_x0000_s194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4UNsYA&#10;AADdAAAADwAAAGRycy9kb3ducmV2LnhtbESPQWvCQBSE74L/YXlCb7pRkiDRVcRi6a3UtHh9ZJ9J&#10;MPs2ZrdJ2l/fLRQ8DjPzDbPdj6YRPXWutqxguYhAEBdW11wq+MhP8zUI55E1NpZJwTc52O+mky1m&#10;2g78Tv3ZlyJA2GWooPK+zaR0RUUG3cK2xMG72s6gD7Irpe5wCHDTyFUUpdJgzWGhwpaOFRW385dR&#10;UKZJEw/jiZ+PP+5+eXuJPw95rNTTbDxsQHga/SP8337VClbROoG/N+EJ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4UNsYAAADdAAAADwAAAAAAAAAAAAAAAACYAgAAZHJz&#10;L2Rvd25yZXYueG1sUEsFBgAAAAAEAAQA9QAAAIsDAAAAAA==&#10;" fillcolor="#ffc" strokeweight=".25pt">
                  <v:stroke dashstyle="1 1" endcap="round"/>
                </v:shape>
                <v:shape id="AutoShape 2046" o:spid="_x0000_s194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KQcQA&#10;AADdAAAADwAAAGRycy9kb3ducmV2LnhtbESPT4vCMBTE78J+h/AW9qapUotUo4iLsjfxH14fzbMt&#10;Ni/dJtrufnojCB6HmfkNM1t0phJ3alxpWcFwEIEgzqwuOVdwPKz7ExDOI2usLJOCP3KwmH/0Zphq&#10;2/KO7nufiwBhl6KCwvs6ldJlBRl0A1sTB+9iG4M+yCaXusE2wE0lR1GUSIMlh4UCa1oVlF33N6Mg&#10;T8ZV3HZr/l79u9/zdhOflodYqa/PbjkF4anz7/Cr/aMVjKJJAs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cikH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2047" o:spid="_x0000_s194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MqPXM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JhNJ3A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yo9cxgAAAN0A&#10;AAAPAAAAAAAAAAAAAAAAAKoCAABkcnMvZG93bnJldi54bWxQSwUGAAAAAAQABAD6AAAAnQMAAAAA&#10;">
                <v:shape id="AutoShape 2048" o:spid="_x0000_s195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+7qMIA&#10;AADdAAAADwAAAGRycy9kb3ducmV2LnhtbERPy4rCMBTdD/gP4QruxnSkinRMiyiKO/GF20tzpy3T&#10;3NQm2urXm8XALA/nvch6U4sHta6yrOBrHIEgzq2uuFBwPm0+5yCcR9ZYWyYFT3KQpYOPBSbadnyg&#10;x9EXIoSwS1BB6X2TSOnykgy6sW2IA/djW4M+wLaQusUuhJtaTqJoJg1WHBpKbGhVUv57vBsFxWxa&#10;x12/4fXq5W7X/Ta+LE+xUqNhv/wG4an3/+I/904rmETzMDe8CU9Ap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D7uowgAAAN0AAAAPAAAAAAAAAAAAAAAAAJgCAABkcnMvZG93&#10;bnJldi54bWxQSwUGAAAAAAQABAD1AAAAhwMAAAAA&#10;" fillcolor="#ffc" strokeweight=".25pt">
                  <v:stroke dashstyle="1 1" endcap="round"/>
                </v:shape>
                <v:shape id="AutoShape 2049" o:spid="_x0000_s195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MeM8UA&#10;AADdAAAADwAAAGRycy9kb3ducmV2LnhtbESPT4vCMBTE74LfITxhb5oqVbQaRVxcvC3rH7w+mmdb&#10;bF5qk7XVT79ZEDwOM/MbZrFqTSnuVLvCsoLhIAJBnFpdcKbgeNj2pyCcR9ZYWiYFD3KwWnY7C0y0&#10;bfiH7nufiQBhl6CC3PsqkdKlORl0A1sRB+9ia4M+yDqTusYmwE0pR1E0kQYLDgs5VrTJKb3uf42C&#10;bDIu46bd8ufm6W7n76/4tD7ESn302vUchKfWv8Ov9k4rGEXTGfy/CU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Qx4zxQAAAN0AAAAPAAAAAAAAAAAAAAAAAJgCAABkcnMv&#10;ZG93bnJldi54bWxQSwUGAAAAAAQABAD1AAAAigMAAAAA&#10;" fillcolor="#ffc" strokeweight=".25pt">
                  <v:stroke dashstyle="1 1" endcap="round"/>
                </v:shape>
                <v:shape id="AutoShape 2050" o:spid="_x0000_s195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Ahc8MA&#10;AADdAAAADwAAAGRycy9kb3ducmV2LnhtbERPy2rCQBTdF/yH4Qrd1YkSRVNHCSkWd6U+6PaSuU1C&#10;M3fizNREv76zKLg8nPd6O5hWXMn5xrKC6SQBQVxa3XCl4HTcvSxB+ICssbVMCm7kYbsZPa0x07bn&#10;T7oeQiViCPsMFdQhdJmUvqzJoJ/Yjjhy39YZDBG6SmqHfQw3rZwlyUIabDg21NhRUVP5c/g1CqrF&#10;vE37Ycdvxd1fvj7e03N+TJV6Hg/5K4hAQ3iI/917rWCWrOL++CY+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Ahc8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2051" o:spid="_x0000_s195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YkbsUAAADd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oGs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G2JG7FAAAA3QAA&#10;AA8AAAAAAAAAAAAAAAAAqgIAAGRycy9kb3ducmV2LnhtbFBLBQYAAAAABAAEAPoAAACcAwAAAAA=&#10;">
                <v:shape id="AutoShape 2052" o:spid="_x0000_s195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4an8UA&#10;AADdAAAADwAAAGRycy9kb3ducmV2LnhtbESPQWvCQBSE7wX/w/IEb3VjSEVTVxHF0puoLV4f2dck&#10;mH0bs6tJ/fWuIHgcZuYbZrboTCWu1LjSsoLRMAJBnFldcq7g57B5n4BwHlljZZkU/JODxbz3NsNU&#10;25Z3dN37XAQIuxQVFN7XqZQuK8igG9qaOHh/tjHog2xyqRtsA9xUMo6isTRYclgosKZVQdlpfzEK&#10;8vFHlbTdhtermzsft1/J7/KQKDXod8tPEJ46/wo/299aQRxNY3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PhqfxQAAAN0AAAAPAAAAAAAAAAAAAAAAAJgCAABkcnMv&#10;ZG93bnJldi54bWxQSwUGAAAAAAQABAD1AAAAigMAAAAA&#10;" fillcolor="#ffc" strokeweight=".25pt">
                  <v:stroke dashstyle="1 1" endcap="round"/>
                </v:shape>
                <v:shape id="AutoShape 2053" o:spid="_x0000_s195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K/BMcA&#10;AADdAAAADwAAAGRycy9kb3ducmV2LnhtbESPT2vCQBTE74LfYXlCb7qpjaGm2YhYLL0V/xSvj+xr&#10;Epp9m2a3JvrpuwXB4zAzv2Gy1WAacabO1ZYVPM4iEMSF1TWXCo6H7fQZhPPIGhvLpOBCDlb5eJRh&#10;qm3POzrvfSkChF2KCirv21RKV1Rk0M1sSxy8L9sZ9EF2pdQd9gFuGjmPokQarDksVNjSpqLie/9r&#10;FJTJoon7Ycuvm6v7OX28xZ/rQ6zUw2RYv4DwNPh7+NZ+1wrm0fIJ/t+EJy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yvwTHAAAA3QAAAA8AAAAAAAAAAAAAAAAAmAIAAGRy&#10;cy9kb3ducmV2LnhtbFBLBQYAAAAABAAEAPUAAACMAwAAAAA=&#10;" fillcolor="#ffc" strokeweight=".25pt">
                  <v:stroke dashstyle="1 1" endcap="round"/>
                </v:shape>
                <v:shape id="AutoShape 2054" o:spid="_x0000_s195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ncMQA&#10;AADdAAAADwAAAGRycy9kb3ducmV2LnhtbESPQYvCMBSE74L/ITzBm6ZKV3arUURR9ibqLnt9NM+2&#10;2LzUJtrqrzeCsMdhZr5hZovWlOJGtSssKxgNIxDEqdUFZwp+jpvBJwjnkTWWlknBnRws5t3ODBNt&#10;G97T7eAzESDsElSQe18lUro0J4NuaCvi4J1sbdAHWWdS19gEuCnlOIom0mDBYSHHilY5pefD1SjI&#10;Jh9l3LQbXq8e7vK328a/y2OsVL/XLqcgPLX+P/xuf2sF4+grhteb8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bJ3D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2055" o:spid="_x0000_s195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C68UA&#10;AADdAAAADwAAAGRycy9kb3ducmV2LnhtbESPT4vCMBTE78J+h/AWvGm6UsWtRhFF8Sb+Wbw+mrdt&#10;2eal20Rb/fRGEDwOM/MbZjpvTSmuVLvCsoKvfgSCOLW64EzB6bjujUE4j6yxtEwKbuRgPvvoTDHR&#10;tuE9XQ8+EwHCLkEFufdVIqVLczLo+rYiDt6vrQ36IOtM6hqbADelHETRSBosOCzkWNEyp/TvcDEK&#10;stGwjJt2zavl3f2fd5v4Z3GMlep+tosJCE+tf4df7a1WMIi+h/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4LrxQAAAN0AAAAPAAAAAAAAAAAAAAAAAJgCAABkcnMv&#10;ZG93bnJldi54bWxQSwUGAAAAAAQABAD1AAAAigMAAAAA&#10;" fillcolor="#ffc" strokeweight=".25pt">
                <v:stroke dashstyle="1 1" endcap="round"/>
              </v:shape>
            </v:group>
            <v:group id="Group 2056" o:spid="_x0000_s1958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+8Gs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iJc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l+8GscAAADd&#10;AAAADwAAAAAAAAAAAAAAAACqAgAAZHJzL2Rvd25yZXYueG1sUEsFBgAAAAAEAAQA+gAAAJ4DAAAA&#10;AA==&#10;">
              <v:group id="Group 2057" o:spid="_x0000_s195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RMZgc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Jx9D6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ExmBxgAAAN0A&#10;AAAPAAAAAAAAAAAAAAAAAKoCAABkcnMvZG93bnJldi54bWxQSwUGAAAAAAQABAD6AAAAnQMAAAAA&#10;">
                <v:shape id="AutoShape 2058" o:spid="_x0000_s196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tdcMA&#10;AADdAAAADwAAAGRycy9kb3ducmV2LnhtbERPy2rCQBTdF/yH4Qrd1YkSRVNHCSkWd6U+6PaSuU1C&#10;M3fizNREv76zKLg8nPd6O5hWXMn5xrKC6SQBQVxa3XCl4HTcvSxB+ICssbVMCm7kYbsZPa0x07bn&#10;T7oeQiViCPsMFdQhdJmUvqzJoJ/Yjjhy39YZDBG6SmqHfQw3rZwlyUIabDg21NhRUVP5c/g1CqrF&#10;vE37Ycdvxd1fvj7e03N+TJV6Hg/5K4hAQ3iI/917rWCWrOLc+CY+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YtdcMAAADdAAAADwAAAAAAAAAAAAAAAACYAgAAZHJzL2Rv&#10;d25yZXYueG1sUEsFBgAAAAAEAAQA9QAAAIgDAAAAAA==&#10;" fillcolor="#ffc" strokeweight=".25pt">
                  <v:stroke dashstyle="1 1" endcap="round"/>
                </v:shape>
                <v:shape id="AutoShape 2059" o:spid="_x0000_s196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qI7sYA&#10;AADdAAAADwAAAGRycy9kb3ducmV2LnhtbESPQWvCQBSE7wX/w/KE3uqmkoqJWUUUS2+l0dLrI/tM&#10;QrNvY3abpP56t1DwOMzMN0y2GU0jeupcbVnB8ywCQVxYXXOp4HQ8PC1BOI+ssbFMCn7JwWY9ecgw&#10;1XbgD+pzX4oAYZeigsr7NpXSFRUZdDPbEgfvbDuDPsiulLrDIcBNI+dRtJAGaw4LFba0q6j4zn+M&#10;gnLx0sTDeOD97uouX++v8ef2GCv1OB23KxCeRn8P/7fftIJ5lCTw9yY8Ab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qI7sYAAADdAAAADwAAAAAAAAAAAAAAAACYAgAAZHJz&#10;L2Rvd25yZXYueG1sUEsFBgAAAAAEAAQA9QAAAIsDAAAAAA==&#10;" fillcolor="#ffc" strokeweight=".25pt">
                  <v:stroke dashstyle="1 1" endcap="round"/>
                </v:shape>
                <v:shape id="AutoShape 2060" o:spid="_x0000_s196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u7acMA&#10;AADdAAAADwAAAGRycy9kb3ducmV2LnhtbERPTWvCQBC9C/6HZYTedKOkIjEbEYult9KoeB2yYxLM&#10;zqbZbZL213cPgsfH+053o2lET52rLStYLiIQxIXVNZcKzqfjfAPCeWSNjWVS8EsOdtl0kmKi7cBf&#10;1Oe+FCGEXYIKKu/bREpXVGTQLWxLHLib7Qz6ALtS6g6HEG4auYqitTRYc2iosKVDRcU9/zEKyvVr&#10;Ew/jkd8Of+77+vkeX/anWKmX2bjfgvA0+qf44f7QClbLKOwPb8ITk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u7ac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2061" o:spid="_x0000_s196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2+dMUAAADd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ioRMHr&#10;TXw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9dvnTFAAAA3QAA&#10;AA8AAAAAAAAAAAAAAAAAqgIAAGRycy9kb3ducmV2LnhtbFBLBQYAAAAABAAEAPoAAACcAwAAAAA=&#10;">
                <v:shape id="AutoShape 2062" o:spid="_x0000_s196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WAhcUA&#10;AADdAAAADwAAAGRycy9kb3ducmV2LnhtbESPT4vCMBTE78J+h/AW9qappcpSjSIuyt7EP4vXR/Ns&#10;i81Lt4m2+umNIHgcZuY3zHTemUpcqXGlZQXDQQSCOLO65FzBYb/qf4NwHlljZZkU3MjBfPbRm2Kq&#10;bctbuu58LgKEXYoKCu/rVEqXFWTQDWxNHLyTbQz6IJtc6gbbADeVjKNoLA2WHBYKrGlZUHbeXYyC&#10;fDyqkrZb8c/y7v6Pm3Xyt9gnSn19dosJCE+df4df7V+tIB5GMTzfhCc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1YCFxQAAAN0AAAAPAAAAAAAAAAAAAAAAAJgCAABkcnMv&#10;ZG93bnJldi54bWxQSwUGAAAAAAQABAD1AAAAigMAAAAA&#10;" fillcolor="#ffc" strokeweight=".25pt">
                  <v:stroke dashstyle="1 1" endcap="round"/>
                </v:shape>
                <v:shape id="AutoShape 2063" o:spid="_x0000_s196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klHscA&#10;AADdAAAADwAAAGRycy9kb3ducmV2LnhtbESPzWrDMBCE74W8g9hAb42c1DXBsRxCQkpvpfkh18Xa&#10;2qbWyrFU2+3TV4VAjsPMfMNk69E0oqfO1ZYVzGcRCOLC6ppLBafj/mkJwnlkjY1lUvBDDtb55CHD&#10;VNuBP6g/+FIECLsUFVTet6mUrqjIoJvZljh4n7Yz6IPsSqk7HALcNHIRRYk0WHNYqLClbUXF1+Hb&#10;KCiTlyYexj3vtr/uenl/jc+bY6zU43TcrEB4Gv09fGu/aQWLefQM/2/CE5D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ZJR7HAAAA3QAAAA8AAAAAAAAAAAAAAAAAmAIAAGRy&#10;cy9kb3ducmV2LnhtbFBLBQYAAAAABAAEAPUAAACMAwAAAAA=&#10;" fillcolor="#ffc" strokeweight=".25pt">
                  <v:stroke dashstyle="1 1" endcap="round"/>
                </v:shape>
                <v:shape id="AutoShape 2064" o:spid="_x0000_s196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C9asUA&#10;AADdAAAADwAAAGRycy9kb3ducmV2LnhtbESPQWvCQBSE7wX/w/IEb3WjpEFSVxFF8VaaVHp9ZF+T&#10;0OzbmF2T6K/vFgo9DjPzDbPejqYRPXWutqxgMY9AEBdW11wq+MiPzysQziNrbCyTgjs52G4mT2tM&#10;tR34nfrMlyJA2KWooPK+TaV0RUUG3dy2xMH7sp1BH2RXSt3hEOCmkcsoSqTBmsNChS3tKyq+s5tR&#10;UCYvTTyMRz7sH+76+XaKL7s8Vmo2HXevIDyN/j/81z5rBctFFMPvm/A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cL1qxQAAAN0AAAAPAAAAAAAAAAAAAAAAAJgCAABkcnMv&#10;ZG93bnJldi54bWxQSwUGAAAAAAQABAD1AAAAigMAAAAA&#10;" fillcolor="#ffc" strokeweight=".25pt">
                  <v:stroke dashstyle="1 1" endcap="round"/>
                </v:shape>
              </v:group>
              <v:group id="Group 2065" o:spid="_x0000_s196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a4d8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SyOFv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muHfFAAAA3QAA&#10;AA8AAAAAAAAAAAAAAAAAqgIAAGRycy9kb3ducmV2LnhtbFBLBQYAAAAABAAEAPoAAACcAwAAAAA=&#10;">
                <v:shape id="AutoShape 2066" o:spid="_x0000_s196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6GhsYA&#10;AADdAAAADwAAAGRycy9kb3ducmV2LnhtbESPQWvCQBSE70L/w/IKvenGkIaSuoqkRHorVUuvj+wz&#10;CWbfptk1Sfvru4LgcZiZb5jVZjKtGKh3jWUFy0UEgri0uuFKwfFQzF9AOI+ssbVMCn7JwWb9MFth&#10;pu3InzTsfSUChF2GCmrvu0xKV9Zk0C1sRxy8k+0N+iD7SuoexwA3rYyjKJUGGw4LNXaU11Se9xej&#10;oEqf22ScCn7L/9zP98cu+doeEqWeHqftKwhPk7+Hb+13rSBeRilc34Qn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6GhsYAAADdAAAADwAAAAAAAAAAAAAAAACYAgAAZHJz&#10;L2Rvd25yZXYueG1sUEsFBgAAAAAEAAQA9QAAAIsDAAAAAA==&#10;" fillcolor="#ffc" strokeweight=".25pt">
                  <v:stroke dashstyle="1 1" endcap="round"/>
                </v:shape>
                <v:shape id="AutoShape 2067" o:spid="_x0000_s196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IjHcUA&#10;AADdAAAADwAAAGRycy9kb3ducmV2LnhtbESPT4vCMBTE74LfITxhb5oqXZVqFFGUvS3rH7w+mmdb&#10;bF5qk7XVT28WFjwOM/MbZr5sTSnuVLvCsoLhIAJBnFpdcKbgeNj2pyCcR9ZYWiYFD3KwXHQ7c0y0&#10;bfiH7nufiQBhl6CC3PsqkdKlORl0A1sRB+9ia4M+yDqTusYmwE0pR1E0lgYLDgs5VrTOKb3uf42C&#10;bPxZxk275c366W7n7118Wh1ipT567WoGwlPr3+H/9pdWMBpGE/h7E5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oiMdxQAAAN0AAAAPAAAAAAAAAAAAAAAAAJgCAABkcnMv&#10;ZG93bnJldi54bWxQSwUGAAAAAAQABAD1AAAAigMAAAAA&#10;" fillcolor="#ffc" strokeweight=".25pt">
                  <v:stroke dashstyle="1 1" endcap="round"/>
                </v:shape>
                <v:shape id="AutoShape 2068" o:spid="_x0000_s197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23b8MA&#10;AADdAAAADwAAAGRycy9kb3ducmV2LnhtbERPTWvCQBC9C/6HZYTedKOkIjEbEYult9KoeB2yYxLM&#10;zqbZbZL213cPgsfH+053o2lET52rLStYLiIQxIXVNZcKzqfjfAPCeWSNjWVS8EsOdtl0kmKi7cBf&#10;1Oe+FCGEXYIKKu/bREpXVGTQLWxLHLib7Qz6ALtS6g6HEG4auYqitTRYc2iosKVDRcU9/zEKyvVr&#10;Ew/jkd8Of+77+vkeX/anWKmX2bjfgvA0+qf44f7QClbLKMwNb8ITk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23b8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2069" o:spid="_x0000_s197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ES9MUA&#10;AADdAAAADwAAAGRycy9kb3ducmV2LnhtbESPT4vCMBTE74LfITxhb5oqXdFqFFGUvS3rH7w+mmdb&#10;bF5qk7XVT28WFjwOM/MbZr5sTSnuVLvCsoLhIAJBnFpdcKbgeNj2JyCcR9ZYWiYFD3KwXHQ7c0y0&#10;bfiH7nufiQBhl6CC3PsqkdKlORl0A1sRB+9ia4M+yDqTusYmwE0pR1E0lgYLDgs5VrTOKb3uf42C&#10;bPxZxk275c366W7n7118Wh1ipT567WoGwlPr3+H/9pdWMBpGU/h7E5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cRL0xQAAAN0AAAAPAAAAAAAAAAAAAAAAAJgCAABkcnMv&#10;ZG93bnJldi54bWxQSwUGAAAAAAQABAD1AAAAigMAAAAA&#10;" fillcolor="#ffc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1961" o:spid="_x0000_s1972" style="position:absolute;left:0;text-align:left;margin-left:323.85pt;margin-top:513pt;width:243.15pt;height:90pt;z-index:251672064" coordorigin="6478,4860" coordsize="486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">
            <v:roundrect id="AutoShape 1922" o:spid="_x0000_s1973" style="position:absolute;left:6478;top:486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KoQcIA&#10;AADdAAAADwAAAGRycy9kb3ducmV2LnhtbERPS4vCMBC+L/gfwgje1lQRWatRRBTUg4sP8Do00zbY&#10;TEoTtf57IyzsbT6+58wWra3EgxpvHCsY9BMQxJnThgsFl/Pm+weED8gaK8ek4EUeFvPO1wxT7Z58&#10;pMcpFCKGsE9RQRlCnUrps5Is+r6riSOXu8ZiiLAppG7wGcNtJYdJMpYWDceGEmtalZTdTnerYGQO&#10;+dWcf/Nkki/3xh8uO7daK9XrtsspiEBt+Bf/ubc6zp+Mh/D5Jp4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gqhBwgAAAN0AAAAPAAAAAAAAAAAAAAAAAJgCAABkcnMvZG93&#10;bnJldi54bWxQSwUGAAAAAAQABAD1AAAAhwMAAAAA&#10;" strokecolor="#f69" strokeweight=".25pt">
              <v:stroke dashstyle="1 1" endcap="round"/>
              <v:textbox>
                <w:txbxContent>
                  <w:p w:rsidR="008D101E" w:rsidRDefault="008D101E" w:rsidP="00C73AE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Yüzler</w:t>
                    </w:r>
                  </w:p>
                </w:txbxContent>
              </v:textbox>
            </v:roundrect>
            <v:roundrect id="AutoShape 1923" o:spid="_x0000_s1974" style="position:absolute;left:6478;top:540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4N2sMA&#10;AADdAAAADwAAAGRycy9kb3ducmV2LnhtbERPS4vCMBC+L/gfwgje1tQHotUoIiu4HhQf4HVopm2w&#10;mZQmq91/b4SFvc3H95zFqrWVeFDjjWMFg34Cgjhz2nCh4HrZfk5B+ICssXJMCn7Jw2rZ+Vhgqt2T&#10;T/Q4h0LEEPYpKihDqFMpfVaSRd93NXHkctdYDBE2hdQNPmO4reQwSSbSouHYUGJNm5Ky+/nHKhib&#10;Q34zl2OezPL13vjD9dttvpTqddv1HESgNvyL/9w7HefPJiN4fxN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4N2sMAAADdAAAADwAAAAAAAAAAAAAAAACYAgAAZHJzL2Rv&#10;d25yZXYueG1sUEsFBgAAAAAEAAQA9QAAAIgDAAAAAA==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AutoShape 1924" o:spid="_x0000_s1975" style="position:absolute;left:8099;top:486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eVrsIA&#10;AADdAAAADwAAAGRycy9kb3ducmV2LnhtbERPS4vCMBC+C/sfwgh701QRsV2jiKyw60HxAV6HZtqG&#10;bSalyWr990YQvM3H95z5srO1uFLrjWMFo2ECgjh32nCp4HzaDGYgfEDWWDsmBXfysFx89OaYaXfj&#10;A12PoRQxhH2GCqoQmkxKn1dk0Q9dQxy5wrUWQ4RtKXWLtxhuazlOkqm0aDg2VNjQuqL87/hvFUzM&#10;rriY075I0mK1NX53/nXrb6U++93qC0SgLrzFL/ePjvPT6QSe38QT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J5WuwgAAAN0AAAAPAAAAAAAAAAAAAAAAAJgCAABkcnMvZG93&#10;bnJldi54bWxQSwUGAAAAAAQABAD1AAAAhwMAAAAA&#10;" strokecolor="#f69" strokeweight=".25pt">
              <v:stroke dashstyle="1 1" endcap="round"/>
              <v:textbox>
                <w:txbxContent>
                  <w:p w:rsidR="008D101E" w:rsidRDefault="008D101E" w:rsidP="00C73AE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Onlar</w:t>
                    </w:r>
                  </w:p>
                </w:txbxContent>
              </v:textbox>
            </v:roundrect>
            <v:roundrect id="AutoShape 1925" o:spid="_x0000_s1976" style="position:absolute;left:8099;top:540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swNcIA&#10;AADdAAAADwAAAGRycy9kb3ducmV2LnhtbERPS4vCMBC+L/gfwgje1lRR0WoUkRVcD4oP8Do00zbY&#10;TEqT1e6/N8LC3ubje85i1dpKPKjxxrGCQT8BQZw5bbhQcL1sP6cgfEDWWDkmBb/kYbXsfCww1e7J&#10;J3qcQyFiCPsUFZQh1KmUPivJou+7mjhyuWsshgibQuoGnzHcVnKYJBNp0XBsKLGmTUnZ/fxjFYzM&#10;Ib+ZyzFPZvl6b/zh+u02X0r1uu16DiJQG/7Ff+6djvNnkzG8v4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zA1wgAAAN0AAAAPAAAAAAAAAAAAAAAAAJgCAABkcnMvZG93&#10;bnJldi54bWxQSwUGAAAAAAQABAD1AAAAhwMAAAAA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AutoShape 1926" o:spid="_x0000_s1977" style="position:absolute;left:9720;top:486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muQsIA&#10;AADdAAAADwAAAGRycy9kb3ducmV2LnhtbERPS4vCMBC+C/sfwizsTVNlKdo1iojCrgfFB+x1aKZt&#10;sJmUJmr990YQvM3H95zpvLO1uFLrjWMFw0ECgjh32nCp4HRc98cgfEDWWDsmBXfyMJ999KaYaXfj&#10;PV0PoRQxhH2GCqoQmkxKn1dk0Q9cQxy5wrUWQ4RtKXWLtxhuazlKklRaNBwbKmxoWVF+Plysgm+z&#10;Lf7NcVckk2KxMX57+nPLlVJfn93iB0SgLrzFL/evjvMnaQrPb+IJ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ua5CwgAAAN0AAAAPAAAAAAAAAAAAAAAAAJgCAABkcnMvZG93&#10;bnJldi54bWxQSwUGAAAAAAQABAD1AAAAhwMAAAAA&#10;" strokecolor="#f69" strokeweight=".25pt">
              <v:stroke dashstyle="1 1" endcap="round"/>
              <v:textbox>
                <w:txbxContent>
                  <w:p w:rsidR="008D101E" w:rsidRDefault="008D101E" w:rsidP="00C73AE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Birler</w:t>
                    </w:r>
                  </w:p>
                </w:txbxContent>
              </v:textbox>
            </v:roundrect>
            <v:roundrect id="AutoShape 1927" o:spid="_x0000_s1978" style="position:absolute;left:9720;top:540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L2cIA&#10;AADdAAAADwAAAGRycy9kb3ducmV2LnhtbERPS4vCMBC+L/gfwgje1lQRV6tRRBRcD4oP8Do00zbY&#10;TEoTtfvvzcLC3ubje8582dpKPKnxxrGCQT8BQZw5bbhQcL1sPycgfEDWWDkmBT/kYbnofMwx1e7F&#10;J3qeQyFiCPsUFZQh1KmUPivJou+7mjhyuWsshgibQuoGXzHcVnKYJGNp0XBsKLGmdUnZ/fywCkbm&#10;kN/M5Zgn03y1N/5w/XbrjVK9bruagQjUhn/xn3un4/zp+At+v4knyM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QvZwgAAAN0AAAAPAAAAAAAAAAAAAAAAAJgCAABkcnMvZG93&#10;bnJldi54bWxQSwUGAAAAAAQABAD1AAAAhwMAAAAA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AutoShape 1928" o:spid="_x0000_s1979" style="position:absolute;left:6480;top:6120;width:48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qfq8YA&#10;AADdAAAADwAAAGRycy9kb3ducmV2LnhtbESPQWvCQBCF7wX/wzIFb3XTIlJTVwnBgu3BUhV6HbKT&#10;ZGl2NmRXTf995yB4m+G9ee+b1Wb0nbrQEF1gA8+zDBRxFazjxsDp+P70CiomZItdYDLwRxE268nD&#10;CnMbrvxNl0NqlIRwzNFAm1Kfax2rljzGWeiJRavD4DHJOjTaDniVcN/plyxbaI+OpaHFnsqWqt/D&#10;2RuYu339445fdbasi08X96ePUG6NmT6OxRuoRGO6m2/XOyv4y4Xgyjcygl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qfq8YAAADdAAAADwAAAAAAAAAAAAAAAACYAgAAZHJz&#10;L2Rvd25yZXYueG1sUEsFBgAAAAAEAAQA9QAAAIsDAAAAAA==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Grup 1820" o:spid="_x0000_s1980" style="position:absolute;left:0;text-align:left;margin-left:180pt;margin-top:522pt;width:90pt;height:63pt;z-index:251671040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">
            <v:group id="Group 1781" o:spid="_x0000_s1981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3Jq8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OYvh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fcmrwwAAAN0AAAAP&#10;AAAAAAAAAAAAAAAAAKoCAABkcnMvZG93bnJldi54bWxQSwUGAAAAAAQABAD6AAAAmgMAAAAA&#10;">
              <v:group id="Group 1782" o:spid="_x0000_s198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9X3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B/miT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r1fcwwAAAN0AAAAP&#10;AAAAAAAAAAAAAAAAAKoCAABkcnMvZG93bnJldi54bWxQSwUGAAAAAAQABAD6AAAAmgMAAAAA&#10;">
                <v:shape id="AutoShape 1783" o:spid="_x0000_s198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7q9MIA&#10;AADdAAAADwAAAGRycy9kb3ducmV2LnhtbERPS2vCQBC+C/6HZYTezKYJSEizihUsPdbHpbdpdppE&#10;s7Mxu43x33cFwdt8fM8pVqNpxUC9aywreI1iEMSl1Q1XCo6H7TwD4TyyxtYyKbiRg9VyOikw1/bK&#10;Oxr2vhIhhF2OCmrvu1xKV9Zk0EW2Iw7cr+0N+gD7SuoeryHctDKJ44U02HBoqLGjTU3lef9nFHzc&#10;tvKrI/l9sViNP8kpS9fvTqmX2bh+A+Fp9E/xw/2pw/wsSeH+TThB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jur0wgAAAN0AAAAPAAAAAAAAAAAAAAAAAJgCAABkcnMvZG93&#10;bnJldi54bWxQSwUGAAAAAAQABAD1AAAAhwMAAAAA&#10;" strokeweight=".25pt">
                  <v:stroke dashstyle="1 1" endcap="round"/>
                </v:shape>
                <v:shape id="AutoShape 1784" o:spid="_x0000_s198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dygMIA&#10;AADdAAAADwAAAGRycy9kb3ducmV2LnhtbERPTWvCQBC9F/oflil4001TkRCzES1YPNrYS29jdkxi&#10;s7Mxu9Xk33cFobd5vM/JVoNpxZV611hW8DqLQBCXVjdcKfg6bKcJCOeRNbaWScFIDlb581OGqbY3&#10;/qRr4SsRQtilqKD2vkuldGVNBt3MdsSBO9neoA+wr6Tu8RbCTSvjKFpIgw2Hhho7eq+p/Cl+jYKP&#10;cSv3Hcnvi8VqOMbn5G29cUpNXob1EoSnwf+LH+6dDvOTeA7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Z3KAwgAAAN0AAAAPAAAAAAAAAAAAAAAAAJgCAABkcnMvZG93&#10;bnJldi54bWxQSwUGAAAAAAQABAD1AAAAhwMAAAAA&#10;" strokeweight=".25pt">
                  <v:stroke dashstyle="1 1" endcap="round"/>
                </v:shape>
                <v:shape id="AutoShape 1785" o:spid="_x0000_s198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vXG8IA&#10;AADdAAAADwAAAGRycy9kb3ducmV2LnhtbERPTWvCQBC9F/oflil4001TlBCzES1YPNrYS29jdkxi&#10;s7Mxu9Xk33cFobd5vM/JVoNpxZV611hW8DqLQBCXVjdcKfg6bKcJCOeRNbaWScFIDlb581OGqbY3&#10;/qRr4SsRQtilqKD2vkuldGVNBt3MdsSBO9neoA+wr6Tu8RbCTSvjKFpIgw2Hhho7eq+p/Cl+jYKP&#10;cSv3Hcnvi8VqOMbn5G29cUpNXob1EoSnwf+LH+6dDvOTeA7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9cbwgAAAN0AAAAPAAAAAAAAAAAAAAAAAJgCAABkcnMvZG93&#10;bnJldi54bWxQSwUGAAAAAAQABAD1AAAAhwMAAAAA&#10;" strokeweight=".25pt">
                  <v:stroke dashstyle="1 1" endcap="round"/>
                </v:shape>
              </v:group>
              <v:group id="Group 1786" o:spid="_x0000_s198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RR38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frBO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pRR38QAAADdAAAA&#10;DwAAAAAAAAAAAAAAAACqAgAAZHJzL2Rvd25yZXYueG1sUEsFBgAAAAAEAAQA+gAAAJsDAAAAAA==&#10;">
                <v:shape id="AutoShape 1787" o:spid="_x0000_s198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Xs98IA&#10;AADdAAAADwAAAGRycy9kb3ducmV2LnhtbERPTWvCQBC9F/oflil4001T0BCzES1YPNrYS29jdkxi&#10;s7Mxu9Xk33cFobd5vM/JVoNpxZV611hW8DqLQBCXVjdcKfg6bKcJCOeRNbaWScFIDlb581OGqbY3&#10;/qRr4SsRQtilqKD2vkuldGVNBt3MdsSBO9neoA+wr6Tu8RbCTSvjKJpLgw2Hhho7eq+p/Cl+jYKP&#10;cSv3Hcnvi8VqOMbn5G29cUpNXob1EoSnwf+LH+6dDvOTeAH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tez3wgAAAN0AAAAPAAAAAAAAAAAAAAAAAJgCAABkcnMvZG93&#10;bnJldi54bWxQSwUGAAAAAAQABAD1AAAAhwMAAAAA&#10;" strokeweight=".25pt">
                  <v:stroke dashstyle="1 1" endcap="round"/>
                </v:shape>
                <v:shape id="AutoShape 1788" o:spid="_x0000_s198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p4hcQA&#10;AADdAAAADwAAAGRycy9kb3ducmV2LnhtbESPQW/CMAyF75P2HyJP4jZSioSqjlCVSSCODLjs5jVe&#10;261xuiZA+ffzAYmbrff83udlMbpOXWgIrWcDs2kCirjytuXawOm4ec1AhYhssfNMBm4UoFg9Py0x&#10;t/7KH3Q5xFpJCIccDTQx9rnWoWrIYZj6nli0bz84jLIOtbYDXiXcdTpNkoV22LI0NNjTe0PV7+Hs&#10;DGxvG73vSX/+eazHr/Qnm5frYMzkZSzfQEUa48N8v95Zwc9SwZVvZAS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qeIXEAAAA3QAAAA8AAAAAAAAAAAAAAAAAmAIAAGRycy9k&#10;b3ducmV2LnhtbFBLBQYAAAAABAAEAPUAAACJAwAAAAA=&#10;" strokeweight=".25pt">
                  <v:stroke dashstyle="1 1" endcap="round"/>
                </v:shape>
                <v:shape id="AutoShape 1789" o:spid="_x0000_s198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bdHsIA&#10;AADdAAAADwAAAGRycy9kb3ducmV2LnhtbERPyWrDMBC9F/oPYgK91XJcCK4TJaQBlxyz9NLb1JrY&#10;bq2RY6le/j4KFHqbx1tntRlNI3rqXG1ZwTyKQRAXVtdcKvg4588pCOeRNTaWScFEDjbrx4cVZtoO&#10;fKT+5EsRQthlqKDyvs2kdEVFBl1kW+LAXWxn0AfYlVJ3OIRw08gkjhfSYM2hocKWdhUVP6dfo+B9&#10;yuWhJfl5tViOX8l3+rJ9c0o9zcbtEoSn0f+L/9x7HeanySvcvwkn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Zt0ewgAAAN0AAAAPAAAAAAAAAAAAAAAAAJgCAABkcnMvZG93&#10;bnJldi54bWxQSwUGAAAAAAQABAD1AAAAhwMAAAAA&#10;" strokeweight=".25pt">
                  <v:stroke dashstyle="1 1" endcap="round"/>
                </v:shape>
              </v:group>
              <v:group id="Group 1790" o:spid="_x0000_s199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j67c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l3Ph&#10;l2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6PrtxgAAAN0A&#10;AAAPAAAAAAAAAAAAAAAAAKoCAABkcnMvZG93bnJldi54bWxQSwUGAAAAAAQABAD6AAAAnQMAAAAA&#10;">
                <v:shape id="AutoShape 1791" o:spid="_x0000_s199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HxcIA&#10;AADdAAAADwAAAGRycy9kb3ducmV2LnhtbERPS2vCQBC+C/0PyxR6040KJaSuIRaUHm3qxds0OybR&#10;7GyaXfP4926h0Nt8fM/ZpKNpRE+dqy0rWC4iEMSF1TWXCk5f+3kMwnlkjY1lUjCRg3T7NNtgou3A&#10;n9TnvhQhhF2CCirv20RKV1Rk0C1sSxy4i+0M+gC7UuoOhxBuGrmKoldpsObQUGFL7xUVt/xuFBym&#10;vTy2JM8/Fsvxe3WN19nOKfXyPGZvIDyN/l/85/7QYX68XsLvN+EEu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UfFwgAAAN0AAAAPAAAAAAAAAAAAAAAAAJgCAABkcnMvZG93&#10;bnJldi54bWxQSwUGAAAAAAQABAD1AAAAhwMAAAAA&#10;" strokeweight=".25pt">
                  <v:stroke dashstyle="1 1" endcap="round"/>
                </v:shape>
                <v:shape id="AutoShape 1792" o:spid="_x0000_s199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vZssIA&#10;AADdAAAADwAAAGRycy9kb3ducmV2LnhtbERPS2vCQBC+C/6HZYTezKYJSEizihUsPdbHpbdpdppE&#10;s7Mxu43x33cFwdt8fM8pVqNpxUC9aywreI1iEMSl1Q1XCo6H7TwD4TyyxtYyKbiRg9VyOikw1/bK&#10;Oxr2vhIhhF2OCmrvu1xKV9Zk0EW2Iw7cr+0N+gD7SuoeryHctDKJ44U02HBoqLGjTU3lef9nFHzc&#10;tvKrI/l9sViNP8kpS9fvTqmX2bh+A+Fp9E/xw/2pw/wsTeD+TThB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G9mywgAAAN0AAAAPAAAAAAAAAAAAAAAAAJgCAABkcnMvZG93&#10;bnJldi54bWxQSwUGAAAAAAQABAD1AAAAhwMAAAAA&#10;" strokeweight=".25pt">
                  <v:stroke dashstyle="1 1" endcap="round"/>
                </v:shape>
                <v:shape id="AutoShape 1793" o:spid="_x0000_s199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d8KcIA&#10;AADdAAAADwAAAGRycy9kb3ducmV2LnhtbERPTWuDQBC9F/Iflgn0VtcqFLGukgYSekzTXHqbulM1&#10;cWeNuzHm32cLhd7m8T6nqGbTi4lG11lW8BzFIIhrqztuFBw+N08ZCOeRNfaWScGNHFTl4qHAXNsr&#10;f9C0940IIexyVNB6P+RSurolgy6yA3Hgfuxo0Ac4NlKPeA3hppdJHL9Igx2HhhYHWrdUn/YXo2B7&#10;28jdQPLrbLGZv5Njlq7enFKPy3n1CsLT7P/Ff+53HeZnaQq/34QTZH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3wpwgAAAN0AAAAPAAAAAAAAAAAAAAAAAJgCAABkcnMvZG93&#10;bnJldi54bWxQSwUGAAAAAAQABAD1AAAAhwMAAAAA&#10;" strokeweight=".25pt">
                  <v:stroke dashstyle="1 1" endcap="round"/>
                </v:shape>
              </v:group>
              <v:shape id="AutoShape 1794" o:spid="_x0000_s199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7kXcMA&#10;AADdAAAADwAAAGRycy9kb3ducmV2LnhtbERPTW+CQBC9m/Q/bKaJN1mKxhBkNbSJjUdLe+ltyo6A&#10;srOU3Sr8+26TJt7m5X1OvhtNJ640uNaygqcoBkFcWd1yreDjfb9IQTiPrLGzTAomcrDbPsxyzLS9&#10;8RtdS1+LEMIuQwWN930mpasaMugi2xMH7mQHgz7AoZZ6wFsIN51M4ngtDbYcGhrs6aWh6lL+GAWv&#10;014ee5Kf3xbr8Ss5p8vi2Sk1fxyLDQhPo7+L/90HHeanyxX8fR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7kXcMAAADdAAAADwAAAAAAAAAAAAAAAACYAgAAZHJzL2Rv&#10;d25yZXYueG1sUEsFBgAAAAAEAAQA9QAAAIgDAAAAAA==&#10;" strokeweight=".25pt">
                <v:stroke dashstyle="1 1" endcap="round"/>
              </v:shape>
            </v:group>
            <v:group id="Group 1795" o:spid="_x0000_s1995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59ZdcMAAADdAAAADwAAAGRycy9kb3ducmV2LnhtbERPTYvCMBC9C/6HMII3&#10;Tau4SDWKiMoeZGHrwuJtaMa22ExKE9v67zcLgrd5vM9Zb3tTiZYaV1pWEE8jEMSZ1SXnCn4ux8kS&#10;hPPIGivLpOBJDrab4WCNibYdf1Ob+lyEEHYJKii8rxMpXVaQQTe1NXHgbrYx6ANscqkb7EK4qeQs&#10;ij6kwZJDQ4E17QvK7unDKDh12O3m8aE932/75/Wy+Po9x6TUeNTvViA89f4tfrk/dZi/nC/g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Hn1l1wwAAAN0AAAAP&#10;AAAAAAAAAAAAAAAAAKoCAABkcnMvZG93bnJldi54bWxQSwUGAAAAAAQABAD6AAAAmgMAAAAA&#10;">
              <v:group id="Group 1796" o:spid="_x0000_s199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3HA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l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03HAsQAAADdAAAA&#10;DwAAAAAAAAAAAAAAAACqAgAAZHJzL2Rvd25yZXYueG1sUEsFBgAAAAAEAAQA+gAAAJsDAAAAAA==&#10;">
                <v:shape id="AutoShape 1797" o:spid="_x0000_s199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x6KsMA&#10;AADdAAAADwAAAGRycy9kb3ducmV2LnhtbERPTW+CQBC9m/Q/bKaJN1mKiRJkNbSJjUdLe+ltyo6A&#10;srOU3Sr8+26TJt7m5X1OvhtNJ640uNaygqcoBkFcWd1yreDjfb9IQTiPrLGzTAomcrDbPsxyzLS9&#10;8RtdS1+LEMIuQwWN930mpasaMugi2xMH7mQHgz7AoZZ6wFsIN51M4nglDbYcGhrs6aWh6lL+GAWv&#10;014ee5Kf3xbr8Ss5p8vi2Sk1fxyLDQhPo7+L/90HHeanyzX8fR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x6KsMAAADdAAAADwAAAAAAAAAAAAAAAACYAgAAZHJzL2Rv&#10;d25yZXYueG1sUEsFBgAAAAAEAAQA9QAAAIgDAAAAAA==&#10;" strokeweight=".25pt">
                  <v:stroke dashstyle="1 1" endcap="round"/>
                </v:shape>
                <v:shape id="AutoShape 1798" o:spid="_x0000_s199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PuWMUA&#10;AADdAAAADwAAAGRycy9kb3ducmV2LnhtbESPzW7CQAyE75X6Disj9VY2gFRFgQVBJSqObdpLbyZr&#10;kkDWm2aX/Lx9fajUm60Zz3ze7EbXqJ66UHs2sJgnoIgLb2suDXx9Hp9TUCEiW2w8k4GJAuy2jw8b&#10;zKwf+IP6PJZKQjhkaKCKsc20DkVFDsPct8SiXXznMMraldp2OEi4a/QySV60w5qlocKWXisqbvnd&#10;GXibjvq9Jf3947Ecz8trutofgjFPs3G/BhVpjP/mv+uTFfx0JbjyjY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8+5YxQAAAN0AAAAPAAAAAAAAAAAAAAAAAJgCAABkcnMv&#10;ZG93bnJldi54bWxQSwUGAAAAAAQABAD1AAAAigMAAAAA&#10;" strokeweight=".25pt">
                  <v:stroke dashstyle="1 1" endcap="round"/>
                </v:shape>
                <v:shape id="AutoShape 1799" o:spid="_x0000_s199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9Lw8AA&#10;AADdAAAADwAAAGRycy9kb3ducmV2LnhtbERPy6rCMBDdC/5DGMGdpipI7TWKCopLXxt3c5u5ba/N&#10;pDZR698bQXA3h/Oc6bwxpbhT7QrLCgb9CARxanXBmYLTcd2LQTiPrLG0TAqe5GA+a7emmGj74D3d&#10;Dz4TIYRdggpy76tESpfmZND1bUUcuD9bG/QB1pnUNT5CuCnlMIrG0mDBoSHHilY5pZfDzSjYPNdy&#10;V5E8Xy1mze/wPx4tlk6pbqdZ/IDw1Piv+OPe6jA/Hk3g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r9Lw8AAAADdAAAADwAAAAAAAAAAAAAAAACYAgAAZHJzL2Rvd25y&#10;ZXYueG1sUEsFBgAAAAAEAAQA9QAAAIUDAAAAAA==&#10;" strokeweight=".25pt">
                  <v:stroke dashstyle="1 1" endcap="round"/>
                </v:shape>
              </v:group>
              <v:group id="Group 1800" o:spid="_x0000_s200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+6JkM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MWr&#10;8Ms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+6JkMcAAADd&#10;AAAADwAAAAAAAAAAAAAAAACqAgAAZHJzL2Rvd25yZXYueG1sUEsFBgAAAAAEAAQA+gAAAJ4DAAAA&#10;AA==&#10;">
                <v:shape id="AutoShape 1801" o:spid="_x0000_s200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80uMEA&#10;AADdAAAADwAAAGRycy9kb3ducmV2LnhtbERPS4vCMBC+C/sfwix409S6SKlGcYWKx/Vx2dtsM7bV&#10;ZtJtotZ/bwTB23x8z5ktOlOLK7WusqxgNIxAEOdWV1woOOyzQQLCeWSNtWVScCcHi/lHb4aptjfe&#10;0nXnCxFC2KWooPS+SaV0eUkG3dA2xIE72tagD7AtpG7xFsJNLeMomkiDFYeGEhtalZSfdxejYH3P&#10;5E9D8vffYtH9xadkvPx2SvU/u+UUhKfOv8Uv90aH+cnXC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PNLjBAAAA3QAAAA8AAAAAAAAAAAAAAAAAmAIAAGRycy9kb3du&#10;cmV2LnhtbFBLBQYAAAAABAAEAPUAAACGAwAAAAA=&#10;" strokeweight=".25pt">
                  <v:stroke dashstyle="1 1" endcap="round"/>
                </v:shape>
                <v:shape id="AutoShape 1802" o:spid="_x0000_s200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2qz8IA&#10;AADdAAAADwAAAGRycy9kb3ducmV2LnhtbERPTWvCQBC9F/oflil4001TkRCzES1YPNrYS29jdkxi&#10;s7Mxu9Xk33cFobd5vM/JVoNpxZV611hW8DqLQBCXVjdcKfg6bKcJCOeRNbaWScFIDlb581OGqbY3&#10;/qRr4SsRQtilqKD2vkuldGVNBt3MdsSBO9neoA+wr6Tu8RbCTSvjKFpIgw2Hhho7eq+p/Cl+jYKP&#10;cSv3Hcnvi8VqOMbn5G29cUpNXob1EoSnwf+LH+6dDvOTeQz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HarPwgAAAN0AAAAPAAAAAAAAAAAAAAAAAJgCAABkcnMvZG93&#10;bnJldi54bWxQSwUGAAAAAAQABAD1AAAAhwMAAAAA&#10;" strokeweight=".25pt">
                  <v:stroke dashstyle="1 1" endcap="round"/>
                </v:shape>
                <v:shape id="AutoShape 1803" o:spid="_x0000_s200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EPVMMA&#10;AADdAAAADwAAAGRycy9kb3ducmV2LnhtbERPTW+CQBC9m/Q/bKaJN1mKxhBkNbSJjUdLe+ltyo6A&#10;srOU3Sr8+26TJt7m5X1OvhtNJ640uNaygqcoBkFcWd1yreDjfb9IQTiPrLGzTAomcrDbPsxyzLS9&#10;8RtdS1+LEMIuQwWN930mpasaMugi2xMH7mQHgz7AoZZ6wFsIN51M4ngtDbYcGhrs6aWh6lL+GAWv&#10;014ee5Kf3xbr8Ss5p8vi2Sk1fxyLDQhPo7+L/90HHeanqyX8fR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EPVMMAAADdAAAADwAAAAAAAAAAAAAAAACYAgAAZHJzL2Rv&#10;d25yZXYueG1sUEsFBgAAAAAEAAQA9QAAAIgDAAAAAA==&#10;" strokeweight=".25pt">
                  <v:stroke dashstyle="1 1" endcap="round"/>
                </v:shape>
              </v:group>
              <v:group id="Group 1804" o:spid="_x0000_s200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WPk8UAAADdAAAADwAAAGRycy9kb3ducmV2LnhtbERPTWvCQBC9F/wPywi9&#10;1U2sLZK6CUFUPEihWii9DdkxCcnOhuyaxH/fLRR6m8f7nE02mVYM1LvasoJ4EYEgLqyuuVTwedk/&#10;rUE4j6yxtUwK7uQgS2cPG0y0HfmDhrMvRQhhl6CCyvsukdIVFRl0C9sRB+5qe4M+wL6UuscxhJtW&#10;LqPoVRqsOTRU2NG2oqI534yCw4hj/hzvhlNz3d6/Ly/vX6eYlHqcT/kbCE+T/xf/uY86zF+vVv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DVj5PFAAAA3QAA&#10;AA8AAAAAAAAAAAAAAAAAqgIAAGRycy9kb3ducmV2LnhtbFBLBQYAAAAABAAEAPoAAACcAwAAAAA=&#10;">
                <v:shape id="AutoShape 1805" o:spid="_x0000_s200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Qyu8AA&#10;AADdAAAADwAAAGRycy9kb3ducmV2LnhtbERPS4vCMBC+C/6HMII3TX1SqlF0QfHoul68jc3YVptJ&#10;t4la/71ZEPY2H99z5svGlOJBtSssKxj0IxDEqdUFZwqOP5teDMJ5ZI2lZVLwIgfLRbs1x0TbJ3/T&#10;4+AzEULYJagg975KpHRpTgZd31bEgbvY2qAPsM6krvEZwk0ph1E0lQYLDg05VvSVU3o73I2C7Wsj&#10;9xXJ06/FrDkPr/FotXZKdTvNagbCU+P/xR/3Tof58XgCf9+EE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/Qyu8AAAADdAAAADwAAAAAAAAAAAAAAAACYAgAAZHJzL2Rvd25y&#10;ZXYueG1sUEsFBgAAAAAEAAQA9QAAAIUDAAAAAA==&#10;" strokeweight=".25pt">
                  <v:stroke dashstyle="1 1" endcap="round"/>
                </v:shape>
                <v:shape id="AutoShape 1806" o:spid="_x0000_s200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szMIA&#10;AADdAAAADwAAAGRycy9kb3ducmV2LnhtbERPTWvCQBC9C/0PyxR6001tCSG6ii0oHjV66W2aHZNo&#10;djbNrib5911B8DaP9znzZW9qcaPWVZYVvE8iEMS51RUXCo6H9TgB4TyyxtoyKRjIwXLxMppjqm3H&#10;e7plvhAhhF2KCkrvm1RKl5dk0E1sQxy4k20N+gDbQuoWuxBuajmNolgarDg0lNjQd0n5JbsaBZth&#10;LXcNyZ8/i0X/Oz0nH6svp9Tba7+agfDU+6f44d7qMD/5jOH+TTh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JqzMwgAAAN0AAAAPAAAAAAAAAAAAAAAAAJgCAABkcnMvZG93&#10;bnJldi54bWxQSwUGAAAAAAQABAD1AAAAhwMAAAAA&#10;" strokeweight=".25pt">
                  <v:stroke dashstyle="1 1" endcap="round"/>
                </v:shape>
                <v:shape id="AutoShape 1807" o:spid="_x0000_s200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oJV8EA&#10;AADdAAAADwAAAGRycy9kb3ducmV2LnhtbERPS4vCMBC+C/6HMII3TX2gpRpFFxSPruvF29iMbbWZ&#10;dJuo9d+bBWFv8/E9Z75sTCkeVLvCsoJBPwJBnFpdcKbg+LPpxSCcR9ZYWiYFL3KwXLRbc0y0ffI3&#10;PQ4+EyGEXYIKcu+rREqX5mTQ9W1FHLiLrQ36AOtM6hqfIdyUchhFE2mw4NCQY0VfOaW3w90o2L42&#10;cl+RPP1azJrz8BqPVmunVLfTrGYgPDX+X/xx73SYH4+n8PdNOEE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qCVfBAAAA3QAAAA8AAAAAAAAAAAAAAAAAmAIAAGRycy9kb3du&#10;cmV2LnhtbFBLBQYAAAAABAAEAPUAAACGAwAAAAA=&#10;" strokeweight=".25pt">
                  <v:stroke dashstyle="1 1" endcap="round"/>
                </v:shape>
              </v:group>
              <v:shape id="AutoShape 1808" o:spid="_x0000_s200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WdJcQA&#10;AADdAAAADwAAAGRycy9kb3ducmV2LnhtbESPzW7CQAyE75V4h5WRuJUNUFVRYEGARNVj+blwM1mT&#10;BLLekN1CePv6gNSbrRnPfJ4tOlerO7Wh8mxgNExAEefeVlwYOOw37ymoEJEt1p7JwJMCLOa9txlm&#10;1j94S/ddLJSEcMjQQBljk2kd8pIchqFviEU7+9ZhlLUttG3xIeGu1uMk+dQOK5aGEhtal5Rfd7/O&#10;wNdzo38a0sebx6I7jS/pZLkKxgz63XIKKlIX/82v628r+OmH4Mo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1nSXEAAAA3QAAAA8AAAAAAAAAAAAAAAAAmAIAAGRycy9k&#10;b3ducmV2LnhtbFBLBQYAAAAABAAEAPUAAACJAwAAAAA=&#10;" strokeweight=".25pt">
                <v:stroke dashstyle="1 1" endcap="round"/>
              </v:shape>
            </v:group>
            <v:group id="Group 1809" o:spid="_x0000_s2009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QgDcQAAADdAAAADwAAAGRycy9kb3ducmV2LnhtbERPS2vCQBC+F/oflil4&#10;M5vUKpq6ikhbPIjgA6S3ITsmwexsyG6T+O9dQehtPr7nzJe9qURLjSstK0iiGARxZnXJuYLT8Xs4&#10;BeE8ssbKMim4kYPl4vVljqm2He+pPfhchBB2KSoovK9TKV1WkEEX2Zo4cBfbGPQBNrnUDXYh3FTy&#10;PY4n0mDJoaHAmtYFZdfDn1Hw02G3GiVf7fZ6Wd9+j+PdeZuQUoO3fvUJwlPv/8VP90aH+dOP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QgDcQAAADdAAAA&#10;DwAAAAAAAAAAAAAAAACqAgAAZHJzL2Rvd25yZXYueG1sUEsFBgAAAAAEAAQA+gAAAJsDAAAAAA==&#10;">
              <v:group id="Group 1810" o:spid="_x0000_s201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jcfTccAAADd&#10;AAAADwAAAAAAAAAAAAAAAACqAgAAZHJzL2Rvd25yZXYueG1sUEsFBgAAAAAEAAQA+gAAAJ4DAAAA&#10;AA==&#10;">
                <v:shape id="AutoShape 1811" o:spid="_x0000_s201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aiZcEA&#10;AADdAAAADwAAAGRycy9kb3ducmV2LnhtbERPS4vCMBC+C/sfwix409TKSqlGcYWKx/Vx2dtsM7bV&#10;ZtJtotZ/bwTB23x8z5ktOlOLK7WusqxgNIxAEOdWV1woOOyzQQLCeWSNtWVScCcHi/lHb4aptjfe&#10;0nXnCxFC2KWooPS+SaV0eUkG3dA2xIE72tagD7AtpG7xFsJNLeMomkiDFYeGEhtalZSfdxejYH3P&#10;5E9D8vffYtH9xadkvPx2SvU/u+UUhKfOv8Uv90aH+cnXC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WomXBAAAA3QAAAA8AAAAAAAAAAAAAAAAAmAIAAGRycy9kb3du&#10;cmV2LnhtbFBLBQYAAAAABAAEAPUAAACGAwAAAAA=&#10;" strokeweight=".25pt">
                  <v:stroke dashstyle="1 1" endcap="round"/>
                </v:shape>
                <v:shape id="AutoShape 1812" o:spid="_x0000_s201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8EsIA&#10;AADdAAAADwAAAGRycy9kb3ducmV2LnhtbERPTWvCQBC9F/oflil4001TlBCzES1YPNrYS29jdkxi&#10;s7Mxu9Xk33cFobd5vM/JVoNpxZV611hW8DqLQBCXVjdcKfg6bKcJCOeRNbaWScFIDlb581OGqbY3&#10;/qRr4SsRQtilqKD2vkuldGVNBt3MdsSBO9neoA+wr6Tu8RbCTSvjKFpIgw2Hhho7eq+p/Cl+jYKP&#10;cSv3Hcnvi8VqOMbn5G29cUpNXob1EoSnwf+LH+6dDvOTeQz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xDwSwgAAAN0AAAAPAAAAAAAAAAAAAAAAAJgCAABkcnMvZG93&#10;bnJldi54bWxQSwUGAAAAAAQABAD1AAAAhwMAAAAA&#10;" strokeweight=".25pt">
                  <v:stroke dashstyle="1 1" endcap="round"/>
                </v:shape>
                <v:shape id="AutoShape 1813" o:spid="_x0000_s201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iZicMA&#10;AADdAAAADwAAAGRycy9kb3ducmV2LnhtbERPTW+CQBC9m/Q/bKaJN1mK0RBkNbSJjUdLe+ltyo6A&#10;srOU3Sr8+26TJt7m5X1OvhtNJ640uNaygqcoBkFcWd1yreDjfb9IQTiPrLGzTAomcrDbPsxyzLS9&#10;8RtdS1+LEMIuQwWN930mpasaMugi2xMH7mQHgz7AoZZ6wFsIN51M4ngtDbYcGhrs6aWh6lL+GAWv&#10;014ee5Kf3xbr8Ss5p8vi2Sk1fxyLDQhPo7+L/90HHeanqyX8fR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iZicMAAADdAAAADwAAAAAAAAAAAAAAAACYAgAAZHJzL2Rv&#10;d25yZXYueG1sUEsFBgAAAAAEAAQA9QAAAIgDAAAAAA==&#10;" strokeweight=".25pt">
                  <v:stroke dashstyle="1 1" endcap="round"/>
                </v:shape>
              </v:group>
              <v:group id="Group 1814" o:spid="_x0000_s201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QwZTsMAAADdAAAADwAAAGRycy9kb3ducmV2LnhtbERPS4vCMBC+C/sfwix4&#10;07TrA6lGEdkVDyKoC4u3oRnbYjMpTbat/94Igrf5+J6zWHWmFA3VrrCsIB5GIIhTqwvOFPyefwYz&#10;EM4jaywtk4I7OVgtP3oLTLRt+UjNyWcihLBLUEHufZVI6dKcDLqhrYgDd7W1QR9gnUldYxvCTSm/&#10;omgqDRYcGnKsaJNTejv9GwXbFtv1KP5u9rfr5n45Tw5/+5iU6n926zkIT51/i1/unQ7zZ5Mx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DBlOwwAAAN0AAAAP&#10;AAAAAAAAAAAAAAAAAKoCAABkcnMvZG93bnJldi54bWxQSwUGAAAAAAQABAD6AAAAmgMAAAAA&#10;">
                <v:shape id="AutoShape 1815" o:spid="_x0000_s201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2kZsEA&#10;AADdAAAADwAAAGRycy9kb3ducmV2LnhtbERPS4vCMBC+C/sfwizsTdPtopRqFFeoePR12dtsM7bV&#10;ZlKbqPXfG0HwNh/fcyazztTiSq2rLCv4HkQgiHOrKy4U7HdZPwHhPLLG2jIpuJOD2fSjN8FU2xtv&#10;6Lr1hQgh7FJUUHrfpFK6vCSDbmAb4sAdbGvQB9gWUrd4C+GmlnEUjaTBikNDiQ0tSspP24tRsLxn&#10;ct2Q/DtbLLr/+Jj8zH+dUl+f3XwMwlPn3+KXe6XD/GQ4hO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tpGbBAAAA3QAAAA8AAAAAAAAAAAAAAAAAmAIAAGRycy9kb3du&#10;cmV2LnhtbFBLBQYAAAAABAAEAPUAAACGAwAAAAA=&#10;" strokeweight=".25pt">
                  <v:stroke dashstyle="1 1" endcap="round"/>
                </v:shape>
                <v:shape id="AutoShape 1816" o:spid="_x0000_s201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86EcIA&#10;AADdAAAADwAAAGRycy9kb3ducmV2LnhtbERPTWvCQBC9C/0PyxR6000tDSG6ii0oHjV66W2aHZNo&#10;djbNrib5911B8DaP9znzZW9qcaPWVZYVvE8iEMS51RUXCo6H9TgB4TyyxtoyKRjIwXLxMppjqm3H&#10;e7plvhAhhF2KCkrvm1RKl5dk0E1sQxy4k20N+gDbQuoWuxBuajmNolgarDg0lNjQd0n5JbsaBZth&#10;LXcNyZ8/i0X/Oz0nH6svp9Tba7+agfDU+6f44d7qMD/5jOH+TTh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/zoRwgAAAN0AAAAPAAAAAAAAAAAAAAAAAJgCAABkcnMvZG93&#10;bnJldi54bWxQSwUGAAAAAAQABAD1AAAAhwMAAAAA&#10;" strokeweight=".25pt">
                  <v:stroke dashstyle="1 1" endcap="round"/>
                </v:shape>
                <v:shape id="AutoShape 1817" o:spid="_x0000_s201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OfisEA&#10;AADdAAAADwAAAGRycy9kb3ducmV2LnhtbERPTYvCMBC9C/6HMII3TVXUUo2iC4pH1/XibWzGttpM&#10;uk3U+u/NgrC3ebzPmS8bU4oH1a6wrGDQj0AQp1YXnCk4/mx6MQjnkTWWlknBixwsF+3WHBNtn/xN&#10;j4PPRAhhl6CC3PsqkdKlORl0fVsRB+5ia4M+wDqTusZnCDelHEbRRBosODTkWNFXTuntcDcKtq+N&#10;3FckT78Ws+Y8vMaj1dop1e00qxkIT43/F3/cOx3mx+Mp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zn4rBAAAA3QAAAA8AAAAAAAAAAAAAAAAAmAIAAGRycy9kb3du&#10;cmV2LnhtbFBLBQYAAAAABAAEAPUAAACGAwAAAAA=&#10;" strokeweight=".25pt">
                  <v:stroke dashstyle="1 1" endcap="round"/>
                </v:shape>
              </v:group>
              <v:group id="Group 1818" o:spid="_x0000_s201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EETS8cAAADd&#10;AAAADwAAAAAAAAAAAAAAAACqAgAAZHJzL2Rvd25yZXYueG1sUEsFBgAAAAAEAAQA+gAAAJ4DAAAA&#10;AA==&#10;">
                <v:shape id="AutoShape 1819" o:spid="_x0000_s201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CuY8EA&#10;AADdAAAADwAAAGRycy9kb3ducmV2LnhtbERPTYvCMBC9C/6HMII3TVWUWo2iC4pH1/XibWzGttpM&#10;uk3U+u/NgrC3ebzPmS8bU4oH1a6wrGDQj0AQp1YXnCk4/mx6MQjnkTWWlknBixwsF+3WHBNtn/xN&#10;j4PPRAhhl6CC3PsqkdKlORl0fVsRB+5ia4M+wDqTusZnCDelHEbRRBosODTkWNFXTuntcDcKtq+N&#10;3FckT78Ws+Y8vMaj1dop1e00qxkIT43/F3/cOx3mx+Mp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grmPBAAAA3QAAAA8AAAAAAAAAAAAAAAAAmAIAAGRycy9kb3du&#10;cmV2LnhtbFBLBQYAAAAABAAEAPUAAACGAwAAAAA=&#10;" strokeweight=".25pt">
                  <v:stroke dashstyle="1 1" endcap="round"/>
                </v:shape>
                <v:shape id="AutoShape 1820" o:spid="_x0000_s202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bNQ8MA&#10;AADdAAAADwAAAGRycy9kb3ducmV2LnhtbESPQW/CMAyF75P4D5GRuI0UkFBVCAiQmDgy2GU305i2&#10;0DhdE6D8e3yYxM3We37v83zZuVrdqQ2VZwOjYQKKOPe24sLAz3H7mYIKEdli7ZkMPCnActH7mGNm&#10;/YO/6X6IhZIQDhkaKGNsMq1DXpLDMPQNsWhn3zqMsraFti0+JNzVepwkU+2wYmkosaFNSfn1cHMG&#10;vp5bvW9I//55LLrT+JJOVutgzKDfrWagInXxbf6/3lnBT6fCL9/ICHr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bNQ8MAAADdAAAADwAAAAAAAAAAAAAAAACYAgAAZHJzL2Rv&#10;d25yZXYueG1sUEsFBgAAAAAEAAQA9QAAAIgDAAAAAA==&#10;" strokeweight=".25pt">
                  <v:stroke dashstyle="1 1" endcap="round"/>
                </v:shape>
                <v:shape id="AutoShape 1821" o:spid="_x0000_s202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o2MEA&#10;AADdAAAADwAAAGRycy9kb3ducmV2LnhtbERPTYvCMBC9C/sfwix4s6kKUrrGUhcUj6568TbbjG21&#10;mXSbqPXfbwTB2zze58yz3jTiRp2rLSsYRzEI4sLqmksFh/1qlIBwHlljY5kUPMhBtvgYzDHV9s4/&#10;dNv5UoQQdikqqLxvUyldUZFBF9mWOHAn2xn0AXal1B3eQ7hp5CSOZ9JgzaGhwpa+Kyouu6tRsH6s&#10;5LYlefyzWPa/k3MyzZdOqeFnn3+B8NT7t/jl3ugwP5mN4flNOEE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6aNjBAAAA3QAAAA8AAAAAAAAAAAAAAAAAmAIAAGRycy9kb3du&#10;cmV2LnhtbFBLBQYAAAAABAAEAPUAAACGAwAAAAA=&#10;" strokeweight=".25pt">
                  <v:stroke dashstyle="1 1" endcap="round"/>
                </v:shape>
              </v:group>
              <v:shape id="AutoShape 1822" o:spid="_x0000_s202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j2r8EA&#10;AADdAAAADwAAAGRycy9kb3ducmV2LnhtbERPS4vCMBC+L/gfwgje1nS7IKWaFldw2aOvi7exGdtq&#10;M6lNVuu/N4LgbT6+58zy3jTiSp2rLSv4GkcgiAuray4V7LbLzwSE88gaG8uk4E4O8mzwMcNU2xuv&#10;6brxpQgh7FJUUHnfplK6oiKDbmxb4sAdbWfQB9iVUnd4C+GmkXEUTaTBmkNDhS0tKirOm3+j4Pe+&#10;lKuW5P5isewP8Sn5nv84pUbDfj4F4an3b/HL/afD/GQSw/ObcIL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o9q/BAAAA3QAAAA8AAAAAAAAAAAAAAAAAmAIAAGRycy9kb3du&#10;cmV2LnhtbFBLBQYAAAAABAAEAPUAAACGAwAAAAA=&#10;" strokeweight=".25pt">
                <v:stroke dashstyle="1 1" endcap="round"/>
              </v:shape>
            </v:group>
            <v:group id="Group 1823" o:spid="_x0000_s2023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lLh8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k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IlLh8QAAADdAAAA&#10;DwAAAAAAAAAAAAAAAACqAgAAZHJzL2Rvd25yZXYueG1sUEsFBgAAAAAEAAQA+gAAAJsDAAAAAA==&#10;">
              <v:group id="Group 1824" o:spid="_x0000_s202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2DT88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z6Zj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2DT88QAAADdAAAA&#10;DwAAAAAAAAAAAAAAAACqAgAAZHJzL2Rvd25yZXYueG1sUEsFBgAAAAAEAAQA+gAAAJsDAAAAAA==&#10;">
                <v:shape id="AutoShape 1825" o:spid="_x0000_s202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Fu28IA&#10;AADdAAAADwAAAGRycy9kb3ducmV2LnhtbERPTWvCQBC9C/0PyxR6000tDSG6ii0oHjV66W2aHZNo&#10;djbNrib5911B8DaP9znzZW9qcaPWVZYVvE8iEMS51RUXCo6H9TgB4TyyxtoyKRjIwXLxMppjqm3H&#10;e7plvhAhhF2KCkrvm1RKl5dk0E1sQxy4k20N+gDbQuoWuxBuajmNolgarDg0lNjQd0n5JbsaBZth&#10;LXcNyZ8/i0X/Oz0nH6svp9Tba7+agfDU+6f44d7qMD+JP+H+TTh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W7bwgAAAN0AAAAPAAAAAAAAAAAAAAAAAJgCAABkcnMvZG93&#10;bnJldi54bWxQSwUGAAAAAAQABAD1AAAAhwMAAAAA&#10;" strokeweight=".25pt">
                  <v:stroke dashstyle="1 1" endcap="round"/>
                </v:shape>
                <v:shape id="AutoShape 1826" o:spid="_x0000_s202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PwrMAA&#10;AADdAAAADwAAAGRycy9kb3ducmV2LnhtbERPTYvCMBC9C/6HMII3TVUopRpFBReP6nrxNjZjW20m&#10;tclq/fdGEPY2j/c5s0VrKvGgxpWWFYyGEQjizOqScwXH380gAeE8ssbKMil4kYPFvNuZYartk/f0&#10;OPhchBB2KSoovK9TKV1WkEE3tDVx4C62MegDbHKpG3yGcFPJcRTF0mDJoaHAmtYFZbfDn1Hw89rI&#10;XU3ydLeYt+fxNZksV06pfq9dTkF4av2/+Ove6jA/iWP4fBNOkP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JPwrMAAAADdAAAADwAAAAAAAAAAAAAAAACYAgAAZHJzL2Rvd25y&#10;ZXYueG1sUEsFBgAAAAAEAAQA9QAAAIUDAAAAAA==&#10;" strokeweight=".25pt">
                  <v:stroke dashstyle="1 1" endcap="round"/>
                </v:shape>
                <v:shape id="AutoShape 1827" o:spid="_x0000_s202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9VN8EA&#10;AADdAAAADwAAAGRycy9kb3ducmV2LnhtbERPS4vCMBC+C/sfwizsTdPtgpZqFFeoePR12dtsM7bV&#10;ZlKbqPXfG0HwNh/fcyazztTiSq2rLCv4HkQgiHOrKy4U7HdZPwHhPLLG2jIpuJOD2fSjN8FU2xtv&#10;6Lr1hQgh7FJUUHrfpFK6vCSDbmAb4sAdbGvQB9gWUrd4C+GmlnEUDaXBikNDiQ0tSspP24tRsLxn&#10;ct2Q/DtbLLr/+Jj8zH+dUl+f3XwMwlPn3+KXe6XD/GQ4gu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fVTfBAAAA3QAAAA8AAAAAAAAAAAAAAAAAmAIAAGRycy9kb3du&#10;cmV2LnhtbFBLBQYAAAAABAAEAPUAAACGAwAAAAA=&#10;" strokeweight=".25pt">
                  <v:stroke dashstyle="1 1" endcap="round"/>
                </v:shape>
              </v:group>
              <v:group id="Group 1828" o:spid="_x0000_s202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3Z9s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Dd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i3Z9scAAADd&#10;AAAADwAAAAAAAAAAAAAAAACqAgAAZHJzL2Rvd25yZXYueG1sUEsFBgAAAAAEAAQA+gAAAJ4DAAAA&#10;AA==&#10;">
                <v:shape id="AutoShape 1829" o:spid="_x0000_s202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xk3sEA&#10;AADdAAAADwAAAGRycy9kb3ducmV2LnhtbERPS4vCMBC+C/sfwix403QrSLcaxRUqHn1d9jY2Y1u3&#10;mXSbqPXfG0HwNh/fc6bzztTiSq2rLCv4GkYgiHOrKy4UHPbZIAHhPLLG2jIpuJOD+eyjN8VU2xtv&#10;6brzhQgh7FJUUHrfpFK6vCSDbmgb4sCdbGvQB9gWUrd4C+GmlnEUjaXBikNDiQ0tS8r/dhejYHXP&#10;5KYh+ftvseiO8TkZLX6cUv3PbjEB4anzb/HLvdZhfjL+huc34QQ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MZN7BAAAA3QAAAA8AAAAAAAAAAAAAAAAAmAIAAGRycy9kb3du&#10;cmV2LnhtbFBLBQYAAAAABAAEAPUAAACGAwAAAAA=&#10;" strokeweight=".25pt">
                  <v:stroke dashstyle="1 1" endcap="round"/>
                </v:shape>
                <v:shape id="AutoShape 1830" o:spid="_x0000_s203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9bnsQA&#10;AADdAAAADwAAAGRycy9kb3ducmV2LnhtbESPzW7CQAyE75V4h5WRuJUNILVRYEGARNVj+blwM1mT&#10;BLLekN1CePv6gNSbrRnPfJ4tOlerO7Wh8mxgNExAEefeVlwYOOw37ymoEJEt1p7JwJMCLOa9txlm&#10;1j94S/ddLJSEcMjQQBljk2kd8pIchqFviEU7+9ZhlLUttG3xIeGu1uMk+dAOK5aGEhtal5Rfd7/O&#10;wNdzo38a0sebx6I7jS/pZLkKxgz63XIKKlIX/82v628r+Omn8Ms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vW57EAAAA3QAAAA8AAAAAAAAAAAAAAAAAmAIAAGRycy9k&#10;b3ducmV2LnhtbFBLBQYAAAAABAAEAPUAAACJAwAAAAA=&#10;" strokeweight=".25pt">
                  <v:stroke dashstyle="1 1" endcap="round"/>
                </v:shape>
                <v:shape id="AutoShape 1831" o:spid="_x0000_s203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P+BcEA&#10;AADdAAAADwAAAGRycy9kb3ducmV2LnhtbERPS4vCMBC+C/sfwix409QKa6lGcYWKx/Vx2dtsM7bV&#10;ZtJtotZ/bwTB23x8z5ktOlOLK7WusqxgNIxAEOdWV1woOOyzQQLCeWSNtWVScCcHi/lHb4aptjfe&#10;0nXnCxFC2KWooPS+SaV0eUkG3dA2xIE72tagD7AtpG7xFsJNLeMo+pIGKw4NJTa0Kik/7y5Gwfqe&#10;yZ+G5O+/xaL7i0/JePntlOp/dsspCE+df4tf7o0O85PJC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j/gXBAAAA3QAAAA8AAAAAAAAAAAAAAAAAmAIAAGRycy9kb3du&#10;cmV2LnhtbFBLBQYAAAAABAAEAPUAAACGAwAAAAA=&#10;" strokeweight=".25pt">
                  <v:stroke dashstyle="1 1" endcap="round"/>
                </v:shape>
              </v:group>
              <v:group id="Group 1832" o:spid="_x0000_s203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hx4wcQAAADdAAAA&#10;DwAAAAAAAAAAAAAAAACqAgAAZHJzL2Rvd25yZXYueG1sUEsFBgAAAAAEAAQA+gAAAJsDAAAAAA==&#10;">
                <v:shape id="AutoShape 1833" o:spid="_x0000_s203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F6cMA&#10;AADdAAAADwAAAGRycy9kb3ducmV2LnhtbERPTW+CQBC9m/Q/bKaJN1mKiRJkNbSJjUdLe+ltyo6A&#10;srOU3Sr8+26TJt7m5X1OvhtNJ640uNaygqcoBkFcWd1yreDjfb9IQTiPrLGzTAomcrDbPsxyzLS9&#10;8RtdS1+LEMIuQwWN930mpasaMugi2xMH7mQHgz7AoZZ6wFsIN51M4nglDbYcGhrs6aWh6lL+GAWv&#10;014ee5Kf3xbr8Ss5p8vi2Sk1fxyLDQhPo7+L/90HHean6yX8fR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3F6cMAAADdAAAADwAAAAAAAAAAAAAAAACYAgAAZHJzL2Rv&#10;d25yZXYueG1sUEsFBgAAAAAEAAQA9QAAAIgDAAAAAA==&#10;" strokeweight=".25pt">
                  <v:stroke dashstyle="1 1" endcap="round"/>
                </v:shape>
                <v:shape id="AutoShape 1834" o:spid="_x0000_s203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RdncEA&#10;AADdAAAADwAAAGRycy9kb3ducmV2LnhtbERPS4vCMBC+C/6HMII3TX2gpRpFFxSPruvF29iMbbWZ&#10;dJuo9d+bBWFv8/E9Z75sTCkeVLvCsoJBPwJBnFpdcKbg+LPpxSCcR9ZYWiYFL3KwXLRbc0y0ffI3&#10;PQ4+EyGEXYIKcu+rREqX5mTQ9W1FHLiLrQ36AOtM6hqfIdyUchhFE2mw4NCQY0VfOaW3w90o2L42&#10;cl+RPP1azJrz8BqPVmunVLfTrGYgPDX+X/xx73SYH0/H8PdNOEE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UXZ3BAAAA3QAAAA8AAAAAAAAAAAAAAAAAmAIAAGRycy9kb3du&#10;cmV2LnhtbFBLBQYAAAAABAAEAPUAAACGAwAAAAA=&#10;" strokeweight=".25pt">
                  <v:stroke dashstyle="1 1" endcap="round"/>
                </v:shape>
                <v:shape id="AutoShape 1835" o:spid="_x0000_s203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4BsEA&#10;AADdAAAADwAAAGRycy9kb3ducmV2LnhtbERPTYvCMBC9C/6HMII3TVXUUo2iC4pH1/XibWzGttpM&#10;uk3U+u/NgrC3ebzPmS8bU4oH1a6wrGDQj0AQp1YXnCk4/mx6MQjnkTWWlknBixwsF+3WHBNtn/xN&#10;j4PPRAhhl6CC3PsqkdKlORl0fVsRB+5ia4M+wDqTusZnCDelHEbRRBosODTkWNFXTuntcDcKtq+N&#10;3FckT78Ws+Y8vMaj1dop1e00qxkIT43/F3/cOx3mx9Mx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Y+AbBAAAA3QAAAA8AAAAAAAAAAAAAAAAAmAIAAGRycy9kb3du&#10;cmV2LnhtbFBLBQYAAAAABAAEAPUAAACGAwAAAAA=&#10;" strokeweight=".25pt">
                  <v:stroke dashstyle="1 1" endcap="round"/>
                </v:shape>
              </v:group>
              <v:shape id="AutoShape 1836" o:spid="_x0000_s203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pmccEA&#10;AADdAAAADwAAAGRycy9kb3ducmV2LnhtbERPS4vCMBC+C/sfwizsTdPtgpZqFFeoePR12dtsM7bV&#10;ZlKbqPXfG0HwNh/fcyazztTiSq2rLCv4HkQgiHOrKy4U7HdZPwHhPLLG2jIpuJOD2fSjN8FU2xtv&#10;6Lr1hQgh7FJUUHrfpFK6vCSDbmAb4sAdbGvQB9gWUrd4C+GmlnEUDaXBikNDiQ0tSspP24tRsLxn&#10;ct2Q/DtbLLr/+Jj8zH+dUl+f3XwMwlPn3+KXe6XD/GQ0hO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KZnHBAAAA3QAAAA8AAAAAAAAAAAAAAAAAmAIAAGRycy9kb3du&#10;cmV2LnhtbFBLBQYAAAAABAAEAPUAAACGAwAAAAA=&#10;" strokeweight=".25pt">
                <v:stroke dashstyle="1 1" endcap="round"/>
              </v:shape>
            </v:group>
            <v:group id="Group 1837" o:spid="_x0000_s2037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mvbWcQAAADdAAAADwAAAGRycy9kb3ducmV2LnhtbERPS4vCMBC+C/sfwix4&#10;07QrPqhGEdld9iCCDxBvQzO2xWZSmmxb/70RBG/z8T1nsepMKRqqXWFZQTyMQBCnVhecKTgdfwYz&#10;EM4jaywtk4I7OVgtP3oLTLRteU/NwWcihLBLUEHufZVI6dKcDLqhrYgDd7W1QR9gnUldYxvCTSm/&#10;omgiDRYcGnKsaJNTejv8GwW/LbbrUfzdbG/Xzf1yHO/O25iU6n926zkIT51/i1/uPx3mz6ZT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mvbWcQAAADdAAAA&#10;DwAAAAAAAAAAAAAAAACqAgAAZHJzL2Rvd25yZXYueG1sUEsFBgAAAAAEAAQA+gAAAJsDAAAAAA==&#10;">
              <v:group id="Group 1838" o:spid="_x0000_s203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/RPK8cAAADdAAAADwAAAGRycy9kb3ducmV2LnhtbESPQWvCQBCF74X+h2UK&#10;3uomlVaJriLSigcpGAvF25Adk2B2NmS3Sfz3nUOhtxnem/e+WW1G16ieulB7NpBOE1DEhbc1lwa+&#10;zh/PC1AhIltsPJOBOwXYrB8fVphZP/CJ+jyWSkI4ZGigirHNtA5FRQ7D1LfEol195zDK2pXadjhI&#10;uGv0S5K8aYc1S0OFLe0qKm75jzOwH3DYztL3/ni77u6X8+vn9zElYyZP43YJKtIY/81/1wcr+Iu5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/RPK8cAAADd&#10;AAAADwAAAAAAAAAAAAAAAACqAgAAZHJzL2Rvd25yZXYueG1sUEsFBgAAAAAEAAQA+gAAAJ4DAAAA&#10;AA==&#10;">
                <v:shape id="AutoShape 1839" o:spid="_x0000_s203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XyA8EA&#10;AADdAAAADwAAAGRycy9kb3ducmV2LnhtbERPTYvCMBC9C/6HMII3TVXQWo2iC4pH1/XibWzGttpM&#10;uk3U+u/NgrC3ebzPmS8bU4oH1a6wrGDQj0AQp1YXnCk4/mx6MQjnkTWWlknBixwsF+3WHBNtn/xN&#10;j4PPRAhhl6CC3PsqkdKlORl0fVsRB+5ia4M+wDqTusZnCDelHEbRWBosODTkWNFXTuntcDcKtq+N&#10;3FckT78Ws+Y8vMaj1dop1e00qxkIT43/F3/cOx3mx5Mp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V8gPBAAAA3QAAAA8AAAAAAAAAAAAAAAAAmAIAAGRycy9kb3du&#10;cmV2LnhtbFBLBQYAAAAABAAEAPUAAACGAwAAAAA=&#10;" strokeweight=".25pt">
                  <v:stroke dashstyle="1 1" endcap="round"/>
                </v:shape>
                <v:shape id="AutoShape 1840" o:spid="_x0000_s204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rucMA&#10;AADdAAAADwAAAGRycy9kb3ducmV2LnhtbESPQW/CMAyF70j7D5EncYN0IKGqEBCbBOLIgAs305i2&#10;0DhdE6D8+/mAxM3We37v82zRuVrdqQ2VZwNfwwQUce5txYWBw341SEGFiGyx9kwGnhRgMf/ozTCz&#10;/sG/dN/FQkkIhwwNlDE2mdYhL8lhGPqGWLSzbx1GWdtC2xYfEu5qPUqSiXZYsTSU2NBPSfl1d3MG&#10;1s+V3jakj38ei+40uqTj5Xcwpv/ZLaegInXxbX5db6zgp6nwyz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orucMAAADdAAAADwAAAAAAAAAAAAAAAACYAgAAZHJzL2Rv&#10;d25yZXYueG1sUEsFBgAAAAAEAAQA9QAAAIgDAAAAAA==&#10;" strokeweight=".25pt">
                  <v:stroke dashstyle="1 1" endcap="round"/>
                </v:shape>
                <v:shape id="AutoShape 1841" o:spid="_x0000_s204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aOIsEA&#10;AADdAAAADwAAAGRycy9kb3ducmV2LnhtbERPS4vCMBC+C/sfwix4s6kKUqqxdBcUj+vjsrfZZmyr&#10;zaQ2Ueu/3wiCt/n4nrPIetOIG3WutqxgHMUgiAuray4VHParUQLCeWSNjWVS8CAH2fJjsMBU2ztv&#10;6bbzpQgh7FJUUHnfplK6oiKDLrItceCOtjPoA+xKqTu8h3DTyEkcz6TBmkNDhS19V1Scd1ejYP1Y&#10;yZ+W5O/FYtn/TU7JNP9ySg0/+3wOwlPv3+KXe6PD/CQZw/ObcIJ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2jiLBAAAA3QAAAA8AAAAAAAAAAAAAAAAAmAIAAGRycy9kb3du&#10;cmV2LnhtbFBLBQYAAAAABAAEAPUAAACGAwAAAAA=&#10;" strokeweight=".25pt">
                  <v:stroke dashstyle="1 1" endcap="round"/>
                </v:shape>
              </v:group>
              <v:group id="Group 1842" o:spid="_x0000_s204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8kI5sMAAADdAAAADwAAAGRycy9kb3ducmV2LnhtbERPTYvCMBC9L/gfwgje&#10;1rTKLqUaRUTFgyysCuJtaMa22ExKE9v67zcLgrd5vM+ZL3tTiZYaV1pWEI8jEMSZ1SXnCs6n7WcC&#10;wnlkjZVlUvAkB8vF4GOOqbYd/1J79LkIIexSVFB4X6dSuqwgg25sa+LA3Wxj0AfY5FI32IVwU8lJ&#10;FH1LgyWHhgJrWheU3Y8Po2DXYbeaxpv2cL+tn9fT18/lEJNSo2G/moHw1Pu3+OXe6zA/S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ryQjmwwAAAN0AAAAP&#10;AAAAAAAAAAAAAAAAAKoCAABkcnMvZG93bnJldi54bWxQSwUGAAAAAAQABAD6AAAAmgMAAAAA&#10;">
                <v:shape id="AutoShape 1843" o:spid="_x0000_s204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i1zsAA&#10;AADdAAAADwAAAGRycy9kb3ducmV2LnhtbERPTYvCMBC9L/gfwgje1lSFpVRjqYLi0XW9eBubsa02&#10;k9pErf/eCMLe5vE+Z5Z2phZ3al1lWcFoGIEgzq2uuFCw/1t9xyCcR9ZYWyYFT3KQzntfM0y0ffAv&#10;3Xe+ECGEXYIKSu+bREqXl2TQDW1DHLiTbQ36ANtC6hYfIdzUchxFP9JgxaGhxIaWJeWX3c0oWD9X&#10;ctuQPFwtFt1xfI4n2cIpNeh32RSEp87/iz/ujQ7z43gC72/CC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i1zsAAAADdAAAADwAAAAAAAAAAAAAAAACYAgAAZHJzL2Rvd25y&#10;ZXYueG1sUEsFBgAAAAAEAAQA9QAAAIUDAAAAAA==&#10;" strokeweight=".25pt">
                  <v:stroke dashstyle="1 1" endcap="round"/>
                </v:shape>
                <v:shape id="AutoShape 1844" o:spid="_x0000_s204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EtusIA&#10;AADdAAAADwAAAGRycy9kb3ducmV2LnhtbERPS2vCQBC+F/wPywjemo0PSohZxRYiHq168TZmxySa&#10;nU2zWxP/fbdQ6G0+vudk68E04kGdqy0rmEYxCOLC6ppLBadj/pqAcB5ZY2OZFDzJwXo1eskw1bbn&#10;T3ocfClCCLsUFVTet6mUrqjIoItsSxy4q+0M+gC7UuoO+xBuGjmL4zdpsObQUGFLHxUV98O3UbB9&#10;5nLfkjx/WSyHy+yWzDfvTqnJeNgsQXga/L/4z73TYX6SLOD3m3CC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AS26wgAAAN0AAAAPAAAAAAAAAAAAAAAAAJgCAABkcnMvZG93&#10;bnJldi54bWxQSwUGAAAAAAQABAD1AAAAhwMAAAAA&#10;" strokeweight=".25pt">
                  <v:stroke dashstyle="1 1" endcap="round"/>
                </v:shape>
                <v:shape id="AutoShape 1845" o:spid="_x0000_s204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2IIcIA&#10;AADdAAAADwAAAGRycy9kb3ducmV2LnhtbERPTWvCQBC9F/wPywjemo2KJcSsYgsRj1a9eBuzYxLN&#10;zqbZrYn/vlso9DaP9znZejCNeFDnassKplEMgriwuuZSwemYvyYgnEfW2FgmBU9ysF6NXjJMte35&#10;kx4HX4oQwi5FBZX3bSqlKyoy6CLbEgfuajuDPsCulLrDPoSbRs7i+E0arDk0VNjSR0XF/fBtFGyf&#10;udy3JM9fFsvhMrsl8827U2oyHjZLEJ4G/y/+c+90mJ8kC/j9Jpw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TYghwgAAAN0AAAAPAAAAAAAAAAAAAAAAAJgCAABkcnMvZG93&#10;bnJldi54bWxQSwUGAAAAAAQABAD1AAAAhwMAAAAA&#10;" strokeweight=".25pt">
                  <v:stroke dashstyle="1 1" endcap="round"/>
                </v:shape>
              </v:group>
              <v:group id="Group 1846" o:spid="_x0000_s204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8g7lwwAAAN0AAAAP&#10;AAAAAAAAAAAAAAAAAKoCAABkcnMvZG93bnJldi54bWxQSwUGAAAAAAQABAD6AAAAmgMAAAAA&#10;">
                <v:shape id="AutoShape 1847" o:spid="_x0000_s204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OzzcIA&#10;AADdAAAADwAAAGRycy9kb3ducmV2LnhtbERPTWvCQBC9F/wPywjemo0KNsSsYgsRj1a9eBuzYxLN&#10;zqbZrYn/vlso9DaP9znZejCNeFDnassKplEMgriwuuZSwemYvyYgnEfW2FgmBU9ysF6NXjJMte35&#10;kx4HX4oQwi5FBZX3bSqlKyoy6CLbEgfuajuDPsCulLrDPoSbRs7ieCEN1hwaKmzpo6Lifvg2CrbP&#10;XO5bkucvi+Vwmd2S+ebdKTUZD5slCE+D/xf/uXc6zE+SN/j9Jpw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07PNwgAAAN0AAAAPAAAAAAAAAAAAAAAAAJgCAABkcnMvZG93&#10;bnJldi54bWxQSwUGAAAAAAQABAD1AAAAhwMAAAAA&#10;" strokeweight=".25pt">
                  <v:stroke dashstyle="1 1" endcap="round"/>
                </v:shape>
                <v:shape id="AutoShape 1848" o:spid="_x0000_s204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wnv8MA&#10;AADdAAAADwAAAGRycy9kb3ducmV2LnhtbESPQW/CMAyF70j7D5EncYN0IKGqEBCbBOLIgAs305i2&#10;0DhdE6D8+/mAxM3We37v82zRuVrdqQ2VZwNfwwQUce5txYWBw341SEGFiGyx9kwGnhRgMf/ozTCz&#10;/sG/dN/FQkkIhwwNlDE2mdYhL8lhGPqGWLSzbx1GWdtC2xYfEu5qPUqSiXZYsTSU2NBPSfl1d3MG&#10;1s+V3jakj38ei+40uqTj5Xcwpv/ZLaegInXxbX5db6zgp6ngyj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wnv8MAAADdAAAADwAAAAAAAAAAAAAAAACYAgAAZHJzL2Rv&#10;d25yZXYueG1sUEsFBgAAAAAEAAQA9QAAAIgDAAAAAA==&#10;" strokeweight=".25pt">
                  <v:stroke dashstyle="1 1" endcap="round"/>
                </v:shape>
                <v:shape id="AutoShape 1849" o:spid="_x0000_s204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CCJMMA&#10;AADdAAAADwAAAGRycy9kb3ducmV2LnhtbERPS2uDQBC+B/Iflin0VtemUIxxlaRg6bF5XHKbuBO1&#10;dWetuzXm33cDhdzm43tOVkymEyMNrrWs4DmKQRBXVrdcKzjsy6cEhPPIGjvLpOBKDop8Pssw1fbC&#10;Wxp3vhYhhF2KChrv+1RKVzVk0EW2Jw7c2Q4GfYBDLfWAlxBuOrmI41dpsOXQ0GBPbw1V37tfo+D9&#10;WsrPnuTxx2I9nRZfyct645R6fJjWKxCeJn8X/7s/dJifJEu4fRNO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CCJMMAAADdAAAADwAAAAAAAAAAAAAAAACYAgAAZHJzL2Rv&#10;d25yZXYueG1sUEsFBgAAAAAEAAQA9QAAAIgDAAAAAA==&#10;" strokeweight=".25pt">
                  <v:stroke dashstyle="1 1" endcap="round"/>
                </v:shape>
              </v:group>
              <v:shape id="AutoShape 1850" o:spid="_x0000_s205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O9ZMUA&#10;AADdAAAADwAAAGRycy9kb3ducmV2LnhtbESPQW/CMAyF70j8h8hI3GgKSFPXEapuEojjxnbZzWtM&#10;W2icrsmg/Pv5MGk3W+/5vc+bYnSdutIQWs8GlkkKirjytuXawMf7bpGBChHZYueZDNwpQLGdTjaY&#10;W3/jN7oeY60khEOOBpoY+1zrUDXkMCS+Jxbt5AeHUdah1nbAm4S7Tq/S9EE7bFkaGuzppaHqcvxx&#10;Bvb3nX7tSX9+e6zHr9U5W5fPwZj5bCyfQEUa47/57/pgBT97FH75Rkb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471kxQAAAN0AAAAPAAAAAAAAAAAAAAAAAJgCAABkcnMv&#10;ZG93bnJldi54bWxQSwUGAAAAAAQABAD1AAAAigMAAAAA&#10;" strokeweight=".25pt">
                <v:stroke dashstyle="1 1" endcap="round"/>
              </v:shape>
            </v:group>
            <v:group id="Group 1851" o:spid="_x0000_s2051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IATM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Vc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wgBMwwAAAN0AAAAP&#10;AAAAAAAAAAAAAAAAAKoCAABkcnMvZG93bnJldi54bWxQSwUGAAAAAAQABAD6AAAAmgMAAAAA&#10;">
              <v:group id="Group 1852" o:spid="_x0000_s205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CeO8UAAADdAAAADwAAAGRycy9kb3ducmV2LnhtbERPTWvCQBC9F/wPyxS8&#10;NZsoLTHNKiJWPIRCVSi9DdkxCWZnQ3abxH/fLRR6m8f7nHwzmVYM1LvGsoIkikEQl1Y3XCm4nN+e&#10;UhDOI2tsLZOCOznYrGcPOWbajvxBw8lXIoSwy1BB7X2XSenKmgy6yHbEgbva3qAPsK+k7nEM4aaV&#10;izh+kQYbDg01drSrqbydvo2Cw4jjdpnsh+J23d2/zs/vn0VCSs0fp+0rCE+T/xf/uY86zE9X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4QnjvFAAAA3QAA&#10;AA8AAAAAAAAAAAAAAAAAqgIAAGRycy9kb3ducmV2LnhtbFBLBQYAAAAABAAEAPoAAACcAwAAAAA=&#10;">
                <v:shape id="AutoShape 1853" o:spid="_x0000_s205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EjE8AA&#10;AADdAAAADwAAAGRycy9kb3ducmV2LnhtbERPy6rCMBDdC/5DGMGdpipI7TWKCopLXxt3c5u5ba/N&#10;pDZR698bQXA3h/Oc6bwxpbhT7QrLCgb9CARxanXBmYLTcd2LQTiPrLG0TAqe5GA+a7emmGj74D3d&#10;Dz4TIYRdggpy76tESpfmZND1bUUcuD9bG/QB1pnUNT5CuCnlMIrG0mDBoSHHilY5pZfDzSjYPNdy&#10;V5E8Xy1mze/wPx4tlk6pbqdZ/IDw1Piv+OPe6jA/nozg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TEjE8AAAADdAAAADwAAAAAAAAAAAAAAAACYAgAAZHJzL2Rvd25y&#10;ZXYueG1sUEsFBgAAAAAEAAQA9QAAAIUDAAAAAA==&#10;" strokeweight=".25pt">
                  <v:stroke dashstyle="1 1" endcap="round"/>
                </v:shape>
                <v:shape id="AutoShape 1854" o:spid="_x0000_s205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7Z8EA&#10;AADdAAAADwAAAGRycy9kb3ducmV2LnhtbERPS4vCMBC+C/6HMII3TX0gtRpFFxSPruvF29iMbbWZ&#10;dJuo9d+bBWFv8/E9Z75sTCkeVLvCsoJBPwJBnFpdcKbg+LPpxSCcR9ZYWiYFL3KwXLRbc0y0ffI3&#10;PQ4+EyGEXYIKcu+rREqX5mTQ9W1FHLiLrQ36AOtM6hqfIdyUchhFE2mw4NCQY0VfOaW3w90o2L42&#10;cl+RPP1azJrz8BqPVmunVLfTrGYgPDX+X/xx73SYH0/H8PdNOEE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Yu2fBAAAA3QAAAA8AAAAAAAAAAAAAAAAAmAIAAGRycy9kb3du&#10;cmV2LnhtbFBLBQYAAAAABAAEAPUAAACGAwAAAAA=&#10;" strokeweight=".25pt">
                  <v:stroke dashstyle="1 1" endcap="round"/>
                </v:shape>
                <v:shape id="AutoShape 1855" o:spid="_x0000_s205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Qe/MEA&#10;AADdAAAADwAAAGRycy9kb3ducmV2LnhtbERPTYvCMBC9C/6HMII3TVWUWo2iC4pH1/XibWzGttpM&#10;uk3U+u/NgrC3ebzPmS8bU4oH1a6wrGDQj0AQp1YXnCk4/mx6MQjnkTWWlknBixwsF+3WHBNtn/xN&#10;j4PPRAhhl6CC3PsqkdKlORl0fVsRB+5ia4M+wDqTusZnCDelHEbRRBosODTkWNFXTuntcDcKtq+N&#10;3FckT78Ws+Y8vMaj1dop1e00qxkIT43/F3/cOx3mx9Mx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UHvzBAAAA3QAAAA8AAAAAAAAAAAAAAAAAmAIAAGRycy9kb3du&#10;cmV2LnhtbFBLBQYAAAAABAAEAPUAAACGAwAAAAA=&#10;" strokeweight=".25pt">
                  <v:stroke dashstyle="1 1" endcap="round"/>
                </v:shape>
              </v:group>
              <v:group id="Group 1856" o:spid="_x0000_s205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uYO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zfb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rmDjFAAAA3QAA&#10;AA8AAAAAAAAAAAAAAAAAqgIAAGRycy9kb3ducmV2LnhtbFBLBQYAAAAABAAEAPoAAACcAwAAAAA=&#10;">
                <v:shape id="AutoShape 1857" o:spid="_x0000_s205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olEMEA&#10;AADdAAAADwAAAGRycy9kb3ducmV2LnhtbERPTYvCMBC9C/6HMII3TVXQWo2iC4pH1/XibWzGttpM&#10;uk3U+u/NgrC3ebzPmS8bU4oH1a6wrGDQj0AQp1YXnCk4/mx6MQjnkTWWlknBixwsF+3WHBNtn/xN&#10;j4PPRAhhl6CC3PsqkdKlORl0fVsRB+5ia4M+wDqTusZnCDelHEbRWBosODTkWNFXTuntcDcKtq+N&#10;3FckT78Ws+Y8vMaj1dop1e00qxkIT43/F3/cOx3mx9MJ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KJRDBAAAA3QAAAA8AAAAAAAAAAAAAAAAAmAIAAGRycy9kb3du&#10;cmV2LnhtbFBLBQYAAAAABAAEAPUAAACGAwAAAAA=&#10;" strokeweight=".25pt">
                  <v:stroke dashstyle="1 1" endcap="round"/>
                </v:shape>
                <v:shape id="AutoShape 1858" o:spid="_x0000_s205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WxYsUA&#10;AADdAAAADwAAAGRycy9kb3ducmV2LnhtbESPQW/CMAyF70j8h8hI3GgKSFPXEapuEojjxnbZzWtM&#10;W2icrsmg/Pv5MGk3W+/5vc+bYnSdutIQWs8GlkkKirjytuXawMf7bpGBChHZYueZDNwpQLGdTjaY&#10;W3/jN7oeY60khEOOBpoY+1zrUDXkMCS+Jxbt5AeHUdah1nbAm4S7Tq/S9EE7bFkaGuzppaHqcvxx&#10;Bvb3nX7tSX9+e6zHr9U5W5fPwZj5bCyfQEUa47/57/pgBT97FFz5Rkb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lbFixQAAAN0AAAAPAAAAAAAAAAAAAAAAAJgCAABkcnMv&#10;ZG93bnJldi54bWxQSwUGAAAAAAQABAD1AAAAigMAAAAA&#10;" strokeweight=".25pt">
                  <v:stroke dashstyle="1 1" endcap="round"/>
                </v:shape>
                <v:shape id="AutoShape 1859" o:spid="_x0000_s205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U+cAA&#10;AADdAAAADwAAAGRycy9kb3ducmV2LnhtbERPy6rCMBDdC/5DGMGdpipI7TWKCopLXxt3YzO37b3N&#10;pDZR698bQXA3h/Oc6bwxpbhT7QrLCgb9CARxanXBmYLTcd2LQTiPrLG0TAqe5GA+a7emmGj74D3d&#10;Dz4TIYRdggpy76tESpfmZND1bUUcuF9bG/QB1pnUNT5CuCnlMIrG0mDBoSHHilY5pf+Hm1Gwea7l&#10;riJ5vlrMmsvwLx4tlk6pbqdZ/IDw1Piv+OPe6jA/nkzg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kU+cAAAADdAAAADwAAAAAAAAAAAAAAAACYAgAAZHJzL2Rvd25y&#10;ZXYueG1sUEsFBgAAAAAEAAQA9QAAAIUDAAAAAA==&#10;" strokeweight=".25pt">
                  <v:stroke dashstyle="1 1" endcap="round"/>
                </v:shape>
              </v:group>
              <v:group id="Group 1860" o:spid="_x0000_s206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U/z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2U/zccAAADd&#10;AAAADwAAAAAAAAAAAAAAAACqAgAAZHJzL2Rvd25yZXYueG1sUEsFBgAAAAAEAAQA+gAAAJ4DAAAA&#10;AA==&#10;">
                <v:shape id="AutoShape 1861" o:spid="_x0000_s206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SC5cAA&#10;AADdAAAADwAAAGRycy9kb3ducmV2LnhtbERPS4vCMBC+L/gfwgjeNK3CotVYdEHx6OvibWzGttpM&#10;uk3U+u83grC3+fieM0tbU4kHNa60rCAeRCCIM6tLzhUcD6v+GITzyBory6TgRQ7Seedrhom2T97R&#10;Y+9zEULYJaig8L5OpHRZQQbdwNbEgbvYxqAPsMmlbvAZwk0lh1H0LQ2WHBoKrOmnoOy2vxsF69dK&#10;bmuSp1+LeXseXsejxdIp1eu2iykIT63/F3/cGx3mT6IY3t+EE+T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ESC5cAAAADdAAAADwAAAAAAAAAAAAAAAACYAgAAZHJzL2Rvd25y&#10;ZXYueG1sUEsFBgAAAAAEAAQA9QAAAIUDAAAAAA==&#10;" strokeweight=".25pt">
                  <v:stroke dashstyle="1 1" endcap="round"/>
                </v:shape>
                <v:shape id="AutoShape 1862" o:spid="_x0000_s206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YcksEA&#10;AADdAAAADwAAAGRycy9kb3ducmV2LnhtbERPTYvCMBC9L/gfwgje1tQKotVUVFD2uKtevI3N2Fab&#10;SW1irf/eLCzsbR7vcxbLzlSipcaVlhWMhhEI4szqknMFx8P2cwrCeWSNlWVS8CIHy7T3scBE2yf/&#10;ULv3uQgh7BJUUHhfJ1K6rCCDbmhr4sBdbGPQB9jkUjf4DOGmknEUTaTBkkNDgTVtCspu+4dRsHtt&#10;5XdN8nS3mHfn+Dodr9ZOqUG/W81BeOr8v/jP/aXD/FkUw+834QSZ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WHJLBAAAA3QAAAA8AAAAAAAAAAAAAAAAAmAIAAGRycy9kb3du&#10;cmV2LnhtbFBLBQYAAAAABAAEAPUAAACGAwAAAAA=&#10;" strokeweight=".25pt">
                  <v:stroke dashstyle="1 1" endcap="round"/>
                </v:shape>
                <v:shape id="AutoShape 1863" o:spid="_x0000_s206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q5CcAA&#10;AADdAAAADwAAAGRycy9kb3ducmV2LnhtbERPy6rCMBDdC/5DGMGdTVUQrUbRC8pdXh8bd2MzttVm&#10;UptcrX9vBMHdHM5zZovGlOJOtSssK+hHMQji1OqCMwWH/bo3BuE8ssbSMil4koPFvN2aYaLtg7d0&#10;3/lMhBB2CSrIva8SKV2ak0EX2Yo4cGdbG/QB1pnUNT5CuCnlII5H0mDBoSHHin5ySq+7f6Ng81zL&#10;v4rk8WYxa06Dy3i4XDmlup1mOQXhqfFf8cf9q8P8STyE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9q5CcAAAADdAAAADwAAAAAAAAAAAAAAAACYAgAAZHJzL2Rvd25y&#10;ZXYueG1sUEsFBgAAAAAEAAQA9QAAAIUDAAAAAA==&#10;" strokeweight=".25pt">
                  <v:stroke dashstyle="1 1" endcap="round"/>
                </v:shape>
              </v:group>
              <v:shape id="AutoShape 1864" o:spid="_x0000_s206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MhfcAA&#10;AADdAAAADwAAAGRycy9kb3ducmV2LnhtbERPy6rCMBDdC/5DGMGdpupFtBpFLyh36WvjbmzGttpM&#10;epuo9e+NILibw3nOdF6bQtypcrllBb1uBII4sTrnVMFhv+qMQDiPrLGwTAqe5GA+azamGGv74C3d&#10;dz4VIYRdjAoy78tYSpdkZNB1bUkcuLOtDPoAq1TqCh8h3BSyH0VDaTDn0JBhSb8ZJdfdzShYP1dy&#10;U5I8/ltM61P/Mhoslk6pdqteTEB4qv1X/HH/6TB/HP3A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MhfcAAAADdAAAADwAAAAAAAAAAAAAAAACYAgAAZHJzL2Rvd25y&#10;ZXYueG1sUEsFBgAAAAAEAAQA9QAAAIUDAAAAAA==&#10;" strokeweight=".25pt">
                <v:stroke dashstyle="1 1" endcap="round"/>
              </v:shape>
            </v:group>
            <v:group id="Group 1865" o:spid="_x0000_s2065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KcV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ZzS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/EpxVwwAAAN0AAAAP&#10;AAAAAAAAAAAAAAAAAKoCAABkcnMvZG93bnJldi54bWxQSwUGAAAAAAQABAD6AAAAmgMAAAAA&#10;">
              <v:group id="Group 1866" o:spid="_x0000_s206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8ACI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2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wAIiwwAAAN0AAAAP&#10;AAAAAAAAAAAAAAAAAKoCAABkcnMvZG93bnJldi54bWxQSwUGAAAAAAQABAD6AAAAmgMAAAAA&#10;">
                <v:shape id="AutoShape 1867" o:spid="_x0000_s206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G/CsAA&#10;AADdAAAADwAAAGRycy9kb3ducmV2LnhtbERPy6rCMBDdC/5DGMGdpipctRpFLyh36WvjbmzGttpM&#10;epuo9e+NILibw3nOdF6bQtypcrllBb1uBII4sTrnVMFhv+qMQDiPrLGwTAqe5GA+azamGGv74C3d&#10;dz4VIYRdjAoy78tYSpdkZNB1bUkcuLOtDPoAq1TqCh8h3BSyH0U/0mDOoSHDkn4zSq67m1Gwfq7k&#10;piR5/LeY1qf+ZTRYLJ1S7Va9mIDwVPuv+OP+02H+OBrC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G/CsAAAADdAAAADwAAAAAAAAAAAAAAAACYAgAAZHJzL2Rvd25y&#10;ZXYueG1sUEsFBgAAAAAEAAQA9QAAAIUDAAAAAA==&#10;" strokeweight=".25pt">
                  <v:stroke dashstyle="1 1" endcap="round"/>
                </v:shape>
                <v:shape id="AutoShape 1868" o:spid="_x0000_s206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4reMUA&#10;AADdAAAADwAAAGRycy9kb3ducmV2LnhtbESPQW/CMAyF70j8h8hI3GgKkybWNSA2qRPHDbjs5jVe&#10;29E4XZPR8u/nAxI3W+/5vc/5dnStulAfGs8GlkkKirj0tuHKwOlYLNagQkS22HomA1cKsN1MJzlm&#10;1g/8QZdDrJSEcMjQQB1jl2kdypochsR3xKJ9+95hlLWvtO1xkHDX6lWaPmqHDUtDjR291lSeD3/O&#10;wNu10O8d6c9fj9X4tfpZP+xegjHz2bh7BhVpjHfz7XpvBf8pFVz5Rkb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fit4xQAAAN0AAAAPAAAAAAAAAAAAAAAAAJgCAABkcnMv&#10;ZG93bnJldi54bWxQSwUGAAAAAAQABAD1AAAAigMAAAAA&#10;" strokeweight=".25pt">
                  <v:stroke dashstyle="1 1" endcap="round"/>
                </v:shape>
                <v:shape id="AutoShape 1869" o:spid="_x0000_s206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O48AA&#10;AADdAAAADwAAAGRycy9kb3ducmV2LnhtbERPz6/BQBC+S/wPm5G4sUUiWpYgIe/4Hi5uozva0p2t&#10;7qL+e/sSidt8+X7ObNGYUjyodoVlBYN+BII4tbrgTMFhv+lNQDiPrLG0TApe5GAxb7dmmGj75D96&#10;7HwmQgi7BBXk3leJlC7NyaDr24o4cGdbG/QB1pnUNT5DuCnlMIrG0mDBoSHHitY5pdfd3SjYvjby&#10;tyJ5vFnMmtPwMhktV06pbqdZTkF4avxX/HH/6DA/jmL4/yac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KO48AAAADdAAAADwAAAAAAAAAAAAAAAACYAgAAZHJzL2Rvd25y&#10;ZXYueG1sUEsFBgAAAAAEAAQA9QAAAIUDAAAAAA==&#10;" strokeweight=".25pt">
                  <v:stroke dashstyle="1 1" endcap="round"/>
                </v:shape>
              </v:group>
              <v:group id="Group 1870" o:spid="_x0000_s207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rypEM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p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rypEMcAAADd&#10;AAAADwAAAAAAAAAAAAAAAACqAgAAZHJzL2Rvd25yZXYueG1sUEsFBgAAAAAEAAQA+gAAAJ4DAAAA&#10;AA==&#10;">
                <v:shape id="AutoShape 1871" o:spid="_x0000_s207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0UOMIA&#10;AADdAAAADwAAAGRycy9kb3ducmV2LnhtbERPTWvCQBC9F/wPywje6iYKJUZXiQXFo0178TZmxySa&#10;nU2za4z/vlso9DaP9zmrzWAa0VPnassK4mkEgriwuuZSwdfn7jUB4TyyxsYyKXiSg8169LLCVNsH&#10;f1Cf+1KEEHYpKqi8b1MpXVGRQTe1LXHgLrYz6APsSqk7fIRw08hZFL1JgzWHhgpbeq+ouOV3o2D/&#10;3MljS/L0bbEczrNrMs+2TqnJeMiWIDwN/l/85z7oMH8Rx/D7TTh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nRQ4wgAAAN0AAAAPAAAAAAAAAAAAAAAAAJgCAABkcnMvZG93&#10;bnJldi54bWxQSwUGAAAAAAQABAD1AAAAhwMAAAAA&#10;" strokeweight=".25pt">
                  <v:stroke dashstyle="1 1" endcap="round"/>
                </v:shape>
                <v:shape id="AutoShape 1872" o:spid="_x0000_s207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+KT8EA&#10;AADdAAAADwAAAGRycy9kb3ducmV2LnhtbERPS4vCMBC+L/gfwgje1tQKi1aj1IWKR18Xb2MzttVm&#10;0m2i1n+/ERb2Nh/fc+bLztTiQa2rLCsYDSMQxLnVFRcKjofscwLCeWSNtWVS8CIHy0XvY46Jtk/e&#10;0WPvCxFC2CWooPS+SaR0eUkG3dA2xIG72NagD7AtpG7xGcJNLeMo+pIGKw4NJTb0XVJ+29+NgvUr&#10;k9uG5OnHYtGd4+tknK6cUoN+l85AeOr8v/jPvdFh/nQUw/ubcIJ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Pik/BAAAA3QAAAA8AAAAAAAAAAAAAAAAAmAIAAGRycy9kb3du&#10;cmV2LnhtbFBLBQYAAAAABAAEAPUAAACGAwAAAAA=&#10;" strokeweight=".25pt">
                  <v:stroke dashstyle="1 1" endcap="round"/>
                </v:shape>
                <v:shape id="AutoShape 1873" o:spid="_x0000_s207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v1L4A&#10;AADdAAAADwAAAGRycy9kb3ducmV2LnhtbERPTc/BQBC+S/yHzUjc2CIRyhIkxNGLi9vojrZ0Z6u7&#10;qH9v30TiNk+ez5nOa1OIJ1Uut6yg141AECdW55wqOB7WnREI55E1FpZJwZsczGfNxhRjbV/8R8+9&#10;T0UIYRejgsz7MpbSJRkZdF1bEgfuYiuDPsAqlbrCVwg3hexH0VAazDk0ZFjSKqPktn8YBZv3Wu5K&#10;kqe7xbQ+96+jwWLplGq36sUEhKfa/8Rf91aH+ePeAP6/CSfI2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oDL9S+AAAA3QAAAA8AAAAAAAAAAAAAAAAAmAIAAGRycy9kb3ducmV2&#10;LnhtbFBLBQYAAAAABAAEAPUAAACDAwAAAAA=&#10;" strokeweight=".25pt">
                  <v:stroke dashstyle="1 1" endcap="round"/>
                </v:shape>
              </v:group>
              <v:group id="Group 1874" o:spid="_x0000_s207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YevE8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v+J3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YevE8QAAADdAAAA&#10;DwAAAAAAAAAAAAAAAACqAgAAZHJzL2Rvd25yZXYueG1sUEsFBgAAAAAEAAQA+gAAAJsDAAAAAA==&#10;">
                <v:shape id="AutoShape 1875" o:spid="_x0000_s207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SO8EA&#10;AADdAAAADwAAAGRycy9kb3ducmV2LnhtbERPTYvCMBC9C/sfwgjeNLWiuNUoXUHxqO5e9jY2s23X&#10;ZlKbqPXfG0HwNo/3OfNlaypxpcaVlhUMBxEI4szqknMFP9/r/hSE88gaK8uk4E4OlouPzhwTbW+8&#10;p+vB5yKEsEtQQeF9nUjpsoIMuoGtiQP3ZxuDPsAml7rBWwg3lYyjaCINlhwaCqxpVVB2OlyMgs19&#10;LXc1yd+zxbw9xv/TUfrllOp123QGwlPr3+KXe6vD/M/h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mEjvBAAAA3QAAAA8AAAAAAAAAAAAAAAAAmAIAAGRycy9kb3du&#10;cmV2LnhtbFBLBQYAAAAABAAEAPUAAACGAwAAAAA=&#10;" strokeweight=".25pt">
                  <v:stroke dashstyle="1 1" endcap="round"/>
                </v:shape>
                <v:shape id="AutoShape 1876" o:spid="_x0000_s207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SMTMIA&#10;AADdAAAADwAAAGRycy9kb3ducmV2LnhtbERPS2vCQBC+C/6HZQRvdaMF0dRVomDxaNVLb9PsNIlm&#10;Z2N2zePfu4WCt/n4nrPadKYUDdWusKxgOolAEKdWF5wpuJz3bwsQziNrLC2Tgp4cbNbDwQpjbVv+&#10;oubkMxFC2MWoIPe+iqV0aU4G3cRWxIH7tbVBH2CdSV1jG8JNKWdRNJcGCw4NOVa0yym9nR5GwWe/&#10;l8eK5PfdYtb9zK6L92TrlBqPuuQDhKfOv8T/7oMO85fTOfx9E06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IxMwgAAAN0AAAAPAAAAAAAAAAAAAAAAAJgCAABkcnMvZG93&#10;bnJldi54bWxQSwUGAAAAAAQABAD1AAAAhwMAAAAA&#10;" strokeweight=".25pt">
                  <v:stroke dashstyle="1 1" endcap="round"/>
                </v:shape>
                <v:shape id="AutoShape 1877" o:spid="_x0000_s207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gp18EA&#10;AADdAAAADwAAAGRycy9kb3ducmV2LnhtbERPTYvCMBC9C/sfwgjeNLWCutUoXUHxqO5e9jY2s23X&#10;ZlKbqPXfG0HwNo/3OfNlaypxpcaVlhUMBxEI4szqknMFP9/r/hSE88gaK8uk4E4OlouPzhwTbW+8&#10;p+vB5yKEsEtQQeF9nUjpsoIMuoGtiQP3ZxuDPsAml7rBWwg3lYyjaCwNlhwaCqxpVVB2OlyMgs19&#10;LXc1yd+zxbw9xv/TUfrllOp123QGwlPr3+KXe6vD/M/hB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4KdfBAAAA3QAAAA8AAAAAAAAAAAAAAAAAmAIAAGRycy9kb3du&#10;cmV2LnhtbFBLBQYAAAAABAAEAPUAAACGAwAAAAA=&#10;" strokeweight=".25pt">
                  <v:stroke dashstyle="1 1" endcap="round"/>
                </v:shape>
              </v:group>
              <v:shape id="AutoShape 1878" o:spid="_x0000_s207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9pcUA&#10;AADdAAAADwAAAGRycy9kb3ducmV2LnhtbESPQW/CMAyF75P4D5GRdhspnTSxQkAwqdOOG+zCzTSm&#10;LTROaTLa/vv5MGk3W+/5vc+rzeAadacu1J4NzGcJKOLC25pLA9+H/GkBKkRki41nMjBSgM168rDC&#10;zPqev+i+j6WSEA4ZGqhibDOtQ1GRwzDzLbFoZ985jLJ2pbYd9hLuGp0myYt2WLM0VNjSW0XFdf/j&#10;DLyPuf5sSR9vHsvhlF4Wz9tdMOZxOmyXoCIN8d/8d/1hBf91LrjyjY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p72lxQAAAN0AAAAPAAAAAAAAAAAAAAAAAJgCAABkcnMv&#10;ZG93bnJldi54bWxQSwUGAAAAAAQABAD1AAAAigMAAAAA&#10;" strokeweight=".25pt">
                <v:stroke dashstyle="1 1" endcap="round"/>
              </v:shape>
            </v:group>
            <v:group id="Group 1879" o:spid="_x0000_s2079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4YAjcMAAADdAAAADwAAAGRycy9kb3ducmV2LnhtbERPTYvCMBC9C/sfwgh7&#10;07S7KGs1ioi7eBBBXRBvQzO2xWZSmtjWf28Ewds83ufMFp0pRUO1KywriIcRCOLU6oIzBf/H38EP&#10;COeRNZaWScGdHCzmH70ZJtq2vKfm4DMRQtglqCD3vkqkdGlOBt3QVsSBu9jaoA+wzqSusQ3hppRf&#10;UTSWBgsODTlWtMopvR5uRsFfi+3yO1432+tldT8fR7vTNialPvvdcgrCU+ff4pd7o8P8STy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hgCNwwAAAN0AAAAP&#10;AAAAAAAAAAAAAAAAAKoCAABkcnMvZG93bnJldi54bWxQSwUGAAAAAAQABAD6AAAAmgMAAAAA&#10;">
              <v:group id="Group 1880" o:spid="_x0000_s208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NBjrc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LeZ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NBjrccAAADd&#10;AAAADwAAAAAAAAAAAAAAAACqAgAAZHJzL2Rvd25yZXYueG1sUEsFBgAAAAAEAAQA+gAAAJ4DAAAA&#10;AA==&#10;">
                <v:shape id="AutoShape 1881" o:spid="_x0000_s208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HehcEA&#10;AADdAAAADwAAAGRycy9kb3ducmV2LnhtbERPS4vCMBC+L/gfwgje1tQKi1aj1IWKR18Xb2MzttVm&#10;0m2i1n+/ERb2Nh/fc+bLztTiQa2rLCsYDSMQxLnVFRcKjofscwLCeWSNtWVS8CIHy0XvY46Jtk/e&#10;0WPvCxFC2CWooPS+SaR0eUkG3dA2xIG72NagD7AtpG7xGcJNLeMo+pIGKw4NJTb0XVJ+29+NgvUr&#10;k9uG5OnHYtGd4+tknK6cUoN+l85AeOr8v/jPvdFh/jQewfubcIJ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x3oXBAAAA3QAAAA8AAAAAAAAAAAAAAAAAmAIAAGRycy9kb3du&#10;cmV2LnhtbFBLBQYAAAAABAAEAPUAAACGAwAAAAA=&#10;" strokeweight=".25pt">
                  <v:stroke dashstyle="1 1" endcap="round"/>
                </v:shape>
                <v:shape id="AutoShape 1882" o:spid="_x0000_s208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NA8sIA&#10;AADdAAAADwAAAGRycy9kb3ducmV2LnhtbERPS2vCQBC+C/0PyxS86aYRio2uIS1EPProxduYHZO0&#10;2dk0u5r477uC4G0+vucs08E04kqdqy0reJtGIIgLq2suFXwf8skchPPIGhvLpOBGDtLVy2iJibY9&#10;7+i696UIIewSVFB53yZSuqIig25qW+LAnW1n0AfYlVJ32Idw08g4it6lwZpDQ4UtfVVU/O4vRsH6&#10;lsttS/L4Z7EcTvHPfJZ9OqXGr0O2AOFp8E/xw73RYf5HHMP9m3CC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0DywgAAAN0AAAAPAAAAAAAAAAAAAAAAAJgCAABkcnMvZG93&#10;bnJldi54bWxQSwUGAAAAAAQABAD1AAAAhwMAAAAA&#10;" strokeweight=".25pt">
                  <v:stroke dashstyle="1 1" endcap="round"/>
                </v:shape>
                <v:shape id="AutoShape 1883" o:spid="_x0000_s208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/lacIA&#10;AADdAAAADwAAAGRycy9kb3ducmV2LnhtbERPTWvCQBC9C/0PyxS86aYRJE1dxQqKR41eeptmp0na&#10;7GyaXU3y711B8DaP9zmLVW9qcaXWVZYVvE0jEMS51RUXCs6n7SQB4TyyxtoyKRjIwWr5Mlpgqm3H&#10;R7pmvhAhhF2KCkrvm1RKl5dk0E1tQxy4H9sa9AG2hdQtdiHc1DKOork0WHFoKLGhTUn5X3YxCnbD&#10;Vh4akl//Fov+O/5NZutPp9T4tV9/gPDU+6f44d7rMP89nsH9m3CC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+VpwgAAAN0AAAAPAAAAAAAAAAAAAAAAAJgCAABkcnMvZG93&#10;bnJldi54bWxQSwUGAAAAAAQABAD1AAAAhwMAAAAA&#10;" strokeweight=".25pt">
                  <v:stroke dashstyle="1 1" endcap="round"/>
                </v:shape>
              </v:group>
              <v:group id="Group 1884" o:spid="_x0000_s208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+tlrs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v4+n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+tlrsQAAADdAAAA&#10;DwAAAAAAAAAAAAAAAACqAgAAZHJzL2Rvd25yZXYueG1sUEsFBgAAAAAEAAQA+gAAAJsDAAAAAA==&#10;">
                <v:shape id="AutoShape 1885" o:spid="_x0000_s208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rYhsMA&#10;AADdAAAADwAAAGRycy9kb3ducmV2LnhtbERPS2vCQBC+C/6HZYTezMYUi02zihYsHn300ts0O02i&#10;2dk0u03iv3eFgrf5+J6TrQZTi45aV1lWMItiEMS51RUXCj5P2+kChPPIGmvLpOBKDlbL8SjDVNue&#10;D9QdfSFCCLsUFZTeN6mULi/JoItsQxy4H9sa9AG2hdQt9iHc1DKJ4xdpsOLQUGJD7yXll+OfUfBx&#10;3cp9Q/Lr12IxfCfnxfN645R6mgzrNxCeBv8Q/7t3Osx/TeZ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rYhsMAAADdAAAADwAAAAAAAAAAAAAAAACYAgAAZHJzL2Rv&#10;d25yZXYueG1sUEsFBgAAAAAEAAQA9QAAAIgDAAAAAA==&#10;" strokeweight=".25pt">
                  <v:stroke dashstyle="1 1" endcap="round"/>
                </v:shape>
                <v:shape id="AutoShape 1886" o:spid="_x0000_s208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hG8cEA&#10;AADdAAAADwAAAGRycy9kb3ducmV2LnhtbERPS4vCMBC+C/sfwix403QriFuN4goVj74uexubsa3b&#10;TLpNtPXfG0HwNh/fc2aLzlTiRo0rLSv4GkYgiDOrS84VHA/pYALCeWSNlWVScCcHi/lHb4aJti3v&#10;6Lb3uQgh7BJUUHhfJ1K6rCCDbmhr4sCdbWPQB9jkUjfYhnBTyTiKxtJgyaGhwJpWBWV/+6tRsL6n&#10;cluT/P23mHen+DIZLX+cUv3PbjkF4anzb/HLvdFh/nc8huc34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YRvHBAAAA3QAAAA8AAAAAAAAAAAAAAAAAmAIAAGRycy9kb3du&#10;cmV2LnhtbFBLBQYAAAAABAAEAPUAAACGAwAAAAA=&#10;" strokeweight=".25pt">
                  <v:stroke dashstyle="1 1" endcap="round"/>
                </v:shape>
                <v:shape id="AutoShape 1887" o:spid="_x0000_s208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TjasMA&#10;AADdAAAADwAAAGRycy9kb3ducmV2LnhtbERPS2vCQBC+C/6HZYTezMYUrE2zihYsHn300ts0O02i&#10;2dk0u03iv3eFgrf5+J6TrQZTi45aV1lWMItiEMS51RUXCj5P2+kChPPIGmvLpOBKDlbL8SjDVNue&#10;D9QdfSFCCLsUFZTeN6mULi/JoItsQxy4H9sa9AG2hdQt9iHc1DKJ47k0WHFoKLGh95Lyy/HPKPi4&#10;buW+Ifn1a7EYvpPz4nm9cUo9TYb1GwhPg3+I/907Hea/Ji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TjasMAAADdAAAADwAAAAAAAAAAAAAAAACYAgAAZHJzL2Rv&#10;d25yZXYueG1sUEsFBgAAAAAEAAQA9QAAAIgDAAAAAA==&#10;" strokeweight=".25pt">
                  <v:stroke dashstyle="1 1" endcap="round"/>
                </v:shape>
              </v:group>
              <v:group id="Group 1888" o:spid="_x0000_s208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Zvq8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Le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qZvq8cAAADd&#10;AAAADwAAAAAAAAAAAAAAAACqAgAAZHJzL2Rvd25yZXYueG1sUEsFBgAAAAAEAAQA+gAAAJ4DAAAA&#10;AA==&#10;">
                <v:shape id="AutoShape 1889" o:spid="_x0000_s208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fSg8AA&#10;AADdAAAADwAAAGRycy9kb3ducmV2LnhtbERPy6rCMBDdC/5DGMGdplYQrUZRwctdXh8bd2MzttVm&#10;UptcrX9vBMHdHM5zZovGlOJOtSssKxj0IxDEqdUFZwoO+01vDMJ5ZI2lZVLwJAeLebs1w0TbB2/p&#10;vvOZCCHsElSQe18lUro0J4OubyviwJ1tbdAHWGdS1/gI4aaUcRSNpMGCQ0OOFa1zSq+7f6Pg57mR&#10;fxXJ481i1pziy3i4XDmlup1mOQXhqfFf8cf9q8P8STyB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fSg8AAAADdAAAADwAAAAAAAAAAAAAAAACYAgAAZHJzL2Rvd25y&#10;ZXYueG1sUEsFBgAAAAAEAAQA9QAAAIUDAAAAAA==&#10;" strokeweight=".25pt">
                  <v:stroke dashstyle="1 1" endcap="round"/>
                </v:shape>
                <v:shape id="AutoShape 1890" o:spid="_x0000_s209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tw8QA&#10;AADdAAAADwAAAGRycy9kb3ducmV2LnhtbESPzW7CQAyE70h9h5Ur9QabgoRoYEEUCdQjP71wM1mT&#10;BLLekF0gvD0+IHGzNeOZz5NZ6yp1oyaUng189xJQxJm3JecG/nfL7ghUiMgWK89k4EEBZtOPzgRT&#10;6++8ods25kpCOKRooIixTrUOWUEOQ8/XxKIdfeMwytrk2jZ4l3BX6X6SDLXDkqWhwJoWBWXn7dUZ&#10;WD2Wel2T3l885u2hfxoN5r/BmK/Pdj4GFamNb/Pr+s8K/s9A+OUbGUFP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k7cPEAAAA3QAAAA8AAAAAAAAAAAAAAAAAmAIAAGRycy9k&#10;b3ducmV2LnhtbFBLBQYAAAAABAAEAPUAAACJAwAAAAA=&#10;" strokeweight=".25pt">
                  <v:stroke dashstyle="1 1" endcap="round"/>
                </v:shape>
                <v:shape id="AutoShape 1891" o:spid="_x0000_s209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hIWL4A&#10;AADdAAAADwAAAGRycy9kb3ducmV2LnhtbERPTc/BQBC+S/yHzUjc2CIRyhIkxNGLi9vojrZ0Z6u7&#10;qH9v30TiNk+ez5nOa1OIJ1Uut6yg141AECdW55wqOB7WnREI55E1FpZJwZsczGfNxhRjbV/8R8+9&#10;T0UIYRejgsz7MpbSJRkZdF1bEgfuYiuDPsAqlbrCVwg3hexH0VAazDk0ZFjSKqPktn8YBZv3Wu5K&#10;kqe7xbQ+96+jwWLplGq36sUEhKfa/8Rf91aH+eNBD/6/CSfI2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4oSFi+AAAA3QAAAA8AAAAAAAAAAAAAAAAAmAIAAGRycy9kb3ducmV2&#10;LnhtbFBLBQYAAAAABAAEAPUAAACDAwAAAAA=&#10;" strokeweight=".25pt">
                  <v:stroke dashstyle="1 1" endcap="round"/>
                </v:shape>
              </v:group>
              <v:shape id="AutoShape 1892" o:spid="_x0000_s209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rWL8IA&#10;AADdAAAADwAAAGRycy9kb3ducmV2LnhtbERPTWvCQBC9C/0PyxS86aYRJE1dxQqKR41eeptmp0na&#10;7GyaXU3y711B8DaP9zmLVW9qcaXWVZYVvE0jEMS51RUXCs6n7SQB4TyyxtoyKRjIwWr5Mlpgqm3H&#10;R7pmvhAhhF2KCkrvm1RKl5dk0E1tQxy4H9sa9AG2hdQtdiHc1DKOork0WHFoKLGhTUn5X3YxCnbD&#10;Vh4akl//Fov+O/5NZutPp9T4tV9/gPDU+6f44d7rMP99FsP9m3CC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+tYvwgAAAN0AAAAPAAAAAAAAAAAAAAAAAJgCAABkcnMvZG93&#10;bnJldi54bWxQSwUGAAAAAAQABAD1AAAAhwMAAAAA&#10;" strokeweight=".25pt">
                <v:stroke dashstyle="1 1" endcap="round"/>
              </v:shape>
            </v:group>
            <v:group id="Group 1893" o:spid="_x0000_s2093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rB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P00S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trB8QAAADdAAAA&#10;DwAAAAAAAAAAAAAAAACqAgAAZHJzL2Rvd25yZXYueG1sUEsFBgAAAAAEAAQA+gAAAJsDAAAAAA==&#10;">
              <v:group id="Group 1894" o:spid="_x0000_s209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Lzc8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f0y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jLzc8QAAADdAAAA&#10;DwAAAAAAAAAAAAAAAACqAgAAZHJzL2Rvd25yZXYueG1sUEsFBgAAAAAEAAQA+gAAAJsDAAAAAA==&#10;">
                <v:shape id="AutoShape 1895" o:spid="_x0000_s209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NOW8EA&#10;AADdAAAADwAAAGRycy9kb3ducmV2LnhtbERPS4vCMBC+C/6HMII3TVdR3GosXUHx6Ouyt7GZbbvb&#10;TLpN1PrvjSB4m4/vOYukNZW4UuNKywo+hhEI4szqknMFp+N6MAPhPLLGyjIpuJODZNntLDDW9sZ7&#10;uh58LkIIuxgVFN7XsZQuK8igG9qaOHA/tjHoA2xyqRu8hXBTyVEUTaXBkkNDgTWtCsr+DhejYHNf&#10;y11N8vvfYt6eR7+zcfrllOr32nQOwlPr3+KXe6vD/M/xB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TTlvBAAAA3QAAAA8AAAAAAAAAAAAAAAAAmAIAAGRycy9kb3du&#10;cmV2LnhtbFBLBQYAAAAABAAEAPUAAACGAwAAAAA=&#10;" strokeweight=".25pt">
                  <v:stroke dashstyle="1 1" endcap="round"/>
                </v:shape>
                <v:shape id="AutoShape 1896" o:spid="_x0000_s209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HQLMIA&#10;AADdAAAADwAAAGRycy9kb3ducmV2LnhtbERPTWvCQBC9F/wPywi96UYDYlPXEAuRHq320ts0O02i&#10;2dl0d9X4792C0Ns83ues8sF04kLOt5YVzKYJCOLK6pZrBZ+HcrIE4QOyxs4yKbiRh3w9elphpu2V&#10;P+iyD7WIIewzVNCE0GdS+qohg35qe+LI/VhnMEToaqkdXmO46eQ8SRbSYMuxocGe3hqqTvuzUbC9&#10;lXLXk/z6tVgP3/PjMi02Xqnn8VC8ggg0hH/xw/2u4/yXdAF/38QT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wdAswgAAAN0AAAAPAAAAAAAAAAAAAAAAAJgCAABkcnMvZG93&#10;bnJldi54bWxQSwUGAAAAAAQABAD1AAAAhwMAAAAA&#10;" strokeweight=".25pt">
                  <v:stroke dashstyle="1 1" endcap="round"/>
                </v:shape>
                <v:shape id="AutoShape 1897" o:spid="_x0000_s209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11t8EA&#10;AADdAAAADwAAAGRycy9kb3ducmV2LnhtbERPS4vCMBC+C/6HMII3TVdB3WosXUHx6Ouyt7GZbbvb&#10;TLpN1PrvjSB4m4/vOYukNZW4UuNKywo+hhEI4szqknMFp+N6MAPhPLLGyjIpuJODZNntLDDW9sZ7&#10;uh58LkIIuxgVFN7XsZQuK8igG9qaOHA/tjHoA2xyqRu8hXBTyVEUTaTBkkNDgTWtCsr+DhejYHNf&#10;y11N8vvfYt6eR7+zcfrllOr32nQOwlPr3+KXe6vD/M/xF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NdbfBAAAA3QAAAA8AAAAAAAAAAAAAAAAAmAIAAGRycy9kb3du&#10;cmV2LnhtbFBLBQYAAAAABAAEAPUAAACGAwAAAAA=&#10;" strokeweight=".25pt">
                  <v:stroke dashstyle="1 1" endcap="round"/>
                </v:shape>
              </v:group>
              <v:group id="Group 1898" o:spid="_x0000_s209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/5dscAAADdAAAADwAAAGRycy9kb3ducmV2LnhtbESPQWvCQBCF74X+h2UK&#10;vdVNKi02dRWRVjxIwVgQb0N2TILZ2ZDdJvHfdw6Ctxnem/e+mS9H16ieulB7NpBOElDEhbc1lwZ+&#10;D98vM1AhIltsPJOBKwVYLh4f5phZP/Ce+jyWSkI4ZGigirHNtA5FRQ7DxLfEop195zDK2pXadjhI&#10;uGv0a5K8a4c1S0OFLa0rKi75nzOwGXBYTdOvfnc5r6+nw9vPcZeSMc9P4+oTVKQx3s23660V/I+p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3/5dscAAADd&#10;AAAADwAAAAAAAAAAAAAAAACqAgAAZHJzL2Rvd25yZXYueG1sUEsFBgAAAAAEAAQA+gAAAJ4DAAAA&#10;AA==&#10;">
                <v:shape id="AutoShape 1899" o:spid="_x0000_s209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EXsEA&#10;AADdAAAADwAAAGRycy9kb3ducmV2LnhtbERPS4vCMBC+C/6HMII3TbeC2K5RXKHi0dfF22wz23a3&#10;mXSbqPXfG0HwNh/fc+bLztTiSq2rLCv4GEcgiHOrKy4UnI7ZaAbCeWSNtWVScCcHy0W/N8dU2xvv&#10;6XrwhQgh7FJUUHrfpFK6vCSDbmwb4sD92NagD7AtpG7xFsJNLeMomkqDFYeGEhtal5T/HS5Gweae&#10;yV1D8vxvsei+49/ZZPXllBoOutUnCE+df4tf7q0O85NJAs9vwgl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eRF7BAAAA3QAAAA8AAAAAAAAAAAAAAAAAmAIAAGRycy9kb3du&#10;cmV2LnhtbFBLBQYAAAAABAAEAPUAAACGAwAAAAA=&#10;" strokeweight=".25pt">
                  <v:stroke dashstyle="1 1" endcap="round"/>
                </v:shape>
                <v:shape id="AutoShape 1900" o:spid="_x0000_s210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KevsQA&#10;AADdAAAADwAAAGRycy9kb3ducmV2LnhtbESPS2/CQAyE75X4DysjcSsbHkI0sCCKRNUjr0tvJusm&#10;KVlvml0g/Ht8QOJma8Yzn+fL1lXqSk0oPRsY9BNQxJm3JecGjofN+xRUiMgWK89k4E4BlovO2xxT&#10;62+8o+s+5kpCOKRooIixTrUOWUEOQ9/XxKL9+sZhlLXJtW3wJuGu0sMkmWiHJUtDgTWtC8rO+4sz&#10;8HXf6G1N+uffY96ehn/T0eozGNPrtqsZqEhtfJmf199W8D/Gwi/fyAh6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inr7EAAAA3QAAAA8AAAAAAAAAAAAAAAAAmAIAAGRycy9k&#10;b3ducmV2LnhtbFBLBQYAAAAABAAEAPUAAACJAwAAAAA=&#10;" strokeweight=".25pt">
                  <v:stroke dashstyle="1 1" endcap="round"/>
                </v:shape>
                <v:shape id="AutoShape 1901" o:spid="_x0000_s210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47JcEA&#10;AADdAAAADwAAAGRycy9kb3ducmV2LnhtbERPTYvCMBC9C/sfwgjeNLWKuNUoXUHxqO5e9jY2s23X&#10;ZlKbqPXfG0HwNo/3OfNlaypxpcaVlhUMBxEI4szqknMFP9/r/hSE88gaK8uk4E4OlouPzhwTbW+8&#10;p+vB5yKEsEtQQeF9nUjpsoIMuoGtiQP3ZxuDPsAml7rBWwg3lYyjaCINlhwaCqxpVVB2OlyMgs19&#10;LXc1yd+zxbw9xv/TUfrllOp123QGwlPr3+KXe6vD/M/xE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uOyXBAAAA3QAAAA8AAAAAAAAAAAAAAAAAmAIAAGRycy9kb3du&#10;cmV2LnhtbFBLBQYAAAAABAAEAPUAAACGAwAAAAA=&#10;" strokeweight=".25pt">
                  <v:stroke dashstyle="1 1" endcap="round"/>
                </v:shape>
              </v:group>
              <v:group id="Group 1902" o:spid="_x0000_s210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G94c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v0/H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pG94cQAAADdAAAA&#10;DwAAAAAAAAAAAAAAAACqAgAAZHJzL2Rvd25yZXYueG1sUEsFBgAAAAAEAAQA+gAAAJsDAAAAAA==&#10;">
                <v:shape id="AutoShape 1903" o:spid="_x0000_s210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AAycEA&#10;AADdAAAADwAAAGRycy9kb3ducmV2LnhtbERPS4vCMBC+C/6HMII3TVdF3GosXUHx6Ouyt7GZbbvb&#10;TLpN1PrvjSB4m4/vOYukNZW4UuNKywo+hhEI4szqknMFp+N6MAPhPLLGyjIpuJODZNntLDDW9sZ7&#10;uh58LkIIuxgVFN7XsZQuK8igG9qaOHA/tjHoA2xyqRu8hXBTyVEUTaXBkkNDgTWtCsr+DhejYHNf&#10;y11N8vvfYt6eR7+zcfrllOr32nQOwlPr3+KXe6vD/M/JG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wAMnBAAAA3QAAAA8AAAAAAAAAAAAAAAAAmAIAAGRycy9kb3du&#10;cmV2LnhtbFBLBQYAAAAABAAEAPUAAACGAwAAAAA=&#10;" strokeweight=".25pt">
                  <v:stroke dashstyle="1 1" endcap="round"/>
                </v:shape>
                <v:shape id="AutoShape 1904" o:spid="_x0000_s210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mYvcAA&#10;AADdAAAADwAAAGRycy9kb3ducmV2LnhtbERPy6rCMBDdC/5DGMGdpj4Q7TWKCl7u0tfG3dxmbKvN&#10;pDZR698bQXA3h/Oc6bw2hbhT5XLLCnrdCARxYnXOqYLDft0Zg3AeWWNhmRQ8ycF81mxMMdb2wVu6&#10;73wqQgi7GBVk3pexlC7JyKDr2pI4cCdbGfQBVqnUFT5CuClkP4pG0mDOoSHDklYZJZfdzSj4fa7l&#10;piR5vFpM6//+eTxYLJ1S7Va9+AHhqfZf8cf9p8P8yXAI72/CCXL2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lmYvcAAAADdAAAADwAAAAAAAAAAAAAAAACYAgAAZHJzL2Rvd25y&#10;ZXYueG1sUEsFBgAAAAAEAAQA9QAAAIUDAAAAAA==&#10;" strokeweight=".25pt">
                  <v:stroke dashstyle="1 1" endcap="round"/>
                </v:shape>
                <v:shape id="AutoShape 1905" o:spid="_x0000_s210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U9JsMA&#10;AADdAAAADwAAAGRycy9kb3ducmV2LnhtbERPS0/CQBC+k/gfNmPCjW6tYKCykGpS4pHXhdvYHdtq&#10;d7Z2l1L+vUtC4m2+fM9ZrgfTiJ46V1tW8BTFIIgLq2suFRwP+WQOwnlkjY1lUnAlB+vVw2iJqbYX&#10;3lG/96UIIexSVFB536ZSuqIigy6yLXHgvmxn0AfYlVJ3eAnhppFJHL9IgzWHhgpbeq+o+NmfjYLN&#10;NZfbluTp12I5fCbf8+fszSk1fhyyVxCeBv8vvrs/dJi/mM7g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U9JsMAAADdAAAADwAAAAAAAAAAAAAAAACYAgAAZHJzL2Rv&#10;d25yZXYueG1sUEsFBgAAAAAEAAQA9QAAAIgDAAAAAA==&#10;" strokeweight=".25pt">
                  <v:stroke dashstyle="1 1" endcap="round"/>
                </v:shape>
              </v:group>
              <v:shape id="AutoShape 1906" o:spid="_x0000_s210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ejUcAA&#10;AADdAAAADwAAAGRycy9kb3ducmV2LnhtbERPy6rCMBDdC/5DGMGdpj4Q7TWKCl7u0tfG3dxmbKvN&#10;pDZR698bQXA3h/Oc6bw2hbhT5XLLCnrdCARxYnXOqYLDft0Zg3AeWWNhmRQ8ycF81mxMMdb2wVu6&#10;73wqQgi7GBVk3pexlC7JyKDr2pI4cCdbGfQBVqnUFT5CuClkP4pG0mDOoSHDklYZJZfdzSj4fa7l&#10;piR5vFpM6//+eTxYLJ1S7Va9+AHhqfZf8cf9p8P8yXAE72/CCXL2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ejUcAAAADdAAAADwAAAAAAAAAAAAAAAACYAgAAZHJzL2Rvd25y&#10;ZXYueG1sUEsFBgAAAAAEAAQA9QAAAIUDAAAAAA==&#10;" strokeweight=".25pt">
                <v:stroke dashstyle="1 1" endcap="round"/>
              </v:shape>
            </v:group>
            <v:group id="Group 1907" o:spid="_x0000_s2107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uYeec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i/n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mHnnFAAAA3QAA&#10;AA8AAAAAAAAAAAAAAAAAqgIAAGRycy9kb3ducmV2LnhtbFBLBQYAAAAABAAEAPoAAACcAwAAAAA=&#10;">
              <v:group id="Group 1908" o:spid="_x0000_s210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3mKC8cAAADd&#10;AAAADwAAAAAAAAAAAAAAAACqAgAAZHJzL2Rvd25yZXYueG1sUEsFBgAAAAAEAAQA+gAAAJ4DAAAA&#10;AA==&#10;">
                <v:shape id="AutoShape 1909" o:spid="_x0000_s210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g3I8AA&#10;AADdAAAADwAAAGRycy9kb3ducmV2LnhtbERPy6rCMBDdC/5DGMGdpupFtBpFLyh36WvjbmzGttpM&#10;epuo9e+NILibw3nOdF6bQtypcrllBb1uBII4sTrnVMFhv+qMQDiPrLGwTAqe5GA+azamGGv74C3d&#10;dz4VIYRdjAoy78tYSpdkZNB1bUkcuLOtDPoAq1TqCh8h3BSyH0VDaTDn0JBhSb8ZJdfdzShYP1dy&#10;U5I8/ltM61P/Mhoslk6pdqteTEB4qv1X/HH/6TB//DOG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Fg3I8AAAADdAAAADwAAAAAAAAAAAAAAAACYAgAAZHJzL2Rvd25y&#10;ZXYueG1sUEsFBgAAAAAEAAQA9QAAAIUDAAAAAA==&#10;" strokeweight=".25pt">
                  <v:stroke dashstyle="1 1" endcap="round"/>
                </v:shape>
                <v:shape id="AutoShape 1910" o:spid="_x0000_s211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sIY8QA&#10;AADdAAAADwAAAGRycy9kb3ducmV2LnhtbESPzW7CQAyE75V4h5WRuJUNIBANLIgiUfXI36U3k3WT&#10;lKw3zS4Q3h4fkLjZmvHM5/mydZW6UhNKzwYG/QQUceZtybmB42HzPgUVIrLFyjMZuFOA5aLzNsfU&#10;+hvv6LqPuZIQDikaKGKsU61DVpDD0Pc1sWi/vnEYZW1ybRu8Sbir9DBJJtphydJQYE3rgrLz/uIM&#10;fN03eluT/vn3mLen4d90tPoMxvS67WoGKlIbX+bn9bcV/I+x8Ms3MoJ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7CGPEAAAA3QAAAA8AAAAAAAAAAAAAAAAAmAIAAGRycy9k&#10;b3ducmV2LnhtbFBLBQYAAAAABAAEAPUAAACJAwAAAAA=&#10;" strokeweight=".25pt">
                  <v:stroke dashstyle="1 1" endcap="round"/>
                </v:shape>
                <v:shape id="AutoShape 1911" o:spid="_x0000_s211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et+MEA&#10;AADdAAAADwAAAGRycy9kb3ducmV2LnhtbERPTYvCMBC9C/sfwgjeNLWiuNUoXUHxqO5e9jY2s23X&#10;ZlKbqPXfG0HwNo/3OfNlaypxpcaVlhUMBxEI4szqknMFP9/r/hSE88gaK8uk4E4OlouPzhwTbW+8&#10;p+vB5yKEsEtQQeF9nUjpsoIMuoGtiQP3ZxuDPsAml7rBWwg3lYyjaCINlhwaCqxpVVB2OlyMgs19&#10;LXc1yd+zxbw9xv/TUfrllOp123QGwlPr3+KXe6vD/M/xE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3rfjBAAAA3QAAAA8AAAAAAAAAAAAAAAAAmAIAAGRycy9kb3du&#10;cmV2LnhtbFBLBQYAAAAABAAEAPUAAACGAwAAAAA=&#10;" strokeweight=".25pt">
                  <v:stroke dashstyle="1 1" endcap="round"/>
                </v:shape>
              </v:group>
              <v:group id="Group 1912" o:spid="_x0000_s211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0grPM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F+l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IKzzFAAAA3QAA&#10;AA8AAAAAAAAAAAAAAAAAqgIAAGRycy9kb3ducmV2LnhtbFBLBQYAAAAABAAEAPoAAACcAwAAAAA=&#10;">
                <v:shape id="AutoShape 1913" o:spid="_x0000_s211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mWFMEA&#10;AADdAAAADwAAAGRycy9kb3ducmV2LnhtbERPS4vCMBC+C/6HMII3TVdR3GosXUHx6Ouyt7GZbbvb&#10;TLpN1PrvjSB4m4/vOYukNZW4UuNKywo+hhEI4szqknMFp+N6MAPhPLLGyjIpuJODZNntLDDW9sZ7&#10;uh58LkIIuxgVFN7XsZQuK8igG9qaOHA/tjHoA2xyqRu8hXBTyVEUTaXBkkNDgTWtCsr+DhejYHNf&#10;y11N8vvfYt6eR7+zcfrllOr32nQOwlPr3+KXe6vD/M/JG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plhTBAAAA3QAAAA8AAAAAAAAAAAAAAAAAmAIAAGRycy9kb3du&#10;cmV2LnhtbFBLBQYAAAAABAAEAPUAAACGAwAAAAA=&#10;" strokeweight=".25pt">
                  <v:stroke dashstyle="1 1" endcap="round"/>
                </v:shape>
                <v:shape id="AutoShape 1914" o:spid="_x0000_s211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AOYMMA&#10;AADdAAAADwAAAGRycy9kb3ducmV2LnhtbERPS0/CQBC+k/gfNmPCjW6tYKCykGpS4pHXhdvYHdtq&#10;d7Z2l1L+vUtC4m2+fM9ZrgfTiJ46V1tW8BTFIIgLq2suFRwP+WQOwnlkjY1lUnAlB+vVw2iJqbYX&#10;3lG/96UIIexSVFB536ZSuqIigy6yLXHgvmxn0AfYlVJ3eAnhppFJHL9IgzWHhgpbeq+o+NmfjYLN&#10;NZfbluTp12I5fCbf8+fszSk1fhyyVxCeBv8vvrs/dJi/mE3h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4AOYMMAAADdAAAADwAAAAAAAAAAAAAAAACYAgAAZHJzL2Rv&#10;d25yZXYueG1sUEsFBgAAAAAEAAQA9QAAAIgDAAAAAA==&#10;" strokeweight=".25pt">
                  <v:stroke dashstyle="1 1" endcap="round"/>
                </v:shape>
                <v:shape id="AutoShape 1915" o:spid="_x0000_s211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r+8AA&#10;AADdAAAADwAAAGRycy9kb3ducmV2LnhtbERPy6rCMBDdC/5DGMGdpiqK9hpFBS936Wvjbm4zttVm&#10;Upuo9e+NILibw3nOdF6bQtypcrllBb1uBII4sTrnVMFhv+6MQTiPrLGwTAqe5GA+azamGGv74C3d&#10;dz4VIYRdjAoy78tYSpdkZNB1bUkcuJOtDPoAq1TqCh8h3BSyH0UjaTDn0JBhSauMksvuZhT8Ptdy&#10;U5I8Xi2m9X//PB4slk6pdqte/IDwVPuv+OP+02H+ZDiE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yr+8AAAADdAAAADwAAAAAAAAAAAAAAAACYAgAAZHJzL2Rvd25y&#10;ZXYueG1sUEsFBgAAAAAEAAQA9QAAAIUDAAAAAA==&#10;" strokeweight=".25pt">
                  <v:stroke dashstyle="1 1" endcap="round"/>
                </v:shape>
              </v:group>
              <v:group id="Group 1916" o:spid="_x0000_s211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HMtP8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F8n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xzLT/FAAAA3QAA&#10;AA8AAAAAAAAAAAAAAAAAqgIAAGRycy9kb3ducmV2LnhtbFBLBQYAAAAABAAEAPoAAACcAwAAAAA=&#10;">
                <v:shape id="AutoShape 1917" o:spid="_x0000_s211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KQF8MA&#10;AADdAAAADwAAAGRycy9kb3ducmV2LnhtbERPS0/CQBC+k/gfNmPCjW6tAaGykGpS4pHXhdvYHdtq&#10;d7Z2l1L+vUtC4m2+fM9ZrgfTiJ46V1tW8BTFIIgLq2suFRwP+WQOwnlkjY1lUnAlB+vVw2iJqbYX&#10;3lG/96UIIexSVFB536ZSuqIigy6yLXHgvmxn0AfYlVJ3eAnhppFJHM+kwZpDQ4UtvVdU/OzPRsHm&#10;msttS/L0a7EcPpPv+XP25pQaPw7ZKwhPg/8X390fOsxfTF/g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KQF8MAAADdAAAADwAAAAAAAAAAAAAAAACYAgAAZHJzL2Rv&#10;d25yZXYueG1sUEsFBgAAAAAEAAQA9QAAAIgDAAAAAA==&#10;" strokeweight=".25pt">
                  <v:stroke dashstyle="1 1" endcap="round"/>
                </v:shape>
                <v:shape id="AutoShape 1918" o:spid="_x0000_s211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0EZcQA&#10;AADdAAAADwAAAGRycy9kb3ducmV2LnhtbESPzW7CQAyE75V4h5WRuJUNIBANLIgiUfXI36U3k3WT&#10;lKw3zS4Q3h4fkLjZmvHM5/mydZW6UhNKzwYG/QQUceZtybmB42HzPgUVIrLFyjMZuFOA5aLzNsfU&#10;+hvv6LqPuZIQDikaKGKsU61DVpDD0Pc1sWi/vnEYZW1ybRu8Sbir9DBJJtphydJQYE3rgrLz/uIM&#10;fN03eluT/vn3mLen4d90tPoMxvS67WoGKlIbX+bn9bcV/I+x4Mo3MoJ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NBGXEAAAA3QAAAA8AAAAAAAAAAAAAAAAAmAIAAGRycy9k&#10;b3ducmV2LnhtbFBLBQYAAAAABAAEAPUAAACJAwAAAAA=&#10;" strokeweight=".25pt">
                  <v:stroke dashstyle="1 1" endcap="round"/>
                </v:shape>
                <v:shape id="AutoShape 1919" o:spid="_x0000_s211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Gh/sAA&#10;AADdAAAADwAAAGRycy9kb3ducmV2LnhtbERPy6rCMBDdC/5DGMGdpipXtBpFLyh36WvjbmzGttpM&#10;epuo9e+NILibw3nOdF6bQtypcrllBb1uBII4sTrnVMFhv+qMQDiPrLGwTAqe5GA+azamGGv74C3d&#10;dz4VIYRdjAoy78tYSpdkZNB1bUkcuLOtDPoAq1TqCh8h3BSyH0VDaTDn0JBhSb8ZJdfdzShYP1dy&#10;U5I8/ltM61P/Mhoslk6pdqteTEB4qv1X/HH/6TB//DOG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Gh/sAAAADdAAAADwAAAAAAAAAAAAAAAACYAgAAZHJzL2Rvd25y&#10;ZXYueG1sUEsFBgAAAAAEAAQA9QAAAIUDAAAAAA==&#10;" strokeweight=".25pt">
                  <v:stroke dashstyle="1 1" endcap="round"/>
                </v:shape>
              </v:group>
              <v:shape id="AutoShape 1920" o:spid="_x0000_s212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fC3sQA&#10;AADdAAAADwAAAGRycy9kb3ducmV2LnhtbESPzW7CQAyE70h9h5Ur9QabUgnRwIIoEogjP71wM1mT&#10;BLLekF0gvD0+IHGzNeOZz+Np6yp1oyaUng189xJQxJm3JecG/neL7hBUiMgWK89k4EEBppOPzhhT&#10;6++8ods25kpCOKRooIixTrUOWUEOQ8/XxKIdfeMwytrk2jZ4l3BX6X6SDLTDkqWhwJrmBWXn7dUZ&#10;WD4Wel2T3l885u2hfxr+zP6CMV+f7WwEKlIb3+bX9coK/u9A+OUbGUFP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Xwt7EAAAA3QAAAA8AAAAAAAAAAAAAAAAAmAIAAGRycy9k&#10;b3ducmV2LnhtbFBLBQYAAAAABAAEAPUAAACJAwAAAAA=&#10;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1679" o:spid="_x0000_s2121" style="position:absolute;left:0;text-align:left;margin-left:2in;margin-top:486pt;width:90pt;height:63pt;z-index:251670016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">
            <v:group id="Group 1640" o:spid="_x0000_s2122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AKowc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Ncb&#10;4Zd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AKowccAAADd&#10;AAAADwAAAAAAAAAAAAAAAACqAgAAZHJzL2Rvd25yZXYueG1sUEsFBgAAAAAEAAQA+gAAAJ4DAAAA&#10;AA==&#10;">
              <v:group id="Group 1641" o:spid="_x0000_s212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Tg1awwAAAN0AAAAP&#10;AAAAAAAAAAAAAAAAAKoCAABkcnMvZG93bnJldi54bWxQSwUGAAAAAAQABAD6AAAAmgMAAAAA&#10;">
                <v:shape id="AutoShape 1642" o:spid="_x0000_s212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GLnsEA&#10;AADdAAAADwAAAGRycy9kb3ducmV2LnhtbERPS4vCMBC+L/gfwgje1nS7IKWaFldw2aOvi7exGdtq&#10;M6lNVuu/N4LgbT6+58zy3jTiSp2rLSv4GkcgiAuray4V7LbLzwSE88gaG8uk4E4O8mzwMcNU2xuv&#10;6brxpQgh7FJUUHnfplK6oiKDbmxb4sAdbWfQB9iVUnd4C+GmkXEUTaTBmkNDhS0tKirOm3+j4Pe+&#10;lKuW5P5isewP8Sn5nv84pUbDfj4F4an3b/HL/afD/EkSw/ObcIL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xi57BAAAA3QAAAA8AAAAAAAAAAAAAAAAAmAIAAGRycy9kb3du&#10;cmV2LnhtbFBLBQYAAAAABAAEAPUAAACGAwAAAAA=&#10;" strokeweight=".25pt">
                  <v:stroke dashstyle="1 1" endcap="round"/>
                </v:shape>
                <v:shape id="AutoShape 1643" o:spid="_x0000_s212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0uBcEA&#10;AADdAAAADwAAAGRycy9kb3ducmV2LnhtbERPTWvCQBC9F/wPywje6kaFEGI2ooLi0aa99DZmxySa&#10;nY3ZVeO/7xYKvc3jfU62GkwrHtS7xrKC2TQCQVxa3XCl4Otz956AcB5ZY2uZFLzIwSofvWWYavvk&#10;D3oUvhIhhF2KCmrvu1RKV9Zk0E1tRxy4s+0N+gD7SuoenyHctHIeRbE02HBoqLGjbU3ltbgbBfvX&#10;Th47kt83i9Vwml+SxXrjlJqMh/UShKfB/4v/3Acd5sfJAn6/CS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9LgXBAAAA3QAAAA8AAAAAAAAAAAAAAAAAmAIAAGRycy9kb3du&#10;cmV2LnhtbFBLBQYAAAAABAAEAPUAAACGAwAAAAA=&#10;" strokeweight=".25pt">
                  <v:stroke dashstyle="1 1" endcap="round"/>
                </v:shape>
                <v:shape id="AutoShape 1644" o:spid="_x0000_s212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S2ccIA&#10;AADdAAAADwAAAGRycy9kb3ducmV2LnhtbERPTWvCQBC9C/0PyxR6001tCSG6ii0oHjV66W2aHZNo&#10;djbNrib5911B8DaP9znzZW9qcaPWVZYVvE8iEMS51RUXCo6H9TgB4TyyxtoyKRjIwXLxMppjqm3H&#10;e7plvhAhhF2KCkrvm1RKl5dk0E1sQxy4k20N+gDbQuoWuxBuajmNolgarDg0lNjQd0n5JbsaBZth&#10;LXcNyZ8/i0X/Oz0nH6svp9Tba7+agfDU+6f44d7qMD9OPuH+TTh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VLZxwgAAAN0AAAAPAAAAAAAAAAAAAAAAAJgCAABkcnMvZG93&#10;bnJldi54bWxQSwUGAAAAAAQABAD1AAAAhwMAAAAA&#10;" strokeweight=".25pt">
                  <v:stroke dashstyle="1 1" endcap="round"/>
                </v:shape>
              </v:group>
              <v:group id="Group 1645" o:spid="_x0000_s212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HULWc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qdZA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HULWcQAAADdAAAA&#10;DwAAAAAAAAAAAAAAAACqAgAAZHJzL2Rvd25yZXYueG1sUEsFBgAAAAAEAAQA+gAAAJsDAAAAAA==&#10;">
                <v:shape id="AutoShape 1646" o:spid="_x0000_s212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NncAA&#10;AADdAAAADwAAAGRycy9kb3ducmV2LnhtbERPTYvCMBC9C/6HMII3TVUopRpFBReP6nrxNjZjW20m&#10;tclq/fdGEPY2j/c5s0VrKvGgxpWWFYyGEQjizOqScwXH380gAeE8ssbKMil4kYPFvNuZYartk/f0&#10;OPhchBB2KSoovK9TKV1WkEE3tDVx4C62MegDbHKpG3yGcFPJcRTF0mDJoaHAmtYFZbfDn1Hw89rI&#10;XU3ydLeYt+fxNZksV06pfq9dTkF4av2/+Ove6jA/TmL4fBNOkP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qNncAAAADdAAAADwAAAAAAAAAAAAAAAACYAgAAZHJzL2Rvd25y&#10;ZXYueG1sUEsFBgAAAAAEAAQA9QAAAIUDAAAAAA==&#10;" strokeweight=".25pt">
                  <v:stroke dashstyle="1 1" endcap="round"/>
                </v:shape>
                <v:shape id="AutoShape 1647" o:spid="_x0000_s212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YoBsEA&#10;AADdAAAADwAAAGRycy9kb3ducmV2LnhtbERPS4vCMBC+C/sfwizsTdPtgpZqFFeoePR12dtsM7bV&#10;ZlKbqPXfG0HwNh/fcyazztTiSq2rLCv4HkQgiHOrKy4U7HdZPwHhPLLG2jIpuJOD2fSjN8FU2xtv&#10;6Lr1hQgh7FJUUHrfpFK6vCSDbmAb4sAdbGvQB9gWUrd4C+GmlnEUDaXBikNDiQ0tSspP24tRsLxn&#10;ct2Q/DtbLLr/+Jj8zH+dUl+f3XwMwlPn3+KXe6XD/GEygu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GKAbBAAAA3QAAAA8AAAAAAAAAAAAAAAAAmAIAAGRycy9kb3du&#10;cmV2LnhtbFBLBQYAAAAABAAEAPUAAACGAwAAAAA=&#10;" strokeweight=".25pt">
                  <v:stroke dashstyle="1 1" endcap="round"/>
                </v:shape>
                <v:shape id="AutoShape 1648" o:spid="_x0000_s213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m8dMMA&#10;AADdAAAADwAAAGRycy9kb3ducmV2LnhtbESPQW/CMAyF75P4D5GRuI0UkFBVCAiQmDgy2GU305i2&#10;0DhdE6D8e3yYxM3We37v83zZuVrdqQ2VZwOjYQKKOPe24sLAz3H7mYIKEdli7ZkMPCnActH7mGNm&#10;/YO/6X6IhZIQDhkaKGNsMq1DXpLDMPQNsWhn3zqMsraFti0+JNzVepwkU+2wYmkosaFNSfn1cHMG&#10;vp5bvW9I//55LLrT+JJOVutgzKDfrWagInXxbf6/3lnBn6aCK9/ICHr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hm8dMMAAADdAAAADwAAAAAAAAAAAAAAAACYAgAAZHJzL2Rv&#10;d25yZXYueG1sUEsFBgAAAAAEAAQA9QAAAIgDAAAAAA==&#10;" strokeweight=".25pt">
                  <v:stroke dashstyle="1 1" endcap="round"/>
                </v:shape>
              </v:group>
              <v:group id="Group 1649" o:spid="_x0000_s213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gBX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9eb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4AVzFAAAA3QAA&#10;AA8AAAAAAAAAAAAAAAAAqgIAAGRycy9kb3ducmV2LnhtbFBLBQYAAAAABAAEAPoAAACcAwAAAAA=&#10;">
                <v:shape id="AutoShape 1650" o:spid="_x0000_s213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mr8QA&#10;AADdAAAADwAAAGRycy9kb3ducmV2LnhtbESPzW7CQAyE70h9h5Ur9QabUgnRwIIoEogjP71wM1mT&#10;BLLekF0gvD0+IHGzNeOZz+Np6yp1oyaUng189xJQxJm3JecG/neL7hBUiMgWK89k4EEBppOPzhhT&#10;6++8ods25kpCOKRooIixTrUOWUEOQ8/XxKIdfeMwytrk2jZ4l3BX6X6SDLTDkqWhwJrmBWXn7dUZ&#10;WD4Wel2T3l885u2hfxr+zP6CMV+f7WwEKlIb3+bX9coK/uBX+OUbGUFP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2Jq/EAAAA3QAAAA8AAAAAAAAAAAAAAAAAmAIAAGRycy9k&#10;b3ducmV2LnhtbFBLBQYAAAAABAAEAPUAAACJAwAAAAA=&#10;" strokeweight=".25pt">
                  <v:stroke dashstyle="1 1" endcap="round"/>
                </v:shape>
                <v:shape id="AutoShape 1651" o:spid="_x0000_s213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DNMIA&#10;AADdAAAADwAAAGRycy9kb3ducmV2LnhtbERPS2vCQBC+C/6HZQRvdaMF0dRVomDxaNVLb9PsNIlm&#10;Z2N2zePfu4WCt/n4nrPadKYUDdWusKxgOolAEKdWF5wpuJz3bwsQziNrLC2Tgp4cbNbDwQpjbVv+&#10;oubkMxFC2MWoIPe+iqV0aU4G3cRWxIH7tbVBH2CdSV1jG8JNKWdRNJcGCw4NOVa0yym9nR5GwWe/&#10;l8eK5PfdYtb9zK6L92TrlBqPuuQDhKfOv8T/7oMO8+fLKfx9E06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+oM0wgAAAN0AAAAPAAAAAAAAAAAAAAAAAJgCAABkcnMvZG93&#10;bnJldi54bWxQSwUGAAAAAAQABAD1AAAAhwMAAAAA&#10;" strokeweight=".25pt">
                  <v:stroke dashstyle="1 1" endcap="round"/>
                </v:shape>
                <v:shape id="AutoShape 1652" o:spid="_x0000_s213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gdQ8EA&#10;AADdAAAADwAAAGRycy9kb3ducmV2LnhtbERPS4vCMBC+C/sfwix403QriFuN4goVj74uexubsa3b&#10;TLpNtPXfG0HwNh/fc2aLzlTiRo0rLSv4GkYgiDOrS84VHA/pYALCeWSNlWVScCcHi/lHb4aJti3v&#10;6Lb3uQgh7BJUUHhfJ1K6rCCDbmhr4sCdbWPQB9jkUjfYhnBTyTiKxtJgyaGhwJpWBWV/+6tRsL6n&#10;cluT/P23mHen+DIZLX+cUv3PbjkF4anzb/HLvdFh/vg7huc34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oHUPBAAAA3QAAAA8AAAAAAAAAAAAAAAAAmAIAAGRycy9kb3du&#10;cmV2LnhtbFBLBQYAAAAABAAEAPUAAACGAwAAAAA=&#10;" strokeweight=".25pt">
                  <v:stroke dashstyle="1 1" endcap="round"/>
                </v:shape>
              </v:group>
              <v:shape id="AutoShape 1653" o:spid="_x0000_s213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S42MIA&#10;AADdAAAADwAAAGRycy9kb3ducmV2LnhtbERPTWvCQBC9F/wPywi96UYDYlPXEAuRHq320ts0O02i&#10;2dl0d9X4792C0Ns83ues8sF04kLOt5YVzKYJCOLK6pZrBZ+HcrIE4QOyxs4yKbiRh3w9elphpu2V&#10;P+iyD7WIIewzVNCE0GdS+qohg35qe+LI/VhnMEToaqkdXmO46eQ8SRbSYMuxocGe3hqqTvuzUbC9&#10;lXLXk/z6tVgP3/PjMi02Xqnn8VC8ggg0hH/xw/2u4/zFSwp/38QT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ZLjYwgAAAN0AAAAPAAAAAAAAAAAAAAAAAJgCAABkcnMvZG93&#10;bnJldi54bWxQSwUGAAAAAAQABAD1AAAAhwMAAAAA&#10;" strokeweight=".25pt">
                <v:stroke dashstyle="1 1" endcap="round"/>
              </v:shape>
            </v:group>
            <v:group id="Group 1654" o:spid="_x0000_s2136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uA4H8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5PZ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uA4H8QAAADdAAAA&#10;DwAAAAAAAAAAAAAAAACqAgAAZHJzL2Rvd25yZXYueG1sUEsFBgAAAAAEAAQA+gAAAJsDAAAAAA==&#10;">
              <v:group id="Group 1655" o:spid="_x0000_s213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ydhM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X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snYTFAAAA3QAA&#10;AA8AAAAAAAAAAAAAAAAAqgIAAGRycy9kb3ducmV2LnhtbFBLBQYAAAAABAAEAPoAAACcAwAAAAA=&#10;">
                <v:shape id="AutoShape 1656" o:spid="_x0000_s213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MbQMEA&#10;AADdAAAADwAAAGRycy9kb3ducmV2LnhtbERPS4vCMBC+C/sfwix403QrFLcaxRUqHn1d9jY2Y1u3&#10;mXSbqPXfG0HwNh/fc6bzztTiSq2rLCv4GkYgiHOrKy4UHPbZYAzCeWSNtWVScCcH89lHb4qptjfe&#10;0nXnCxFC2KWooPS+SaV0eUkG3dA2xIE72dagD7AtpG7xFsJNLeMoSqTBikNDiQ0tS8r/dhejYHXP&#10;5KYh+ftvseiO8Xk8Wvw4pfqf3WICwlPn3+KXe63D/OQ7gec34QQ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TG0DBAAAA3QAAAA8AAAAAAAAAAAAAAAAAmAIAAGRycy9kb3du&#10;cmV2LnhtbFBLBQYAAAAABAAEAPUAAACGAwAAAAA=&#10;" strokeweight=".25pt">
                  <v:stroke dashstyle="1 1" endcap="round"/>
                </v:shape>
                <v:shape id="AutoShape 1657" o:spid="_x0000_s213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++28AA&#10;AADdAAAADwAAAGRycy9kb3ducmV2LnhtbERPy6rCMBDdC/5DGMGdpir46DWKCl7u0tfG3dxmbKvN&#10;pDZR698bQXA3h/Oc6bw2hbhT5XLLCnrdCARxYnXOqYLDft0Zg3AeWWNhmRQ8ycF81mxMMdb2wVu6&#10;73wqQgi7GBVk3pexlC7JyKDr2pI4cCdbGfQBVqnUFT5CuClkP4qG0mDOoSHDklYZJZfdzSj4fa7l&#10;piR5vFpM6//+eTxYLJ1S7Va9+AHhqfZf8cf9p8P84WQE72/CCXL2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++28AAAADdAAAADwAAAAAAAAAAAAAAAACYAgAAZHJzL2Rvd25y&#10;ZXYueG1sUEsFBgAAAAAEAAQA9QAAAIUDAAAAAA==&#10;" strokeweight=".25pt">
                  <v:stroke dashstyle="1 1" endcap="round"/>
                </v:shape>
                <v:shape id="AutoShape 1658" o:spid="_x0000_s214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AqqcQA&#10;AADdAAAADwAAAGRycy9kb3ducmV2LnhtbESPzW7CQAyE70h9h5Ur9QabUgnRwIIoEogjP71wM1mT&#10;BLLekF0gvD0+IHGzNeOZz+Np6yp1oyaUng189xJQxJm3JecG/neL7hBUiMgWK89k4EEBppOPzhhT&#10;6++8ods25kpCOKRooIixTrUOWUEOQ8/XxKIdfeMwytrk2jZ4l3BX6X6SDLTDkqWhwJrmBWXn7dUZ&#10;WD4Wel2T3l885u2hfxr+zP6CMV+f7WwEKlIb3+bX9coK/uBXcOUbGUFP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AKqnEAAAA3QAAAA8AAAAAAAAAAAAAAAAAmAIAAGRycy9k&#10;b3ducmV2LnhtbFBLBQYAAAAABAAEAPUAAACJAwAAAAA=&#10;" strokeweight=".25pt">
                  <v:stroke dashstyle="1 1" endcap="round"/>
                </v:shape>
              </v:group>
              <v:group id="Group 1659" o:spid="_x0000_s214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4ZeBwwAAAN0AAAAP&#10;AAAAAAAAAAAAAAAAAKoCAABkcnMvZG93bnJldi54bWxQSwUGAAAAAAQABAD6AAAAmgMAAAAA&#10;">
                <v:shape id="AutoShape 1660" o:spid="_x0000_s214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28tcQA&#10;AADdAAAADwAAAGRycy9kb3ducmV2LnhtbESPzW7CQAyE70i8w8pI3GADSC0KLAgqgXosPxduJmuS&#10;QNabZhcIb18fkHqzNeOZz/Nl6yr1oCaUng2Mhgko4szbknMDx8NmMAUVIrLFyjMZeFGA5aLbmWNq&#10;/ZN39NjHXEkIhxQNFDHWqdYhK8hhGPqaWLSLbxxGWZtc2wafEu4qPU6SD+2wZGkosKavgrLb/u4M&#10;bF8b/VOTPv16zNvz+DqdrNbBmH6vXc1ARWrjv/l9/W0F/zMRfvlGRt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dvLXEAAAA3QAAAA8AAAAAAAAAAAAAAAAAmAIAAGRycy9k&#10;b3ducmV2LnhtbFBLBQYAAAAABAAEAPUAAACJAwAAAAA=&#10;" strokeweight=".25pt">
                  <v:stroke dashstyle="1 1" endcap="round"/>
                </v:shape>
                <v:shape id="AutoShape 1661" o:spid="_x0000_s214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ZLsAA&#10;AADdAAAADwAAAGRycy9kb3ducmV2LnhtbERPTYvCMBC9L/gfwgje1tQKrlSjqFDx6KoXb2MzttVm&#10;Upuo9d9vBGFv83ifM523phIPalxpWcGgH4EgzqwuOVdw2KffYxDOI2usLJOCFzmYzzpfU0y0ffIv&#10;PXY+FyGEXYIKCu/rREqXFWTQ9W1NHLizbQz6AJtc6gafIdxUMo6ikTRYcmgosKZVQdl1dzcK1q9U&#10;bmuSx5vFvD3Fl/FwsXRK9brtYgLCU+v/xR/3Rof5P9EA3t+EE+T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BEZLsAAAADdAAAADwAAAAAAAAAAAAAAAACYAgAAZHJzL2Rvd25y&#10;ZXYueG1sUEsFBgAAAAAEAAQA9QAAAIUDAAAAAA==&#10;" strokeweight=".25pt">
                  <v:stroke dashstyle="1 1" endcap="round"/>
                </v:shape>
                <v:shape id="AutoShape 1662" o:spid="_x0000_s214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OHWcEA&#10;AADdAAAADwAAAGRycy9kb3ducmV2LnhtbERPTYvCMBC9L/gfwgje1tQKrlRj6QqKR1e9eBubsa02&#10;k24Ttf77jSDsbR7vc+ZpZ2pxp9ZVlhWMhhEI4tzqigsFh/3qcwrCeWSNtWVS8CQH6aL3McdE2wf/&#10;0H3nCxFC2CWooPS+SaR0eUkG3dA2xIE729agD7AtpG7xEcJNLeMomkiDFYeGEhtalpRfdzejYP1c&#10;yW1D8vhrsehO8WU6zr6dUoN+l81AeOr8v/jt3ugw/yuK4fVNOE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Dh1nBAAAA3QAAAA8AAAAAAAAAAAAAAAAAmAIAAGRycy9kb3du&#10;cmV2LnhtbFBLBQYAAAAABAAEAPUAAACGAwAAAAA=&#10;" strokeweight=".25pt">
                  <v:stroke dashstyle="1 1" endcap="round"/>
                </v:shape>
              </v:group>
              <v:group id="Group 1663" o:spid="_x0000_s214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I6cc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4jpxwwAAAN0AAAAP&#10;AAAAAAAAAAAAAAAAAKoCAABkcnMvZG93bnJldi54bWxQSwUGAAAAAAQABAD6AAAAmgMAAAAA&#10;">
                <v:shape id="AutoShape 1664" o:spid="_x0000_s214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6tsAA&#10;AADdAAAADwAAAGRycy9kb3ducmV2LnhtbERPy6rCMBDdC/5DGMGdpupFpRpFLyh36WvjbmzGttpM&#10;epuo9e+NILibw3nOdF6bQtypcrllBb1uBII4sTrnVMFhv+qMQTiPrLGwTAqe5GA+azamGGv74C3d&#10;dz4VIYRdjAoy78tYSpdkZNB1bUkcuLOtDPoAq1TqCh8h3BSyH0VDaTDn0JBhSb8ZJdfdzShYP1dy&#10;U5I8/ltM61P/Mh4slk6pdqteTEB4qv1X/HH/6TB/FP3A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a6tsAAAADdAAAADwAAAAAAAAAAAAAAAACYAgAAZHJzL2Rvd25y&#10;ZXYueG1sUEsFBgAAAAAEAAQA9QAAAIUDAAAAAA==&#10;" strokeweight=".25pt">
                  <v:stroke dashstyle="1 1" endcap="round"/>
                </v:shape>
                <v:shape id="AutoShape 1665" o:spid="_x0000_s214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ofLcAA&#10;AADdAAAADwAAAGRycy9kb3ducmV2LnhtbERPy6rCMBDdC/5DGMGdpipXpRpFLyh36WvjbmzGttpM&#10;epuo9e+NILibw3nOdF6bQtypcrllBb1uBII4sTrnVMFhv+qMQTiPrLGwTAqe5GA+azamGGv74C3d&#10;dz4VIYRdjAoy78tYSpdkZNB1bUkcuLOtDPoAq1TqCh8h3BSyH0VDaTDn0JBhSb8ZJdfdzShYP1dy&#10;U5I8/ltM61P/Mh4slk6pdqteTEB4qv1X/HH/6TB/FP3A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ofLcAAAADdAAAADwAAAAAAAAAAAAAAAACYAgAAZHJzL2Rvd25y&#10;ZXYueG1sUEsFBgAAAAAEAAQA9QAAAIUDAAAAAA==&#10;" strokeweight=".25pt">
                  <v:stroke dashstyle="1 1" endcap="round"/>
                </v:shape>
                <v:shape id="AutoShape 1666" o:spid="_x0000_s214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iBWsEA&#10;AADdAAAADwAAAGRycy9kb3ducmV2LnhtbERPS4vCMBC+C/sfwix403QraKlGcYWKR1+Xvc02Y9vd&#10;ZlKbqPXfG0HwNh/fc2aLztTiSq2rLCv4GkYgiHOrKy4UHA/ZIAHhPLLG2jIpuJODxfyjN8NU2xvv&#10;6Lr3hQgh7FJUUHrfpFK6vCSDbmgb4sCdbGvQB9gWUrd4C+GmlnEUjaXBikNDiQ2tSsr/9xejYH3P&#10;5LYh+XO2WHS/8V8yWn47pfqf3XIKwlPn3+KXe6PD/Ek0huc34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4gVrBAAAA3QAAAA8AAAAAAAAAAAAAAAAAmAIAAGRycy9kb3du&#10;cmV2LnhtbFBLBQYAAAAABAAEAPUAAACGAwAAAAA=&#10;" strokeweight=".25pt">
                  <v:stroke dashstyle="1 1" endcap="round"/>
                </v:shape>
              </v:group>
              <v:shape id="AutoShape 1667" o:spid="_x0000_s214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QkwcAA&#10;AADdAAAADwAAAGRycy9kb3ducmV2LnhtbERPz6/BQBC+S/wPm5G4sUVCU5YgIe/4Hi5uozva0p2t&#10;7qL+e/sSidt8+X7ObNGYUjyodoVlBYN+BII4tbrgTMFhv+nFIJxH1lhaJgUvcrCYt1szTLR98h89&#10;dj4TIYRdggpy76tESpfmZND1bUUcuLOtDfoA60zqGp8h3JRyGEVjabDg0JBjReuc0uvubhRsXxv5&#10;W5E83ixmzWl4iUfLlVOq22mWUxCeGv8Vf9w/OsyfRBP4/yac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LQkwcAAAADdAAAADwAAAAAAAAAAAAAAAACYAgAAZHJzL2Rvd25y&#10;ZXYueG1sUEsFBgAAAAAEAAQA9QAAAIUDAAAAAA==&#10;" strokeweight=".25pt">
                <v:stroke dashstyle="1 1" endcap="round"/>
              </v:shape>
            </v:group>
            <v:group id="Group 1668" o:spid="_x0000_s2150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aoAM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K+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UaoAMcAAADd&#10;AAAADwAAAAAAAAAAAAAAAACqAgAAZHJzL2Rvd25yZXYueG1sUEsFBgAAAAAEAAQA+gAAAJ4DAAAA&#10;AA==&#10;">
              <v:group id="Group 1669" o:spid="_x0000_s215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oNm8QAAADd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No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goNm8QAAADdAAAA&#10;DwAAAAAAAAAAAAAAAACqAgAAZHJzL2Rvd25yZXYueG1sUEsFBgAAAAAEAAQA+gAAAJsDAAAAAA==&#10;">
                <v:shape id="AutoShape 1670" o:spid="_x0000_s215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QqaMQA&#10;AADdAAAADwAAAGRycy9kb3ducmV2LnhtbESPzW7CQAyE70i8w8pI3GADSC0KLAiQqHosPxduJmuS&#10;QNYbslsIb18fkHqzNeOZz/Nl6yr1oCaUng2Mhgko4szbknMDx8N2MAUVIrLFyjMZeFGA5aLbmWNq&#10;/ZN39NjHXEkIhxQNFDHWqdYhK8hhGPqaWLSLbxxGWZtc2wafEu4qPU6SD+2wZGkosKZNQdlt/+sM&#10;fL22+qcmfbp7zNvz+DqdrNbBmH6vXc1ARWrjv/l9/W0F/3Mk/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EKmjEAAAA3QAAAA8AAAAAAAAAAAAAAAAAmAIAAGRycy9k&#10;b3ducmV2LnhtbFBLBQYAAAAABAAEAPUAAACJAwAAAAA=&#10;" strokeweight=".25pt">
                  <v:stroke dashstyle="1 1" endcap="round"/>
                </v:shape>
                <v:shape id="AutoShape 1671" o:spid="_x0000_s215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iP88EA&#10;AADdAAAADwAAAGRycy9kb3ducmV2LnhtbERPS4vCMBC+C/sfwix407QKq1Rj6QqKx/Vx2dtsM7bV&#10;ZtJtotZ/bwTB23x8z5mnnanFlVpXWVYQDyMQxLnVFRcKDvvVYArCeWSNtWVScCcH6eKjN8dE2xtv&#10;6brzhQgh7BJUUHrfJFK6vCSDbmgb4sAdbWvQB9gWUrd4C+GmlqMo+pIGKw4NJTa0LCk/7y5Gwfq+&#10;kj8Nyd9/i0X3NzpNx9m3U6r/2WUzEJ46/xa/3Bsd5k/i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Ij/PBAAAA3QAAAA8AAAAAAAAAAAAAAAAAmAIAAGRycy9kb3du&#10;cmV2LnhtbFBLBQYAAAAABAAEAPUAAACGAwAAAAA=&#10;" strokeweight=".25pt">
                  <v:stroke dashstyle="1 1" endcap="round"/>
                </v:shape>
                <v:shape id="AutoShape 1672" o:spid="_x0000_s215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RhMEA&#10;AADdAAAADwAAAGRycy9kb3ducmV2LnhtbERPTYvCMBC9L/gfwgje1rQVXKnGooLi0XX34m1sxrba&#10;TGoTtf77jSDsbR7vc2ZZZ2pxp9ZVlhXEwwgEcW51xYWC35/15wSE88gaa8uk4EkOsnnvY4aptg/+&#10;pvveFyKEsEtRQel9k0rp8pIMuqFtiAN3sq1BH2BbSN3iI4SbWiZRNJYGKw4NJTa0Kim/7G9Gwea5&#10;lruG5OFqseiOyXkyWiydUoN+t5iC8NT5f/HbvdVh/lecwO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aEYTBAAAA3QAAAA8AAAAAAAAAAAAAAAAAmAIAAGRycy9kb3du&#10;cmV2LnhtbFBLBQYAAAAABAAEAPUAAACGAwAAAAA=&#10;" strokeweight=".25pt">
                  <v:stroke dashstyle="1 1" endcap="round"/>
                </v:shape>
              </v:group>
              <v:group id="Group 1673" o:spid="_x0000_s215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usr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O6yswwAAAN0AAAAP&#10;AAAAAAAAAAAAAAAAAKoCAABkcnMvZG93bnJldi54bWxQSwUGAAAAAAQABAD6AAAAmgMAAAAA&#10;">
                <v:shape id="AutoShape 1674" o:spid="_x0000_s215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8sa8IA&#10;AADdAAAADwAAAGRycy9kb3ducmV2LnhtbERPS4vCMBC+C/sfwgjeNPXBrtSm4gqKR3W9eBub2bZr&#10;M6lN1PrvjbDgbT6+5yTz1lTiRo0rLSsYDiIQxJnVJecKDj+r/hSE88gaK8uk4EEO5ulHJ8FY2zvv&#10;6Lb3uQgh7GJUUHhfx1K6rCCDbmBr4sD92sagD7DJpW7wHsJNJUdR9CkNlhwaCqxpWVB23l+NgvVj&#10;Jbc1yePFYt6eRn/T8eLbKdXrtosZCE+tf4v/3Rsd5n8NJ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yxrwgAAAN0AAAAPAAAAAAAAAAAAAAAAAJgCAABkcnMvZG93&#10;bnJldi54bWxQSwUGAAAAAAQABAD1AAAAhwMAAAAA&#10;" strokeweight=".25pt">
                  <v:stroke dashstyle="1 1" endcap="round"/>
                </v:shape>
                <v:shape id="AutoShape 1675" o:spid="_x0000_s215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OJ8MEA&#10;AADdAAAADwAAAGRycy9kb3ducmV2LnhtbERPTYvCMBC9C/sfwgjeNFVxV2pTcQXFo7pevI3NbNu1&#10;mdQmav33RljwNo/3Ocm8NZW4UeNKywqGgwgEcWZ1ybmCw8+qPwXhPLLGyjIpeJCDefrRSTDW9s47&#10;uu19LkIIuxgVFN7XsZQuK8igG9iaOHC/tjHoA2xyqRu8h3BTyVEUfUqDJYeGAmtaFpSd91ejYP1Y&#10;yW1N8nixmLen0d90vPh2SvW67WIGwlPr3+J/90aH+V/DC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zifDBAAAA3QAAAA8AAAAAAAAAAAAAAAAAmAIAAGRycy9kb3du&#10;cmV2LnhtbFBLBQYAAAAABAAEAPUAAACGAwAAAAA=&#10;" strokeweight=".25pt">
                  <v:stroke dashstyle="1 1" endcap="round"/>
                </v:shape>
                <v:shape id="AutoShape 1676" o:spid="_x0000_s215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Xh8IA&#10;AADdAAAADwAAAGRycy9kb3ducmV2LnhtbERPTYvCMBC9C/sfwix401QFlWoUV+iyx1314m1sxrZu&#10;M6lN1sZ/vxEEb/N4n7NcB1OLG7WusqxgNExAEOdWV1woOOyzwRyE88gaa8uk4E4O1qu33hJTbTv+&#10;odvOFyKGsEtRQel9k0rp8pIMuqFtiCN3tq1BH2FbSN1iF8NNLcdJMpUGK44NJTa0LSn/3f0ZBZ/3&#10;TH43JI9Xi0U4jS/zyebDKdV/D5sFCE/Bv8RP95eO82ejKTy+i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IReHwgAAAN0AAAAPAAAAAAAAAAAAAAAAAJgCAABkcnMvZG93&#10;bnJldi54bWxQSwUGAAAAAAQABAD1AAAAhwMAAAAA&#10;" strokeweight=".25pt">
                  <v:stroke dashstyle="1 1" endcap="round"/>
                </v:shape>
              </v:group>
              <v:group id="Group 1677" o:spid="_x0000_s215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Cqr8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3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AKqvwwAAAN0AAAAP&#10;AAAAAAAAAAAAAAAAAKoCAABkcnMvZG93bnJldi54bWxQSwUGAAAAAAQABAD6AAAAmgMAAAAA&#10;">
                <v:shape id="AutoShape 1678" o:spid="_x0000_s216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ImbsQA&#10;AADdAAAADwAAAGRycy9kb3ducmV2LnhtbESPzW7CQAyE70i8w8pI3GADSC0KLAiQqHosPxduJmuS&#10;QNYbslsIb18fkHqzNeOZz/Nl6yr1oCaUng2Mhgko4szbknMDx8N2MAUVIrLFyjMZeFGA5aLbmWNq&#10;/ZN39NjHXEkIhxQNFDHWqdYhK8hhGPqaWLSLbxxGWZtc2wafEu4qPU6SD+2wZGkosKZNQdlt/+sM&#10;fL22+qcmfbp7zNvz+DqdrNbBmH6vXc1ARWrjv/l9/W0F/3Mku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yJm7EAAAA3QAAAA8AAAAAAAAAAAAAAAAAmAIAAGRycy9k&#10;b3ducmV2LnhtbFBLBQYAAAAABAAEAPUAAACJAwAAAAA=&#10;" strokeweight=".25pt">
                  <v:stroke dashstyle="1 1" endcap="round"/>
                </v:shape>
                <v:shape id="AutoShape 1679" o:spid="_x0000_s216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6D9cEA&#10;AADdAAAADwAAAGRycy9kb3ducmV2LnhtbERPTYvCMBC9C/sfwgjeNLWCutUoXUHxqO5e9jY2s23X&#10;ZlKbqPXfG0HwNo/3OfNlaypxpcaVlhUMBxEI4szqknMFP9/r/hSE88gaK8uk4E4OlouPzhwTbW+8&#10;p+vB5yKEsEtQQeF9nUjpsoIMuoGtiQP3ZxuDPsAml7rBWwg3lYyjaCwNlhwaCqxpVVB2OlyMgs19&#10;LXc1yd+zxbw9xv/TUfrllOp123QGwlPr3+KXe6vD/MnwE5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+g/XBAAAA3QAAAA8AAAAAAAAAAAAAAAAAmAIAAGRycy9kb3du&#10;cmV2LnhtbFBLBQYAAAAABAAEAPUAAACGAwAAAAA=&#10;" strokeweight=".25pt">
                  <v:stroke dashstyle="1 1" endcap="round"/>
                </v:shape>
                <v:shape id="AutoShape 1680" o:spid="_x0000_s216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jg1cUA&#10;AADdAAAADwAAAGRycy9kb3ducmV2LnhtbESPQW/CMAyF70j7D5En7QbpOgmqQlqxSSCOjO2ym9eY&#10;tlvjdE2A8u/xYRI3W+/5vc+rcnSdOtMQWs8GnmcJKOLK25ZrA58fm2kGKkRki51nMnClAGXxMFlh&#10;bv2F3+l8iLWSEA45Gmhi7HOtQ9WQwzDzPbFoRz84jLIOtbYDXiTcdTpNkrl22LI0NNjTW0PV7+Hk&#10;DGyvG73vSX/9eazH7/Qne1m/BmOeHsf1ElSkMd7N/9c7K/iLVPj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6ODVxQAAAN0AAAAPAAAAAAAAAAAAAAAAAJgCAABkcnMv&#10;ZG93bnJldi54bWxQSwUGAAAAAAQABAD1AAAAigMAAAAA&#10;" strokeweight=".25pt">
                  <v:stroke dashstyle="1 1" endcap="round"/>
                </v:shape>
              </v:group>
              <v:shape id="AutoShape 1681" o:spid="_x0000_s216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RFTsEA&#10;AADdAAAADwAAAGRycy9kb3ducmV2LnhtbERPTYvCMBC9L/gfwgje1rQVXKnGooLi0XX34m1sxrba&#10;TGoTtf77jSDsbR7vc2ZZZ2pxp9ZVlhXEwwgEcW51xYWC35/15wSE88gaa8uk4EkOsnnvY4aptg/+&#10;pvveFyKEsEtRQel9k0rp8pIMuqFtiAN3sq1BH2BbSN3iI4SbWiZRNJYGKw4NJTa0Kim/7G9Gwea5&#10;lruG5OFqseiOyXkyWiydUoN+t5iC8NT5f/HbvdVh/lcS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kRU7BAAAA3QAAAA8AAAAAAAAAAAAAAAAAmAIAAGRycy9kb3du&#10;cmV2LnhtbFBLBQYAAAAABAAEAPUAAACGAwAAAAA=&#10;" strokeweight=".25pt">
                <v:stroke dashstyle="1 1" endcap="round"/>
              </v:shape>
            </v:group>
            <v:group id="Group 1682" o:spid="_x0000_s2164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vDisQAAADdAAAADwAAAGRycy9kb3ducmV2LnhtbERPS2vCQBC+F/wPywje&#10;6iaRVomuIqLSgxR8gHgbsmMSzM6G7JrEf98tFHqbj+85i1VvKtFS40rLCuJxBII4s7rkXMHlvHuf&#10;gXAeWWNlmRS8yMFqOXhbYKptx0dqTz4XIYRdigoK7+tUSpcVZNCNbU0cuLttDPoAm1zqBrsQbiqZ&#10;RNGnNFhyaCiwpk1B2eP0NAr2HXbrSbxtD4/75nU7f3xfDzEpNRr26zkIT73/F/+5v3SYP00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xvDisQAAADdAAAA&#10;DwAAAAAAAAAAAAAAAACqAgAAZHJzL2Rvd25yZXYueG1sUEsFBgAAAAAEAAQA+gAAAJsDAAAAAA==&#10;">
              <v:group id="Group 1683" o:spid="_x0000_s216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dmEc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r8m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RXZhHFAAAA3QAA&#10;AA8AAAAAAAAAAAAAAAAAqgIAAGRycy9kb3ducmV2LnhtbFBLBQYAAAAABAAEAPoAAACcAwAAAAA=&#10;">
                <v:shape id="AutoShape 1684" o:spid="_x0000_s216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Pm1sMA&#10;AADdAAAADwAAAGRycy9kb3ducmV2LnhtbERPS2vCQBC+C/6HZYTedGMqbUizihYsHn300ts0O02i&#10;2dk0u03iv3eFgrf5+J6TrQZTi45aV1lWMJ9FIIhzqysuFHyettMEhPPIGmvLpOBKDlbL8SjDVNue&#10;D9QdfSFCCLsUFZTeN6mULi/JoJvZhjhwP7Y16ANsC6lb7EO4qWUcRS/SYMWhocSG3kvKL8c/o+Dj&#10;upX7huTXr8Vi+I7PyfN645R6mgzrNxCeBv8Q/7t3Osx/jRd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9Pm1sMAAADdAAAADwAAAAAAAAAAAAAAAACYAgAAZHJzL2Rv&#10;d25yZXYueG1sUEsFBgAAAAAEAAQA9QAAAIgDAAAAAA==&#10;" strokeweight=".25pt">
                  <v:stroke dashstyle="1 1" endcap="round"/>
                </v:shape>
                <v:shape id="AutoShape 1685" o:spid="_x0000_s216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9DTcMA&#10;AADdAAAADwAAAGRycy9kb3ducmV2LnhtbERPS2vCQBC+C/6HZYTedGOKbUizihYsHn300ts0O02i&#10;2dk0u03iv3eFgrf5+J6TrQZTi45aV1lWMJ9FIIhzqysuFHyettMEhPPIGmvLpOBKDlbL8SjDVNue&#10;D9QdfSFCCLsUFZTeN6mULi/JoJvZhjhwP7Y16ANsC6lb7EO4qWUcRS/SYMWhocSG3kvKL8c/o+Dj&#10;upX7huTXr8Vi+I7PyfN645R6mgzrNxCeBv8Q/7t3Osx/jRd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9DTcMAAADdAAAADwAAAAAAAAAAAAAAAACYAgAAZHJzL2Rv&#10;d25yZXYueG1sUEsFBgAAAAAEAAQA9QAAAIgDAAAAAA==&#10;" strokeweight=".25pt">
                  <v:stroke dashstyle="1 1" endcap="round"/>
                </v:shape>
                <v:shape id="AutoShape 1686" o:spid="_x0000_s216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3dOsEA&#10;AADdAAAADwAAAGRycy9kb3ducmV2LnhtbERPS4vCMBC+L+x/CLPgTdOtoFKNxRUUj74ue5ttxrba&#10;TGoTa/33RhD2Nh/fc2ZpZyrRUuNKywq+BxEI4szqknMFx8OqPwHhPLLGyjIpeJCDdP75McNE2zvv&#10;qN37XIQQdgkqKLyvEyldVpBBN7A1ceBOtjHoA2xyqRu8h3BTyTiKRtJgyaGhwJqWBWWX/c0oWD9W&#10;cluT/L1azLu/+DwZLn6cUr2vbjEF4anz/+K3e6PD/HE8gtc34QQ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N3TrBAAAA3QAAAA8AAAAAAAAAAAAAAAAAmAIAAGRycy9kb3du&#10;cmV2LnhtbFBLBQYAAAAABAAEAPUAAACGAwAAAAA=&#10;" strokeweight=".25pt">
                  <v:stroke dashstyle="1 1" endcap="round"/>
                </v:shape>
              </v:group>
              <v:group id="Group 1687" o:spid="_x0000_s216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2xgEsUAAADdAAAADwAAAGRycy9kb3ducmV2LnhtbERPTWvCQBC9F/wPyxS8&#10;NZsobSTNKiJWPIRCVSi9DdkxCWZnQ3abxH/fLRR6m8f7nHwzmVYM1LvGsoIkikEQl1Y3XCm4nN+e&#10;ViCcR9bYWiYFd3KwWc8ecsy0HfmDhpOvRAhhl6GC2vsuk9KVNRl0ke2IA3e1vUEfYF9J3eMYwk0r&#10;F3H8Ig02HBpq7GhXU3k7fRsFhxHH7TLZD8Xturt/nZ/fP4uElJo/TttXEJ4m/y/+cx91mJ8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sYBLFAAAA3QAA&#10;AA8AAAAAAAAAAAAAAAAAqgIAAGRycy9kb3ducmV2LnhtbFBLBQYAAAAABAAEAPoAAACcAwAAAAA=&#10;">
                <v:shape id="AutoShape 1688" o:spid="_x0000_s217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7s08UA&#10;AADdAAAADwAAAGRycy9kb3ducmV2LnhtbESPQW/CMAyF70j7D5En7QbpOgmqQlqxSSCOjO2ym9eY&#10;tlvjdE2A8u/xYRI3W+/5vc+rcnSdOtMQWs8GnmcJKOLK25ZrA58fm2kGKkRki51nMnClAGXxMFlh&#10;bv2F3+l8iLWSEA45Gmhi7HOtQ9WQwzDzPbFoRz84jLIOtbYDXiTcdTpNkrl22LI0NNjTW0PV7+Hk&#10;DGyvG73vSX/9eazH7/Qne1m/BmOeHsf1ElSkMd7N/9c7K/iLVHD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nuzTxQAAAN0AAAAPAAAAAAAAAAAAAAAAAJgCAABkcnMv&#10;ZG93bnJldi54bWxQSwUGAAAAAAQABAD1AAAAigMAAAAA&#10;" strokeweight=".25pt">
                  <v:stroke dashstyle="1 1" endcap="round"/>
                </v:shape>
                <v:shape id="AutoShape 1689" o:spid="_x0000_s217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JJSMMA&#10;AADdAAAADwAAAGRycy9kb3ducmV2LnhtbERPS2vCQBC+C/6HZYTezMYUrE2zihYsHn300ts0O02i&#10;2dk0u03iv3eFgrf5+J6TrQZTi45aV1lWMItiEMS51RUXCj5P2+kChPPIGmvLpOBKDlbL8SjDVNue&#10;D9QdfSFCCLsUFZTeN6mULi/JoItsQxy4H9sa9AG2hdQt9iHc1DKJ47k0WHFoKLGh95Lyy/HPKPi4&#10;buW+Ifn1a7EYvpPz4nm9cUo9TYb1GwhPg3+I/907Hea/JK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JJSMMAAADdAAAADwAAAAAAAAAAAAAAAACYAgAAZHJzL2Rv&#10;d25yZXYueG1sUEsFBgAAAAAEAAQA9QAAAIgDAAAAAA==&#10;" strokeweight=".25pt">
                  <v:stroke dashstyle="1 1" endcap="round"/>
                </v:shape>
                <v:shape id="AutoShape 1690" o:spid="_x0000_s217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F2CMUA&#10;AADdAAAADwAAAGRycy9kb3ducmV2LnhtbESPQW/CMAyF75P2HyJP2m2kayVAHQExpE47DthlN68x&#10;bVnjdE2g5d/jAxI3W+/5vc+L1ehadaY+NJ4NvE4SUMSltw1XBr73xcscVIjIFlvPZOBCAVbLx4cF&#10;5tYPvKXzLlZKQjjkaKCOscu1DmVNDsPEd8SiHXzvMMraV9r2OEi4a3WaJFPtsGFpqLGjTU3l3+7k&#10;DHxcCv3Vkf7591iNv+lxnq3fgzHPT+P6DVSkMd7Nt+tPK/izTPjlGxlB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MXYIxQAAAN0AAAAPAAAAAAAAAAAAAAAAAJgCAABkcnMv&#10;ZG93bnJldi54bWxQSwUGAAAAAAQABAD1AAAAigMAAAAA&#10;" strokeweight=".25pt">
                  <v:stroke dashstyle="1 1" endcap="round"/>
                </v:shape>
              </v:group>
              <v:group id="Group 1691" o:spid="_x0000_s217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DLI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6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OEMsgwwAAAN0AAAAP&#10;AAAAAAAAAAAAAAAAAKoCAABkcnMvZG93bnJldi54bWxQSwUGAAAAAAQABAD6AAAAmgMAAAAA&#10;">
                <v:shape id="AutoShape 1692" o:spid="_x0000_s217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N5MMA&#10;AADdAAAADwAAAGRycy9kb3ducmV2LnhtbERPTW+CQBC9N/E/bMakt7oISWsoC0ETTI+t7cXbyE6B&#10;lp1FdlX8910Tk97m5X1OVkymF2caXWdZwXIRgSCure64UfD1WT2tQDiPrLG3TAqu5KDIZw8Zptpe&#10;+IPOO9+IEMIuRQWt90MqpatbMugWdiAO3LcdDfoAx0bqES8h3PQyjqJnabDj0NDiQJuW6t/dySjY&#10;Xiv5PpDcHy020yH+WSXl2in1OJ/KVxCeJv8vvrvfdJj/ksR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9N5MMAAADdAAAADwAAAAAAAAAAAAAAAACYAgAAZHJzL2Rv&#10;d25yZXYueG1sUEsFBgAAAAAEAAQA9QAAAIgDAAAAAA==&#10;" strokeweight=".25pt">
                  <v:stroke dashstyle="1 1" endcap="round"/>
                </v:shape>
                <v:shape id="AutoShape 1693" o:spid="_x0000_s217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of8AA&#10;AADdAAAADwAAAGRycy9kb3ducmV2LnhtbERPy6rCMBDdC/5DGMGdplpQ6TWKCopLXxt3YzO37b3N&#10;pDZR698bQXA3h/Oc6bwxpbhT7QrLCgb9CARxanXBmYLTcd2bgHAeWWNpmRQ8ycF81m5NMdH2wXu6&#10;H3wmQgi7BBXk3leJlC7NyaDr24o4cL+2NugDrDOpa3yEcFPKYRSNpMGCQ0OOFa1ySv8PN6Ng81zL&#10;XUXyfLWYNZfh3yReLJ1S3U6z+AHhqfFf8ce91WH+OI7h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Pof8AAAADdAAAADwAAAAAAAAAAAAAAAACYAgAAZHJzL2Rvd25y&#10;ZXYueG1sUEsFBgAAAAAEAAQA9QAAAIUDAAAAAA==&#10;" strokeweight=".25pt">
                  <v:stroke dashstyle="1 1" endcap="round"/>
                </v:shape>
                <v:shape id="AutoShape 1694" o:spid="_x0000_s217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wC8EA&#10;AADdAAAADwAAAGRycy9kb3ducmV2LnhtbERPS4vCMBC+C/6HMII3TVdlldpUXEHx6OvibWxm2+42&#10;k24Ttf57Iyx4m4/vOcmiNZW4UeNKywo+hhEI4szqknMFp+N6MAPhPLLGyjIpeJCDRdrtJBhre+c9&#10;3Q4+FyGEXYwKCu/rWEqXFWTQDW1NHLhv2xj0ATa51A3eQ7ip5CiKPqXBkkNDgTWtCsp+D1ejYPNY&#10;y11N8vxnMW8vo5/ZePnllOr32uUchKfWv8X/7q0O86fjC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KcAvBAAAA3QAAAA8AAAAAAAAAAAAAAAAAmAIAAGRycy9kb3du&#10;cmV2LnhtbFBLBQYAAAAABAAEAPUAAACGAwAAAAA=&#10;" strokeweight=".25pt">
                  <v:stroke dashstyle="1 1" endcap="round"/>
                </v:shape>
              </v:group>
              <v:shape id="AutoShape 1695" o:spid="_x0000_s217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bVkMEA&#10;AADdAAAADwAAAGRycy9kb3ducmV2LnhtbERPS4vCMBC+C/6HMII3TVdxldpUXEHx6OvibWxm2+42&#10;k24Ttf57Iyx4m4/vOcmiNZW4UeNKywo+hhEI4szqknMFp+N6MAPhPLLGyjIpeJCDRdrtJBhre+c9&#10;3Q4+FyGEXYwKCu/rWEqXFWTQDW1NHLhv2xj0ATa51A3eQ7ip5CiKPqXBkkNDgTWtCsp+D1ejYPNY&#10;y11N8vxnMW8vo5/ZePnllOr32uUchKfWv8X/7q0O86fjC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G1ZDBAAAA3QAAAA8AAAAAAAAAAAAAAAAAmAIAAGRycy9kb3du&#10;cmV2LnhtbFBLBQYAAAAABAAEAPUAAACGAwAAAAA=&#10;" strokeweight=".25pt">
                <v:stroke dashstyle="1 1" endcap="round"/>
              </v:shape>
            </v:group>
            <v:group id="Group 1696" o:spid="_x0000_s2178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TVM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r8s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5U1TFAAAA3QAA&#10;AA8AAAAAAAAAAAAAAAAAqgIAAGRycy9kb3ducmV2LnhtbFBLBQYAAAAABAAEAPoAAACcAwAAAAA=&#10;">
              <v:group id="Group 1697" o:spid="_x0000_s217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X2z8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8u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19s/FAAAA3QAA&#10;AA8AAAAAAAAAAAAAAAAAqgIAAGRycy9kb3ducmV2LnhtbFBLBQYAAAAABAAEAPoAAACcAwAAAAA=&#10;">
                <v:shape id="AutoShape 1698" o:spid="_x0000_s218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d6DsUA&#10;AADdAAAADwAAAGRycy9kb3ducmV2LnhtbESPQW/CMAyF75P2HyJP2m2kayVAHQExpE47DthlN68x&#10;bVnjdE2g5d/jAxI3W+/5vc+L1ehadaY+NJ4NvE4SUMSltw1XBr73xcscVIjIFlvPZOBCAVbLx4cF&#10;5tYPvKXzLlZKQjjkaKCOscu1DmVNDsPEd8SiHXzvMMraV9r2OEi4a3WaJFPtsGFpqLGjTU3l3+7k&#10;DHxcCv3Vkf7591iNv+lxnq3fgzHPT+P6DVSkMd7Nt+tPK/izTHDlGxlB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R3oOxQAAAN0AAAAPAAAAAAAAAAAAAAAAAJgCAABkcnMv&#10;ZG93bnJldi54bWxQSwUGAAAAAAQABAD1AAAAigMAAAAA&#10;" strokeweight=".25pt">
                  <v:stroke dashstyle="1 1" endcap="round"/>
                </v:shape>
                <v:shape id="AutoShape 1699" o:spid="_x0000_s218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flcEA&#10;AADdAAAADwAAAGRycy9kb3ducmV2LnhtbERPS4vCMBC+C/6HMII3TVdB3WosXUHx6Ouyt7GZbbvb&#10;TLpN1PrvjSB4m4/vOYukNZW4UuNKywo+hhEI4szqknMFp+N6MAPhPLLGyjIpuJODZNntLDDW9sZ7&#10;uh58LkIIuxgVFN7XsZQuK8igG9qaOHA/tjHoA2xyqRu8hXBTyVEUTaTBkkNDgTWtCsr+DhejYHNf&#10;y11N8vvfYt6eR7+zcfrllOr32nQOwlPr3+KXe6vD/On4E5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L35XBAAAA3QAAAA8AAAAAAAAAAAAAAAAAmAIAAGRycy9kb3du&#10;cmV2LnhtbFBLBQYAAAAABAAEAPUAAACGAwAAAAA=&#10;" strokeweight=".25pt">
                  <v:stroke dashstyle="1 1" endcap="round"/>
                </v:shape>
                <v:shape id="AutoShape 1700" o:spid="_x0000_s218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cFdcQA&#10;AADdAAAADwAAAGRycy9kb3ducmV2LnhtbESPQW/CMAyF75P4D5GRuI10gAAVAgIkEMcBu+xmGq/t&#10;1jilCVD+PT5M4mbrPb/3eb5sXaVu1ITSs4GPfgKKOPO25NzA12n7PgUVIrLFyjMZeFCA5aLzNsfU&#10;+jsf6HaMuZIQDikaKGKsU61DVpDD0Pc1sWg/vnEYZW1ybRu8S7ir9CBJxtphydJQYE2bgrK/49UZ&#10;2D22+rMm/X3xmLfnwe90uFoHY3rddjUDFamNL/P/9d4K/mQk/PKNjK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3BXXEAAAA3QAAAA8AAAAAAAAAAAAAAAAAmAIAAGRycy9k&#10;b3ducmV2LnhtbFBLBQYAAAAABAAEAPUAAACJAwAAAAA=&#10;" strokeweight=".25pt">
                  <v:stroke dashstyle="1 1" endcap="round"/>
                </v:shape>
              </v:group>
              <v:group id="Group 1701" o:spid="_x0000_s218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ha4Xc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P9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ha4XcQAAADdAAAA&#10;DwAAAAAAAAAAAAAAAACqAgAAZHJzL2Rvd25yZXYueG1sUEsFBgAAAAAEAAQA+gAAAJsDAAAAAA==&#10;">
                <v:shape id="AutoShape 1702" o:spid="_x0000_s218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k+mcMA&#10;AADdAAAADwAAAGRycy9kb3ducmV2LnhtbERPS2vCQBC+C/6HZYTedGMqbUizihYsHn300ts0O02i&#10;2dk0u03iv3eFgrf5+J6TrQZTi45aV1lWMJ9FIIhzqysuFHyettMEhPPIGmvLpOBKDlbL8SjDVNue&#10;D9QdfSFCCLsUFZTeN6mULi/JoJvZhjhwP7Y16ANsC6lb7EO4qWUcRS/SYMWhocSG3kvKL8c/o+Dj&#10;upX7huTXr8Vi+I7PyfN645R6mgzrNxCeBv8Q/7t3Osx/XcR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k+mcMAAADdAAAADwAAAAAAAAAAAAAAAACYAgAAZHJzL2Rv&#10;d25yZXYueG1sUEsFBgAAAAAEAAQA9QAAAIgDAAAAAA==&#10;" strokeweight=".25pt">
                  <v:stroke dashstyle="1 1" endcap="round"/>
                </v:shape>
                <v:shape id="AutoShape 1703" o:spid="_x0000_s218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WbAsEA&#10;AADdAAAADwAAAGRycy9kb3ducmV2LnhtbERPS4vCMBC+C/6HMII3TVdlldpUXEHx6OvibWxm2+42&#10;k24Ttf57Iyx4m4/vOcmiNZW4UeNKywo+hhEI4szqknMFp+N6MAPhPLLGyjIpeJCDRdrtJBhre+c9&#10;3Q4+FyGEXYwKCu/rWEqXFWTQDW1NHLhv2xj0ATa51A3eQ7ip5CiKPqXBkkNDgTWtCsp+D1ejYPNY&#10;y11N8vxnMW8vo5/ZePnllOr32uUchKfWv8X/7q0O86eTM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lmwLBAAAA3QAAAA8AAAAAAAAAAAAAAAAAmAIAAGRycy9kb3du&#10;cmV2LnhtbFBLBQYAAAAABAAEAPUAAACGAwAAAAA=&#10;" strokeweight=".25pt">
                  <v:stroke dashstyle="1 1" endcap="round"/>
                </v:shape>
                <v:shape id="AutoShape 1704" o:spid="_x0000_s218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wDdsMA&#10;AADdAAAADwAAAGRycy9kb3ducmV2LnhtbERPTU/CQBC9m/gfNmPiTbYgUVK6baoJhKMgF25Dd2gL&#10;3dnaXdvy710SE27z8j4nyUbTiJ46V1tWMJ1EIIgLq2suFey/Vy8LEM4ja2wsk4IrOcjSx4cEY20H&#10;3lK/86UIIexiVFB538ZSuqIig25iW+LAnWxn0AfYlVJ3OIRw08hZFL1JgzWHhgpb+qyouOx+jYL1&#10;dSW/WpKHH4vleJydF6/5h1Pq+WnMlyA8jf4u/ndvdJj/Pp/D7Ztwg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wDdsMAAADdAAAADwAAAAAAAAAAAAAAAACYAgAAZHJzL2Rv&#10;d25yZXYueG1sUEsFBgAAAAAEAAQA9QAAAIgDAAAAAA==&#10;" strokeweight=".25pt">
                  <v:stroke dashstyle="1 1" endcap="round"/>
                </v:shape>
              </v:group>
              <v:group id="Group 1705" o:spid="_x0000_s218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2+Xs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//05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S2+XsQAAADdAAAA&#10;DwAAAAAAAAAAAAAAAACqAgAAZHJzL2Rvd25yZXYueG1sUEsFBgAAAAAEAAQA+gAAAJsDAAAAAA==&#10;">
                <v:shape id="AutoShape 1706" o:spid="_x0000_s218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4msMA&#10;AADdAAAADwAAAGRycy9kb3ducmV2LnhtbERPPW/CMBDdK/U/WFepW3GgFUUhDqKVQIw0ZWE74iMJ&#10;xOfUdiH59zVSJbZ7ep+XLXrTigs531hWMB4lIIhLqxuuFOy+Vy8zED4ga2wtk4KBPCzyx4cMU22v&#10;/EWXIlQihrBPUUEdQpdK6cuaDPqR7Ygjd7TOYIjQVVI7vMZw08pJkkylwYZjQ40dfdZUnotfo2A9&#10;rOS2I7n/sVj1h8lp9rr88Eo9P/XLOYhAfbiL/90bHee/v03h9k08Q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I4msMAAADdAAAADwAAAAAAAAAAAAAAAACYAgAAZHJzL2Rv&#10;d25yZXYueG1sUEsFBgAAAAAEAAQA9QAAAIgDAAAAAA==&#10;" strokeweight=".25pt">
                  <v:stroke dashstyle="1 1" endcap="round"/>
                </v:shape>
                <v:shape id="AutoShape 1707" o:spid="_x0000_s218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6dAcAA&#10;AADdAAAADwAAAGRycy9kb3ducmV2LnhtbERPy6rCMBDdC/5DGMGdpupFpRpFLyh36WvjbmzGttpM&#10;epuo9e+NILibw3nOdF6bQtypcrllBb1uBII4sTrnVMFhv+qMQTiPrLGwTAqe5GA+azamGGv74C3d&#10;dz4VIYRdjAoy78tYSpdkZNB1bUkcuLOtDPoAq1TqCh8h3BSyH0VDaTDn0JBhSb8ZJdfdzShYP1dy&#10;U5I8/ltM61P/Mh4slk6pdqteTEB4qv1X/HH/6TB/9DOC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6dAcAAAADdAAAADwAAAAAAAAAAAAAAAACYAgAAZHJzL2Rvd25y&#10;ZXYueG1sUEsFBgAAAAAEAAQA9QAAAIUDAAAAAA==&#10;" strokeweight=".25pt">
                  <v:stroke dashstyle="1 1" endcap="round"/>
                </v:shape>
                <v:shape id="AutoShape 1708" o:spid="_x0000_s219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EJc8QA&#10;AADdAAAADwAAAGRycy9kb3ducmV2LnhtbESPQW/CMAyF75P4D5GRuI10gAAVAgIkEMcBu+xmGq/t&#10;1jilCVD+PT5M4mbrPb/3eb5sXaVu1ITSs4GPfgKKOPO25NzA12n7PgUVIrLFyjMZeFCA5aLzNsfU&#10;+jsf6HaMuZIQDikaKGKsU61DVpDD0Pc1sWg/vnEYZW1ybRu8S7ir9CBJxtphydJQYE2bgrK/49UZ&#10;2D22+rMm/X3xmLfnwe90uFoHY3rddjUDFamNL/P/9d4K/mQkuPKNjK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BCXPEAAAA3QAAAA8AAAAAAAAAAAAAAAAAmAIAAGRycy9k&#10;b3ducmV2LnhtbFBLBQYAAAAABAAEAPUAAACJAwAAAAA=&#10;" strokeweight=".25pt">
                  <v:stroke dashstyle="1 1" endcap="round"/>
                </v:shape>
              </v:group>
              <v:shape id="AutoShape 1709" o:spid="_x0000_s219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2s6MMA&#10;AADdAAAADwAAAGRycy9kb3ducmV2LnhtbERPS0/CQBC+k/gfNmPCjW6tBKGykGpS4pHXhdvYHdtq&#10;d7Z2l1L+vUtC4m2+fM9ZrgfTiJ46V1tW8BTFIIgLq2suFRwP+WQOwnlkjY1lUnAlB+vVw2iJqbYX&#10;3lG/96UIIexSVFB536ZSuqIigy6yLXHgvmxn0AfYlVJ3eAnhppFJHM+kwZpDQ4UtvVdU/OzPRsHm&#10;msttS/L0a7EcPpPv+XP25pQaPw7ZKwhPg/8X390fOsx/mS7g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2s6MMAAADdAAAADwAAAAAAAAAAAAAAAACYAgAAZHJzL2Rv&#10;d25yZXYueG1sUEsFBgAAAAAEAAQA9QAAAIgDAAAAAA==&#10;" strokeweight=".25pt">
                <v:stroke dashstyle="1 1" endcap="round"/>
              </v:shape>
            </v:group>
            <v:group id="Group 1710" o:spid="_x0000_s2192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OLG8cAAADdAAAADwAAAGRycy9kb3ducmV2LnhtbESPQWvCQBCF70L/wzIF&#10;b7pJi21JXUWkFQ9SaCyItyE7JsHsbMhuk/jvnUOhtxnem/e+Wa5H16ieulB7NpDOE1DEhbc1lwZ+&#10;jp+zN1AhIltsPJOBGwVYrx4mS8ysH/ib+jyWSkI4ZGigirHNtA5FRQ7D3LfEol185zDK2pXadjhI&#10;uGv0U5K8aIc1S0OFLW0rKq75rzOwG3DYPKcf/eF62d7Ox8XX6ZCSMdPHcfMOKtIY/81/13sr+K8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IOLG8cAAADd&#10;AAAADwAAAAAAAAAAAAAAAACqAgAAZHJzL2Rvd25yZXYueG1sUEsFBgAAAAAEAAQA+gAAAJ4DAAAA&#10;AA==&#10;">
              <v:group id="Group 1711" o:spid="_x0000_s219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88ugM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zy6AwwAAAN0AAAAP&#10;AAAAAAAAAAAAAAAAAKoCAABkcnMvZG93bnJldi54bWxQSwUGAAAAAAQABAD6AAAAmgMAAAAA&#10;">
                <v:shape id="AutoShape 1712" o:spid="_x0000_s219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oRMMA&#10;AADdAAAADwAAAGRycy9kb3ducmV2LnhtbERPS2vCQBC+C/6HZYTedGOKbUizihYsHn300ts0O02i&#10;2dk0u03iv3eFgrf5+J6TrQZTi45aV1lWMJ9FIIhzqysuFHyettMEhPPIGmvLpOBKDlbL8SjDVNue&#10;D9QdfSFCCLsUFZTeN6mULi/JoJvZhjhwP7Y16ANsC6lb7EO4qWUcRS/SYMWhocSG3kvKL8c/o+Dj&#10;upX7huTXr8Vi+I7PyfN645R6mgzrNxCeBv8Q/7t3Osx/XcR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CoRMMAAADdAAAADwAAAAAAAAAAAAAAAACYAgAAZHJzL2Rv&#10;d25yZXYueG1sUEsFBgAAAAAEAAQA9QAAAIgDAAAAAA==&#10;" strokeweight=".25pt">
                  <v:stroke dashstyle="1 1" endcap="round"/>
                </v:shape>
                <v:shape id="AutoShape 1713" o:spid="_x0000_s219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wN38EA&#10;AADdAAAADwAAAGRycy9kb3ducmV2LnhtbERPS4vCMBC+C/6HMII3TVdxldpUXEHx6OvibWxm2+42&#10;k24Ttf57Iyx4m4/vOcmiNZW4UeNKywo+hhEI4szqknMFp+N6MAPhPLLGyjIpeJCDRdrtJBhre+c9&#10;3Q4+FyGEXYwKCu/rWEqXFWTQDW1NHLhv2xj0ATa51A3eQ7ip5CiKPqXBkkNDgTWtCsp+D1ejYPNY&#10;y11N8vxnMW8vo5/ZePnllOr32uUchKfWv8X/7q0O86eTM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8Dd/BAAAA3QAAAA8AAAAAAAAAAAAAAAAAmAIAAGRycy9kb3du&#10;cmV2LnhtbFBLBQYAAAAABAAEAPUAAACGAwAAAAA=&#10;" strokeweight=".25pt">
                  <v:stroke dashstyle="1 1" endcap="round"/>
                </v:shape>
                <v:shape id="AutoShape 1714" o:spid="_x0000_s219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WVq8MA&#10;AADdAAAADwAAAGRycy9kb3ducmV2LnhtbERPTU/CQBC9k/gfNmPCjW6tIKSwkGpS4hHQC7ehO7bV&#10;7mztLqX8e5eExNu8vM9ZbQbTiJ46V1tW8BTFIIgLq2suFXx+5JMFCOeRNTaWScGVHGzWD6MVptpe&#10;eE/9wZcihLBLUUHlfZtK6YqKDLrItsSB+7KdQR9gV0rd4SWEm0YmcfwiDdYcGips6a2i4udwNgq2&#10;11zuWpLHX4vlcEq+F8/Zq1Nq/DhkSxCeBv8vvrvfdZg/n03h9k04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9WVq8MAAADdAAAADwAAAAAAAAAAAAAAAACYAgAAZHJzL2Rv&#10;d25yZXYueG1sUEsFBgAAAAAEAAQA9QAAAIgDAAAAAA==&#10;" strokeweight=".25pt">
                  <v:stroke dashstyle="1 1" endcap="round"/>
                </v:shape>
              </v:group>
              <v:group id="Group 1715" o:spid="_x0000_s219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Qog8QAAADdAAAADwAAAGRycy9kb3ducmV2LnhtbERPS2vCQBC+F/wPywi9&#10;1U0sqRJdRUTFgxR8gHgbsmMSzM6G7JrEf98tFHqbj+8582VvKtFS40rLCuJRBII4s7rkXMHlvP2Y&#10;gnAeWWNlmRS8yMFyMXibY6ptx0dqTz4XIYRdigoK7+tUSpcVZNCNbE0cuLttDPoAm1zqBrsQbio5&#10;jqIvabDk0FBgTeuCssfpaRTsOuxWn/GmPTzu69ftnHxfDzEp9T7sVzMQnnr/L/5z73WY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PQog8QAAADdAAAA&#10;DwAAAAAAAAAAAAAAAACqAgAAZHJzL2Rvd25yZXYueG1sUEsFBgAAAAAEAAQA+gAAAJsDAAAAAA==&#10;">
                <v:shape id="AutoShape 1716" o:spid="_x0000_s219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uuR8MA&#10;AADdAAAADwAAAGRycy9kb3ducmV2LnhtbERPPW/CMBDdK/U/WFepW3GgKkUhDqKVQIw0ZWE74iMJ&#10;xOfUdiH59zVSJbZ7ep+XLXrTigs531hWMB4lIIhLqxuuFOy+Vy8zED4ga2wtk4KBPCzyx4cMU22v&#10;/EWXIlQihrBPUUEdQpdK6cuaDPqR7Ygjd7TOYIjQVVI7vMZw08pJkkylwYZjQ40dfdZUnotfo2A9&#10;rOS2I7n/sVj1h8lp9rr88Eo9P/XLOYhAfbiL/90bHee/v03h9k08Q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uuR8MAAADdAAAADwAAAAAAAAAAAAAAAACYAgAAZHJzL2Rv&#10;d25yZXYueG1sUEsFBgAAAAAEAAQA9QAAAIgDAAAAAA==&#10;" strokeweight=".25pt">
                  <v:stroke dashstyle="1 1" endcap="round"/>
                </v:shape>
                <v:shape id="AutoShape 1717" o:spid="_x0000_s219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L3MAA&#10;AADdAAAADwAAAGRycy9kb3ducmV2LnhtbERPy6rCMBDdC/5DGMGdpipXpRpFLyh36WvjbmzGttpM&#10;epuo9e+NILibw3nOdF6bQtypcrllBb1uBII4sTrnVMFhv+qMQTiPrLGwTAqe5GA+azamGGv74C3d&#10;dz4VIYRdjAoy78tYSpdkZNB1bUkcuLOtDPoAq1TqCh8h3BSyH0VDaTDn0JBhSb8ZJdfdzShYP1dy&#10;U5I8/ltM61P/Mh4slk6pdqteTEB4qv1X/HH/6TB/9DOC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cL3MAAAADdAAAADwAAAAAAAAAAAAAAAACYAgAAZHJzL2Rvd25y&#10;ZXYueG1sUEsFBgAAAAAEAAQA9QAAAIUDAAAAAA==&#10;" strokeweight=".25pt">
                  <v:stroke dashstyle="1 1" endcap="round"/>
                </v:shape>
                <v:shape id="AutoShape 1718" o:spid="_x0000_s220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ifrsQA&#10;AADdAAAADwAAAGRycy9kb3ducmV2LnhtbESPzW7CQAyE75V4h5WRuJVNQfwosCBAAnEs0EtvJusm&#10;abPekF0gvD0+VOJma8Yzn+fL1lXqRk0oPRv46CegiDNvS84NfJ2271NQISJbrDyTgQcFWC46b3NM&#10;rb/zgW7HmCsJ4ZCigSLGOtU6ZAU5DH1fE4v24xuHUdYm17bBu4S7Sg+SZKwdliwNBda0KSj7O16d&#10;gd1jqz9r0t8Xj3l7HvxOh6t1MKbXbVczUJHa+DL/X++t4E9GgivfyAh6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n67EAAAA3QAAAA8AAAAAAAAAAAAAAAAAmAIAAGRycy9k&#10;b3ducmV2LnhtbFBLBQYAAAAABAAEAPUAAACJAwAAAAA=&#10;" strokeweight=".25pt">
                  <v:stroke dashstyle="1 1" endcap="round"/>
                </v:shape>
              </v:group>
              <v:group id="Group 1719" o:spid="_x0000_s220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kihs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ud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bkihsQAAADdAAAA&#10;DwAAAAAAAAAAAAAAAACqAgAAZHJzL2Rvd25yZXYueG1sUEsFBgAAAAAEAAQA+gAAAJsDAAAAAA==&#10;">
                <v:shape id="AutoShape 1720" o:spid="_x0000_s220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JZFcUA&#10;AADdAAAADwAAAGRycy9kb3ducmV2LnhtbESPQW/CMAyF75P4D5GRdhspncRQISA2qdOODHbZzTSm&#10;LTRO12S0/ff4MGk3W+/5vc/r7eAadaMu1J4NzGcJKOLC25pLA1/H/GkJKkRki41nMjBSgO1m8rDG&#10;zPqeP+l2iKWSEA4ZGqhibDOtQ1GRwzDzLbFoZ985jLJ2pbYd9hLuGp0myUI7rFkaKmzpraLievh1&#10;Bt7HXO9b0t8/HsvhlF6Wz7vXYMzjdNitQEUa4r/57/rDCv7LQvjlGxlBb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lkVxQAAAN0AAAAPAAAAAAAAAAAAAAAAAJgCAABkcnMv&#10;ZG93bnJldi54bWxQSwUGAAAAAAQABAD1AAAAigMAAAAA&#10;" strokeweight=".25pt">
                  <v:stroke dashstyle="1 1" endcap="round"/>
                </v:shape>
                <v:shape id="AutoShape 1721" o:spid="_x0000_s220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78jsIA&#10;AADdAAAADwAAAGRycy9kb3ducmV2LnhtbERPTYvCMBC9C/sfwix401QFlWoUV+iyx1314m1sxrZu&#10;M6lN1sZ/vxEEb/N4n7NcB1OLG7WusqxgNExAEOdWV1woOOyzwRyE88gaa8uk4E4O1qu33hJTbTv+&#10;odvOFyKGsEtRQel9k0rp8pIMuqFtiCN3tq1BH2FbSN1iF8NNLcdJMpUGK44NJTa0LSn/3f0ZBZ/3&#10;TH43JI9Xi0U4jS/zyebDKdV/D5sFCE/Bv8RP95eO82fTETy+i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zvyOwgAAAN0AAAAPAAAAAAAAAAAAAAAAAJgCAABkcnMvZG93&#10;bnJldi54bWxQSwUGAAAAAAQABAD1AAAAhwMAAAAA&#10;" strokeweight=".25pt">
                  <v:stroke dashstyle="1 1" endcap="round"/>
                </v:shape>
                <v:shape id="AutoShape 1722" o:spid="_x0000_s220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i+cEA&#10;AADdAAAADwAAAGRycy9kb3ducmV2LnhtbERPS4vCMBC+L+x/CLPgTdOtoFKNxRUUj74ue5ttxrba&#10;TGoTa/33RhD2Nh/fc2ZpZyrRUuNKywq+BxEI4szqknMFx8OqPwHhPLLGyjIpeJCDdP75McNE2zvv&#10;qN37XIQQdgkqKLyvEyldVpBBN7A1ceBOtjHoA2xyqRu8h3BTyTiKRtJgyaGhwJqWBWWX/c0oWD9W&#10;cluT/L1azLu/+DwZLn6cUr2vbjEF4anz/+K3e6PD/PEohtc34QQ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cYvnBAAAA3QAAAA8AAAAAAAAAAAAAAAAAmAIAAGRycy9kb3du&#10;cmV2LnhtbFBLBQYAAAAABAAEAPUAAACGAwAAAAA=&#10;" strokeweight=".25pt">
                  <v:stroke dashstyle="1 1" endcap="round"/>
                </v:shape>
              </v:group>
              <v:shape id="AutoShape 1723" o:spid="_x0000_s220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DHYsAA&#10;AADdAAAADwAAAGRycy9kb3ducmV2LnhtbERPy6rCMBDdC/5DGMGdpipoqUbRC8pdXh8bd2MzttVm&#10;UptcrX9vBMHdHM5zZovGlOJOtSssKxj0IxDEqdUFZwoO+3UvBuE8ssbSMil4koPFvN2aYaLtg7d0&#10;3/lMhBB2CSrIva8SKV2ak0HXtxVx4M62NugDrDOpa3yEcFPKYRSNpcGCQ0OOFf3klF53/0bB5rmW&#10;fxXJ481i1pyGl3i0XDmlup1mOQXhqfFf8cf9q8P8yXgE72/CC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lDHYsAAAADdAAAADwAAAAAAAAAAAAAAAACYAgAAZHJzL2Rvd25y&#10;ZXYueG1sUEsFBgAAAAAEAAQA9QAAAIUDAAAAAA==&#10;" strokeweight=".25pt">
                <v:stroke dashstyle="1 1" endcap="round"/>
              </v:shape>
            </v:group>
            <v:group id="Group 1724" o:spid="_x0000_s2206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RHpcQAAADdAAAADwAAAGRycy9kb3ducmV2LnhtbERPS2vCQBC+F/oflil4&#10;001qjZK6ikhbPIjgA6S3ITsmwexsyG6T+O9dQehtPr7nzJe9qURLjSstK4hHEQjizOqScwWn4/dw&#10;BsJ5ZI2VZVJwIwfLxevLHFNtO95Te/C5CCHsUlRQeF+nUrqsIINuZGviwF1sY9AH2ORSN9iFcFPJ&#10;9yhKpMGSQ0OBNa0Lyq6HP6Pgp8NuNY6/2u31sr79Hie78zYmpQZv/eoThKfe/4uf7o0O86fJ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RHpcQAAADdAAAA&#10;DwAAAAAAAAAAAAAAAACqAgAAZHJzL2Rvd25yZXYueG1sUEsFBgAAAAAEAAQA+gAAAJsDAAAAAA==&#10;">
              <v:group id="Group 1725" o:spid="_x0000_s220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jiPs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j+n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KY4j7FAAAA3QAA&#10;AA8AAAAAAAAAAAAAAAAAqgIAAGRycy9kb3ducmV2LnhtbFBLBQYAAAAABAAEAPoAAACcAwAAAAA=&#10;">
                <v:shape id="AutoShape 1726" o:spid="_x0000_s220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dk+sAA&#10;AADdAAAADwAAAGRycy9kb3ducmV2LnhtbERPy6rCMBDdC/5DGMGdpipU6TWKCopLXxt3YzO37b3N&#10;pDZR698bQXA3h/Oc6bwxpbhT7QrLCgb9CARxanXBmYLTcd2bgHAeWWNpmRQ8ycF81m5NMdH2wXu6&#10;H3wmQgi7BBXk3leJlC7NyaDr24o4cL+2NugDrDOpa3yEcFPKYRTF0mDBoSHHilY5pf+Hm1Gwea7l&#10;riJ5vlrMmsvwbzJaLJ1S3U6z+AHhqfFf8ce91WH+OI7h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idk+sAAAADdAAAADwAAAAAAAAAAAAAAAACYAgAAZHJzL2Rvd25y&#10;ZXYueG1sUEsFBgAAAAAEAAQA9QAAAIUDAAAAAA==&#10;" strokeweight=".25pt">
                  <v:stroke dashstyle="1 1" endcap="round"/>
                </v:shape>
                <v:shape id="AutoShape 1727" o:spid="_x0000_s220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BYcEA&#10;AADdAAAADwAAAGRycy9kb3ducmV2LnhtbERPS4vCMBC+L/gfwgje1tQKKtUoulDx6OvibWzGttpM&#10;apPV+u+NsLC3+fieM1u0phIPalxpWcGgH4EgzqwuOVdwPKTfExDOI2usLJOCFzlYzDtfM0y0ffKO&#10;HnufixDCLkEFhfd1IqXLCjLo+rYmDtzFNgZ9gE0udYPPEG4qGUfRSBosOTQUWNNPQdlt/2sUrF+p&#10;3NYkT3eLeXuOr5PhcuWU6nXb5RSEp9b/i//cGx3mj0dj+HwTTp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rwWHBAAAA3QAAAA8AAAAAAAAAAAAAAAAAmAIAAGRycy9kb3du&#10;cmV2LnhtbFBLBQYAAAAABAAEAPUAAACGAwAAAAA=&#10;" strokeweight=".25pt">
                  <v:stroke dashstyle="1 1" endcap="round"/>
                </v:shape>
                <v:shape id="AutoShape 1728" o:spid="_x0000_s221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VE8UA&#10;AADdAAAADwAAAGRycy9kb3ducmV2LnhtbESPQW/CMAyF75P4D5GRdhspncRQISA2qdOODHbZzTSm&#10;LTRO12S0/ff4MGk3W+/5vc/r7eAadaMu1J4NzGcJKOLC25pLA1/H/GkJKkRki41nMjBSgO1m8rDG&#10;zPqeP+l2iKWSEA4ZGqhibDOtQ1GRwzDzLbFoZ985jLJ2pbYd9hLuGp0myUI7rFkaKmzpraLievh1&#10;Bt7HXO9b0t8/HsvhlF6Wz7vXYMzjdNitQEUa4r/57/rDCv7LQnDlGxlBb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9FUTxQAAAN0AAAAPAAAAAAAAAAAAAAAAAJgCAABkcnMv&#10;ZG93bnJldi54bWxQSwUGAAAAAAQABAD1AAAAigMAAAAA&#10;" strokeweight=".25pt">
                  <v:stroke dashstyle="1 1" endcap="round"/>
                </v:shape>
              </v:group>
              <v:group id="Group 1729" o:spid="_x0000_s221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9XoO8QAAADdAAAADwAAAGRycy9kb3ducmV2LnhtbERPTWvCQBC9C/0PyxR6&#10;001aamvqKiJVPIhgFMTbkB2TYHY2ZLdJ/PddQfA2j/c503lvKtFS40rLCuJRBII4s7rkXMHxsBp+&#10;g3AeWWNlmRTcyMF89jKYYqJtx3tqU5+LEMIuQQWF93UipcsKMuhGtiYO3MU2Bn2ATS51g10IN5V8&#10;j6KxNFhyaCiwpmVB2TX9MwrWHXaLj/i33V4vy9v58Lk7bWNS6u21X/yA8NT7p/jh3ugw/2s8gf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9XoO8QAAADdAAAA&#10;DwAAAAAAAAAAAAAAAACqAgAAZHJzL2Rvd25yZXYueG1sUEsFBgAAAAAEAAQA+gAAAJsDAAAAAA==&#10;">
                <v:shape id="AutoShape 1730" o:spid="_x0000_s221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vPyMUA&#10;AADdAAAADwAAAGRycy9kb3ducmV2LnhtbESPQW/CMAyF75P4D5GRdhspnQSoEBCb1GlHBrvsZhrT&#10;FhqnazLa/vv5MGk3W+/5vc+b3eAadacu1J4NzGcJKOLC25pLA5+n/GkFKkRki41nMjBSgN128rDB&#10;zPqeP+h+jKWSEA4ZGqhibDOtQ1GRwzDzLbFoF985jLJ2pbYd9hLuGp0myUI7rFkaKmzptaLidvxx&#10;Bt7GXB9a0l/fHsvhnF5Xz/uXYMzjdNivQUUa4r/57/rdCv5yKfzyjY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W8/IxQAAAN0AAAAPAAAAAAAAAAAAAAAAAJgCAABkcnMv&#10;ZG93bnJldi54bWxQSwUGAAAAAAQABAD1AAAAigMAAAAA&#10;" strokeweight=".25pt">
                  <v:stroke dashstyle="1 1" endcap="round"/>
                </v:shape>
                <v:shape id="AutoShape 1731" o:spid="_x0000_s221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dqU8EA&#10;AADdAAAADwAAAGRycy9kb3ducmV2LnhtbERPS4vCMBC+L/gfwgjeNLXCKtUodUHx6OvibWzGttpM&#10;uk3U+u83grC3+fieM1u0phIPalxpWcFwEIEgzqwuOVdwPKz6ExDOI2usLJOCFzlYzDtfM0y0ffKO&#10;HnufixDCLkEFhfd1IqXLCjLoBrYmDtzFNgZ9gE0udYPPEG4qGUfRtzRYcmgosKafgrLb/m4UrF8r&#10;ua1Jnn4t5u05vk5G6dIp1eu26RSEp9b/iz/ujQ7zx+Mh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XalPBAAAA3QAAAA8AAAAAAAAAAAAAAAAAmAIAAGRycy9kb3du&#10;cmV2LnhtbFBLBQYAAAAABAAEAPUAAACGAwAAAAA=&#10;" strokeweight=".25pt">
                  <v:stroke dashstyle="1 1" endcap="round"/>
                </v:shape>
                <v:shape id="AutoShape 1732" o:spid="_x0000_s221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X0JMAA&#10;AADdAAAADwAAAGRycy9kb3ducmV2LnhtbERPy6rCMBDdC/5DGMGdplZQqUZRwctdXh8bd2MzttVm&#10;UptcrX9vBMHdHM5zZovGlOJOtSssKxj0IxDEqdUFZwoO+01vAsJ5ZI2lZVLwJAeLebs1w0TbB2/p&#10;vvOZCCHsElSQe18lUro0J4OubyviwJ1tbdAHWGdS1/gI4aaUcRSNpMGCQ0OOFa1zSq+7f6Pg57mR&#10;fxXJ481i1pziy2S4XDmlup1mOQXhqfFf8cf9q8P88TiG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X0JMAAAADdAAAADwAAAAAAAAAAAAAAAACYAgAAZHJzL2Rvd25y&#10;ZXYueG1sUEsFBgAAAAAEAAQA9QAAAIUDAAAAAA==&#10;" strokeweight=".25pt">
                  <v:stroke dashstyle="1 1" endcap="round"/>
                </v:shape>
              </v:group>
              <v:group id="Group 1733" o:spid="_x0000_s221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+RJDM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kSQzFAAAA3QAA&#10;AA8AAAAAAAAAAAAAAAAAqgIAAGRycy9kb3ducmV2LnhtbFBLBQYAAAAABAAEAPoAAACcAwAAAAA=&#10;">
                <v:shape id="AutoShape 1734" o:spid="_x0000_s221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Jy8AA&#10;AADdAAAADwAAAGRycy9kb3ducmV2LnhtbERPy6rCMBDdC/5DGMGdpupFpRpFLyh36WvjbmzGttpM&#10;epuo9e+NILibw3nOdF6bQtypcrllBb1uBII4sTrnVMFhv+qMQTiPrLGwTAqe5GA+azamGGv74C3d&#10;dz4VIYRdjAoy78tYSpdkZNB1bUkcuLOtDPoAq1TqCh8h3BSyH0VDaTDn0JBhSb8ZJdfdzShYP1dy&#10;U5I8/ltM61P/Mh4slk6pdqteTEB4qv1X/HH/6TB/NPqB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DJy8AAAADdAAAADwAAAAAAAAAAAAAAAACYAgAAZHJzL2Rvd25y&#10;ZXYueG1sUEsFBgAAAAAEAAQA9QAAAIUDAAAAAA==&#10;" strokeweight=".25pt">
                  <v:stroke dashstyle="1 1" endcap="round"/>
                </v:shape>
                <v:shape id="AutoShape 1735" o:spid="_x0000_s221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xsUMAA&#10;AADdAAAADwAAAGRycy9kb3ducmV2LnhtbERPy6rCMBDdC/5DGMGdpipXpRpFLyh36WvjbmzGttpM&#10;epuo9e+NILibw3nOdF6bQtypcrllBb1uBII4sTrnVMFhv+qMQTiPrLGwTAqe5GA+azamGGv74C3d&#10;dz4VIYRdjAoy78tYSpdkZNB1bUkcuLOtDPoAq1TqCh8h3BSyH0VDaTDn0JBhSb8ZJdfdzShYP1dy&#10;U5I8/ltM61P/Mh4slk6pdqteTEB4qv1X/HH/6TB/NPqB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xsUMAAAADdAAAADwAAAAAAAAAAAAAAAACYAgAAZHJzL2Rvd25y&#10;ZXYueG1sUEsFBgAAAAAEAAQA9QAAAIUDAAAAAA==&#10;" strokeweight=".25pt">
                  <v:stroke dashstyle="1 1" endcap="round"/>
                </v:shape>
                <v:shape id="AutoShape 1736" o:spid="_x0000_s221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7yJ8EA&#10;AADdAAAADwAAAGRycy9kb3ducmV2LnhtbERPS4vCMBC+L/gfwgje1tQKKtUoulDx6OvibWzGttpM&#10;apPV+u+NsLC3+fieM1u0phIPalxpWcGgH4EgzqwuOVdwPKTfExDOI2usLJOCFzlYzDtfM0y0ffKO&#10;HnufixDCLkEFhfd1IqXLCjLo+rYmDtzFNgZ9gE0udYPPEG4qGUfRSBosOTQUWNNPQdlt/2sUrF+p&#10;3NYkT3eLeXuOr5PhcuWU6nXb5RSEp9b/i//cGx3mj8cj+HwTTp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+8ifBAAAA3QAAAA8AAAAAAAAAAAAAAAAAmAIAAGRycy9kb3du&#10;cmV2LnhtbFBLBQYAAAAABAAEAPUAAACGAwAAAAA=&#10;" strokeweight=".25pt">
                  <v:stroke dashstyle="1 1" endcap="round"/>
                </v:shape>
              </v:group>
              <v:shape id="AutoShape 1737" o:spid="_x0000_s221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JXvMAA&#10;AADdAAAADwAAAGRycy9kb3ducmV2LnhtbERPy6rCMBDdC/5DGMGdpipY6TWKCopLXxt3YzO37b3N&#10;pDZR698bQXA3h/Oc6bwxpbhT7QrLCgb9CARxanXBmYLTcd2bgHAeWWNpmRQ8ycF81m5NMdH2wXu6&#10;H3wmQgi7BBXk3leJlC7NyaDr24o4cL+2NugDrDOpa3yEcFPKYRSNpcGCQ0OOFa1ySv8PN6Ng81zL&#10;XUXyfLWYNZfh32S0WDqlup1m8QPCU+O/4o97q8P8OI7h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JXvMAAAADdAAAADwAAAAAAAAAAAAAAAACYAgAAZHJzL2Rvd25y&#10;ZXYueG1sUEsFBgAAAAAEAAQA9QAAAIUDAAAAAA==&#10;" strokeweight=".25pt">
                <v:stroke dashstyle="1 1" endcap="round"/>
              </v:shape>
            </v:group>
            <v:group id="Group 1738" o:spid="_x0000_s2220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AlA233IAAAA&#10;3QAAAA8AAAAAAAAAAAAAAAAAqgIAAGRycy9kb3ducmV2LnhtbFBLBQYAAAAABAAEAPoAAACfAwAA&#10;AAA=&#10;">
              <v:group id="Group 1739" o:spid="_x0000_s222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x+5s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gx+5sQAAADdAAAA&#10;DwAAAAAAAAAAAAAAAACqAgAAZHJzL2Rvd25yZXYueG1sUEsFBgAAAAAEAAQA+gAAAJsDAAAAAA==&#10;">
                <v:shape id="AutoShape 1740" o:spid="_x0000_s222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6/78QA&#10;AADdAAAADwAAAGRycy9kb3ducmV2LnhtbESPzW7CQAyE75V4h5WRuJUNILVRYEGARNVj+blwM1mT&#10;BLLekN1CePv6gNSbrRnPfJ4tOlerO7Wh8mxgNExAEefeVlwYOOw37ymoEJEt1p7JwJMCLOa9txlm&#10;1j94S/ddLJSEcMjQQBljk2kd8pIchqFviEU7+9ZhlLUttG3xIeGu1uMk+dAOK5aGEhtal5Rfd7/O&#10;wNdzo38a0sebx6I7jS/pZLkKxgz63XIKKlIX/82v628r+J+p8Ms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Ov+/EAAAA3QAAAA8AAAAAAAAAAAAAAAAAmAIAAGRycy9k&#10;b3ducmV2LnhtbFBLBQYAAAAABAAEAPUAAACJAwAAAAA=&#10;" strokeweight=".25pt">
                  <v:stroke dashstyle="1 1" endcap="round"/>
                </v:shape>
                <v:shape id="AutoShape 1741" o:spid="_x0000_s222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adMEA&#10;AADdAAAADwAAAGRycy9kb3ducmV2LnhtbERPS4vCMBC+C/sfwix409QKa6lGcYWKx/Vx2dtsM7bV&#10;ZtJtotZ/bwTB23x8z5ktOlOLK7WusqxgNIxAEOdWV1woOOyzQQLCeWSNtWVScCcHi/lHb4aptjfe&#10;0nXnCxFC2KWooPS+SaV0eUkG3dA2xIE72tagD7AtpG7xFsJNLeMo+pIGKw4NJTa0Kik/7y5Gwfqe&#10;yZ+G5O+/xaL7i0/JePntlOp/dsspCE+df4tf7o0O8yfJC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CGnTBAAAA3QAAAA8AAAAAAAAAAAAAAAAAmAIAAGRycy9kb3du&#10;cmV2LnhtbFBLBQYAAAAABAAEAPUAAACGAwAAAAA=&#10;" strokeweight=".25pt">
                  <v:stroke dashstyle="1 1" endcap="round"/>
                </v:shape>
                <v:shape id="AutoShape 1742" o:spid="_x0000_s222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CEA8IA&#10;AADdAAAADwAAAGRycy9kb3ducmV2LnhtbERPTWvCQBC9F/oflil4001T0BCzES1YPNrYS29jdkxi&#10;s7Mxu9Xk33cFobd5vM/JVoNpxZV611hW8DqLQBCXVjdcKfg6bKcJCOeRNbaWScFIDlb581OGqbY3&#10;/qRr4SsRQtilqKD2vkuldGVNBt3MdsSBO9neoA+wr6Tu8RbCTSvjKJpLgw2Hhho7eq+p/Cl+jYKP&#10;cSv3Hcnvi8VqOMbn5G29cUpNXob1EoSnwf+LH+6dDvMXSQz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IQDwgAAAN0AAAAPAAAAAAAAAAAAAAAAAJgCAABkcnMvZG93&#10;bnJldi54bWxQSwUGAAAAAAQABAD1AAAAhwMAAAAA&#10;" strokeweight=".25pt">
                  <v:stroke dashstyle="1 1" endcap="round"/>
                </v:shape>
              </v:group>
              <v:group id="Group 1743" o:spid="_x0000_s222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jE5K8UAAADdAAAADwAAAGRycy9kb3ducmV2LnhtbERPS2vCQBC+F/wPywi9&#10;1U0MbSV1FQm29BCEqiC9DdkxCWZnQ3abx7/vFoTe5uN7zno7mkb01LnasoJ4EYEgLqyuuVRwPr0/&#10;rUA4j6yxsUwKJnKw3cwe1phqO/AX9UdfihDCLkUFlfdtKqUrKjLoFrYlDtzVdgZ9gF0pdYdDCDeN&#10;XEbRizRYc2iosKWsouJ2/DEKPgYcdkm87/PbNZu+T8+HSx6TUo/zcfcGwtPo/8V396cO819XC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xOSvFAAAA3QAA&#10;AA8AAAAAAAAAAAAAAAAAqgIAAGRycy9kb3ducmV2LnhtbFBLBQYAAAAABAAEAPoAAACcAwAAAAA=&#10;">
                <v:shape id="AutoShape 1744" o:spid="_x0000_s222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57MEA&#10;AADdAAAADwAAAGRycy9kb3ducmV2LnhtbERPS4vCMBC+C/6HMII3TX2gpRpFFxSPruvF29iMbbWZ&#10;dJuo9d+bBWFv8/E9Z75sTCkeVLvCsoJBPwJBnFpdcKbg+LPpxSCcR9ZYWiYFL3KwXLRbc0y0ffI3&#10;PQ4+EyGEXYIKcu+rREqX5mTQ9W1FHLiLrQ36AOtM6hqfIdyUchhFE2mw4NCQY0VfOaW3w90o2L42&#10;cl+RPP1azJrz8BqPVmunVLfTrGYgPDX+X/xx73SYP43H8PdNOEE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1uezBAAAA3QAAAA8AAAAAAAAAAAAAAAAAmAIAAGRycy9kb3du&#10;cmV2LnhtbFBLBQYAAAAABAAEAPUAAACGAwAAAAA=&#10;" strokeweight=".25pt">
                  <v:stroke dashstyle="1 1" endcap="round"/>
                </v:shape>
                <v:shape id="AutoShape 1745" o:spid="_x0000_s222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kcd8EA&#10;AADdAAAADwAAAGRycy9kb3ducmV2LnhtbERPTYvCMBC9C/6HMII3TVXUUo2iC4pH1/XibWzGttpM&#10;uk3U+u/NgrC3ebzPmS8bU4oH1a6wrGDQj0AQp1YXnCk4/mx6MQjnkTWWlknBixwsF+3WHBNtn/xN&#10;j4PPRAhhl6CC3PsqkdKlORl0fVsRB+5ia4M+wDqTusZnCDelHEbRRBosODTkWNFXTuntcDcKtq+N&#10;3FckT78Ws+Y8vMaj1dop1e00qxkIT43/F3/cOx3mT+Mx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5HHfBAAAA3QAAAA8AAAAAAAAAAAAAAAAAmAIAAGRycy9kb3du&#10;cmV2LnhtbFBLBQYAAAAABAAEAPUAAACGAwAAAAA=&#10;" strokeweight=".25pt">
                  <v:stroke dashstyle="1 1" endcap="round"/>
                </v:shape>
                <v:shape id="AutoShape 1746" o:spid="_x0000_s222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uCAMEA&#10;AADdAAAADwAAAGRycy9kb3ducmV2LnhtbERPS4vCMBC+C/sfwizsTdPtgpZqFFeoePR12dtsM7bV&#10;ZlKbqPXfG0HwNh/fcyazztTiSq2rLCv4HkQgiHOrKy4U7HdZPwHhPLLG2jIpuJOD2fSjN8FU2xtv&#10;6Lr1hQgh7FJUUHrfpFK6vCSDbmAb4sAdbGvQB9gWUrd4C+GmlnEUDaXBikNDiQ0tSspP24tRsLxn&#10;ct2Q/DtbLLr/+Jj8zH+dUl+f3XwMwlPn3+KXe6XD/FEyhO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rggDBAAAA3QAAAA8AAAAAAAAAAAAAAAAAmAIAAGRycy9kb3du&#10;cmV2LnhtbFBLBQYAAAAABAAEAPUAAACGAwAAAAA=&#10;" strokeweight=".25pt">
                  <v:stroke dashstyle="1 1" endcap="round"/>
                </v:shape>
              </v:group>
              <v:group id="Group 1747" o:spid="_x0000_s222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o/KMQAAADdAAAADwAAAGRycy9kb3ducmV2LnhtbERPS4vCMBC+C/sfwix4&#10;07QrPqhGEdld9iCCDxBvQzO2xWZSmmxb/70RBG/z8T1nsepMKRqqXWFZQTyMQBCnVhecKTgdfwYz&#10;EM4jaywtk4I7OVgtP3oLTLRteU/NwWcihLBLUEHufZVI6dKcDLqhrYgDd7W1QR9gnUldYxvCTSm/&#10;omgiDRYcGnKsaJNTejv8GwW/LbbrUfzdbG/Xzf1yHO/O25iU6n926zkIT51/i1/uPx3mT2dT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Qo/KMQAAADdAAAA&#10;DwAAAAAAAAAAAAAAAACqAgAAZHJzL2Rvd25yZXYueG1sUEsFBgAAAAAEAAQA+gAAAJsDAAAAAA==&#10;">
                <v:shape id="AutoShape 1748" o:spid="_x0000_s223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iz6cQA&#10;AADdAAAADwAAAGRycy9kb3ducmV2LnhtbESPzW7CQAyE75V4h5WRuJUNILVRYEGARNVj+blwM1mT&#10;BLLekN1CePv6gNSbrRnPfJ4tOlerO7Wh8mxgNExAEefeVlwYOOw37ymoEJEt1p7JwJMCLOa9txlm&#10;1j94S/ddLJSEcMjQQBljk2kd8pIchqFviEU7+9ZhlLUttG3xIeGu1uMk+dAOK5aGEhtal5Rfd7/O&#10;wNdzo38a0sebx6I7jS/pZLkKxgz63XIKKlIX/82v628r+J+p4Mo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4s+nEAAAA3QAAAA8AAAAAAAAAAAAAAAAAmAIAAGRycy9k&#10;b3ducmV2LnhtbFBLBQYAAAAABAAEAPUAAACJAwAAAAA=&#10;" strokeweight=".25pt">
                  <v:stroke dashstyle="1 1" endcap="round"/>
                </v:shape>
                <v:shape id="AutoShape 1749" o:spid="_x0000_s223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QWcsEA&#10;AADdAAAADwAAAGRycy9kb3ducmV2LnhtbERPTYvCMBC9C/6HMII3TVXQWo2iC4pH1/XibWzGttpM&#10;uk3U+u/NgrC3ebzPmS8bU4oH1a6wrGDQj0AQp1YXnCk4/mx6MQjnkTWWlknBixwsF+3WHBNtn/xN&#10;j4PPRAhhl6CC3PsqkdKlORl0fVsRB+5ia4M+wDqTusZnCDelHEbRWBosODTkWNFXTuntcDcKtq+N&#10;3FckT78Ws+Y8vMaj1dop1e00qxkIT43/F3/cOx3mT+Ip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0FnLBAAAA3QAAAA8AAAAAAAAAAAAAAAAAmAIAAGRycy9kb3du&#10;cmV2LnhtbFBLBQYAAAAABAAEAPUAAACGAwAAAAA=&#10;" strokeweight=".25pt">
                  <v:stroke dashstyle="1 1" endcap="round"/>
                </v:shape>
                <v:shape id="AutoShape 1750" o:spid="_x0000_s223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cpMsQA&#10;AADdAAAADwAAAGRycy9kb3ducmV2LnhtbESPzW7CQAyE75V4h5WRuJUNIAENLIgiUfXI36U3k3WT&#10;lKw3zS4Q3h4fkLjZmvHM5/mydZW6UhNKzwYG/QQUceZtybmB42HzPgUVIrLFyjMZuFOA5aLzNsfU&#10;+hvv6LqPuZIQDikaKGKsU61DVpDD0Pc1sWi/vnEYZW1ybRu8Sbir9DBJxtphydJQYE3rgrLz/uIM&#10;fN03eluT/vn3mLen4d90tPoMxvS67WoGKlIbX+bn9bcV/MmH8Ms3MoJ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XKTLEAAAA3QAAAA8AAAAAAAAAAAAAAAAAmAIAAGRycy9k&#10;b3ducmV2LnhtbFBLBQYAAAAABAAEAPUAAACJAwAAAAA=&#10;" strokeweight=".25pt">
                  <v:stroke dashstyle="1 1" endcap="round"/>
                </v:shape>
              </v:group>
              <v:shape id="AutoShape 1751" o:spid="_x0000_s223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MqcEA&#10;AADdAAAADwAAAGRycy9kb3ducmV2LnhtbERPTYvCMBC9C/sfwgjeNLWCutUoXUHxqO5e9jY2s23X&#10;ZlKbqPXfG0HwNo/3OfNlaypxpcaVlhUMBxEI4szqknMFP9/r/hSE88gaK8uk4E4OlouPzhwTbW+8&#10;p+vB5yKEsEtQQeF9nUjpsoIMuoGtiQP3ZxuDPsAml7rBWwg3lYyjaCwNlhwaCqxpVVB2OlyMgs19&#10;LXc1yd+zxbw9xv/TUfrllOp123QGwlPr3+KXe6vD/MnnE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bjKnBAAAA3QAAAA8AAAAAAAAAAAAAAAAAmAIAAGRycy9kb3du&#10;cmV2LnhtbFBLBQYAAAAABAAEAPUAAACGAwAAAAA=&#10;" strokeweight=".25pt">
                <v:stroke dashstyle="1 1" endcap="round"/>
              </v:shape>
            </v:group>
            <v:group id="Group 1752" o:spid="_x0000_s2234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QKbcQAAADdAAAADwAAAGRycy9kb3ducmV2LnhtbERPS2vCQBC+C/6HZQRv&#10;dRPFR6OriKj0IIVqofQ2ZMckmJ0N2TWJ/74rFLzNx/ec1aYzpWiodoVlBfEoAkGcWl1wpuD7cnhb&#10;gHAeWWNpmRQ8yMFm3e+tMNG25S9qzj4TIYRdggpy76tESpfmZNCNbEUcuKutDfoA60zqGtsQbko5&#10;jqKZNFhwaMixol1O6e18NwqOLbbbSbxvTrfr7vF7mX7+nGJSajjotksQnjr/Ev+7P3SYP38fw/O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KQKbcQAAADdAAAA&#10;DwAAAAAAAAAAAAAAAACqAgAAZHJzL2Rvd25yZXYueG1sUEsFBgAAAAAEAAQA+gAAAJsDAAAAAA==&#10;">
              <v:group id="Group 1753" o:spid="_x0000_s223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+iv9s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zz4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+iv9sQAAADdAAAA&#10;DwAAAAAAAAAAAAAAAACqAgAAZHJzL2Rvd25yZXYueG1sUEsFBgAAAAAEAAQA+gAAAJsDAAAAAA==&#10;">
                <v:shape id="AutoShape 1754" o:spid="_x0000_s223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wvMcMA&#10;AADdAAAADwAAAGRycy9kb3ducmV2LnhtbERPS0/CQBC+k/gfNmPCjW6tBKGykGpS4pHXhdvYHdtq&#10;d7Z2l1L+vUtC4m2+fM9ZrgfTiJ46V1tW8BTFIIgLq2suFRwP+WQOwnlkjY1lUnAlB+vVw2iJqbYX&#10;3lG/96UIIexSVFB536ZSuqIigy6yLXHgvmxn0AfYlVJ3eAnhppFJHM+kwZpDQ4UtvVdU/OzPRsHm&#10;msttS/L0a7EcPpPv+XP25pQaPw7ZKwhPg/8X390fOsx/WUzh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wvMcMAAADdAAAADwAAAAAAAAAAAAAAAACYAgAAZHJzL2Rv&#10;d25yZXYueG1sUEsFBgAAAAAEAAQA9QAAAIgDAAAAAA==&#10;" strokeweight=".25pt">
                  <v:stroke dashstyle="1 1" endcap="round"/>
                </v:shape>
                <v:shape id="AutoShape 1755" o:spid="_x0000_s223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KqsMA&#10;AADdAAAADwAAAGRycy9kb3ducmV2LnhtbERPS0/CQBC+k/gfNmPCjW6tAaGykGpS4pHXhdvYHdtq&#10;d7Z2l1L+vUtC4m2+fM9ZrgfTiJ46V1tW8BTFIIgLq2suFRwP+WQOwnlkjY1lUnAlB+vVw2iJqbYX&#10;3lG/96UIIexSVFB536ZSuqIigy6yLXHgvmxn0AfYlVJ3eAnhppFJHM+kwZpDQ4UtvVdU/OzPRsHm&#10;msttS/L0a7EcPpPv+XP25pQaPw7ZKwhPg/8X390fOsx/WUzh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CKqsMAAADdAAAADwAAAAAAAAAAAAAAAACYAgAAZHJzL2Rv&#10;d25yZXYueG1sUEsFBgAAAAAEAAQA9QAAAIgDAAAAAA==&#10;" strokeweight=".25pt">
                  <v:stroke dashstyle="1 1" endcap="round"/>
                </v:shape>
                <v:shape id="AutoShape 1756" o:spid="_x0000_s223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U3cAA&#10;AADdAAAADwAAAGRycy9kb3ducmV2LnhtbERPy6rCMBDdC/5DGMGdpir46DWKCl7u0tfG3dxmbKvN&#10;pDZR698bQXA3h/Oc6bw2hbhT5XLLCnrdCARxYnXOqYLDft0Zg3AeWWNhmRQ8ycF81mxMMdb2wVu6&#10;73wqQgi7GBVk3pexlC7JyKDr2pI4cCdbGfQBVqnUFT5CuClkP4qG0mDOoSHDklYZJZfdzSj4fa7l&#10;piR5vFpM6//+eTxYLJ1S7Va9+AHhqfZf8cf9p8P80WQI72/CCXL2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IU3cAAAADdAAAADwAAAAAAAAAAAAAAAACYAgAAZHJzL2Rvd25y&#10;ZXYueG1sUEsFBgAAAAAEAAQA9QAAAIUDAAAAAA==&#10;" strokeweight=".25pt">
                  <v:stroke dashstyle="1 1" endcap="round"/>
                </v:shape>
              </v:group>
              <v:group id="Group 1757" o:spid="_x0000_s223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NOp9c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9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NOp9cQAAADdAAAA&#10;DwAAAAAAAAAAAAAAAACqAgAAZHJzL2Rvd25yZXYueG1sUEsFBgAAAAAEAAQA+gAAAJsDAAAAAA==&#10;">
                <v:shape id="AutoShape 1758" o:spid="_x0000_s224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ElNMQA&#10;AADdAAAADwAAAGRycy9kb3ducmV2LnhtbESPzW7CQAyE75V4h5WRuJUNIAENLIgiUfXI36U3k3WT&#10;lKw3zS4Q3h4fkLjZmvHM5/mydZW6UhNKzwYG/QQUceZtybmB42HzPgUVIrLFyjMZuFOA5aLzNsfU&#10;+hvv6LqPuZIQDikaKGKsU61DVpDD0Pc1sWi/vnEYZW1ybRu8Sbir9DBJxtphydJQYE3rgrLz/uIM&#10;fN03eluT/vn3mLen4d90tPoMxvS67WoGKlIbX+bn9bcV/MmH4Mo3MoJ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hJTTEAAAA3QAAAA8AAAAAAAAAAAAAAAAAmAIAAGRycy9k&#10;b3ducmV2LnhtbFBLBQYAAAAABAAEAPUAAACJAwAAAAA=&#10;" strokeweight=".25pt">
                  <v:stroke dashstyle="1 1" endcap="round"/>
                </v:shape>
                <v:shape id="AutoShape 1759" o:spid="_x0000_s224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2Ar8AA&#10;AADdAAAADwAAAGRycy9kb3ducmV2LnhtbERPy6rCMBDdC/5DGMGdpipctRpFLyh36WvjbmzGttpM&#10;epuo9e+NILibw3nOdF6bQtypcrllBb1uBII4sTrnVMFhv+qMQDiPrLGwTAqe5GA+azamGGv74C3d&#10;dz4VIYRdjAoy78tYSpdkZNB1bUkcuLOtDPoAq1TqCh8h3BSyH0U/0mDOoSHDkn4zSq67m1Gwfq7k&#10;piR5/LeY1qf+ZTRYLJ1S7Va9mIDwVPuv+OP+02H+cDyG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2Ar8AAAADdAAAADwAAAAAAAAAAAAAAAACYAgAAZHJzL2Rvd25y&#10;ZXYueG1sUEsFBgAAAAAEAAQA9QAAAIUDAAAAAA==&#10;" strokeweight=".25pt">
                  <v:stroke dashstyle="1 1" endcap="round"/>
                </v:shape>
                <v:shape id="AutoShape 1760" o:spid="_x0000_s224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ko48MA&#10;AADdAAAADwAAAGRycy9kb3ducmV2LnhtbESPQW/CMAyF70j7D5EncYN0IKGqEBCbBOLIgAs305i2&#10;0DhdE6D8+/mAxM3We37v82zRuVrdqQ2VZwNfwwQUce5txYWBw341SEGFiGyx9kwGnhRgMf/ozTCz&#10;/sG/dN/FQkkIhwwNlDE2mdYhL8lhGPqGWLSzbx1GWdtC2xYfEu5qPUqSiXZYsTSU2NBPSfl1d3MG&#10;1s+V3jakj38ei+40uqTj5Xcwpv/ZLaegInXxbX5db6zgp4nwyz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ko48MAAADdAAAADwAAAAAAAAAAAAAAAACYAgAAZHJzL2Rv&#10;d25yZXYueG1sUEsFBgAAAAAEAAQA9QAAAIgDAAAAAA==&#10;" strokeweight=".25pt">
                  <v:stroke dashstyle="1 1" endcap="round"/>
                </v:shape>
              </v:group>
              <v:group id="Group 1761" o:spid="_x0000_s224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2yJXLwwAAAN0AAAAP&#10;AAAAAAAAAAAAAAAAAKoCAABkcnMvZG93bnJldi54bWxQSwUGAAAAAAQABAD6AAAAmgMAAAAA&#10;">
                <v:shape id="AutoShape 1762" o:spid="_x0000_s224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TD8EA&#10;AADdAAAADwAAAGRycy9kb3ducmV2LnhtbERPTYvCMBC9L/gfwgje1tQKS6mmRQXFo+vuZW9jM7bV&#10;ZlKbqPXfG0HY2zze58zz3jTiRp2rLSuYjCMQxIXVNZcKfn/WnwkI55E1NpZJwYMc5NngY46ptnf+&#10;ptvelyKEsEtRQeV9m0rpiooMurFtiQN3tJ1BH2BXSt3hPYSbRsZR9CUN1hwaKmxpVVFx3l+Ngs1j&#10;LXctyb+LxbI/xKdkulg6pUbDfjED4an3/+K3e6vD/CSK4fVNOEF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3Ew/BAAAA3QAAAA8AAAAAAAAAAAAAAAAAmAIAAGRycy9kb3du&#10;cmV2LnhtbFBLBQYAAAAABAAEAPUAAACGAwAAAAA=&#10;" strokeweight=".25pt">
                  <v:stroke dashstyle="1 1" endcap="round"/>
                </v:shape>
                <v:shape id="AutoShape 1763" o:spid="_x0000_s224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2lMEA&#10;AADdAAAADwAAAGRycy9kb3ducmV2LnhtbERPS4vCMBC+C/sfwix4s+kqSKnG0l1QPPq67G22Gdtq&#10;M+k2Ueu/N4LgbT6+58yz3jTiSp2rLSv4imIQxIXVNZcKDvvlKAHhPLLGxjIpuJODbPExmGOq7Y23&#10;dN35UoQQdikqqLxvUyldUZFBF9mWOHBH2xn0AXal1B3eQrhp5DiOp9JgzaGhwpZ+KirOu4tRsLov&#10;5aYl+ftvsez/xqdkkn87pYaffT4D4an3b/HLvdZhfhJP4PlNOEE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tpTBAAAA3QAAAA8AAAAAAAAAAAAAAAAAmAIAAGRycy9kb3du&#10;cmV2LnhtbFBLBQYAAAAABAAEAPUAAACGAwAAAAA=&#10;" strokeweight=".25pt">
                  <v:stroke dashstyle="1 1" endcap="round"/>
                </v:shape>
                <v:shape id="AutoShape 1764" o:spid="_x0000_s224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u4MEA&#10;AADdAAAADwAAAGRycy9kb3ducmV2LnhtbERPS4vCMBC+C/sfwix403RVpHRNiwqKR18Xb7PNbNvd&#10;ZlKbqPXfG0HwNh/fc2ZZZ2pxpdZVlhV8DSMQxLnVFRcKjofVIAbhPLLG2jIpuJODLP3ozTDR9sY7&#10;uu59IUIIuwQVlN43iZQuL8mgG9qGOHC/tjXoA2wLqVu8hXBTy1EUTaXBikNDiQ0tS8r/9xejYH1f&#10;yW1D8nS2WHQ/o794PF84pfqf3fwbhKfOv8Uv90aH+XE0gec34QS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SLuDBAAAA3QAAAA8AAAAAAAAAAAAAAAAAmAIAAGRycy9kb3du&#10;cmV2LnhtbFBLBQYAAAAABAAEAPUAAACGAwAAAAA=&#10;" strokeweight=".25pt">
                  <v:stroke dashstyle="1 1" endcap="round"/>
                </v:shape>
              </v:group>
              <v:shape id="AutoShape 1765" o:spid="_x0000_s224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6Le8EA&#10;AADdAAAADwAAAGRycy9kb3ducmV2LnhtbERPS4vCMBC+C/sfwix403QVpXRNiwqKR18Xb7PNbNvd&#10;ZlKbqPXfG0HwNh/fc2ZZZ2pxpdZVlhV8DSMQxLnVFRcKjofVIAbhPLLG2jIpuJODLP3ozTDR9sY7&#10;uu59IUIIuwQVlN43iZQuL8mgG9qGOHC/tjXoA2wLqVu8hXBTy1EUTaXBikNDiQ0tS8r/9xejYH1f&#10;yW1D8nS2WHQ/o794PF84pfqf3fwbhKfOv8Uv90aH+XE0gec34QS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ei3vBAAAA3QAAAA8AAAAAAAAAAAAAAAAAmAIAAGRycy9kb3du&#10;cmV2LnhtbFBLBQYAAAAABAAEAPUAAACGAwAAAAA=&#10;" strokeweight=".25pt">
                <v:stroke dashstyle="1 1" endcap="round"/>
              </v:shape>
            </v:group>
            <v:group id="Group 1766" o:spid="_x0000_s2248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5IQ2/wwAAAN0AAAAP&#10;AAAAAAAAAAAAAAAAAKoCAABkcnMvZG93bnJldi54bWxQSwUGAAAAAAQABAD6AAAAmgMAAAAA&#10;">
              <v:group id="Group 1767" o:spid="_x0000_s224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m2oJMUAAADd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9Ea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tqCTFAAAA3QAA&#10;AA8AAAAAAAAAAAAAAAAAqgIAAGRycy9kb3ducmV2LnhtbFBLBQYAAAAABAAEAPoAAACcAwAAAAA=&#10;">
                <v:shape id="AutoShape 1768" o:spid="_x0000_s225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8k5cMA&#10;AADdAAAADwAAAGRycy9kb3ducmV2LnhtbESPQW/CMAyF70j7D5EncYN0IKGqEBCbBOLIgAs305i2&#10;0DhdE6D8+/mAxM3We37v82zRuVrdqQ2VZwNfwwQUce5txYWBw341SEGFiGyx9kwGnhRgMf/ozTCz&#10;/sG/dN/FQkkIhwwNlDE2mdYhL8lhGPqGWLSzbx1GWdtC2xYfEu5qPUqSiXZYsTSU2NBPSfl1d3MG&#10;1s+V3jakj38ei+40uqTj5Xcwpv/ZLaegInXxbX5db6zgp4ngyj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8k5cMAAADdAAAADwAAAAAAAAAAAAAAAACYAgAAZHJzL2Rv&#10;d25yZXYueG1sUEsFBgAAAAAEAAQA9QAAAIgDAAAAAA==&#10;" strokeweight=".25pt">
                  <v:stroke dashstyle="1 1" endcap="round"/>
                </v:shape>
                <v:shape id="AutoShape 1769" o:spid="_x0000_s225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OBfsIA&#10;AADdAAAADwAAAGRycy9kb3ducmV2LnhtbERPS2vCQBC+C/6HZQq9mU0tSEyzihYiHn1deptmp0na&#10;7GyaXWP8964geJuP7znZcjCN6KlztWUFb1EMgriwuuZSwemYTxIQziNrbCyTgis5WC7GowxTbS+8&#10;p/7gSxFC2KWooPK+TaV0RUUGXWRb4sD92M6gD7Arpe7wEsJNI6dxPJMGaw4NFbb0WVHxdzgbBZtr&#10;Lnctya9/i+XwPf1N3ldrp9Try7D6AOFp8E/xw73VYX4Sz+H+TThB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04F+wgAAAN0AAAAPAAAAAAAAAAAAAAAAAJgCAABkcnMvZG93&#10;bnJldi54bWxQSwUGAAAAAAQABAD1AAAAhwMAAAAA&#10;" strokeweight=".25pt">
                  <v:stroke dashstyle="1 1" endcap="round"/>
                </v:shape>
                <v:shape id="AutoShape 1770" o:spid="_x0000_s225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C+PsMA&#10;AADdAAAADwAAAGRycy9kb3ducmV2LnhtbESPzW7CQAyE70h9h5UrcYMNIKEoZUG0EogjfxdubtYk&#10;oVlvml0gvD0+IHGzNeOZz7NF52p1ozZUng2Mhgko4tzbigsDx8NqkIIKEdli7ZkMPCjAYv7Rm2Fm&#10;/Z13dNvHQkkIhwwNlDE2mdYhL8lhGPqGWLSzbx1GWdtC2xbvEu5qPU6SqXZYsTSU2NBPSfnf/uoM&#10;rB8rvW1In/49Ft3v+JJOlt/BmP5nt/wCFamLb/PremMFPx0Jv3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C+PsMAAADdAAAADwAAAAAAAAAAAAAAAACYAgAAZHJzL2Rv&#10;d25yZXYueG1sUEsFBgAAAAAEAAQA9QAAAIgDAAAAAA==&#10;" strokeweight=".25pt">
                  <v:stroke dashstyle="1 1" endcap="round"/>
                </v:shape>
              </v:group>
              <v:group id="Group 1771" o:spid="_x0000_s225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xEDFsQAAADdAAAA&#10;DwAAAAAAAAAAAAAAAACqAgAAZHJzL2Rvd25yZXYueG1sUEsFBgAAAAAEAAQA+gAAAJsDAAAAAA==&#10;">
                <v:shape id="AutoShape 1772" o:spid="_x0000_s225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6F0sIA&#10;AADdAAAADwAAAGRycy9kb3ducmV2LnhtbERPTWuDQBC9B/Iflgn0lqxaCGKziglYemzSXHqbulM1&#10;cWetuzXm33cLhd7m8T5nV8ymFxONrrOsIN5EIIhrqztuFJzfqnUKwnlkjb1lUnAnB0W+XOww0/bG&#10;R5pOvhEhhF2GClrvh0xKV7dk0G3sQBy4Tzsa9AGOjdQj3kK46WUSRVtpsOPQ0OJAh5bq6+nbKHi+&#10;V/J1IPn+ZbGZP5JL+ljunVIPq7l8AuFp9v/iP/eLDvPTOIHfb8IJ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oXSwgAAAN0AAAAPAAAAAAAAAAAAAAAAAJgCAABkcnMvZG93&#10;bnJldi54bWxQSwUGAAAAAAQABAD1AAAAhwMAAAAA&#10;" strokeweight=".25pt">
                  <v:stroke dashstyle="1 1" endcap="round"/>
                </v:shape>
                <v:shape id="AutoShape 1773" o:spid="_x0000_s225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IgScIA&#10;AADdAAAADwAAAGRycy9kb3ducmV2LnhtbERPS2vCQBC+C/0PyxR6040KJaSuIRaUHm3qxds0OybR&#10;7GyaXfP4926h0Nt8fM/ZpKNpRE+dqy0rWC4iEMSF1TWXCk5f+3kMwnlkjY1lUjCRg3T7NNtgou3A&#10;n9TnvhQhhF2CCirv20RKV1Rk0C1sSxy4i+0M+gC7UuoOhxBuGrmKoldpsObQUGFL7xUVt/xuFBym&#10;vTy2JM8/Fsvxe3WN19nOKfXyPGZvIDyN/l/85/7QYX68XMPvN+EEu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4iBJwgAAAN0AAAAPAAAAAAAAAAAAAAAAAJgCAABkcnMvZG93&#10;bnJldi54bWxQSwUGAAAAAAQABAD1AAAAhwMAAAAA&#10;" strokeweight=".25pt">
                  <v:stroke dashstyle="1 1" endcap="round"/>
                </v:shape>
                <v:shape id="AutoShape 1774" o:spid="_x0000_s225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4PcEA&#10;AADdAAAADwAAAGRycy9kb3ducmV2LnhtbERPS4vCMBC+C/sfwix409S6SKlGcYWKx/Vx2dtsM7bV&#10;ZtJtotZ/bwTB23x8z5ktOlOLK7WusqxgNIxAEOdWV1woOOyzQQLCeWSNtWVScCcHi/lHb4aptjfe&#10;0nXnCxFC2KWooPS+SaV0eUkG3dA2xIE72tagD7AtpG7xFsJNLeMomkiDFYeGEhtalZSfdxejYH3P&#10;5E9D8vffYtH9xadkvPx2SvU/u+UUhKfOv8Uv90aH+cnoC5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LuD3BAAAA3QAAAA8AAAAAAAAAAAAAAAAAmAIAAGRycy9kb3du&#10;cmV2LnhtbFBLBQYAAAAABAAEAPUAAACGAwAAAAA=&#10;" strokeweight=".25pt">
                  <v:stroke dashstyle="1 1" endcap="round"/>
                </v:shape>
              </v:group>
              <v:group id="Group 1775" o:spid="_x0000_s225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CoFFc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hIv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CoFFcQAAADdAAAA&#10;DwAAAAAAAAAAAAAAAACqAgAAZHJzL2Rvd25yZXYueG1sUEsFBgAAAAAEAAQA+gAAAJsDAAAAAA==&#10;">
                <v:shape id="AutoShape 1776" o:spid="_x0000_s225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WD0cEA&#10;AADdAAAADwAAAGRycy9kb3ducmV2LnhtbERPTYvCMBC9C/sfwix4s6kKUrrGUhcUj6568TbbjG21&#10;mXSbqPXfbwTB2zze58yz3jTiRp2rLSsYRzEI4sLqmksFh/1qlIBwHlljY5kUPMhBtvgYzDHV9s4/&#10;dNv5UoQQdikqqLxvUyldUZFBF9mWOHAn2xn0AXal1B3eQ7hp5CSOZ9JgzaGhwpa+Kyouu6tRsH6s&#10;5LYlefyzWPa/k3MyzZdOqeFnn3+B8NT7t/jl3ugwPxnP4PlNOEE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Vg9HBAAAA3QAAAA8AAAAAAAAAAAAAAAAAmAIAAGRycy9kb3du&#10;cmV2LnhtbFBLBQYAAAAABAAEAPUAAACGAwAAAAA=&#10;" strokeweight=".25pt">
                  <v:stroke dashstyle="1 1" endcap="round"/>
                </v:shape>
                <v:shape id="AutoShape 1777" o:spid="_x0000_s225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kmSsEA&#10;AADdAAAADwAAAGRycy9kb3ducmV2LnhtbERPS4vCMBC+C/sfwix409QKa6lGcYWKx/Vx2dtsM7bV&#10;ZtJtotZ/bwTB23x8z5ktOlOLK7WusqxgNIxAEOdWV1woOOyzQQLCeWSNtWVScCcHi/lHb4aptjfe&#10;0nXnCxFC2KWooPS+SaV0eUkG3dA2xIE72tagD7AtpG7xFsJNLeMo+pIGKw4NJTa0Kik/7y5Gwfqe&#10;yZ+G5O+/xaL7i0/JePntlOp/dsspCE+df4tf7o0O85PRB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ZJkrBAAAA3QAAAA8AAAAAAAAAAAAAAAAAmAIAAGRycy9kb3du&#10;cmV2LnhtbFBLBQYAAAAABAAEAPUAAACGAwAAAAA=&#10;" strokeweight=".25pt">
                  <v:stroke dashstyle="1 1" endcap="round"/>
                </v:shape>
                <v:shape id="AutoShape 1778" o:spid="_x0000_s226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yOMMA&#10;AADdAAAADwAAAGRycy9kb3ducmV2LnhtbESPzW7CQAyE70h9h5UrcYMNIKEoZUG0EogjfxdubtYk&#10;oVlvml0gvD0+IHGzNeOZz7NF52p1ozZUng2Mhgko4tzbigsDx8NqkIIKEdli7ZkMPCjAYv7Rm2Fm&#10;/Z13dNvHQkkIhwwNlDE2mdYhL8lhGPqGWLSzbx1GWdtC2xbvEu5qPU6SqXZYsTSU2NBPSfnf/uoM&#10;rB8rvW1In/49Ft3v+JJOlt/BmP5nt/wCFamLb/PremMFPx0Jrn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ayOMMAAADdAAAADwAAAAAAAAAAAAAAAACYAgAAZHJzL2Rv&#10;d25yZXYueG1sUEsFBgAAAAAEAAQA9QAAAIgDAAAAAA==&#10;" strokeweight=".25pt">
                  <v:stroke dashstyle="1 1" endcap="round"/>
                </v:shape>
              </v:group>
              <v:shape id="AutoShape 1779" o:spid="_x0000_s226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oXo8AA&#10;AADdAAAADwAAAGRycy9kb3ducmV2LnhtbERPy6rCMBDdC/5DGMGdpipI7TWKCopLXxt3c5u5ba/N&#10;pDZR698bQXA3h/Oc6bwxpbhT7QrLCgb9CARxanXBmYLTcd2LQTiPrLG0TAqe5GA+a7emmGj74D3d&#10;Dz4TIYRdggpy76tESpfmZND1bUUcuD9bG/QB1pnUNT5CuCnlMIrG0mDBoSHHilY5pZfDzSjYPNdy&#10;V5E8Xy1mze/wPx4tlk6pbqdZ/IDw1Piv+OPe6jA/Hkzg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QoXo8AAAADdAAAADwAAAAAAAAAAAAAAAACYAgAAZHJzL2Rvd25y&#10;ZXYueG1sUEsFBgAAAAAEAAQA9QAAAIUDAAAAAA==&#10;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1538" o:spid="_x0000_s2262" style="position:absolute;left:0;text-align:left;margin-left:54pt;margin-top:522pt;width:90pt;height:63pt;z-index:251668992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">
            <v:group id="Group 1499" o:spid="_x0000_s2263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px8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E+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2iqcfFAAAA3QAA&#10;AA8AAAAAAAAAAAAAAAAAqgIAAGRycy9kb3ducmV2LnhtbFBLBQYAAAAABAAEAPoAAACcAwAAAAA=&#10;">
              <v:group id="Group 1500" o:spid="_x0000_s226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5zJ8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POZ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J5zJ8cAAADd&#10;AAAADwAAAAAAAAAAAAAAAACqAgAAZHJzL2Rvd25yZXYueG1sUEsFBgAAAAAEAAQA+gAAAJ4DAAAA&#10;AA==&#10;">
                <v:shape id="AutoShape 1501" o:spid="_x0000_s226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h2OsQA&#10;AADdAAAADwAAAGRycy9kb3ducmV2LnhtbERPTWvCQBC9F/wPywi9NRtLIiW6SohYeis1Fq9DdkyC&#10;2dmY3Zq0v75bKHibx/uc9XYynbjR4FrLChZRDIK4srrlWsGx3D+9gHAeWWNnmRR8k4PtZvawxkzb&#10;kT/odvC1CCHsMlTQeN9nUrqqIYMusj1x4M52MOgDHGqpBxxDuOnkcxwvpcGWQ0ODPRUNVZfDl1FQ&#10;L9MuGac974ofdz29vyafeZko9Tif8hUIT5O/i//dbzrMT5MF/H0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IdjrEAAAA3QAAAA8AAAAAAAAAAAAAAAAAmAIAAGRycy9k&#10;b3ducmV2LnhtbFBLBQYAAAAABAAEAPUAAACJAwAAAAA=&#10;" fillcolor="#ffc" strokeweight=".25pt">
                  <v:stroke dashstyle="1 1" endcap="round"/>
                </v:shape>
                <v:shape id="AutoShape 1502" o:spid="_x0000_s226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roTcMA&#10;AADdAAAADwAAAGRycy9kb3ducmV2LnhtbERPTWvCQBC9C/6HZQRvulFikDQbEYvirTRWeh2y0yQ0&#10;OxuzWxP767uFQm/zeJ+T7UbTijv1rrGsYLWMQBCXVjdcKXi7HBdbEM4ja2wtk4IHOdjl00mGqbYD&#10;v9K98JUIIexSVFB736VSurImg25pO+LAfdjeoA+wr6TucQjhppXrKEqkwYZDQ40dHWoqP4svo6BK&#10;Nm08jEd+Pny72/vLKb7uL7FS89m4fwLhafT/4j/3WYf5m3gNv9+EE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roTcMAAADdAAAADwAAAAAAAAAAAAAAAACYAgAAZHJzL2Rv&#10;d25yZXYueG1sUEsFBgAAAAAEAAQA9QAAAIgDAAAAAA==&#10;" fillcolor="#ffc" strokeweight=".25pt">
                  <v:stroke dashstyle="1 1" endcap="round"/>
                </v:shape>
                <v:shape id="AutoShape 1503" o:spid="_x0000_s226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ZN1s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XyVL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WTdb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504" o:spid="_x0000_s226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6V1JMUAAADdAAAADwAAAGRycy9kb3ducmV2LnhtbERPS2vCQBC+F/wPyxS8&#10;1U00KZK6ikiVHkKhKpTehuyYBLOzIbvN4993C4Xe5uN7zmY3mkb01LnasoJ4EYEgLqyuuVRwvRyf&#10;1iCcR9bYWCYFEznYbWcPG8y0HfiD+rMvRQhhl6GCyvs2k9IVFRl0C9sSB+5mO4M+wK6UusMhhJtG&#10;LqPoWRqsOTRU2NKhouJ+/jYKTgMO+1X82uf322H6uqTvn3lMSs0fx/0LCE+j/xf/ud90mJ8m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uldSTFAAAA3QAA&#10;AA8AAAAAAAAAAAAAAAAAqgIAAGRycy9kb3ducmV2LnhtbFBLBQYAAAAABAAEAPoAAACcAwAAAAA=&#10;">
                <v:shape id="AutoShape 1505" o:spid="_x0000_s226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NwOcIA&#10;AADdAAAADwAAAGRycy9kb3ducmV2LnhtbERPTYvCMBC9L/gfwgje1nSllaUaRRTFm6i77HVoxrZs&#10;M6lNtNVfbwTB2zze50znnanElRpXWlbwNYxAEGdWl5wr+DmuP79BOI+ssbJMCm7kYD7rfUwx1bbl&#10;PV0PPhchhF2KCgrv61RKlxVk0A1tTRy4k20M+gCbXOoG2xBuKjmKorE0WHJoKLCmZUHZ/+FiFOTj&#10;pIrbbs2r5d2d/3ab+HdxjJUa9LvFBISnzr/FL/dWh/lJnMDzm3C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s3A5wgAAAN0AAAAPAAAAAAAAAAAAAAAAAJgCAABkcnMvZG93&#10;bnJldi54bWxQSwUGAAAAAAQABAD1AAAAhwMAAAAA&#10;" fillcolor="#ffc" strokeweight=".25pt">
                  <v:stroke dashstyle="1 1" endcap="round"/>
                </v:shape>
                <v:shape id="AutoShape 1506" o:spid="_x0000_s227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uTsIA&#10;AADdAAAADwAAAGRycy9kb3ducmV2LnhtbERPTYvCMBC9L/gfwgje1nSllqUaRRTFm6i77HVoxrZs&#10;M6lNtNVfbwTB2zze50znnanElRpXWlbwNYxAEGdWl5wr+DmuP79BOI+ssbJMCm7kYD7rfUwx1bbl&#10;PV0PPhchhF2KCgrv61RKlxVk0A1tTRy4k20M+gCbXOoG2xBuKjmKokQaLDk0FFjTsqDs/3AxCvJk&#10;XMVtt+bV8u7Of7tN/Ls4xkoN+t1iAsJT59/il3urw/xxnMDzm3C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Ye5OwgAAAN0AAAAPAAAAAAAAAAAAAAAAAJgCAABkcnMvZG93&#10;bnJldi54bWxQSwUGAAAAAAQABAD1AAAAhwMAAAAA&#10;" fillcolor="#ffc" strokeweight=".25pt">
                  <v:stroke dashstyle="1 1" endcap="round"/>
                </v:shape>
                <v:shape id="AutoShape 1507" o:spid="_x0000_s227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1L1cQA&#10;AADdAAAADwAAAGRycy9kb3ducmV2LnhtbERPTWvCQBC9F/wPywje6qYSU0ldRVIivRWj4nXITpPQ&#10;7GzMbk3aX98tCL3N433OejuaVtyod41lBU/zCARxaXXDlYLTMX9cgXAeWWNrmRR8k4PtZvKwxlTb&#10;gQ90K3wlQgi7FBXU3neplK6syaCb2444cB+2N+gD7CupexxCuGnlIooSabDh0FBjR1lN5WfxZRRU&#10;ybKNhzHn1+zHXS/v+/i8O8ZKzabj7gWEp9H/i+/uNx3mL+Nn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tS9X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508" o:spid="_x0000_s227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uh/I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POZ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uh/IccAAADd&#10;AAAADwAAAAAAAAAAAAAAAACqAgAAZHJzL2Rvd25yZXYueG1sUEsFBgAAAAAEAAQA+gAAAJ4DAAAA&#10;AA==&#10;">
                <v:shape id="AutoShape 1509" o:spid="_x0000_s227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56PMQA&#10;AADdAAAADwAAAGRycy9kb3ducmV2LnhtbERPTWvCQBC9F/wPywje6qYSQ01dRVIivRWj4nXITpPQ&#10;7GzMbk3aX98tCL3N433OejuaVtyod41lBU/zCARxaXXDlYLTMX98BuE8ssbWMin4JgfbzeRhjam2&#10;Ax/oVvhKhBB2KSqove9SKV1Zk0E3tx1x4D5sb9AH2FdS9ziEcNPKRRQl0mDDoaHGjrKays/iyyio&#10;kmUbD2POr9mPu17e9/F5d4yVmk3H3QsIT6P/F9/dbzrMX8Yr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+ejzEAAAA3QAAAA8AAAAAAAAAAAAAAAAAmAIAAGRycy9k&#10;b3ducmV2LnhtbFBLBQYAAAAABAAEAPUAAACJAwAAAAA=&#10;" fillcolor="#ffc" strokeweight=".25pt">
                  <v:stroke dashstyle="1 1" endcap="round"/>
                </v:shape>
                <v:shape id="AutoShape 1510" o:spid="_x0000_s227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FfMYA&#10;AADdAAAADwAAAGRycy9kb3ducmV2LnhtbESPQWvCQBCF7wX/wzKCt7ppSaSkriKK0ltRK16H7DQJ&#10;zc7G7Nak/fXOQfA2w3vz3jfz5eAadaUu1J4NvEwTUMSFtzWXBr6O2+c3UCEiW2w8k4E/CrBcjJ7m&#10;mFvf856uh1gqCeGQo4EqxjbXOhQVOQxT3xKL9u07h1HWrtS2w17CXaNfk2SmHdYsDRW2tK6o+Dn8&#10;OgPlLGvSftjyZv0fLufPXXpaHVNjJuNh9Q4q0hAf5vv1hxX8LBN+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1FfMYAAADdAAAADwAAAAAAAAAAAAAAAACYAgAAZHJz&#10;L2Rvd25yZXYueG1sUEsFBgAAAAAEAAQA9QAAAIsDAAAAAA==&#10;" fillcolor="#ffc" strokeweight=".25pt">
                  <v:stroke dashstyle="1 1" endcap="round"/>
                </v:shape>
                <v:shape id="AutoShape 1511" o:spid="_x0000_s227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Hg58QA&#10;AADdAAAADwAAAGRycy9kb3ducmV2LnhtbERPTWvCQBC9F/wPywje6saSiKSuIpFIb6Wm0uuQHZNg&#10;djZmt0naX98tFHqbx/uc7X4yrRiod41lBatlBIK4tLrhSsF7kT9uQDiPrLG1TAq+yMF+N3vYYqrt&#10;yG80nH0lQgi7FBXU3neplK6syaBb2o44cFfbG/QB9pXUPY4h3LTyKYrW0mDDoaHGjrKaytv50yio&#10;1kkbj1POx+zb3T9eT/HlUMRKLebT4RmEp8n/i//cLzrMT5IV/H4TTp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R4Of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512" o:spid="_x0000_s227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N+kMIA&#10;AADdAAAADwAAAGRycy9kb3ducmV2LnhtbERPS4vCMBC+C/sfwizsTdOVVpZqFFFcvImPxevQjG2x&#10;mXSbaKu/3giCt/n4njOZdaYSV2pcaVnB9yACQZxZXXKu4LBf9X9AOI+ssbJMCm7kYDb96E0w1bbl&#10;LV13PhchhF2KCgrv61RKlxVk0A1sTRy4k20M+gCbXOoG2xBuKjmMopE0WHJoKLCmRUHZeXcxCvJR&#10;UsVtt+Ll4u7+j5vf+G++j5X6+uzmYxCeOv8Wv9xrHeYnyRCe34QT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36QwgAAAN0AAAAPAAAAAAAAAAAAAAAAAJgCAABkcnMvZG93&#10;bnJldi54bWxQSwUGAAAAAAQABAD1AAAAhwMAAAAA&#10;" fillcolor="#ffc" strokeweight=".25pt">
                <v:stroke dashstyle="1 1" endcap="round"/>
              </v:shape>
            </v:group>
            <v:group id="Group 1513" o:spid="_x0000_s2277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V7jc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F+kkzh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lXuNwwAAAN0AAAAP&#10;AAAAAAAAAAAAAAAAAKoCAABkcnMvZG93bnJldi54bWxQSwUGAAAAAAQABAD6AAAAmgMAAAAA&#10;">
              <v:group id="Group 1514" o:spid="_x0000_s227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zj+c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T5Iv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nzj+cQAAADdAAAA&#10;DwAAAAAAAAAAAAAAAACqAgAAZHJzL2Rvd25yZXYueG1sUEsFBgAAAAAEAAQA+gAAAJsDAAAAAA==&#10;">
                <v:shape id="AutoShape 1515" o:spid="_x0000_s227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rm5MIA&#10;AADdAAAADwAAAGRycy9kb3ducmV2LnhtbERPS4vCMBC+C/sfwix403SlFalGERfFm/hY9jo0Y1u2&#10;mXSbaKu/3giCt/n4njNbdKYSV2pcaVnB1zACQZxZXXKu4HRcDyYgnEfWWFkmBTdysJh/9GaYatvy&#10;nq4Hn4sQwi5FBYX3dSqlywoy6Ia2Jg7c2TYGfYBNLnWDbQg3lRxF0VgaLDk0FFjTqqDs73AxCvJx&#10;UsVtt+bv1d39/+428c/yGCvV/+yWUxCeOv8Wv9xbHeYnSQLPb8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aubkwgAAAN0AAAAPAAAAAAAAAAAAAAAAAJgCAABkcnMvZG93&#10;bnJldi54bWxQSwUGAAAAAAQABAD1AAAAhwMAAAAA&#10;" fillcolor="#ffc" strokeweight=".25pt">
                  <v:stroke dashstyle="1 1" endcap="round"/>
                </v:shape>
                <v:shape id="AutoShape 1516" o:spid="_x0000_s228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h4k8MA&#10;AADdAAAADwAAAGRycy9kb3ducmV2LnhtbERPS2vCQBC+F/oflil4qxslCRJdRSyKt+Kj9DpkxySY&#10;nU2zq4n99a4geJuP7zmzRW9qcaXWVZYVjIYRCOLc6ooLBcfD+nMCwnlkjbVlUnAjB4v5+9sMM207&#10;3tF17wsRQthlqKD0vsmkdHlJBt3QNsSBO9nWoA+wLaRusQvhppbjKEqlwYpDQ4kNrUrKz/uLUVCk&#10;SR13/Zq/Vv/u7/d7E/8sD7FSg49+OQXhqfcv8dO91WF+kqTw+Ca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h4k8MAAADdAAAADwAAAAAAAAAAAAAAAACYAgAAZHJzL2Rv&#10;d25yZXYueG1sUEsFBgAAAAAEAAQA9QAAAIgDAAAAAA==&#10;" fillcolor="#ffc" strokeweight=".25pt">
                  <v:stroke dashstyle="1 1" endcap="round"/>
                </v:shape>
                <v:shape id="AutoShape 1517" o:spid="_x0000_s228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dCMMA&#10;AADdAAAADwAAAGRycy9kb3ducmV2LnhtbERPTWvCQBC9F/wPywje6kZJVFJXEYvSm2havA7ZaRLM&#10;zsbs1qT99V1B8DaP9znLdW9qcaPWVZYVTMYRCOLc6ooLBZ/Z7nUBwnlkjbVlUvBLDtarwcsSU207&#10;PtLt5AsRQtilqKD0vkmldHlJBt3YNsSB+7atQR9gW0jdYhfCTS2nUTSTBisODSU2tC0pv5x+jIJi&#10;ltRx1+/4ffvnrufDPv7aZLFSo2G/eQPhqfdP8cP9ocP8JJnD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TdC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518" o:spid="_x0000_s228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Men8xgAAAN0A&#10;AAAPAAAAAAAAAAAAAAAAAKoCAABkcnMvZG93bnJldi54bWxQSwUGAAAAAAQABAD6AAAAnQMAAAAA&#10;">
                <v:shape id="AutoShape 1519" o:spid="_x0000_s228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fs4cMA&#10;AADdAAAADwAAAGRycy9kb3ducmV2LnhtbERPTWvCQBC9F/wPywje6kZJRFNXEYvSm2havA7ZaRLM&#10;zsbs1qT99V1B8DaP9znLdW9qcaPWVZYVTMYRCOLc6ooLBZ/Z7nUOwnlkjbVlUvBLDtarwcsSU207&#10;PtLt5AsRQtilqKD0vkmldHlJBt3YNsSB+7atQR9gW0jdYhfCTS2nUTSTBisODSU2tC0pv5x+jIJi&#10;ltRx1+/4ffvnrufDPv7aZLFSo2G/eQPhqfdP8cP9ocP8JFnA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fs4cMAAADdAAAADwAAAAAAAAAAAAAAAACYAgAAZHJzL2Rv&#10;d25yZXYueG1sUEsFBgAAAAAEAAQA9QAAAIgDAAAAAA==&#10;" fillcolor="#ffc" strokeweight=".25pt">
                  <v:stroke dashstyle="1 1" endcap="round"/>
                </v:shape>
                <v:shape id="AutoShape 1520" o:spid="_x0000_s228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GPwcYA&#10;AADdAAAADwAAAGRycy9kb3ducmV2LnhtbESPQWvCQBCF7wX/wzKCt7ppiaGkriKK0ltRK16H7DQJ&#10;zc7G7Nak/fXOQfA2w3vz3jfz5eAadaUu1J4NvEwTUMSFtzWXBr6O2+c3UCEiW2w8k4E/CrBcjJ7m&#10;mFvf856uh1gqCeGQo4EqxjbXOhQVOQxT3xKL9u07h1HWrtS2w17CXaNfkyTTDmuWhgpbWldU/Bx+&#10;nYEymzVpP2x5s/4Pl/PnLj2tjqkxk/GwegcVaYgP8/36wwr+LBN+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GPwcYAAADdAAAADwAAAAAAAAAAAAAAAACYAgAAZHJz&#10;L2Rvd25yZXYueG1sUEsFBgAAAAAEAAQA9QAAAIsDAAAAAA==&#10;" fillcolor="#ffc" strokeweight=".25pt">
                  <v:stroke dashstyle="1 1" endcap="round"/>
                </v:shape>
                <v:shape id="AutoShape 1521" o:spid="_x0000_s228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0qWsIA&#10;AADdAAAADwAAAGRycy9kb3ducmV2LnhtbERPS4vCMBC+C/sfwizsTVOllqUaRVxcvImPxevQjG2x&#10;mXSbaKu/3giCt/n4njOdd6YSV2pcaVnBcBCBIM6sLjlXcNiv+t8gnEfWWFkmBTdyMJ999KaYatvy&#10;lq47n4sQwi5FBYX3dSqlywoy6Aa2Jg7cyTYGfYBNLnWDbQg3lRxFUSINlhwaCqxpWVB23l2MgjwZ&#10;V3HbrfhneXf/x81v/LfYx0p9fXaLCQhPnX+LX+61DvPHyRC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Spa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1522" o:spid="_x0000_s228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LUUq8QAAADdAAAA&#10;DwAAAAAAAAAAAAAAAACqAgAAZHJzL2Rvd25yZXYueG1sUEsFBgAAAAAEAAQA+gAAAJsDAAAAAA==&#10;">
                <v:shape id="AutoShape 1523" o:spid="_x0000_s228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MRtsMA&#10;AADdAAAADwAAAGRycy9kb3ducmV2LnhtbERPTWvCQBC9F/wPywje6kaNQVJXEYvFW9G0eB2y0ySY&#10;nY3ZrUn99V1B8DaP9znLdW9qcaXWVZYVTMYRCOLc6ooLBV/Z7nUBwnlkjbVlUvBHDtarwcsSU207&#10;PtD16AsRQtilqKD0vkmldHlJBt3YNsSB+7GtQR9gW0jdYhfCTS2nUZRIgxWHhhIb2paUn4+/RkGR&#10;zOu463f8vr25y+nzI/7eZLFSo2G/eQPhqfdP8cO912H+PJnB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MRtsMAAADdAAAADwAAAAAAAAAAAAAAAACYAgAAZHJzL2Rv&#10;d25yZXYueG1sUEsFBgAAAAAEAAQA9QAAAIgDAAAAAA==&#10;" fillcolor="#ffc" strokeweight=".25pt">
                  <v:stroke dashstyle="1 1" endcap="round"/>
                </v:shape>
                <v:shape id="AutoShape 1524" o:spid="_x0000_s228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qJwsIA&#10;AADdAAAADwAAAGRycy9kb3ducmV2LnhtbERPTYvCMBC9L/gfwgje1nSllqUaRRTFm6i77HVoxrZs&#10;M6lNtNVfbwTB2zze50znnanElRpXWlbwNYxAEGdWl5wr+DmuP79BOI+ssbJMCm7kYD7rfUwx1bbl&#10;PV0PPhchhF2KCgrv61RKlxVk0A1tTRy4k20M+gCbXOoG2xBuKjmKokQaLDk0FFjTsqDs/3AxCvJk&#10;XMVtt+bV8u7Of7tN/Ls4xkoN+t1iAsJT59/il3urw/xxEsPzm3C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SonCwgAAAN0AAAAPAAAAAAAAAAAAAAAAAJgCAABkcnMvZG93&#10;bnJldi54bWxQSwUGAAAAAAQABAD1AAAAhwMAAAAA&#10;" fillcolor="#ffc" strokeweight=".25pt">
                  <v:stroke dashstyle="1 1" endcap="round"/>
                </v:shape>
                <v:shape id="AutoShape 1525" o:spid="_x0000_s228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YsWcMA&#10;AADdAAAADwAAAGRycy9kb3ducmV2LnhtbERPS2vCQBC+F/oflil4qxslCRJdRSyKt+Kj9DpkxySY&#10;nU2zq4n99a4geJuP7zmzRW9qcaXWVZYVjIYRCOLc6ooLBcfD+nMCwnlkjbVlUnAjB4v5+9sMM207&#10;3tF17wsRQthlqKD0vsmkdHlJBt3QNsSBO9nWoA+wLaRusQvhppbjKEqlwYpDQ4kNrUrKz/uLUVCk&#10;SR13/Zq/Vv/u7/d7E/8sD7FSg49+OQXhqfcv8dO91WF+kibw+Ca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YsWc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526" o:spid="_x0000_s229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SyLsIA&#10;AADdAAAADwAAAGRycy9kb3ducmV2LnhtbERPS4vCMBC+C/sfwix403SlFqlGERfFm/hY9jo0Y1u2&#10;mXSbaKu/3giCt/n4njNbdKYSV2pcaVnB1zACQZxZXXKu4HRcDyYgnEfWWFkmBTdysJh/9GaYatvy&#10;nq4Hn4sQwi5FBYX3dSqlywoy6Ia2Jg7c2TYGfYBNLnWDbQg3lRxFUSINlhwaCqxpVVD2d7gYBXky&#10;ruK2W/P36u7+f3eb+Gd5jJXqf3bLKQhPnX+LX+6tDvPHSQLPb8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1LIuwgAAAN0AAAAPAAAAAAAAAAAAAAAAAJgCAABkcnMvZG93&#10;bnJldi54bWxQSwUGAAAAAAQABAD1AAAAhwMAAAAA&#10;" fillcolor="#ffc" strokeweight=".25pt">
                <v:stroke dashstyle="1 1" endcap="round"/>
              </v:shape>
            </v:group>
            <v:group id="Group 1527" o:spid="_x0000_s2291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K3M8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ifpM/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CtzPFAAAA3QAA&#10;AA8AAAAAAAAAAAAAAAAAqgIAAGRycy9kb3ducmV2LnhtbFBLBQYAAAAABAAEAPoAAACcAwAAAAA=&#10;">
              <v:group id="Group 1528" o:spid="_x0000_s229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0jQc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nQm&#10;u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V0jQccAAADd&#10;AAAADwAAAAAAAAAAAAAAAACqAgAAZHJzL2Rvd25yZXYueG1sUEsFBgAAAAAEAAQA+gAAAJ4DAAAA&#10;AA==&#10;">
                <v:shape id="AutoShape 1529" o:spid="_x0000_s229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smXMMA&#10;AADdAAAADwAAAGRycy9kb3ducmV2LnhtbERPS2vCQBC+F/wPywi91Y0Sg0ZXEYulN6kPvA7ZMQlm&#10;Z2N2a1J/vSsUvM3H95z5sjOVuFHjSssKhoMIBHFmdcm5gsN+8zEB4TyyxsoyKfgjB8tF722OqbYt&#10;/9Bt53MRQtilqKDwvk6ldFlBBt3A1sSBO9vGoA+wyaVusA3hppKjKEqkwZJDQ4E1rQvKLrtfoyBP&#10;xlXcdhv+XN/d9bT9io+rfazUe79bzUB46vxL/O/+1mH+OJnC85tw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smXMMAAADdAAAADwAAAAAAAAAAAAAAAACYAgAAZHJzL2Rv&#10;d25yZXYueG1sUEsFBgAAAAAEAAQA9QAAAIgDAAAAAA==&#10;" fillcolor="#ffc" strokeweight=".25pt">
                  <v:stroke dashstyle="1 1" endcap="round"/>
                </v:shape>
                <v:shape id="AutoShape 1530" o:spid="_x0000_s229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ZHMYA&#10;AADdAAAADwAAAGRycy9kb3ducmV2LnhtbESPQWvCQBCF7wX/wzJCb3VjibZEVxGLxVtRW7wO2TEJ&#10;ZmdjdmtSf33nIHib4b1575v5sne1ulIbKs8GxqMEFHHubcWFge/D5uUdVIjIFmvPZOCPAiwXg6c5&#10;ZtZ3vKPrPhZKQjhkaKCMscm0DnlJDsPIN8SinXzrMMraFtq22Em4q/Vrkky1w4qlocSG1iXl5/2v&#10;M1BMJ3Xa9Rv+WN/C5fj1mf6sDqkxz8N+NQMVqY8P8/16awV/8ib88o2Mo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gZHMYAAADdAAAADwAAAAAAAAAAAAAAAACYAgAAZHJz&#10;L2Rvd25yZXYueG1sUEsFBgAAAAAEAAQA9QAAAIsDAAAAAA==&#10;" fillcolor="#ffc" strokeweight=".25pt">
                  <v:stroke dashstyle="1 1" endcap="round"/>
                </v:shape>
                <v:shape id="AutoShape 1531" o:spid="_x0000_s229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S8h8MA&#10;AADdAAAADwAAAGRycy9kb3ducmV2LnhtbERPS4vCMBC+L/gfwgh7W1OlPqhGEcVlb7I+8Do0Y1ts&#10;JrWJtuuvN8KCt/n4njNbtKYUd6pdYVlBvxeBIE6tLjhTcNhvviYgnEfWWFomBX/kYDHvfMww0bbh&#10;X7rvfCZCCLsEFeTeV4mULs3JoOvZijhwZ1sb9AHWmdQ1NiHclHIQRSNpsODQkGNFq5zSy+5mFGSj&#10;YRk37YbXq4e7nrbf8XG5j5X67LbLKQhPrX+L/90/Oswfjvvw+iac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S8h8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532" o:spid="_x0000_s229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yCds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qcv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VsgnbFAAAA3QAA&#10;AA8AAAAAAAAAAAAAAAAAqgIAAGRycy9kb3ducmV2LnhtbFBLBQYAAAAABAAEAPoAAACcAwAAAAA=&#10;">
                <v:shape id="AutoShape 1533" o:spid="_x0000_s229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Ha8QA&#10;AADdAAAADwAAAGRycy9kb3ducmV2LnhtbERPS2vCQBC+F/wPywje6qY2WonZiFiU3oqP4nXIjklo&#10;djZmVxP767uFgrf5+J6TLntTixu1rrKs4GUcgSDOra64UHA8bJ7nIJxH1lhbJgV3crDMBk8pJtp2&#10;vKPb3hcihLBLUEHpfZNI6fKSDLqxbYgDd7atQR9gW0jdYhfCTS0nUTSTBisODSU2tC4p/95fjYJi&#10;Nq3jrt/w+/rHXU6f2/hrdYiVGg371QKEp94/xP/uDx3mT99e4e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6h2vEAAAA3QAAAA8AAAAAAAAAAAAAAAAAmAIAAGRycy9k&#10;b3ducmV2LnhtbFBLBQYAAAAABAAEAPUAAACJAwAAAAA=&#10;" fillcolor="#ffc" strokeweight=".25pt">
                  <v:stroke dashstyle="1 1" endcap="round"/>
                </v:shape>
                <v:shape id="AutoShape 1534" o:spid="_x0000_s229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MfH8QA&#10;AADdAAAADwAAAGRycy9kb3ducmV2LnhtbERPTWvCQBC9F/wPywje6qYSU0ldRVIivRWj4nXITpPQ&#10;7GzMbk3aX98tCL3N433OejuaVtyod41lBU/zCARxaXXDlYLTMX9cgXAeWWNrmRR8k4PtZvKwxlTb&#10;gQ90K3wlQgi7FBXU3neplK6syaCb2444cB+2N+gD7CupexxCuGnlIooSabDh0FBjR1lN5WfxZRRU&#10;ybKNhzHn1+zHXS/v+/i8O8ZKzabj7gWEp9H/i+/uNx3mL59j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THx/EAAAA3QAAAA8AAAAAAAAAAAAAAAAAmAIAAGRycy9k&#10;b3ducmV2LnhtbFBLBQYAAAAABAAEAPUAAACJAwAAAAA=&#10;" fillcolor="#ffc" strokeweight=".25pt">
                  <v:stroke dashstyle="1 1" endcap="round"/>
                </v:shape>
                <v:shape id="AutoShape 1535" o:spid="_x0000_s229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+6hMMA&#10;AADdAAAADwAAAGRycy9kb3ducmV2LnhtbERPTWvCQBC9F/wPywje6kZJVFJXEYvSm2havA7ZaRLM&#10;zsbs1qT99V1B8DaP9znLdW9qcaPWVZYVTMYRCOLc6ooLBZ/Z7nUBwnlkjbVlUvBLDtarwcsSU207&#10;PtLt5AsRQtilqKD0vkmldHlJBt3YNsSB+7atQR9gW0jdYhfCTS2nUTSTBisODSU2tC0pv5x+jIJi&#10;ltRx1+/4ffvnrufDPv7aZLFSo2G/eQPhqfdP8cP9ocP8ZJ7A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+6h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536" o:spid="_x0000_s230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leEdc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ifP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pXhHXFAAAA3QAA&#10;AA8AAAAAAAAAAAAAAAAAqgIAAGRycy9kb3ducmV2LnhtbFBLBQYAAAAABAAEAPoAAACcAwAAAAA=&#10;">
                <v:shape id="AutoShape 1537" o:spid="_x0000_s230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GBaMQA&#10;AADdAAAADwAAAGRycy9kb3ducmV2LnhtbERPTWvCQBC9F/wPywi91Y0lmhJdRVJSepNGi9chO01C&#10;s7MxuzVpf71bELzN433OejuaVlyod41lBfNZBIK4tLrhSsHxkD+9gHAeWWNrmRT8koPtZvKwxlTb&#10;gT/oUvhKhBB2KSqove9SKV1Zk0E3sx1x4L5sb9AH2FdS9ziEcNPK5yhaSoMNh4YaO8pqKr+LH6Og&#10;Wi7aeBhzfs3+3Pm0f4s/d4dYqcfpuFuB8DT6u/jmftdh/iJJ4P+bcIL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BgWjEAAAA3QAAAA8AAAAAAAAAAAAAAAAAmAIAAGRycy9k&#10;b3ducmV2LnhtbFBLBQYAAAAABAAEAPUAAACJAwAAAAA=&#10;" fillcolor="#ffc" strokeweight=".25pt">
                  <v:stroke dashstyle="1 1" endcap="round"/>
                </v:shape>
                <v:shape id="AutoShape 1538" o:spid="_x0000_s230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4VGsYA&#10;AADdAAAADwAAAGRycy9kb3ducmV2LnhtbESPQWvCQBCF7wX/wzJCb3VjibZEVxGLxVtRW7wO2TEJ&#10;ZmdjdmtSf33nIHib4b1575v5sne1ulIbKs8GxqMEFHHubcWFge/D5uUdVIjIFmvPZOCPAiwXg6c5&#10;ZtZ3vKPrPhZKQjhkaKCMscm0DnlJDsPIN8SinXzrMMraFtq22Em4q/Vrkky1w4qlocSG1iXl5/2v&#10;M1BMJ3Xa9Rv+WN/C5fj1mf6sDqkxz8N+NQMVqY8P8/16awV/8ia48o2Mo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4VGsYAAADdAAAADwAAAAAAAAAAAAAAAACYAgAAZHJz&#10;L2Rvd25yZXYueG1sUEsFBgAAAAAEAAQA9QAAAIsDAAAAAA==&#10;" fillcolor="#ffc" strokeweight=".25pt">
                  <v:stroke dashstyle="1 1" endcap="round"/>
                </v:shape>
                <v:shape id="AutoShape 1539" o:spid="_x0000_s230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KwgcQA&#10;AADdAAAADwAAAGRycy9kb3ducmV2LnhtbERPTWvCQBC9F/wPyxS81U0laptmI6IovRVNxeuQnSah&#10;2dmYXU3sr+8WCt7m8T4nXQ6mEVfqXG1ZwfMkAkFcWF1zqeAz3z69gHAeWWNjmRTcyMEyGz2kmGjb&#10;856uB1+KEMIuQQWV920ipSsqMugmtiUO3JftDPoAu1LqDvsQbho5jaK5NFhzaKiwpXVFxffhYhSU&#10;81kT98OWN+sfdz597OLjKo+VGj8OqzcQngZ/F/+733WYP1u8wt834QS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SsIH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540" o:spid="_x0000_s230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1pO8UA&#10;AADdAAAADwAAAGRycy9kb3ducmV2LnhtbESPQWvCQBCF74L/YRmhN91Yokh0FVEsvUnV0uuQHZNg&#10;djZmtyb113cOhd5meG/e+2a16V2tHtSGyrOB6SQBRZx7W3Fh4HI+jBegQkS2WHsmAz8UYLMeDlaY&#10;Wd/xBz1OsVASwiFDA2WMTaZ1yEtyGCa+IRbt6luHUda20LbFTsJdrV+TZK4dViwNJTa0Kym/nb6d&#10;gWI+q9OuP/B+9wz3r+Nb+rk9p8a8jPrtElSkPv6b/67freDPFsIv38gI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Wk7xQAAAN0AAAAPAAAAAAAAAAAAAAAAAJgCAABkcnMv&#10;ZG93bnJldi54bWxQSwUGAAAAAAQABAD1AAAAigMAAAAA&#10;" fillcolor="#ffc" strokeweight=".25pt">
                <v:stroke dashstyle="1 1" endcap="round"/>
              </v:shape>
            </v:group>
            <v:group id="Group 1541" o:spid="_x0000_s2305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tsJs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/jKJ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tsJsQAAADdAAAA&#10;DwAAAAAAAAAAAAAAAACqAgAAZHJzL2Rvd25yZXYueG1sUEsFBgAAAAAEAAQA+gAAAJsDAAAAAA==&#10;">
              <v:group id="Group 1542" o:spid="_x0000_s230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LnyUcQAAADdAAAA&#10;DwAAAAAAAAAAAAAAAACqAgAAZHJzL2Rvd25yZXYueG1sUEsFBgAAAAAEAAQA+gAAAJsDAAAAAA==&#10;">
                <v:shape id="AutoShape 1543" o:spid="_x0000_s230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/3TMMA&#10;AADdAAAADwAAAGRycy9kb3ducmV2LnhtbERPS4vCMBC+C/6HMMLeNNWtItUoorh4W9YHXodmbIvN&#10;pDbRdv31mwXB23x8z5kvW1OKB9WusKxgOIhAEKdWF5wpOB62/SkI55E1lpZJwS85WC66nTkm2jb8&#10;Q4+9z0QIYZeggtz7KpHSpTkZdANbEQfuYmuDPsA6k7rGJoSbUo6iaCINFhwacqxonVN63d+Ngmwy&#10;LuOm3fJm/XS38/dXfFodYqU+eu1qBsJT69/il3unw/zx9BP+vwkn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/3TMMAAADdAAAADwAAAAAAAAAAAAAAAACYAgAAZHJzL2Rv&#10;d25yZXYueG1sUEsFBgAAAAAEAAQA9QAAAIgDAAAAAA==&#10;" fillcolor="#ffc" strokeweight=".25pt">
                  <v:stroke dashstyle="1 1" endcap="round"/>
                </v:shape>
                <v:shape id="AutoShape 1544" o:spid="_x0000_s230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ZvOMEA&#10;AADdAAAADwAAAGRycy9kb3ducmV2LnhtbERPTYvCMBC9C/6HMII3TVeqSNcooijeRF3xOjSzbdlm&#10;Uptoq7/eCMLe5vE+Z7ZoTSnuVLvCsoKvYQSCOLW64EzBz2kzmIJwHlljaZkUPMjBYt7tzDDRtuED&#10;3Y8+EyGEXYIKcu+rREqX5mTQDW1FHLhfWxv0AdaZ1DU2IdyUchRFE2mw4NCQY0WrnNK/480oyCbj&#10;Mm7aDa9XT3e97LfxeXmKler32uU3CE+t/xd/3Dsd5o+nMby/CS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GbzjBAAAA3QAAAA8AAAAAAAAAAAAAAAAAmAIAAGRycy9kb3du&#10;cmV2LnhtbFBLBQYAAAAABAAEAPUAAACGAwAAAAA=&#10;" fillcolor="#ffc" strokeweight=".25pt">
                  <v:stroke dashstyle="1 1" endcap="round"/>
                </v:shape>
                <v:shape id="AutoShape 1545" o:spid="_x0000_s230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rKo8IA&#10;AADdAAAADwAAAGRycy9kb3ducmV2LnhtbERPS4vCMBC+C/sfwix403SlFalGERfFm/hY9jo0Y1u2&#10;mXSbaKu/3giCt/n4njNbdKYSV2pcaVnB1zACQZxZXXKu4HRcDyYgnEfWWFkmBTdysJh/9GaYatvy&#10;nq4Hn4sQwi5FBYX3dSqlywoy6Ia2Jg7c2TYGfYBNLnWDbQg3lRxF0VgaLDk0FFjTqqDs73AxCvJx&#10;UsVtt+bv1d39/+428c/yGCvV/+yWUxCeOv8Wv9xbHeYnkwSe34QT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Csqj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1546" o:spid="_x0000_s231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4L0Us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idZC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4L0UsQAAADdAAAA&#10;DwAAAAAAAAAAAAAAAACqAgAAZHJzL2Rvd25yZXYueG1sUEsFBgAAAAAEAAQA+gAAAJsDAAAAAA==&#10;">
                <v:shape id="AutoShape 1547" o:spid="_x0000_s231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TxT8MA&#10;AADdAAAADwAAAGRycy9kb3ducmV2LnhtbERPS4vCMBC+L/gfwgh7W1OlPqhGEcVlb7I+8Do0Y1ts&#10;JrWJtuuvN8KCt/n4njNbtKYUd6pdYVlBvxeBIE6tLjhTcNhvviYgnEfWWFomBX/kYDHvfMww0bbh&#10;X7rvfCZCCLsEFeTeV4mULs3JoOvZijhwZ1sb9AHWmdQ1NiHclHIQRSNpsODQkGNFq5zSy+5mFGSj&#10;YRk37YbXq4e7nrbf8XG5j5X67LbLKQhPrX+L/90/OswfTsbw+iac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TxT8MAAADdAAAADwAAAAAAAAAAAAAAAACYAgAAZHJzL2Rv&#10;d25yZXYueG1sUEsFBgAAAAAEAAQA9QAAAIgDAAAAAA==&#10;" fillcolor="#ffc" strokeweight=".25pt">
                  <v:stroke dashstyle="1 1" endcap="round"/>
                </v:shape>
                <v:shape id="AutoShape 1548" o:spid="_x0000_s231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lPcUA&#10;AADdAAAADwAAAGRycy9kb3ducmV2LnhtbESPQWvCQBCF74L/YRmhN91Yokh0FVEsvUnV0uuQHZNg&#10;djZmtyb113cOhd5meG/e+2a16V2tHtSGyrOB6SQBRZx7W3Fh4HI+jBegQkS2WHsmAz8UYLMeDlaY&#10;Wd/xBz1OsVASwiFDA2WMTaZ1yEtyGCa+IRbt6luHUda20LbFTsJdrV+TZK4dViwNJTa0Kym/nb6d&#10;gWI+q9OuP/B+9wz3r+Nb+rk9p8a8jPrtElSkPv6b/67freDPFoIr38gI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C2U9xQAAAN0AAAAPAAAAAAAAAAAAAAAAAJgCAABkcnMv&#10;ZG93bnJldi54bWxQSwUGAAAAAAQABAD1AAAAigMAAAAA&#10;" fillcolor="#ffc" strokeweight=".25pt">
                  <v:stroke dashstyle="1 1" endcap="round"/>
                </v:shape>
                <v:shape id="AutoShape 1549" o:spid="_x0000_s231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fApsQA&#10;AADdAAAADwAAAGRycy9kb3ducmV2LnhtbERPTWvCQBC9F/wPywi91Y0lShpdRVJSepNGi9chO01C&#10;s7MxuzVpf71bELzN433OejuaVlyod41lBfNZBIK4tLrhSsHxkD8lIJxH1thaJgW/5GC7mTysMdV2&#10;4A+6FL4SIYRdigpq77tUSlfWZNDNbEccuC/bG/QB9pXUPQ4h3LTyOYqW0mDDoaHGjrKayu/ixyio&#10;los2HsacX7M/dz7t3+LP3SFW6nE67lYgPI3+Lr6533WYv0he4P+bcIL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HwKb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550" o:spid="_x0000_s231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v5fYMcAAADdAAAADwAAAGRycy9kb3ducmV2LnhtbESPQWvCQBCF70L/wzIF&#10;b7pJi6VNXUWkFQ9SaCyItyE7JsHsbMhuk/jvnUOhtxnem/e+Wa5H16ieulB7NpDOE1DEhbc1lwZ+&#10;jp+zV1AhIltsPJOBGwVYrx4mS8ysH/ib+jyWSkI4ZGigirHNtA5FRQ7D3LfEol185zDK2pXadjhI&#10;uGv0U5K8aIc1S0OFLW0rKq75rzOwG3DYPKcf/eF62d7Ox8XX6ZCSMdPHcfMOKtIY/81/13sr+Is3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v5fYMcAAADd&#10;AAAADwAAAAAAAAAAAAAAAACqAgAAZHJzL2Rvd25yZXYueG1sUEsFBgAAAAAEAAQA+gAAAJ4DAAAA&#10;AA==&#10;">
                <v:shape id="AutoShape 1551" o:spid="_x0000_s231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afcMA&#10;AADdAAAADwAAAGRycy9kb3ducmV2LnhtbERPS4vCMBC+L/gfwgh7W1OlilajiOKyN1kfeB2asS02&#10;k9pE2/XXG2HB23x8z5ktWlOKO9WusKyg34tAEKdWF5wpOOw3X2MQziNrLC2Tgj9ysJh3PmaYaNvw&#10;L913PhMhhF2CCnLvq0RKl+Zk0PVsRRy4s60N+gDrTOoamxBuSjmIopE0WHBoyLGiVU7pZXczCrLR&#10;sIybdsPr1cNdT9vv+Ljcx0p9dtvlFISn1r/F/+4fHeYPJ314fRNO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afcMAAADdAAAADwAAAAAAAAAAAAAAAACYAgAAZHJzL2Rv&#10;d25yZXYueG1sUEsFBgAAAAAEAAQA9QAAAIgDAAAAAA==&#10;" fillcolor="#ffc" strokeweight=".25pt">
                  <v:stroke dashstyle="1 1" endcap="round"/>
                </v:shape>
                <v:shape id="AutoShape 1552" o:spid="_x0000_s231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rECsMA&#10;AADdAAAADwAAAGRycy9kb3ducmV2LnhtbERPS4vCMBC+C/sfwix403SliluNIoriTXwsXodmti3b&#10;TLpNtNVfbwTB23x8z5nOW1OKK9WusKzgqx+BIE6tLjhTcDque2MQziNrLC2Tghs5mM8+OlNMtG14&#10;T9eDz0QIYZeggtz7KpHSpTkZdH1bEQfu19YGfYB1JnWNTQg3pRxE0UgaLDg05FjRMqf073AxCrLR&#10;sIybds2r5d39n3eb+GdxjJXqfraLCQhPrX+LX+6tDvOH3wN4fhN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rECsMAAADdAAAADwAAAAAAAAAAAAAAAACYAgAAZHJzL2Rv&#10;d25yZXYueG1sUEsFBgAAAAAEAAQA9QAAAIgDAAAAAA==&#10;" fillcolor="#ffc" strokeweight=".25pt">
                  <v:stroke dashstyle="1 1" endcap="round"/>
                </v:shape>
                <v:shape id="AutoShape 1553" o:spid="_x0000_s231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ZhkcQA&#10;AADdAAAADwAAAGRycy9kb3ducmV2LnhtbERPS2vCQBC+F/wPywje6qY2So3ZiFiU3oqP4nXIjklo&#10;djZmVxP767uFgrf5+J6TLntTixu1rrKs4GUcgSDOra64UHA8bJ7fQDiPrLG2TAru5GCZDZ5STLTt&#10;eEe3vS9ECGGXoILS+yaR0uUlGXRj2xAH7mxbgz7AtpC6xS6Em1pOomgmDVYcGkpsaF1S/r2/GgXF&#10;bFrHXb/h9/WPu5w+t/HX6hArNRr2qwUIT71/iP/dHzrMn85f4e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2YZH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554" o:spid="_x0000_s231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/55cQA&#10;AADdAAAADwAAAGRycy9kb3ducmV2LnhtbERPTWvCQBC9F/wPywje6qYSQ01dRVIivRWj4nXITpPQ&#10;7GzMbk3aX98tCL3N433OejuaVtyod41lBU/zCARxaXXDlYLTMX98BuE8ssbWMin4JgfbzeRhjam2&#10;Ax/oVvhKhBB2KSqove9SKV1Zk0E3tx1x4D5sb9AH2FdS9ziEcNPKRRQl0mDDoaHGjrKays/iyyio&#10;kmUbD2POr9mPu17e9/F5d4yVmk3H3QsIT6P/F9/dbzrMX65i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f+eXEAAAA3QAAAA8AAAAAAAAAAAAAAAAAmAIAAGRycy9k&#10;b3ducmV2LnhtbFBLBQYAAAAABAAEAPUAAACJAwAAAAA=&#10;" fillcolor="#ffc" strokeweight=".25pt">
                <v:stroke dashstyle="1 1" endcap="round"/>
              </v:shape>
            </v:group>
            <v:group id="Group 1555" o:spid="_x0000_s2319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on8+MQAAADdAAAADwAAAGRycy9kb3ducmV2LnhtbERPS2vCQBC+F/wPywi9&#10;1U0sKRpdRUTFgxR8gHgbsmMSzM6G7JrEf98tFHqbj+8582VvKtFS40rLCuJRBII4s7rkXMHlvP2Y&#10;gHAeWWNlmRS8yMFyMXibY6ptx0dqTz4XIYRdigoK7+tUSpcVZNCNbE0cuLttDPoAm1zqBrsQbio5&#10;jqIvabDk0FBgTeuCssfpaRTsOuxWn/GmPTzu69ftnHxfDzEp9T7sVzMQnnr/L/5z73WYn0w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on8+MQAAADdAAAA&#10;DwAAAAAAAAAAAAAAAACqAgAAZHJzL2Rvd25yZXYueG1sUEsFBgAAAAAEAAQA+gAAAJsDAAAAAA==&#10;">
              <v:group id="Group 1556" o:spid="_x0000_s232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ltij8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W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bYo/FAAAA3QAA&#10;AA8AAAAAAAAAAAAAAAAAqgIAAGRycy9kb3ducmV2LnhtbFBLBQYAAAAABAAEAPoAAACcAwAAAAA=&#10;">
                <v:shape id="AutoShape 1557" o:spid="_x0000_s232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1nksQA&#10;AADdAAAADwAAAGRycy9kb3ducmV2LnhtbERPTWvCQBC9F/wPyxS81U0laptmI6IovRVNxeuQnSah&#10;2dmYXU3sr+8WCt7m8T4nXQ6mEVfqXG1ZwfMkAkFcWF1zqeAz3z69gHAeWWNjmRTcyMEyGz2kmGjb&#10;856uB1+KEMIuQQWV920ipSsqMugmtiUO3JftDPoAu1LqDvsQbho5jaK5NFhzaKiwpXVFxffhYhSU&#10;81kT98OWN+sfdz597OLjKo+VGj8OqzcQngZ/F/+733WYP3tdwN834QS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NZ5LEAAAA3QAAAA8AAAAAAAAAAAAAAAAAmAIAAGRycy9k&#10;b3ducmV2LnhtbFBLBQYAAAAABAAEAPUAAACJAwAAAAA=&#10;" fillcolor="#ffc" strokeweight=".25pt">
                  <v:stroke dashstyle="1 1" endcap="round"/>
                </v:shape>
                <v:shape id="AutoShape 1558" o:spid="_x0000_s232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z4MYA&#10;AADdAAAADwAAAGRycy9kb3ducmV2LnhtbESPQWvCQBCF7wX/wzJCb3VjidJGVxGLxVtRW7wO2TEJ&#10;ZmdjdmtSf33nIHib4b1575v5sne1ulIbKs8GxqMEFHHubcWFge/D5uUNVIjIFmvPZOCPAiwXg6c5&#10;ZtZ3vKPrPhZKQjhkaKCMscm0DnlJDsPIN8SinXzrMMraFtq22Em4q/Vrkky1w4qlocSG1iXl5/2v&#10;M1BMJ3Xa9Rv+WN/C5fj1mf6sDqkxz8N+NQMVqY8P8/16awV/8i648o2Mo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Lz4MYAAADdAAAADwAAAAAAAAAAAAAAAACYAgAAZHJz&#10;L2Rvd25yZXYueG1sUEsFBgAAAAAEAAQA9QAAAIsDAAAAAA==&#10;" fillcolor="#ffc" strokeweight=".25pt">
                  <v:stroke dashstyle="1 1" endcap="round"/>
                </v:shape>
                <v:shape id="AutoShape 1559" o:spid="_x0000_s232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5We8MA&#10;AADdAAAADwAAAGRycy9kb3ducmV2LnhtbERPS4vCMBC+L/gfwgh7W1OlilajiOKyN1kfeB2asS02&#10;k9pE2/XXG2HB23x8z5ktWlOKO9WusKyg34tAEKdWF5wpOOw3X2MQziNrLC2Tgj9ysJh3PmaYaNvw&#10;L913PhMhhF2CCnLvq0RKl+Zk0PVsRRy4s60N+gDrTOoamxBuSjmIopE0WHBoyLGiVU7pZXczCrLR&#10;sIybdsPr1cNdT9vv+Ljcx0p9dtvlFISn1r/F/+4fHeYPJxN4fRNO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5We8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560" o:spid="_x0000_s232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dGrm8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J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dGrm8cAAADd&#10;AAAADwAAAAAAAAAAAAAAAACqAgAAZHJzL2Rvd25yZXYueG1sUEsFBgAAAAAEAAQA+gAAAJ4DAAAA&#10;AA==&#10;">
                <v:shape id="AutoShape 1561" o:spid="_x0000_s232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euhs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wkGsP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x66GwgAAAN0AAAAPAAAAAAAAAAAAAAAAAJgCAABkcnMvZG93&#10;bnJldi54bWxQSwUGAAAAAAQABAD1AAAAhwMAAAAA&#10;" fillcolor="#ffc" strokeweight=".25pt">
                  <v:stroke dashstyle="1 1" endcap="round"/>
                </v:shape>
                <v:shape id="AutoShape 1562" o:spid="_x0000_s232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w8cQA&#10;AADdAAAADwAAAGRycy9kb3ducmV2LnhtbERPTWvCQBC9F/wPywi91U0lDRLdhBCx9Faqll6H7JiE&#10;Zmdjdmuiv75bKHibx/ucTT6ZTlxocK1lBc+LCARxZXXLtYLjYfe0AuE8ssbOMim4koM8mz1sMNV2&#10;5A+67H0tQgi7FBU03veplK5qyKBb2J44cCc7GPQBDrXUA44h3HRyGUWJNNhyaGiwp7Kh6nv/YxTU&#10;yUsXj9OOt+XNnb/eX+PP4hAr9TifijUIT5O/i//dbzrMT6Il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VMPHEAAAA3QAAAA8AAAAAAAAAAAAAAAAAmAIAAGRycy9k&#10;b3ducmV2LnhtbFBLBQYAAAAABAAEAPUAAACJAwAAAAA=&#10;" fillcolor="#ffc" strokeweight=".25pt">
                  <v:stroke dashstyle="1 1" endcap="round"/>
                </v:shape>
                <v:shape id="AutoShape 1563" o:spid="_x0000_s232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mVasQA&#10;AADdAAAADwAAAGRycy9kb3ducmV2LnhtbERPTWvCQBC9C/0PyxS86aY2hhLdBFEUb0XT4nXITpPQ&#10;7Gya3ZrYX98tCL3N433OOh9NK67Uu8aygqd5BIK4tLrhSsFbsZ+9gHAeWWNrmRTcyEGePUzWmGo7&#10;8ImuZ1+JEMIuRQW1910qpStrMujmtiMO3IftDfoA+0rqHocQblq5iKJEGmw4NNTY0bam8vP8bRRU&#10;ybKNh3HPu+2P+7q8HuL3TRErNX0cNysQnkb/L767jzrMT6Jn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ZlWr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564" o:spid="_x0000_s232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qtm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WfQ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6q2YwwAAAN0AAAAP&#10;AAAAAAAAAAAAAAAAAKoCAABkcnMvZG93bnJldi54bWxQSwUGAAAAAAQABAD6AAAAmgMAAAAA&#10;">
                <v:shape id="AutoShape 1565" o:spid="_x0000_s232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yohcQA&#10;AADdAAAADwAAAGRycy9kb3ducmV2LnhtbERPTWvCQBC9F/wPywi91Y0lhhLdhBCx9FaqFa9DdkyC&#10;2dmY3Zq0v75bKHibx/ucTT6ZTtxocK1lBctFBIK4srrlWsHnYff0AsJ5ZI2dZVLwTQ7ybPawwVTb&#10;kT/otve1CCHsUlTQeN+nUrqqIYNuYXviwJ3tYNAHONRSDziGcNPJ5yhKpMGWQ0ODPZUNVZf9l1FQ&#10;J6suHqcdb8sfdz29v8bH4hAr9TifijUIT5O/i//dbzrMT6IV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8qIXEAAAA3QAAAA8AAAAAAAAAAAAAAAAAmAIAAGRycy9k&#10;b3ducmV2LnhtbFBLBQYAAAAABAAEAPUAAACJAwAAAAA=&#10;" fillcolor="#ffc" strokeweight=".25pt">
                  <v:stroke dashstyle="1 1" endcap="round"/>
                </v:shape>
                <v:shape id="AutoShape 1566" o:spid="_x0000_s233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428sMA&#10;AADdAAAADwAAAGRycy9kb3ducmV2LnhtbERPTWvCQBC9F/wPywi91Y2ShhJdJURSeitVi9chOybB&#10;7GzMbpO0v75bKHibx/uczW4yrRiod41lBctFBIK4tLrhSsHpWDy9gHAeWWNrmRR8k4PddvawwVTb&#10;kT9oOPhKhBB2KSqove9SKV1Zk0G3sB1x4C62N+gD7CupexxDuGnlKooSabDh0FBjR3lN5fXwZRRU&#10;yXMbj1PB+/zH3c7vr/FndoyVepxP2RqEp8nfxf/uNx3mJ1ECf9+EE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428sMAAADdAAAADwAAAAAAAAAAAAAAAACYAgAAZHJzL2Rv&#10;d25yZXYueG1sUEsFBgAAAAAEAAQA9QAAAIgDAAAAAA==&#10;" fillcolor="#ffc" strokeweight=".25pt">
                  <v:stroke dashstyle="1 1" endcap="round"/>
                </v:shape>
                <v:shape id="AutoShape 1567" o:spid="_x0000_s233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TacQA&#10;AADdAAAADwAAAGRycy9kb3ducmV2LnhtbERPTWvCQBC9C/0PyxR6000lpiW6CaIo3oqmxeuQnSah&#10;2dk0uzWxv75bELzN433OKh9NKy7Uu8aygudZBIK4tLrhSsF7sZu+gnAeWWNrmRRcyUGePUxWmGo7&#10;8JEuJ1+JEMIuRQW1910qpStrMuhmtiMO3KftDfoA+0rqHocQblo5j6JEGmw4NNTY0aam8uv0YxRU&#10;yaKNh3HH282v+z6/7eOPdREr9fQ4rpcgPI3+Lr65DzrMT6IX+P8mn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k2n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568" o:spid="_x0000_s233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0HG8YA&#10;AADdAAAADwAAAGRycy9kb3ducmV2LnhtbESPT2vCQBDF7wW/wzJCb3VjiUFSVxGL0pv4j16H7DQJ&#10;zc7G7GrSfnrnUOhthvfmvd8sVoNr1J26UHs2MJ0koIgLb2suDZxP25c5qBCRLTaeycAPBVgtR08L&#10;zK3v+UD3YyyVhHDI0UAVY5trHYqKHIaJb4lF+/KdwyhrV2rbYS/hrtGvSZJphzVLQ4UtbSoqvo83&#10;Z6DMZk3aD1t+3/yG6+d+l17Wp9SY5/GwfgMVaYj/5r/rDyv4WSK4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0HG8YAAADdAAAADwAAAAAAAAAAAAAAAACYAgAAZHJz&#10;L2Rvd25yZXYueG1sUEsFBgAAAAAEAAQA9QAAAIsDAAAAAA==&#10;" fillcolor="#ffc" strokeweight=".25pt">
                <v:stroke dashstyle="1 1" endcap="round"/>
              </v:shape>
            </v:group>
            <v:group id="Group 1569" o:spid="_x0000_s2333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sCB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fQ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I6wIGwwAAAN0AAAAP&#10;AAAAAAAAAAAAAAAAAKoCAABkcnMvZG93bnJldi54bWxQSwUGAAAAAAQABAD6AAAAmgMAAAAA&#10;">
              <v:group id="Group 1570" o:spid="_x0000_s233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g9R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p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Ag9RscAAADd&#10;AAAADwAAAAAAAAAAAAAAAACqAgAAZHJzL2Rvd25yZXYueG1sUEsFBgAAAAAEAAQA+gAAAJ4DAAAA&#10;AA==&#10;">
                <v:shape id="AutoShape 1571" o:spid="_x0000_s233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44W8MA&#10;AADdAAAADwAAAGRycy9kb3ducmV2LnhtbERPTWvCQBC9C/0PyxS8mU0khpK6iiiKN1Fbeh2y0yQ0&#10;O5tmV5P217uC4G0e73Pmy8E04kqdqy0rSKIYBHFhdc2lgo/zdvIGwnlkjY1lUvBHDpaLl9Ecc217&#10;PtL15EsRQtjlqKDyvs2ldEVFBl1kW+LAfdvOoA+wK6XusA/hppHTOM6kwZpDQ4UtrSsqfk4Xo6DM&#10;Zk3aD1verP/d79dhl36uzqlS49dh9Q7C0+Cf4od7r8P8LEng/k04QS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44W8MAAADdAAAADwAAAAAAAAAAAAAAAACYAgAAZHJzL2Rv&#10;d25yZXYueG1sUEsFBgAAAAAEAAQA9QAAAIgDAAAAAA==&#10;" fillcolor="#ffc" strokeweight=".25pt">
                  <v:stroke dashstyle="1 1" endcap="round"/>
                </v:shape>
                <v:shape id="AutoShape 1572" o:spid="_x0000_s233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ymLMQA&#10;AADdAAAADwAAAGRycy9kb3ducmV2LnhtbERPTWvCQBC9F/wPywje6saQBkldRSIp3kq10uuQHZNg&#10;djZmt0naX98tFHqbx/uczW4yrRiod41lBatlBIK4tLrhSsH7uXhcg3AeWWNrmRR8kYPddvawwUzb&#10;kd9oOPlKhBB2GSqove8yKV1Zk0G3tB1x4K62N+gD7CupexxDuGllHEWpNNhwaKixo7ym8nb6NAqq&#10;9KlNxqngQ/7t7h+vL8llf06UWsyn/TMIT5P/F/+5jzrMT1cx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MpizEAAAA3QAAAA8AAAAAAAAAAAAAAAAAmAIAAGRycy9k&#10;b3ducmV2LnhtbFBLBQYAAAAABAAEAPUAAACJAwAAAAA=&#10;" fillcolor="#ffc" strokeweight=".25pt">
                  <v:stroke dashstyle="1 1" endcap="round"/>
                </v:shape>
                <v:shape id="AutoShape 1573" o:spid="_x0000_s233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ADt8MA&#10;AADdAAAADwAAAGRycy9kb3ducmV2LnhtbERPTWvCQBC9C/6HZYTedJMag6RuRCwWb0Vt8Tpkp0kw&#10;Oxuzq4n99d1Cobd5vM9ZrQfTiDt1rrasIJ5FIIgLq2suFXycdtMlCOeRNTaWScGDHKzz8WiFmbY9&#10;H+h+9KUIIewyVFB532ZSuqIig25mW+LAfdnOoA+wK6XusA/hppHPUZRKgzWHhgpb2lZUXI43o6BM&#10;F03SDzt+3X676/n9LfncnBKlnibD5gWEp8H/i//cex3mp/Ecfr8JJ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ADt8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574" o:spid="_x0000_s233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M7R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Wfw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MztFwwAAAN0AAAAP&#10;AAAAAAAAAAAAAAAAAKoCAABkcnMvZG93bnJldi54bWxQSwUGAAAAAAQABAD6AAAAmgMAAAAA&#10;">
                <v:shape id="AutoShape 1575" o:spid="_x0000_s233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+WMIA&#10;AADdAAAADwAAAGRycy9kb3ducmV2LnhtbERPS4vCMBC+C/sfwizsTVOllqUaRVxcvImPxevQjG2x&#10;mXSbaKu/3giCt/n4njOdd6YSV2pcaVnBcBCBIM6sLjlXcNiv+t8gnEfWWFkmBTdyMJ999KaYatvy&#10;lq47n4sQwi5FBYX3dSqlywoy6Aa2Jg7cyTYGfYBNLnWDbQg3lRxFUSINlhwaCqxpWVB23l2MgjwZ&#10;V3HbrfhneXf/x81v/LfYx0p9fXaLCQhPnX+LX+61DvOT4Ri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JT5YwgAAAN0AAAAPAAAAAAAAAAAAAAAAAJgCAABkcnMvZG93&#10;bnJldi54bWxQSwUGAAAAAAQABAD1AAAAhwMAAAAA&#10;" fillcolor="#ffc" strokeweight=".25pt">
                  <v:stroke dashstyle="1 1" endcap="round"/>
                </v:shape>
                <v:shape id="AutoShape 1576" o:spid="_x0000_s234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egL8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xknMD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96AvwgAAAN0AAAAPAAAAAAAAAAAAAAAAAJgCAABkcnMvZG93&#10;bnJldi54bWxQSwUGAAAAAAQABAD1AAAAhwMAAAAA&#10;" fillcolor="#ffc" strokeweight=".25pt">
                  <v:stroke dashstyle="1 1" endcap="round"/>
                </v:shape>
                <v:shape id="AutoShape 1577" o:spid="_x0000_s234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sFtMMA&#10;AADdAAAADwAAAGRycy9kb3ducmV2LnhtbERPS2vCQBC+F/oflin0VjcpMZXoRsSieCu+8DpkxyQ0&#10;O5tmtyb6692C0Nt8fM+ZzQfTiAt1rrasIB5FIIgLq2suFRz2q7cJCOeRNTaWScGVHMzz56cZZtr2&#10;vKXLzpcihLDLUEHlfZtJ6YqKDLqRbYkDd7adQR9gV0rdYR/CTSPfoyiVBmsODRW2tKyo+N79GgVl&#10;Om6Sfljx5/Lmfk5f6+S42CdKvb4MiykIT4P/Fz/cGx3mp/EH/H0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sFt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578" o:spid="_x0000_s234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4xQM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p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n4xQMcAAADd&#10;AAAADwAAAAAAAAAAAAAAAACqAgAAZHJzL2Rvd25yZXYueG1sUEsFBgAAAAAEAAQA+gAAAJ4DAAAA&#10;AA==&#10;">
                <v:shape id="AutoShape 1579" o:spid="_x0000_s234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g0XcMA&#10;AADdAAAADwAAAGRycy9kb3ducmV2LnhtbERPS2vCQBC+F/oflin0VjcpMdToRsSieCu+8DpkxyQ0&#10;O5tmtyb6692C0Nt8fM+ZzQfTiAt1rrasIB5FIIgLq2suFRz2q7cPEM4ja2wsk4IrOZjnz08zzLTt&#10;eUuXnS9FCGGXoYLK+zaT0hUVGXQj2xIH7mw7gz7ArpS6wz6Em0a+R1EqDdYcGipsaVlR8b37NQrK&#10;dNwk/bDiz+XN/Zy+1slxsU+Uen0ZFlMQngb/L364NzrMT+MJ/H0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g0XcMAAADdAAAADwAAAAAAAAAAAAAAAACYAgAAZHJzL2Rv&#10;d25yZXYueG1sUEsFBgAAAAAEAAQA9QAAAIgDAAAAAA==&#10;" fillcolor="#ffc" strokeweight=".25pt">
                  <v:stroke dashstyle="1 1" endcap="round"/>
                </v:shape>
                <v:shape id="AutoShape 1580" o:spid="_x0000_s234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5XfcYA&#10;AADdAAAADwAAAGRycy9kb3ducmV2LnhtbESPT2vCQBDF7wW/wzKCt7qppEFSVxHF4q34D69DdpqE&#10;ZmdjdmvSfnrnUOhthvfmvd8sVoNr1J26UHs28DJNQBEX3tZcGjifds9zUCEiW2w8k4EfCrBajp4W&#10;mFvf84Hux1gqCeGQo4EqxjbXOhQVOQxT3xKL9uk7h1HWrtS2w17CXaNnSZJphzVLQ4UtbSoqvo7f&#10;zkCZvTZpP+x4u/kNt+vHe3pZn1JjJuNh/QYq0hD/zX/Xeyv42Uz45RsZQS8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5XfcYAAADdAAAADwAAAAAAAAAAAAAAAACYAgAAZHJz&#10;L2Rvd25yZXYueG1sUEsFBgAAAAAEAAQA9QAAAIsDAAAAAA==&#10;" fillcolor="#ffc" strokeweight=".25pt">
                  <v:stroke dashstyle="1 1" endcap="round"/>
                </v:shape>
                <v:shape id="AutoShape 1581" o:spid="_x0000_s234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Ly5sQA&#10;AADdAAAADwAAAGRycy9kb3ducmV2LnhtbERPTWvCQBC9F/wPywje6saQBkldRSIp3kq10uuQHZNg&#10;djZmt0naX98tFHqbx/uczW4yrRiod41lBatlBIK4tLrhSsH7uXhcg3AeWWNrmRR8kYPddvawwUzb&#10;kd9oOPlKhBB2GSqove8yKV1Zk0G3tB1x4K62N+gD7CupexxDuGllHEWpNNhwaKixo7ym8nb6NAqq&#10;9KlNxqngQ/7t7h+vL8llf06UWsyn/TMIT5P/F/+5jzrMT+MV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y8ub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582" o:spid="_x0000_s234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BskcQA&#10;AADdAAAADwAAAGRycy9kb3ducmV2LnhtbERPTWvCQBC9C/6HZYTezKYhhpK6hmCx9CZqxeuQnSah&#10;2dk0uzVpf71bKHibx/ucdTGZTlxpcK1lBY9RDIK4srrlWsH7abd8AuE8ssbOMin4IQfFZj5bY67t&#10;yAe6Hn0tQgi7HBU03ve5lK5qyKCLbE8cuA87GPQBDrXUA44h3HQyieNMGmw5NDTY07ah6vP4bRTU&#10;2apLx2nHL9tf93XZv6bn8pQq9bCYymcQniZ/F/+733SYnyUJ/H0TTpC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gbJHEAAAA3QAAAA8AAAAAAAAAAAAAAAAAmAIAAGRycy9k&#10;b3ducmV2LnhtbFBLBQYAAAAABAAEAPUAAACJAwAAAAA=&#10;" fillcolor="#ffc" strokeweight=".25pt">
                <v:stroke dashstyle="1 1" endcap="round"/>
              </v:shape>
            </v:group>
            <v:group id="Group 1583" o:spid="_x0000_s2347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Zpj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0R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K2aYzCAAAA3QAAAA8A&#10;AAAAAAAAAAAAAAAAqgIAAGRycy9kb3ducmV2LnhtbFBLBQYAAAAABAAEAPoAAACZAwAAAAA=&#10;">
              <v:group id="Group 1584" o:spid="_x0000_s234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/x+M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qeL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f8fjFAAAA3QAA&#10;AA8AAAAAAAAAAAAAAAAAqgIAAGRycy9kb3ducmV2LnhtbFBLBQYAAAAABAAEAPoAAACcAwAAAAA=&#10;">
                <v:shape id="AutoShape 1585" o:spid="_x0000_s234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n05cIA&#10;AADdAAAADwAAAGRycy9kb3ducmV2LnhtbERPS4vCMBC+C/sfwizsTdOVWpZqFFFcvImPxevQjG2x&#10;mXSbaKu/3giCt/n4njOZdaYSV2pcaVnB9yACQZxZXXKu4LBf9X9AOI+ssbJMCm7kYDb96E0w1bbl&#10;LV13PhchhF2KCgrv61RKlxVk0A1sTRy4k20M+gCbXOoG2xBuKjmMokQaLDk0FFjToqDsvLsYBXky&#10;quK2W/FycXf/x81v/Dffx0p9fXbzMQhPnX+LX+61DvOT4Qie34QT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SfTlwgAAAN0AAAAPAAAAAAAAAAAAAAAAAJgCAABkcnMvZG93&#10;bnJldi54bWxQSwUGAAAAAAQABAD1AAAAhwMAAAAA&#10;" fillcolor="#ffc" strokeweight=".25pt">
                  <v:stroke dashstyle="1 1" endcap="round"/>
                </v:shape>
                <v:shape id="AutoShape 1586" o:spid="_x0000_s235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tqksIA&#10;AADdAAAADwAAAGRycy9kb3ducmV2LnhtbERPTYvCMBC9C/sfwix401SpZalGERfFm6grXodmbIvN&#10;pNtE291fbwTB2zze58wWnanEnRpXWlYwGkYgiDOrS84V/BzXgy8QziNrrCyTgj9ysJh/9GaYatvy&#10;nu4Hn4sQwi5FBYX3dSqlywoy6Ia2Jg7cxTYGfYBNLnWDbQg3lRxHUSINlhwaCqxpVVB2PdyMgjyZ&#10;VHHbrfl79e9+z7tNfFoeY6X6n91yCsJT59/il3urw/xknMDzm3C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m2qSwgAAAN0AAAAPAAAAAAAAAAAAAAAAAJgCAABkcnMvZG93&#10;bnJldi54bWxQSwUGAAAAAAQABAD1AAAAhwMAAAAA&#10;" fillcolor="#ffc" strokeweight=".25pt">
                  <v:stroke dashstyle="1 1" endcap="round"/>
                </v:shape>
                <v:shape id="AutoShape 1587" o:spid="_x0000_s235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fPCcMA&#10;AADdAAAADwAAAGRycy9kb3ducmV2LnhtbERPTWvCQBC9C/6HZQRvulHSKKmriKL0VmpavA7ZaRLM&#10;zsbsamJ/fbdQ8DaP9zmrTW9qcafWVZYVzKYRCOLc6ooLBZ/ZYbIE4TyyxtoyKXiQg816OFhhqm3H&#10;H3Q/+UKEEHYpKii9b1IpXV6SQTe1DXHgvm1r0AfYFlK32IVwU8t5FCXSYMWhocSGdiXll9PNKCiS&#10;lzru+gPvdz/uen4/xl/bLFZqPOq3ryA89f4p/ne/6TA/mS/g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fPCc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588" o:spid="_x0000_s235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BL7/c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FzPB&#10;lW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Evv9xgAAAN0A&#10;AAAPAAAAAAAAAAAAAAAAAKoCAABkcnMvZG93bnJldi54bWxQSwUGAAAAAAQABAD6AAAAnQMAAAAA&#10;">
                <v:shape id="AutoShape 1589" o:spid="_x0000_s235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+4MMA&#10;AADdAAAADwAAAGRycy9kb3ducmV2LnhtbERPTWvCQBC9C/6HZQRvulHSoKmriKL0VmpavA7ZaRLM&#10;zsbsamJ/fbdQ8DaP9zmrTW9qcafWVZYVzKYRCOLc6ooLBZ/ZYbIA4TyyxtoyKXiQg816OFhhqm3H&#10;H3Q/+UKEEHYpKii9b1IpXV6SQTe1DXHgvm1r0AfYFlK32IVwU8t5FCXSYMWhocSGdiXll9PNKCiS&#10;lzru+gPvdz/uen4/xl/bLFZqPOq3ryA89f4p/ne/6TA/mS/h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+4MMAAADdAAAADwAAAAAAAAAAAAAAAACYAgAAZHJzL2Rv&#10;d25yZXYueG1sUEsFBgAAAAAEAAQA9QAAAIgDAAAAAA==&#10;" fillcolor="#ffc" strokeweight=".25pt">
                  <v:stroke dashstyle="1 1" endcap="round"/>
                </v:shape>
                <v:shape id="AutoShape 1590" o:spid="_x0000_s235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fBoMYA&#10;AADdAAAADwAAAGRycy9kb3ducmV2LnhtbESPQWvCQBCF7wX/wzKCt7qxTUNJXUUsSm+laul1yI5J&#10;MDsbs1uT+uudQ8HbDO/Ne9/Ml4Nr1IW6UHs2MJsmoIgLb2suDRz2m8dXUCEiW2w8k4E/CrBcjB7m&#10;mFvf8xdddrFUEsIhRwNVjG2udSgqchimviUW7eg7h1HWrtS2w17CXaOfkiTTDmuWhgpbWldUnHa/&#10;zkCZvTRpP2z4fX0N55/Pbfq92qfGTMbD6g1UpCHezf/XH1bws2fhl29kBL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fBoMYAAADdAAAADwAAAAAAAAAAAAAAAACYAgAAZHJz&#10;L2Rvd25yZXYueG1sUEsFBgAAAAAEAAQA9QAAAIsDAAAAAA==&#10;" fillcolor="#ffc" strokeweight=".25pt">
                  <v:stroke dashstyle="1 1" endcap="round"/>
                </v:shape>
                <v:shape id="AutoShape 1591" o:spid="_x0000_s235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kO8MA&#10;AADdAAAADwAAAGRycy9kb3ducmV2LnhtbERPTWvCQBC9C/6HZYTedJMag6RuRCwWb0Vt8Tpkp0kw&#10;Oxuzq4n99d1Cobd5vM9ZrQfTiDt1rrasIJ5FIIgLq2suFXycdtMlCOeRNTaWScGDHKzz8WiFmbY9&#10;H+h+9KUIIewyVFB532ZSuqIig25mW+LAfdnOoA+wK6XusA/hppHPUZRKgzWHhgpb2lZUXI43o6BM&#10;F03SDzt+3X676/n9LfncnBKlnibD5gWEp8H/i//cex3mp/MYfr8JJ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tkO8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592" o:spid="_x0000_s235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Nays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8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gjWsrCAAAA3QAAAA8A&#10;AAAAAAAAAAAAAAAAqgIAAGRycy9kb3ducmV2LnhtbFBLBQYAAAAABAAEAPoAAACZAwAAAAA=&#10;">
                <v:shape id="AutoShape 1593" o:spid="_x0000_s235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Vf18MA&#10;AADdAAAADwAAAGRycy9kb3ducmV2LnhtbERPTWvCQBC9C/6HZQRvulFjkNRVQorSW1FbvA7ZaRLM&#10;zsbs1qT99d1Cobd5vM/Z7gfTiAd1rrasYDGPQBAXVtdcKni7HGYbEM4ja2wsk4IvcrDfjUdbTLXt&#10;+USPsy9FCGGXooLK+zaV0hUVGXRz2xIH7sN2Bn2AXSl1h30IN41cRlEiDdYcGipsKa+ouJ0/jYIy&#10;WTdxPxz4Of929+vrMX7PLrFS08mQPYHwNPh/8Z/7RYf5yWoFv9+EE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Vf18MAAADdAAAADwAAAAAAAAAAAAAAAACYAgAAZHJzL2Rv&#10;d25yZXYueG1sUEsFBgAAAAAEAAQA9QAAAIgDAAAAAA==&#10;" fillcolor="#ffc" strokeweight=".25pt">
                  <v:stroke dashstyle="1 1" endcap="round"/>
                </v:shape>
                <v:shape id="AutoShape 1594" o:spid="_x0000_s235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zHo8MA&#10;AADdAAAADwAAAGRycy9kb3ducmV2LnhtbERPS2vCQBC+F/wPywi91Y01DRJdRSyW3qQ+8DpkxySY&#10;nY3Z1aT+elcQvM3H95zpvDOVuFLjSssKhoMIBHFmdcm5gt129TEG4TyyxsoyKfgnB/NZ722KqbYt&#10;/9F143MRQtilqKDwvk6ldFlBBt3A1sSBO9rGoA+wyaVusA3hppKfUZRIgyWHhgJrWhaUnTYXoyBP&#10;vqq47Vb8vby582H9E+8X21ip9363mIDw1PmX+On+1WF+Morh8U04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zHo8MAAADdAAAADwAAAAAAAAAAAAAAAACYAgAAZHJzL2Rv&#10;d25yZXYueG1sUEsFBgAAAAAEAAQA9QAAAIgDAAAAAA==&#10;" fillcolor="#ffc" strokeweight=".25pt">
                  <v:stroke dashstyle="1 1" endcap="round"/>
                </v:shape>
                <v:shape id="AutoShape 1595" o:spid="_x0000_s235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BiOMMA&#10;AADdAAAADwAAAGRycy9kb3ducmV2LnhtbERPTWvCQBC9F/wPywje6kaNQVJXEYvFW9G0eB2y0ySY&#10;nY3ZrUn99V1B8DaP9znLdW9qcaXWVZYVTMYRCOLc6ooLBV/Z7nUBwnlkjbVlUvBHDtarwcsSU207&#10;PtD16AsRQtilqKD0vkmldHlJBt3YNsSB+7GtQR9gW0jdYhfCTS2nUZRIgxWHhhIb2paUn4+/RkGR&#10;zOu463f8vr25y+nzI/7eZLFSo2G/eQPhqfdP8cO912F+MpvD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BiOM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596" o:spid="_x0000_s236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L8T8MA&#10;AADdAAAADwAAAGRycy9kb3ducmV2LnhtbERPTWvCQBC9F/wPywi91Y02BolugiiW3opa8TpkxySY&#10;nY3ZrUn767sFobd5vM9Z5YNpxJ06V1tWMJ1EIIgLq2suFXwedy8LEM4ja2wsk4JvcpBno6cVptr2&#10;vKf7wZcihLBLUUHlfZtK6YqKDLqJbYkDd7GdQR9gV0rdYR/CTSNnUZRIgzWHhgpb2lRUXA9fRkGZ&#10;zJu4H3a83fy42/njLT6tj7FSz+NhvQThafD/4of7XYf5yWsCf9+EE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L8T8MAAADdAAAADwAAAAAAAAAAAAAAAACYAgAAZHJzL2Rv&#10;d25yZXYueG1sUEsFBgAAAAAEAAQA9QAAAIgDAAAAAA==&#10;" fillcolor="#ffc" strokeweight=".25pt">
                <v:stroke dashstyle="1 1" endcap="round"/>
              </v:shape>
            </v:group>
            <v:group id="Group 1597" o:spid="_x0000_s2361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FT5Us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qf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U+VLFAAAA3QAA&#10;AA8AAAAAAAAAAAAAAAAAqgIAAGRycy9kb3ducmV2LnhtbFBLBQYAAAAABAAEAPoAAACcAwAAAAA=&#10;">
              <v:group id="Group 1598" o:spid="_x0000_s236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cttIM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Nc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cttIMcAAADd&#10;AAAADwAAAAAAAAAAAAAAAACqAgAAZHJzL2Rvd25yZXYueG1sUEsFBgAAAAAEAAQA+gAAAJ4DAAAA&#10;AA==&#10;">
                <v:shape id="AutoShape 1599" o:spid="_x0000_s236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1oPcQA&#10;AADdAAAADwAAAGRycy9kb3ducmV2LnhtbERPTWvCQBC9F/oflil4q5vWNLSpmyAWxZuoFa9DdkyC&#10;2dk0u5q0v94VCt7m8T5nmg+mERfqXG1Zwcs4AkFcWF1zqeB7t3h+B+E8ssbGMin4JQd59vgwxVTb&#10;njd02fpShBB2KSqovG9TKV1RkUE3ti1x4I62M+gD7EqpO+xDuGnkaxQl0mDNoaHCluYVFaft2Sgo&#10;k7cm7ocFf83/3M9hvYz3s12s1OhpmH2C8DT4u/jfvdJhfjL5gNs34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daD3EAAAA3QAAAA8AAAAAAAAAAAAAAAAAmAIAAGRycy9k&#10;b3ducmV2LnhtbFBLBQYAAAAABAAEAPUAAACJAwAAAAA=&#10;" fillcolor="#ffc" strokeweight=".25pt">
                  <v:stroke dashstyle="1 1" endcap="round"/>
                </v:shape>
                <v:shape id="AutoShape 1600" o:spid="_x0000_s236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Gy3cYA&#10;AADdAAAADwAAAGRycy9kb3ducmV2LnhtbESPT2vCQBDF7wW/wzJCb3VjiUFSVxGL0pv4j16H7DQJ&#10;zc7G7GrSfnrnUOhthvfmvd8sVoNr1J26UHs2MJ0koIgLb2suDZxP25c5qBCRLTaeycAPBVgtR08L&#10;zK3v+UD3YyyVhHDI0UAVY5trHYqKHIaJb4lF+/KdwyhrV2rbYS/hrtGvSZJphzVLQ4UtbSoqvo83&#10;Z6DMZk3aD1t+3/yG6+d+l17Wp9SY5/GwfgMVaYj/5r/rDyv4WSr8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Gy3cYAAADdAAAADwAAAAAAAAAAAAAAAACYAgAAZHJz&#10;L2Rvd25yZXYueG1sUEsFBgAAAAAEAAQA9QAAAIsDAAAAAA==&#10;" fillcolor="#ffc" strokeweight=".25pt">
                  <v:stroke dashstyle="1 1" endcap="round"/>
                </v:shape>
                <v:shape id="AutoShape 1601" o:spid="_x0000_s236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0XRsIA&#10;AADdAAAADwAAAGRycy9kb3ducmV2LnhtbERPS4vCMBC+L/gfwgh7W1OXWqQaRVyUvYkvvA7N2Bab&#10;SW2irf56s7DgbT6+50znnanEnRpXWlYwHEQgiDOrS84VHParrzEI55E1VpZJwYMczGe9jymm2ra8&#10;pfvO5yKEsEtRQeF9nUrpsoIMuoGtiQN3to1BH2CTS91gG8JNJb+jKJEGSw4NBda0LCi77G5GQZ6M&#10;qrjtVvyzfLrrabOOj4t9rNRnv1tMQHjq/Fv87/7VYX4SD+Hvm3CC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RdG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1602" o:spid="_x0000_s236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CUpt8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qfP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AlKbfFAAAA3QAA&#10;AA8AAAAAAAAAAAAAAAAAqgIAAGRycy9kb3ducmV2LnhtbFBLBQYAAAAABAAEAPoAAACcAwAAAAA=&#10;">
                <v:shape id="AutoShape 1603" o:spid="_x0000_s236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MsqsMA&#10;AADdAAAADwAAAGRycy9kb3ducmV2LnhtbERPS2vCQBC+F/wPywi91Y01DRJdRSyW3qQ+8DpkxySY&#10;nY3Z1aT+elcQvM3H95zpvDOVuFLjSssKhoMIBHFmdcm5gt129TEG4TyyxsoyKfgnB/NZ722KqbYt&#10;/9F143MRQtilqKDwvk6ldFlBBt3A1sSBO9rGoA+wyaVusA3hppKfUZRIgyWHhgJrWhaUnTYXoyBP&#10;vqq47Vb8vby582H9E+8X21ip9363mIDw1PmX+On+1WF+Eo/g8U04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MsqsMAAADdAAAADwAAAAAAAAAAAAAAAACYAgAAZHJzL2Rv&#10;d25yZXYueG1sUEsFBgAAAAAEAAQA9QAAAIgDAAAAAA==&#10;" fillcolor="#ffc" strokeweight=".25pt">
                  <v:stroke dashstyle="1 1" endcap="round"/>
                </v:shape>
                <v:shape id="AutoShape 1604" o:spid="_x0000_s236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q03sMA&#10;AADdAAAADwAAAGRycy9kb3ducmV2LnhtbERPTWvCQBC9F/wPywi91Y1lGyS6CWKx9FaqFa9DdkyC&#10;2dmY3Zror+8WCr3N433OqhhtK67U+8axhvksAUFcOtNwpeFrv31agPAB2WDrmDTcyEORTx5WmBk3&#10;8Cddd6ESMYR9hhrqELpMSl/WZNHPXEccuZPrLYYI+0qaHocYblv5nCSptNhwbKixo01N5Xn3bTVU&#10;6UurhnHLr5u7vxw/3tRhvVdaP07H9RJEoDH8i//c7ybOT5WC32/iC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q03sMAAADdAAAADwAAAAAAAAAAAAAAAACYAgAAZHJzL2Rv&#10;d25yZXYueG1sUEsFBgAAAAAEAAQA9QAAAIgDAAAAAA==&#10;" fillcolor="#ffc" strokeweight=".25pt">
                  <v:stroke dashstyle="1 1" endcap="round"/>
                </v:shape>
                <v:shape id="AutoShape 1605" o:spid="_x0000_s236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YRRcIA&#10;AADdAAAADwAAAGRycy9kb3ducmV2LnhtbERPTYvCMBC9L/gfwgje1nSllqUaRRTFm6i77HVoxrZs&#10;M6lNtNVfbwTB2zze50znnanElRpXWlbwNYxAEGdWl5wr+DmuP79BOI+ssbJMCm7kYD7rfUwx1bbl&#10;PV0PPhchhF2KCgrv61RKlxVk0A1tTRy4k20M+gCbXOoG2xBuKjmKokQaLDk0FFjTsqDs/3AxCvJk&#10;XMVtt+bV8u7Of7tN/Ls4xkoN+t1iAsJT59/il3urw/wkHsPzm3C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lhFF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1606" o:spid="_x0000_s237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x4vtM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T74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x4vtMQAAADdAAAA&#10;DwAAAAAAAAAAAAAAAACqAgAAZHJzL2Rvd25yZXYueG1sUEsFBgAAAAAEAAQA+gAAAJsDAAAAAA==&#10;">
                <v:shape id="AutoShape 1607" o:spid="_x0000_s237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gqqcMA&#10;AADdAAAADwAAAGRycy9kb3ducmV2LnhtbERPTWvCQBC9C/0PyxS86aYlxhJdRSyKN6mxeB2y0yQ0&#10;O5tmVxP99a5Q8DaP9znzZW9qcaHWVZYVvI0jEMS51RUXCo7ZZvQBwnlkjbVlUnAlB8vFy2COqbYd&#10;f9Hl4AsRQtilqKD0vkmldHlJBt3YNsSB+7GtQR9gW0jdYhfCTS3foyiRBisODSU2tC4p/z2cjYIi&#10;mdRx12/4c31zf6f9Nv5eZbFSw9d+NQPhqfdP8b97p8P8JJ7C45tw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gqqcMAAADdAAAADwAAAAAAAAAAAAAAAACYAgAAZHJzL2Rv&#10;d25yZXYueG1sUEsFBgAAAAAEAAQA9QAAAIgDAAAAAA==&#10;" fillcolor="#ffc" strokeweight=".25pt">
                  <v:stroke dashstyle="1 1" endcap="round"/>
                </v:shape>
                <v:shape id="AutoShape 1608" o:spid="_x0000_s237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+28YA&#10;AADdAAAADwAAAGRycy9kb3ducmV2LnhtbESPT2vCQBDF7wW/wzJCb3VjiUFSVxGL0pv4j16H7DQJ&#10;zc7G7GrSfnrnUOhthvfmvd8sVoNr1J26UHs2MJ0koIgLb2suDZxP25c5qBCRLTaeycAPBVgtR08L&#10;zK3v+UD3YyyVhHDI0UAVY5trHYqKHIaJb4lF+/KdwyhrV2rbYS/hrtGvSZJphzVLQ4UtbSoqvo83&#10;Z6DMZk3aD1t+3/yG6+d+l17Wp9SY5/GwfgMVaYj/5r/rDyv4WSq4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e+28YAAADdAAAADwAAAAAAAAAAAAAAAACYAgAAZHJz&#10;L2Rvd25yZXYueG1sUEsFBgAAAAAEAAQA9QAAAIsDAAAAAA==&#10;" fillcolor="#ffc" strokeweight=".25pt">
                  <v:stroke dashstyle="1 1" endcap="round"/>
                </v:shape>
                <v:shape id="AutoShape 1609" o:spid="_x0000_s237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sbQMMA&#10;AADdAAAADwAAAGRycy9kb3ducmV2LnhtbERPTWvCQBC9C/0PyxS86aYlBhtdRSyKN6mxeB2y0yQ0&#10;O5tmVxP99a5Q8DaP9znzZW9qcaHWVZYVvI0jEMS51RUXCo7ZZjQF4TyyxtoyKbiSg+XiZTDHVNuO&#10;v+hy8IUIIexSVFB636RSurwkg25sG+LA/djWoA+wLaRusQvhppbvUZRIgxWHhhIbWpeU/x7ORkGR&#10;TOq46zf8ub65v9N+G3+vslip4Wu/moHw1Pun+N+902F+En/A45tw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sbQM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610" o:spid="_x0000_s237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gkAMYA&#10;AADdAAAADwAAAGRycy9kb3ducmV2LnhtbESPQWvCQBCF7wX/wzKCt7ppiaGkriKK0ltRK16H7DQJ&#10;zc7G7Nak/fXOQfA2w3vz3jfz5eAadaUu1J4NvEwTUMSFtzWXBr6O2+c3UCEiW2w8k4E/CrBcjJ7m&#10;mFvf856uh1gqCeGQo4EqxjbXOhQVOQxT3xKL9u07h1HWrtS2w17CXaNfkyTTDmuWhgpbWldU/Bx+&#10;nYEymzVpP2x5s/4Pl/PnLj2tjqkxk/GwegcVaYgP8/36wwp+NhN+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gkAMYAAADdAAAADwAAAAAAAAAAAAAAAACYAgAAZHJz&#10;L2Rvd25yZXYueG1sUEsFBgAAAAAEAAQA9QAAAIsDAAAAAA==&#10;" fillcolor="#ffc" strokeweight=".25pt">
                <v:stroke dashstyle="1 1" endcap="round"/>
              </v:shape>
            </v:group>
            <v:group id="Group 1611" o:spid="_x0000_s2375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4hHc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Bb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LiEdwwAAAN0AAAAP&#10;AAAAAAAAAAAAAAAAAKoCAABkcnMvZG93bnJldi54bWxQSwUGAAAAAAQABAD6AAAAmgMAAAAA&#10;">
              <v:group id="Group 1612" o:spid="_x0000_s237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fy/asQAAADdAAAA&#10;DwAAAAAAAAAAAAAAAACqAgAAZHJzL2Rvd25yZXYueG1sUEsFBgAAAAAEAAQA+gAAAJsDAAAAAA==&#10;">
                <v:shape id="AutoShape 1613" o:spid="_x0000_s237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6d8MA&#10;AADdAAAADwAAAGRycy9kb3ducmV2LnhtbERPTWvCQBC9F/wPywje6kaNQVJXEYvFW9G0eB2y0ySY&#10;nY3ZrUn99V1B8DaP9znLdW9qcaXWVZYVTMYRCOLc6ooLBV/Z7nUBwnlkjbVlUvBHDtarwcsSU207&#10;PtD16AsRQtilqKD0vkmldHlJBt3YNsSB+7GtQR9gW0jdYhfCTS2nUZRIgxWHhhIb2paUn4+/RkGR&#10;zOu463f8vr25y+nzI/7eZLFSo2G/eQPhqfdP8cO912F+Mp/B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q6d8MAAADdAAAADwAAAAAAAAAAAAAAAACYAgAAZHJzL2Rv&#10;d25yZXYueG1sUEsFBgAAAAAEAAQA9QAAAIgDAAAAAA==&#10;" fillcolor="#ffc" strokeweight=".25pt">
                  <v:stroke dashstyle="1 1" endcap="round"/>
                </v:shape>
                <v:shape id="AutoShape 1614" o:spid="_x0000_s237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MiA8IA&#10;AADdAAAADwAAAGRycy9kb3ducmV2LnhtbERPTYvCMBC9L/gfwgje1nSllqUaRRTFm6i77HVoxrZs&#10;M6lNtNVfbwTB2zze50znnanElRpXWlbwNYxAEGdWl5wr+DmuP79BOI+ssbJMCm7kYD7rfUwx1bbl&#10;PV0PPhchhF2KCgrv61RKlxVk0A1tTRy4k20M+gCbXOoG2xBuKjmKokQaLDk0FFjTsqDs/3AxCvJk&#10;XMVtt+bV8u7Of7tN/Ls4xkoN+t1iAsJT59/il3urw/xkHMPzm3C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yIDwgAAAN0AAAAPAAAAAAAAAAAAAAAAAJgCAABkcnMvZG93&#10;bnJldi54bWxQSwUGAAAAAAQABAD1AAAAhwMAAAAA&#10;" fillcolor="#ffc" strokeweight=".25pt">
                  <v:stroke dashstyle="1 1" endcap="round"/>
                </v:shape>
                <v:shape id="AutoShape 1615" o:spid="_x0000_s237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+HmMMA&#10;AADdAAAADwAAAGRycy9kb3ducmV2LnhtbERPS2vCQBC+F/oflil4qxslCRJdRSyKt+Kj9DpkxySY&#10;nU2zq4n99a4geJuP7zmzRW9qcaXWVZYVjIYRCOLc6ooLBcfD+nMCwnlkjbVlUnAjB4v5+9sMM207&#10;3tF17wsRQthlqKD0vsmkdHlJBt3QNsSBO9nWoA+wLaRusQvhppbjKEqlwYpDQ4kNrUrKz/uLUVCk&#10;SR13/Zq/Vv/u7/d7E/8sD7FSg49+OQXhqfcv8dO91WF+miTw+Ca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+Hm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616" o:spid="_x0000_s238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e5acMAAADd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ZJrA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x7lpwwAAAN0AAAAP&#10;AAAAAAAAAAAAAAAAAKoCAABkcnMvZG93bnJldi54bWxQSwUGAAAAAAQABAD6AAAAmgMAAAAA&#10;">
                <v:shape id="AutoShape 1617" o:spid="_x0000_s238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G8dMMA&#10;AADdAAAADwAAAGRycy9kb3ducmV2LnhtbERPS2vCQBC+F/wPywi91Y0So0RXEYulN6kPvA7ZMQlm&#10;Z2N2a1J/vSsUvM3H95z5sjOVuFHjSssKhoMIBHFmdcm5gsN+8zEF4TyyxsoyKfgjB8tF722OqbYt&#10;/9Bt53MRQtilqKDwvk6ldFlBBt3A1sSBO9vGoA+wyaVusA3hppKjKEqkwZJDQ4E1rQvKLrtfoyBP&#10;xlXcdhv+XN/d9bT9io+rfazUe79bzUB46vxL/O/+1mF+Mp7A85tw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G8dMMAAADdAAAADwAAAAAAAAAAAAAAAACYAgAAZHJzL2Rv&#10;d25yZXYueG1sUEsFBgAAAAAEAAQA9QAAAIgDAAAAAA==&#10;" fillcolor="#ffc" strokeweight=".25pt">
                  <v:stroke dashstyle="1 1" endcap="round"/>
                </v:shape>
                <v:shape id="AutoShape 1618" o:spid="_x0000_s238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4oBsYA&#10;AADdAAAADwAAAGRycy9kb3ducmV2LnhtbESPQWvCQBCF7wX/wzKCt7ppiaGkriKK0ltRK16H7DQJ&#10;zc7G7Nak/fXOQfA2w3vz3jfz5eAadaUu1J4NvEwTUMSFtzWXBr6O2+c3UCEiW2w8k4E/CrBcjJ7m&#10;mFvf856uh1gqCeGQo4EqxjbXOhQVOQxT3xKL9u07h1HWrtS2w17CXaNfkyTTDmuWhgpbWldU/Bx+&#10;nYEymzVpP2x5s/4Pl/PnLj2tjqkxk/GwegcVaYgP8/36wwp+NhNc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4oBsYAAADdAAAADwAAAAAAAAAAAAAAAACYAgAAZHJz&#10;L2Rvd25yZXYueG1sUEsFBgAAAAAEAAQA9QAAAIsDAAAAAA==&#10;" fillcolor="#ffc" strokeweight=".25pt">
                  <v:stroke dashstyle="1 1" endcap="round"/>
                </v:shape>
                <v:shape id="AutoShape 1619" o:spid="_x0000_s238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NncMA&#10;AADdAAAADwAAAGRycy9kb3ducmV2LnhtbERPS2vCQBC+F/wPywi91Y0Sg0ZXEYulN6kPvA7ZMQlm&#10;Z2N2a1J/vSsUvM3H95z5sjOVuFHjSssKhoMIBHFmdcm5gsN+8zEB4TyyxsoyKfgjB8tF722OqbYt&#10;/9Bt53MRQtilqKDwvk6ldFlBBt3A1sSBO9vGoA+wyaVusA3hppKjKEqkwZJDQ4E1rQvKLrtfoyBP&#10;xlXcdhv+XN/d9bT9io+rfazUe79bzUB46vxL/O/+1mF+Mp7C85tw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KNnc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620" o:spid="_x0000_s238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Dk47xgAAAN0A&#10;AAAPAAAAAAAAAAAAAAAAAKoCAABkcnMvZG93bnJldi54bWxQSwUGAAAAAAQABAD6AAAAnQMAAAAA&#10;">
                <v:shape id="AutoShape 1621" o:spid="_x0000_s238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hLJs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wkGcP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GEsmwgAAAN0AAAAPAAAAAAAAAAAAAAAAAJgCAABkcnMvZG93&#10;bnJldi54bWxQSwUGAAAAAAQABAD1AAAAhwMAAAAA&#10;" fillcolor="#ffc" strokeweight=".25pt">
                  <v:stroke dashstyle="1 1" endcap="round"/>
                </v:shape>
                <v:shape id="AutoShape 1622" o:spid="_x0000_s238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VUcIA&#10;AADdAAAADwAAAGRycy9kb3ducmV2LnhtbERPTYvCMBC9C/sfwix401SpZalGERfFm6grXodmbIvN&#10;pNtE291fbwTB2zze58wWnanEnRpXWlYwGkYgiDOrS84V/BzXgy8QziNrrCyTgj9ysJh/9GaYatvy&#10;nu4Hn4sQwi5FBYX3dSqlywoy6Ia2Jg7cxTYGfYBNLnWDbQg3lRxHUSINlhwaCqxpVVB2PdyMgjyZ&#10;VHHbrfl79e9+z7tNfFoeY6X6n91yCsJT59/il3urw/wkGcPzm3C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ytVRwgAAAN0AAAAPAAAAAAAAAAAAAAAAAJgCAABkcnMvZG93&#10;bnJldi54bWxQSwUGAAAAAAQABAD1AAAAhwMAAAAA&#10;" fillcolor="#ffc" strokeweight=".25pt">
                  <v:stroke dashstyle="1 1" endcap="round"/>
                </v:shape>
                <v:shape id="AutoShape 1623" o:spid="_x0000_s238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ZwysMA&#10;AADdAAAADwAAAGRycy9kb3ducmV2LnhtbERPTWvCQBC9F/wPywi91Y02BolugiiW3opa8TpkxySY&#10;nY3ZrUn767sFobd5vM9Z5YNpxJ06V1tWMJ1EIIgLq2suFXwedy8LEM4ja2wsk4JvcpBno6cVptr2&#10;vKf7wZcihLBLUUHlfZtK6YqKDLqJbYkDd7GdQR9gV0rdYR/CTSNnUZRIgzWHhgpb2lRUXA9fRkGZ&#10;zJu4H3a83fy42/njLT6tj7FSz+NhvQThafD/4of7XYf5SfIKf9+EE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Zwys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624" o:spid="_x0000_s238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/ovsMA&#10;AADdAAAADwAAAGRycy9kb3ducmV2LnhtbERPTWvCQBC9F/wPywi91Y2ShhJdJURSeitVi9chOybB&#10;7GzMbpO0v75bKHibx/uczW4yrRiod41lBctFBIK4tLrhSsHpWDy9gHAeWWNrmRR8k4PddvawwVTb&#10;kT9oOPhKhBB2KSqove9SKV1Zk0G3sB1x4C62N+gD7CupexxDuGnlKooSabDh0FBjR3lN5fXwZRRU&#10;yXMbj1PB+/zH3c7vr/FndoyVepxP2RqEp8nfxf/uNx3mJ0kMf9+EE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/ovsMAAADdAAAADwAAAAAAAAAAAAAAAACYAgAAZHJzL2Rv&#10;d25yZXYueG1sUEsFBgAAAAAEAAQA9QAAAIgDAAAAAA==&#10;" fillcolor="#ffc" strokeweight=".25pt">
                <v:stroke dashstyle="1 1" endcap="round"/>
              </v:shape>
            </v:group>
            <v:group id="Group 1625" o:spid="_x0000_s2389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nto8MAAADd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JJnC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ee2jwwAAAN0AAAAP&#10;AAAAAAAAAAAAAAAAAKoCAABkcnMvZG93bnJldi54bWxQSwUGAAAAAAQABAD6AAAAmgMAAAAA&#10;">
              <v:group id="Group 1626" o:spid="_x0000_s239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Ktz1MQAAADdAAAA&#10;DwAAAAAAAAAAAAAAAACqAgAAZHJzL2Rvd25yZXYueG1sUEsFBgAAAAAEAAQA+gAAAJsDAAAAAA==&#10;">
                <v:shape id="AutoShape 1627" o:spid="_x0000_s239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12ycMA&#10;AADdAAAADwAAAGRycy9kb3ducmV2LnhtbERPTWvCQBC9C/6HZYTedGOJqURXEYvirdRUvA7ZMQlm&#10;Z2N2a2J/fbdQ8DaP9znLdW9qcafWVZYVTCcRCOLc6ooLBV/ZbjwH4TyyxtoyKXiQg/VqOFhiqm3H&#10;n3Q/+kKEEHYpKii9b1IpXV6SQTexDXHgLrY16ANsC6lb7EK4qeVrFCXSYMWhocSGtiXl1+O3UVAk&#10;szru+h2/b3/c7fyxj0+bLFbqZdRvFiA89f4p/ncfdJifJG/w9004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12ycMAAADdAAAADwAAAAAAAAAAAAAAAACYAgAAZHJzL2Rv&#10;d25yZXYueG1sUEsFBgAAAAAEAAQA9QAAAIgDAAAAAA==&#10;" fillcolor="#ffc" strokeweight=".25pt">
                  <v:stroke dashstyle="1 1" endcap="round"/>
                </v:shape>
                <v:shape id="AutoShape 1628" o:spid="_x0000_s239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iu8YA&#10;AADdAAAADwAAAGRycy9kb3ducmV2LnhtbESPT2vCQBDF7wW/wzJCb3VjiUFSVxGL0pv4j16H7DQJ&#10;zc7G7GrSfnrnUOhthvfmvd8sVoNr1J26UHs2MJ0koIgLb2suDZxP25c5qBCRLTaeycAPBVgtR08L&#10;zK3v+UD3YyyVhHDI0UAVY5trHYqKHIaJb4lF+/KdwyhrV2rbYS/hrtGvSZJphzVLQ4UtbSoqvo83&#10;Z6DMZk3aD1t+3/yG6+d+l17Wp9SY5/GwfgMVaYj/5r/rDyv4WSa4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Liu8YAAADdAAAADwAAAAAAAAAAAAAAAACYAgAAZHJz&#10;L2Rvd25yZXYueG1sUEsFBgAAAAAEAAQA9QAAAIsDAAAAAA==&#10;" fillcolor="#ffc" strokeweight=".25pt">
                  <v:stroke dashstyle="1 1" endcap="round"/>
                </v:shape>
                <v:shape id="AutoShape 1629" o:spid="_x0000_s239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5HIMMA&#10;AADdAAAADwAAAGRycy9kb3ducmV2LnhtbERPTWvCQBC9C/6HZYTedGOJoUZXEYvirdRUvA7ZMQlm&#10;Z2N2a2J/fbdQ8DaP9znLdW9qcafWVZYVTCcRCOLc6ooLBV/ZbvwGwnlkjbVlUvAgB+vVcLDEVNuO&#10;P+l+9IUIIexSVFB636RSurwkg25iG+LAXWxr0AfYFlK32IVwU8vXKEqkwYpDQ4kNbUvKr8dvo6BI&#10;ZnXc9Tt+3/642/ljH582WazUy6jfLEB46v1T/O8+6DA/Sebw9004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5HI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630" o:spid="_x0000_s239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Y5scAAADdAAAADwAAAGRycy9kb3ducmV2LnhtbESPQWvCQBCF74X+h2UK&#10;3uomLdqSuoqIFQ9SaCyItyE7JsHsbMiuSfz3nUOhtxnem/e+WaxG16ieulB7NpBOE1DEhbc1lwZ+&#10;jp/P76BCRLbYeCYDdwqwWj4+LDCzfuBv6vNYKgnhkKGBKsY20zoUFTkMU98Si3bxncMoa1dq2+Eg&#10;4a7RL0ky1w5rloYKW9pUVFzzmzOwG3BYv6bb/nC9bO7n4+zrdEjJmMnTuP4AFWmM/+a/670V/Pmb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dfY5scAAADd&#10;AAAADwAAAAAAAAAAAAAAAACqAgAAZHJzL2Rvd25yZXYueG1sUEsFBgAAAAAEAAQA+gAAAJ4DAAAA&#10;AA==&#10;">
                <v:shape id="AutoShape 1631" o:spid="_x0000_s239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Hd+8MA&#10;AADdAAAADwAAAGRycy9kb3ducmV2LnhtbERPS2vCQBC+F/oflin0VjcpMZXoRsSieCu+8DpkxyQ0&#10;O5tmtyb6692C0Nt8fM+ZzQfTiAt1rrasIB5FIIgLq2suFRz2q7cJCOeRNTaWScGVHMzz56cZZtr2&#10;vKXLzpcihLDLUEHlfZtJ6YqKDLqRbYkDd7adQR9gV0rdYR/CTSPfoyiVBmsODRW2tKyo+N79GgVl&#10;Om6Sfljx5/Lmfk5f6+S42CdKvb4MiykIT4P/Fz/cGx3mpx8x/H0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Hd+8MAAADdAAAADwAAAAAAAAAAAAAAAACYAgAAZHJzL2Rv&#10;d25yZXYueG1sUEsFBgAAAAAEAAQA9QAAAIgDAAAAAA==&#10;" fillcolor="#ffc" strokeweight=".25pt">
                  <v:stroke dashstyle="1 1" endcap="round"/>
                </v:shape>
                <v:shape id="AutoShape 1632" o:spid="_x0000_s239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NDjMMA&#10;AADdAAAADwAAAGRycy9kb3ducmV2LnhtbERPTWvCQBC9C/6HZQRvulHSKKmriKL0VmpavA7ZaRLM&#10;zsbsamJ/fbdQ8DaP9zmrTW9qcafWVZYVzKYRCOLc6ooLBZ/ZYbIE4TyyxtoyKXiQg816OFhhqm3H&#10;H3Q/+UKEEHYpKii9b1IpXV6SQTe1DXHgvm1r0AfYFlK32IVwU8t5FCXSYMWhocSGdiXll9PNKCiS&#10;lzru+gPvdz/uen4/xl/bLFZqPOq3ryA89f4p/ne/6TA/Wczh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NDjMMAAADdAAAADwAAAAAAAAAAAAAAAACYAgAAZHJzL2Rv&#10;d25yZXYueG1sUEsFBgAAAAAEAAQA9QAAAIgDAAAAAA==&#10;" fillcolor="#ffc" strokeweight=".25pt">
                  <v:stroke dashstyle="1 1" endcap="round"/>
                </v:shape>
                <v:shape id="AutoShape 1633" o:spid="_x0000_s239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/mF8QA&#10;AADdAAAADwAAAGRycy9kb3ducmV2LnhtbERPTWvCQBC9F/oflil4q5vWNC2pmyAWxZuoFa9DdkyC&#10;2dk0u5q0v94VCt7m8T5nmg+mERfqXG1Zwcs4AkFcWF1zqeB7t3j+AOE8ssbGMin4JQd59vgwxVTb&#10;njd02fpShBB2KSqovG9TKV1RkUE3ti1x4I62M+gD7EqpO+xDuGnkaxQl0mDNoaHCluYVFaft2Sgo&#10;k7cm7ocFf83/3M9hvYz3s12s1OhpmH2C8DT4u/jfvdJhfvI+gds34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f5hf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634" o:spid="_x0000_s239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ze5cQAAADdAAAADwAAAGRycy9kb3ducmV2LnhtbERPS2vCQBC+F/oflil4&#10;001qjZK6ikhbPIjgA6S3ITsmwexsyG6T+O9dQehtPr7nzJe9qURLjSstK4hHEQjizOqScwWn4/dw&#10;BsJ5ZI2VZVJwIwfLxevLHFNtO95Te/C5CCHsUlRQeF+nUrqsIINuZGviwF1sY9AH2ORSN9iFcFPJ&#10;9yhKpMGSQ0OBNa0Lyq6HP6Pgp8NuNY6/2u31sr79Hie78zYmpQZv/eoThKfe/4uf7o0O85Pp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uze5cQAAADdAAAA&#10;DwAAAAAAAAAAAAAAAACqAgAAZHJzL2Rvd25yZXYueG1sUEsFBgAAAAAEAAQA+gAAAJsDAAAAAA==&#10;">
                <v:shape id="AutoShape 1635" o:spid="_x0000_s239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rb+MMA&#10;AADdAAAADwAAAGRycy9kb3ducmV2LnhtbERPS2vCQBC+F/wPywi91Y0So0RXEYulN6kPvA7ZMQlm&#10;Z2N2a1J/vSsUvM3H95z5sjOVuFHjSssKhoMIBHFmdcm5gsN+8zEF4TyyxsoyKfgjB8tF722OqbYt&#10;/9Bt53MRQtilqKDwvk6ldFlBBt3A1sSBO9vGoA+wyaVusA3hppKjKEqkwZJDQ4E1rQvKLrtfoyBP&#10;xlXcdhv+XN/d9bT9io+rfazUe79bzUB46vxL/O/+1mF+MhnD85tw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rb+MMAAADdAAAADwAAAAAAAAAAAAAAAACYAgAAZHJzL2Rv&#10;d25yZXYueG1sUEsFBgAAAAAEAAQA9QAAAIgDAAAAAA==&#10;" fillcolor="#ffc" strokeweight=".25pt">
                  <v:stroke dashstyle="1 1" endcap="round"/>
                </v:shape>
                <v:shape id="AutoShape 1636" o:spid="_x0000_s240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hFj8MA&#10;AADdAAAADwAAAGRycy9kb3ducmV2LnhtbERPTWvCQBC9C/6HZYTedGOJqURXEYvirdRUvA7ZMQlm&#10;Z2N2a2J/fbdQ8DaP9znLdW9qcafWVZYVTCcRCOLc6ooLBV/ZbjwH4TyyxtoyKXiQg/VqOFhiqm3H&#10;n3Q/+kKEEHYpKii9b1IpXV6SQTexDXHgLrY16ANsC6lb7EK4qeVrFCXSYMWhocSGtiXl1+O3UVAk&#10;szru+h2/b3/c7fyxj0+bLFbqZdRvFiA89f4p/ncfdJifvCXw9004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hFj8MAAADdAAAADwAAAAAAAAAAAAAAAACYAgAAZHJzL2Rv&#10;d25yZXYueG1sUEsFBgAAAAAEAAQA9QAAAIgDAAAAAA==&#10;" fillcolor="#ffc" strokeweight=".25pt">
                  <v:stroke dashstyle="1 1" endcap="round"/>
                </v:shape>
                <v:shape id="AutoShape 1637" o:spid="_x0000_s240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gFMMA&#10;AADdAAAADwAAAGRycy9kb3ducmV2LnhtbERPTWvCQBC9F/wPywje6kZJo6SuIhalN9G0eB2y0ySY&#10;nY3ZrUn7611B8DaP9zmLVW9qcaXWVZYVTMYRCOLc6ooLBV/Z9nUOwnlkjbVlUvBHDlbLwcsCU207&#10;PtD16AsRQtilqKD0vkmldHlJBt3YNsSB+7GtQR9gW0jdYhfCTS2nUZRIgxWHhhIb2pSUn4+/RkGR&#10;vNVx12/5Y/PvLqf9Lv5eZ7FSo2G/fgfhqfdP8cP9qcP8ZDaD+zfhB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TgFM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638" o:spid="_x0000_s240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t0ZsYA&#10;AADdAAAADwAAAGRycy9kb3ducmV2LnhtbESPQWvCQBCF7wX/wzJCb3VTiWlJXUUUS2+itvQ6ZKdJ&#10;aHY2ZleT+uudg9DbDO/Ne9/Ml4Nr1IW6UHs28DxJQBEX3tZcGvg8bp9eQYWIbLHxTAb+KMByMXqY&#10;Y259z3u6HGKpJIRDjgaqGNtc61BU5DBMfEss2o/vHEZZu1LbDnsJd42eJkmmHdYsDRW2tK6o+D2c&#10;nYEymzVpP2x5s76G0/fuPf1aHVNjHsfD6g1UpCH+m+/XH1bwsxfBlW9kBL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t0ZsYAAADdAAAADwAAAAAAAAAAAAAAAACYAgAAZHJz&#10;L2Rvd25yZXYueG1sUEsFBgAAAAAEAAQA9QAAAIsDAAAAAA==&#10;" fillcolor="#ffc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1397" o:spid="_x0000_s2403" style="position:absolute;left:0;text-align:left;margin-left:36pt;margin-top:7in;width:90pt;height:63pt;z-index:251667968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">
            <v:group id="Group 1358" o:spid="_x0000_s2404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sORnscAAADdAAAADwAAAGRycy9kb3ducmV2LnhtbESPQWvCQBCF74X+h2UK&#10;vdVNKi02dRWRVjxIwVgQb0N2TILZ2ZDdJvHfdw6Ctxnem/e+mS9H16ieulB7NpBOElDEhbc1lwZ+&#10;D98vM1AhIltsPJOBKwVYLh4f5phZP/Ce+jyWSkI4ZGigirHNtA5FRQ7DxLfEop195zDK2pXadjhI&#10;uGv0a5K8a4c1S0OFLa0rKi75nzOwGXBYTdOvfnc5r6+nw9vPcZeSMc9P4+oTVKQx3s23660V/OmH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sORnscAAADd&#10;AAAADwAAAAAAAAAAAAAAAACqAgAAZHJzL2Rvd25yZXYueG1sUEsFBgAAAAAEAAQA+gAAAJ4DAAAA&#10;AA==&#10;">
              <v:group id="Group 1359" o:spid="_x0000_s240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80BcUAAADdAAAADwAAAGRycy9kb3ducmV2LnhtbERPS2vCQBC+F/wPywi9&#10;1U0MLTV1FQm29BCEqiC9DdkxCWZnQ3abx7/vFoTe5uN7zno7mkb01LnasoJ4EYEgLqyuuVRwPr0/&#10;vYJwHlljY5kUTORgu5k9rDHVduAv6o++FCGEXYoKKu/bVEpXVGTQLWxLHLir7Qz6ALtS6g6HEG4a&#10;uYyiF2mw5tBQYUtZRcXt+GMUfAw47JJ43+e3azZ9n54PlzwmpR7n4+4NhKfR/4vv7k8d5ierF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2PNAXFAAAA3QAA&#10;AA8AAAAAAAAAAAAAAAAAqgIAAGRycy9kb3ducmV2LnhtbFBLBQYAAAAABAAEAPoAAACcAwAAAAA=&#10;">
                <v:shape id="AutoShape 1360" o:spid="_x0000_s240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jdycQA&#10;AADdAAAADwAAAGRycy9kb3ducmV2LnhtbESPzW7CQAyE70i8w8pI3GADVBUKLAgqgXosPxduJmuS&#10;QNabZhcIb18fkHqzNeOZz/Nl6yr1oCaUng2Mhgko4szbknMDx8NmMAUVIrLFyjMZeFGA5aLbmWNq&#10;/ZN39NjHXEkIhxQNFDHWqdYhK8hhGPqaWLSLbxxGWZtc2wafEu4qPU6ST+2wZGkosKavgrLb/u4M&#10;bF8b/VOTPv16zNvz+DqdrNbBmH6vXc1ARWrjv/l9/W0F/yMRfvlGRt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43cnEAAAA3QAAAA8AAAAAAAAAAAAAAAAAmAIAAGRycy9k&#10;b3ducmV2LnhtbFBLBQYAAAAABAAEAPUAAACJAwAAAAA=&#10;" strokeweight=".25pt">
                  <v:stroke dashstyle="1 1" endcap="round"/>
                </v:shape>
                <v:shape id="AutoShape 1361" o:spid="_x0000_s240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R4UsAA&#10;AADdAAAADwAAAGRycy9kb3ducmV2LnhtbERPTYvCMBC9L/gfwgje1tQqi1SjqFDx6KoXb2MzttVm&#10;Upuo9d9vBGFv83ifM523phIPalxpWcGgH4EgzqwuOVdw2KffYxDOI2usLJOCFzmYzzpfU0y0ffIv&#10;PXY+FyGEXYIKCu/rREqXFWTQ9W1NHLizbQz6AJtc6gafIdxUMo6iH2mw5NBQYE2rgrLr7m4UrF+p&#10;3NYkjzeLeXuKL+PhYumU6nXbxQSEp9b/iz/ujQ7zR9EA3t+EE+T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R4UsAAAADdAAAADwAAAAAAAAAAAAAAAACYAgAAZHJzL2Rvd25y&#10;ZXYueG1sUEsFBgAAAAAEAAQA9QAAAIUDAAAAAA==&#10;" strokeweight=".25pt">
                  <v:stroke dashstyle="1 1" endcap="round"/>
                </v:shape>
                <v:shape id="AutoShape 1362" o:spid="_x0000_s240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bmJcEA&#10;AADdAAAADwAAAGRycy9kb3ducmV2LnhtbERPTYvCMBC9L/gfwgje1tQqi1Rj6QqKR1e9eBubsa02&#10;k24Ttf77jSDsbR7vc+ZpZ2pxp9ZVlhWMhhEI4tzqigsFh/3qcwrCeWSNtWVS8CQH6aL3McdE2wf/&#10;0H3nCxFC2CWooPS+SaR0eUkG3dA2xIE729agD7AtpG7xEcJNLeMo+pIGKw4NJTa0LCm/7m5Gwfq5&#10;ktuG5PHXYtGd4st0nH07pQb9LpuB8NT5f/HbvdFh/iSK4fVNOE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m5iXBAAAA3QAAAA8AAAAAAAAAAAAAAAAAmAIAAGRycy9kb3du&#10;cmV2LnhtbFBLBQYAAAAABAAEAPUAAACGAwAAAAA=&#10;" strokeweight=".25pt">
                  <v:stroke dashstyle="1 1" endcap="round"/>
                </v:shape>
              </v:group>
              <v:group id="Group 1363" o:spid="_x0000_s240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dbD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S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x1sNwwAAAN0AAAAP&#10;AAAAAAAAAAAAAAAAAKoCAABkcnMvZG93bnJldi54bWxQSwUGAAAAAAQABAD6AAAAmgMAAAAA&#10;">
                <v:shape id="AutoShape 1364" o:spid="_x0000_s241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PbysEA&#10;AADdAAAADwAAAGRycy9kb3ducmV2LnhtbERPS4vCMBC+C/sfwix403SrSKlGcYWKR1+Xvc02Y9vd&#10;ZlKbqPXfG0HwNh/fc2aLztTiSq2rLCv4GkYgiHOrKy4UHA/ZIAHhPLLG2jIpuJODxfyjN8NU2xvv&#10;6Lr3hQgh7FJUUHrfpFK6vCSDbmgb4sCdbGvQB9gWUrd4C+GmlnEUTaTBikNDiQ2tSsr/9xejYH3P&#10;5LYh+XO2WHS/8V8yWn47pfqf3XIKwlPn3+KXe6PD/HE0huc34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D28rBAAAA3QAAAA8AAAAAAAAAAAAAAAAAmAIAAGRycy9kb3du&#10;cmV2LnhtbFBLBQYAAAAABAAEAPUAAACGAwAAAAA=&#10;" strokeweight=".25pt">
                  <v:stroke dashstyle="1 1" endcap="round"/>
                </v:shape>
                <v:shape id="AutoShape 1365" o:spid="_x0000_s241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9+UcAA&#10;AADdAAAADwAAAGRycy9kb3ducmV2LnhtbERPy6rCMBDdC/5DGMGdpupVpBpFLyh36WvjbmzGttpM&#10;epuo9e+NILibw3nOdF6bQtypcrllBb1uBII4sTrnVMFhv+qMQTiPrLGwTAqe5GA+azamGGv74C3d&#10;dz4VIYRdjAoy78tYSpdkZNB1bUkcuLOtDPoAq1TqCh8h3BSyH0UjaTDn0JBhSb8ZJdfdzShYP1dy&#10;U5I8/ltM61P/Mh4slk6pdqteTEB4qv1X/HH/6TD/JxrC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A9+UcAAAADdAAAADwAAAAAAAAAAAAAAAACYAgAAZHJzL2Rvd25y&#10;ZXYueG1sUEsFBgAAAAAEAAQA9QAAAIUDAAAAAA==&#10;" strokeweight=".25pt">
                  <v:stroke dashstyle="1 1" endcap="round"/>
                </v:shape>
                <v:shape id="AutoShape 1366" o:spid="_x0000_s241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3gJsAA&#10;AADdAAAADwAAAGRycy9kb3ducmV2LnhtbERPy6rCMBDdC/5DGMGdpj6QUo2ignKX96obd2MzttVm&#10;Upuo9e/NBcHdHM5zZovGlOJBtSssKxj0IxDEqdUFZwoO+00vBuE8ssbSMil4kYPFvN2aYaLtk//o&#10;sfOZCCHsElSQe18lUro0J4OubyviwJ1tbdAHWGdS1/gM4aaUwyiaSIMFh4YcK1rnlF53d6Ng+9rI&#10;34rk8WYxa07DSzxarpxS3U6znILw1Piv+OP+0WH+OJrA/zfhB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3gJsAAAADdAAAADwAAAAAAAAAAAAAAAACYAgAAZHJzL2Rvd25y&#10;ZXYueG1sUEsFBgAAAAAEAAQA9QAAAIUDAAAAAA==&#10;" strokeweight=".25pt">
                  <v:stroke dashstyle="1 1" endcap="round"/>
                </v:shape>
              </v:group>
              <v:group id="Group 1367" o:spid="_x0000_s241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/xdDs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doD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/xdDsQAAADdAAAA&#10;DwAAAAAAAAAAAAAAAACqAgAAZHJzL2Rvd25yZXYueG1sUEsFBgAAAAAEAAQA+gAAAJsDAAAAAA==&#10;">
                <v:shape id="AutoShape 1368" o:spid="_x0000_s241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7Rz8QA&#10;AADdAAAADwAAAGRycy9kb3ducmV2LnhtbESPzW7CQAyE70i8w8pI3GADVBUKLAgqgXosPxduJmuS&#10;QNabZhcIb18fkHqzNeOZz/Nl6yr1oCaUng2Mhgko4szbknMDx8NmMAUVIrLFyjMZeFGA5aLbmWNq&#10;/ZN39NjHXEkIhxQNFDHWqdYhK8hhGPqaWLSLbxxGWZtc2wafEu4qPU6ST+2wZGkosKavgrLb/u4M&#10;bF8b/VOTPv16zNvz+DqdrNbBmH6vXc1ARWrjv/l9/W0F/yMRXPlGRt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O0c/EAAAA3QAAAA8AAAAAAAAAAAAAAAAAmAIAAGRycy9k&#10;b3ducmV2LnhtbFBLBQYAAAAABAAEAPUAAACJAwAAAAA=&#10;" strokeweight=".25pt">
                  <v:stroke dashstyle="1 1" endcap="round"/>
                </v:shape>
                <v:shape id="AutoShape 1369" o:spid="_x0000_s241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J0VMAA&#10;AADdAAAADwAAAGRycy9kb3ducmV2LnhtbERPy6rCMBDdC/5DGMGdpupFtBpFLyh36WvjbmzGttpM&#10;epuo9e+NILibw3nOdF6bQtypcrllBb1uBII4sTrnVMFhv+qMQDiPrLGwTAqe5GA+azamGGv74C3d&#10;dz4VIYRdjAoy78tYSpdkZNB1bUkcuLOtDPoAq1TqCh8h3BSyH0VDaTDn0JBhSb8ZJdfdzShYP1dy&#10;U5I8/ltM61P/Mhoslk6pdqteTEB4qv1X/HH/6TD/JxrD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J0VMAAAADdAAAADwAAAAAAAAAAAAAAAACYAgAAZHJzL2Rvd25y&#10;ZXYueG1sUEsFBgAAAAAEAAQA9QAAAIUDAAAAAA==&#10;" strokeweight=".25pt">
                  <v:stroke dashstyle="1 1" endcap="round"/>
                </v:shape>
                <v:shape id="AutoShape 1370" o:spid="_x0000_s241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FLFMQA&#10;AADdAAAADwAAAGRycy9kb3ducmV2LnhtbESPzW7CQAyE70i8w8pI3GADVBUKLAiQqHosPxduJmuS&#10;QNYbslsIb18fkHqzNeOZz/Nl6yr1oCaUng2Mhgko4szbknMDx8N2MAUVIrLFyjMZeFGA5aLbmWNq&#10;/ZN39NjHXEkIhxQNFDHWqdYhK8hhGPqaWLSLbxxGWZtc2wafEu4qPU6ST+2wZGkosKZNQdlt/+sM&#10;fL22+qcmfbp7zNvz+DqdrNbBmH6vXc1ARWrjv/l9/W0F/2Mk/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hSxTEAAAA3QAAAA8AAAAAAAAAAAAAAAAAmAIAAGRycy9k&#10;b3ducmV2LnhtbFBLBQYAAAAABAAEAPUAAACJAwAAAAA=&#10;" strokeweight=".25pt">
                  <v:stroke dashstyle="1 1" endcap="round"/>
                </v:shape>
              </v:group>
              <v:shape id="AutoShape 1371" o:spid="_x0000_s241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3uj8EA&#10;AADdAAAADwAAAGRycy9kb3ducmV2LnhtbERPS4vCMBC+C/sfwix407S6iFRj6QqKx/Vx2dtsM7bV&#10;ZtJtotZ/bwTB23x8z5mnnanFlVpXWVYQDyMQxLnVFRcKDvvVYArCeWSNtWVScCcH6eKjN8dE2xtv&#10;6brzhQgh7BJUUHrfJFK6vCSDbmgb4sAdbWvQB9gWUrd4C+GmlqMomkiDFYeGEhtalpSfdxejYH1f&#10;yZ+G5O+/xaL7G52m4+zbKdX/7LIZCE+df4tf7o0O87/i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t7o/BAAAA3QAAAA8AAAAAAAAAAAAAAAAAmAIAAGRycy9kb3du&#10;cmV2LnhtbFBLBQYAAAAABAAEAPUAAACGAwAAAAA=&#10;" strokeweight=".25pt">
                <v:stroke dashstyle="1 1" endcap="round"/>
              </v:shape>
            </v:group>
            <v:group id="Group 1372" o:spid="_x0000_s2418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JoS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/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5SaEvFAAAA3QAA&#10;AA8AAAAAAAAAAAAAAAAAqgIAAGRycy9kb3ducmV2LnhtbFBLBQYAAAAABAAEAPoAAACcAwAAAAA=&#10;">
              <v:group id="Group 1373" o:spid="_x0000_s241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N0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S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Hs3QwwAAAN0AAAAP&#10;AAAAAAAAAAAAAAAAAKoCAABkcnMvZG93bnJldi54bWxQSwUGAAAAAAQABAD6AAAAmgMAAAAA&#10;">
                <v:shape id="AutoShape 1374" o:spid="_x0000_s242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pNF8IA&#10;AADdAAAADwAAAGRycy9kb3ducmV2LnhtbERPS4vCMBC+C/sfwix409QHItUortBlj7vqxdvYjG3d&#10;ZlKbrI3/fiMI3ubje85yHUwtbtS6yrKC0TABQZxbXXGh4LDPBnMQziNrrC2Tgjs5WK/eektMte34&#10;h247X4gYwi5FBaX3TSqly0sy6Ia2IY7c2bYGfYRtIXWLXQw3tRwnyUwarDg2lNjQtqT8d/dnFHze&#10;M/ndkDxeLRbhNL7MJ5sPp1T/PWwWIDwF/xI/3V86zp+OpvD4Jp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k0XwgAAAN0AAAAPAAAAAAAAAAAAAAAAAJgCAABkcnMvZG93&#10;bnJldi54bWxQSwUGAAAAAAQABAD1AAAAhwMAAAAA&#10;" strokeweight=".25pt">
                  <v:stroke dashstyle="1 1" endcap="round"/>
                </v:shape>
                <v:shape id="AutoShape 1375" o:spid="_x0000_s242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bojMIA&#10;AADdAAAADwAAAGRycy9kb3ducmV2LnhtbERPS4vCMBC+C/sfwgjeNPWxi9Sm4gqKR3W9eBub2bZr&#10;M6lN1PrvjbDgbT6+5yTz1lTiRo0rLSsYDiIQxJnVJecKDj+r/hSE88gaK8uk4EEO5ulHJ8FY2zvv&#10;6Lb3uQgh7GJUUHhfx1K6rCCDbmBr4sD92sagD7DJpW7wHsJNJUdR9CUNlhwaCqxpWVB23l+NgvVj&#10;Jbc1yePFYt6eRn/T8eLbKdXrtosZCE+tf4v/3Rsd5k+Gn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uiMwgAAAN0AAAAPAAAAAAAAAAAAAAAAAJgCAABkcnMvZG93&#10;bnJldi54bWxQSwUGAAAAAAQABAD1AAAAhwMAAAAA&#10;" strokeweight=".25pt">
                  <v:stroke dashstyle="1 1" endcap="round"/>
                </v:shape>
                <v:shape id="AutoShape 1376" o:spid="_x0000_s242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R2+8EA&#10;AADdAAAADwAAAGRycy9kb3ducmV2LnhtbERPS4vCMBC+L/gfwgjeNLUuItUodUHx6OvibWzGttpM&#10;uk3U+u83grC3+fieM1u0phIPalxpWcFwEIEgzqwuOVdwPKz6ExDOI2usLJOCFzlYzDtfM0y0ffKO&#10;HnufixDCLkEFhfd1IqXLCjLoBrYmDtzFNgZ9gE0udYPPEG4qGUfRWBosOTQUWNNPQdltfzcK1q+V&#10;3NYkT78W8/YcXyejdOmU6nXbdArCU+v/xR/3Rof538Mx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EdvvBAAAA3QAAAA8AAAAAAAAAAAAAAAAAmAIAAGRycy9kb3du&#10;cmV2LnhtbFBLBQYAAAAABAAEAPUAAACGAwAAAAA=&#10;" strokeweight=".25pt">
                  <v:stroke dashstyle="1 1" endcap="round"/>
                </v:shape>
              </v:group>
              <v:group id="Group 1377" o:spid="_x0000_s242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XL08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+NP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XL08QAAADdAAAA&#10;DwAAAAAAAAAAAAAAAACqAgAAZHJzL2Rvd25yZXYueG1sUEsFBgAAAAAEAAQA+gAAAJsDAAAAAA==&#10;">
                <v:shape id="AutoShape 1378" o:spid="_x0000_s242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dHEsQA&#10;AADdAAAADwAAAGRycy9kb3ducmV2LnhtbESPzW7CQAyE70i8w8pI3GADVBUKLAiQqHosPxduJmuS&#10;QNYbslsIb18fkHqzNeOZz/Nl6yr1oCaUng2Mhgko4szbknMDx8N2MAUVIrLFyjMZeFGA5aLbmWNq&#10;/ZN39NjHXEkIhxQNFDHWqdYhK8hhGPqaWLSLbxxGWZtc2wafEu4qPU6ST+2wZGkosKZNQdlt/+sM&#10;fL22+qcmfbp7zNvz+DqdrNbBmH6vXc1ARWrjv/l9/W0F/2Mku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XRxLEAAAA3QAAAA8AAAAAAAAAAAAAAAAAmAIAAGRycy9k&#10;b3ducmV2LnhtbFBLBQYAAAAABAAEAPUAAACJAwAAAAA=&#10;" strokeweight=".25pt">
                  <v:stroke dashstyle="1 1" endcap="round"/>
                </v:shape>
                <v:shape id="AutoShape 1379" o:spid="_x0000_s242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viicEA&#10;AADdAAAADwAAAGRycy9kb3ducmV2LnhtbERPTYvCMBC9C/sfwgjeNLWKuNUoXUHxqO5e9jY2s23X&#10;ZlKbqPXfG0HwNo/3OfNlaypxpcaVlhUMBxEI4szqknMFP9/r/hSE88gaK8uk4E4OlouPzhwTbW+8&#10;p+vB5yKEsEtQQeF9nUjpsoIMuoGtiQP3ZxuDPsAml7rBWwg3lYyjaCINlhwaCqxpVVB2OlyMgs19&#10;LXc1yd+zxbw9xv/TUfrllOp123QGwlPr3+KXe6vD/PHwE5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b4onBAAAA3QAAAA8AAAAAAAAAAAAAAAAAmAIAAGRycy9kb3du&#10;cmV2LnhtbFBLBQYAAAAABAAEAPUAAACGAwAAAAA=&#10;" strokeweight=".25pt">
                  <v:stroke dashstyle="1 1" endcap="round"/>
                </v:shape>
                <v:shape id="AutoShape 1380" o:spid="_x0000_s242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2BqcUA&#10;AADdAAAADwAAAGRycy9kb3ducmV2LnhtbESPQW/CMAyF70j7D5En7QbpOoSqQlqxSSCOjO2ym9eY&#10;tlvjdE2A8u/xYRI3W+/5vc+rcnSdOtMQWs8GnmcJKOLK25ZrA58fm2kGKkRki51nMnClAGXxMFlh&#10;bv2F3+l8iLWSEA45Gmhi7HOtQ9WQwzDzPbFoRz84jLIOtbYDXiTcdTpNkoV22LI0NNjTW0PV7+Hk&#10;DGyvG73vSX/9eazH7/Qne1m/BmOeHsf1ElSkMd7N/9c7K/jzVPj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zYGpxQAAAN0AAAAPAAAAAAAAAAAAAAAAAJgCAABkcnMv&#10;ZG93bnJldi54bWxQSwUGAAAAAAQABAD1AAAAigMAAAAA&#10;" strokeweight=".25pt">
                  <v:stroke dashstyle="1 1" endcap="round"/>
                </v:shape>
              </v:group>
              <v:group id="Group 1381" o:spid="_x0000_s242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Ow8g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T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sPIHFAAAA3QAA&#10;AA8AAAAAAAAAAAAAAAAAqgIAAGRycy9kb3ducmV2LnhtbFBLBQYAAAAABAAEAPoAAACcAwAAAAA=&#10;">
                <v:shape id="AutoShape 1382" o:spid="_x0000_s242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O6RcEA&#10;AADdAAAADwAAAGRycy9kb3ducmV2LnhtbERPS4vCMBC+C/sfwix403SriHSNpQqKR18Xb7PNbNvd&#10;ZlKbqPXfG0HwNh/fc2ZpZ2pxpdZVlhV8DSMQxLnVFRcKjofVYArCeWSNtWVScCcH6fyjN8NE2xvv&#10;6Lr3hQgh7BJUUHrfJFK6vCSDbmgb4sD92tagD7AtpG7xFsJNLeMomkiDFYeGEhtalpT/7y9Gwfq+&#10;ktuG5Olsseh+4r/pKFs4pfqfXfYNwlPn3+KXe6PD/HEcw/Obc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TukXBAAAA3QAAAA8AAAAAAAAAAAAAAAAAmAIAAGRycy9kb3du&#10;cmV2LnhtbFBLBQYAAAAABAAEAPUAAACGAwAAAAA=&#10;" strokeweight=".25pt">
                  <v:stroke dashstyle="1 1" endcap="round"/>
                </v:shape>
                <v:shape id="AutoShape 1383" o:spid="_x0000_s242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8f3sMA&#10;AADdAAAADwAAAGRycy9kb3ducmV2LnhtbERPTW+CQBC9N/E/bMakt7oITWMoC0ETTI+t7cXbyE6B&#10;lp1FdlX8910Tk97m5X1OVkymF2caXWdZwXIRgSCure64UfD1WT2tQDiPrLG3TAqu5KDIZw8Zptpe&#10;+IPOO9+IEMIuRQWt90MqpatbMugWdiAO3LcdDfoAx0bqES8h3PQyjqIXabDj0NDiQJuW6t/dySjY&#10;Xiv5PpDcHy020yH+WSXl2in1OJ/KVxCeJv8vvrvfdJj/HCd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8f3sMAAADdAAAADwAAAAAAAAAAAAAAAACYAgAAZHJzL2Rv&#10;d25yZXYueG1sUEsFBgAAAAAEAAQA9QAAAIgDAAAAAA==&#10;" strokeweight=".25pt">
                  <v:stroke dashstyle="1 1" endcap="round"/>
                </v:shape>
                <v:shape id="AutoShape 1384" o:spid="_x0000_s243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aHqsEA&#10;AADdAAAADwAAAGRycy9kb3ducmV2LnhtbERPS4vCMBC+L+x/CLPgTdOtIlKNxRUUj74ue5ttxrba&#10;TGoTa/33RhD2Nh/fc2ZpZyrRUuNKywq+BxEI4szqknMFx8OqPwHhPLLGyjIpeJCDdP75McNE2zvv&#10;qN37XIQQdgkqKLyvEyldVpBBN7A1ceBOtjHoA2xyqRu8h3BTyTiKxtJgyaGhwJqWBWWX/c0oWD9W&#10;cluT/L1azLu/+DwZLn6cUr2vbjEF4anz/+K3e6PD/FE8gtc34QQ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2h6rBAAAA3QAAAA8AAAAAAAAAAAAAAAAAmAIAAGRycy9kb3du&#10;cmV2LnhtbFBLBQYAAAAABAAEAPUAAACGAwAAAAA=&#10;" strokeweight=".25pt">
                  <v:stroke dashstyle="1 1" endcap="round"/>
                </v:shape>
              </v:group>
              <v:shape id="AutoShape 1385" o:spid="_x0000_s243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oiMcMA&#10;AADdAAAADwAAAGRycy9kb3ducmV2LnhtbERPS2vCQBC+C/6HZYTedGNqS0izihYsHn300ts0O02i&#10;2dk0u03iv3eFgrf5+J6TrQZTi45aV1lWMJ9FIIhzqysuFHyettMEhPPIGmvLpOBKDlbL8SjDVNue&#10;D9QdfSFCCLsUFZTeN6mULi/JoJvZhjhwP7Y16ANsC6lb7EO4qWUcRa/SYMWhocSG3kvKL8c/o+Dj&#10;upX7huTXr8Vi+I7PyfN645R6mgzrNxCeBv8Q/7t3OsxfxC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oiMcMAAADdAAAADwAAAAAAAAAAAAAAAACYAgAAZHJzL2Rv&#10;d25yZXYueG1sUEsFBgAAAAAEAAQA9QAAAIgDAAAAAA==&#10;" strokeweight=".25pt">
                <v:stroke dashstyle="1 1" endcap="round"/>
              </v:shape>
            </v:group>
            <v:group id="Group 1386" o:spid="_x0000_s2432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wWk9c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8v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8FpPXFAAAA3QAA&#10;AA8AAAAAAAAAAAAAAAAAqgIAAGRycy9kb3ducmV2LnhtbFBLBQYAAAAABAAEAPoAAACcAwAAAAA=&#10;">
              <v:group id="Group 1387" o:spid="_x0000_s243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kBbs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+MF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EkBbsQAAADdAAAA&#10;DwAAAAAAAAAAAAAAAACqAgAAZHJzL2Rvd25yZXYueG1sUEsFBgAAAAAEAAQA+gAAAJsDAAAAAA==&#10;">
                <v:shape id="AutoShape 1388" o:spid="_x0000_s243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Nr8UA&#10;AADdAAAADwAAAGRycy9kb3ducmV2LnhtbESPQW/CMAyF70j7D5En7QbpOoSqQlqxSSCOjO2ym9eY&#10;tlvjdE2A8u/xYRI3W+/5vc+rcnSdOtMQWs8GnmcJKOLK25ZrA58fm2kGKkRki51nMnClAGXxMFlh&#10;bv2F3+l8iLWSEA45Gmhi7HOtQ9WQwzDzPbFoRz84jLIOtbYDXiTcdTpNkoV22LI0NNjTW0PV7+Hk&#10;DGyvG73vSX/9eazH7/Qne1m/BmOeHsf1ElSkMd7N/9c7K/jzVHD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u42vxQAAAN0AAAAPAAAAAAAAAAAAAAAAAJgCAABkcnMv&#10;ZG93bnJldi54bWxQSwUGAAAAAAQABAD1AAAAigMAAAAA&#10;" strokeweight=".25pt">
                  <v:stroke dashstyle="1 1" endcap="round"/>
                </v:shape>
                <v:shape id="AutoShape 1389" o:spid="_x0000_s243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coNMMA&#10;AADdAAAADwAAAGRycy9kb3ducmV2LnhtbERPS2vCQBC+C/6HZYTezMZUik2zihYsHn300ts0O02i&#10;2dk0u03iv3eFgrf5+J6TrQZTi45aV1lWMItiEMS51RUXCj5P2+kChPPIGmvLpOBKDlbL8SjDVNue&#10;D9QdfSFCCLsUFZTeN6mULi/JoItsQxy4H9sa9AG2hdQt9iHc1DKJ4xdpsOLQUGJD7yXll+OfUfBx&#10;3cp9Q/Lr12IxfCfnxfN645R6mgzrNxCeBv8Q/7t3OsyfJ6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coNMMAAADdAAAADwAAAAAAAAAAAAAAAACYAgAAZHJzL2Rv&#10;d25yZXYueG1sUEsFBgAAAAAEAAQA9QAAAIgDAAAAAA==&#10;" strokeweight=".25pt">
                  <v:stroke dashstyle="1 1" endcap="round"/>
                </v:shape>
                <v:shape id="AutoShape 1390" o:spid="_x0000_s243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QXdMUA&#10;AADdAAAADwAAAGRycy9kb3ducmV2LnhtbESPQW/CMAyF75P2HyJP2m2kaxFCHQExpE47DthlN68x&#10;bVnjdE2g5d/jAxI3W+/5vc+L1ehadaY+NJ4NvE4SUMSltw1XBr73xcscVIjIFlvPZOBCAVbLx4cF&#10;5tYPvKXzLlZKQjjkaKCOscu1DmVNDsPEd8SiHXzvMMraV9r2OEi4a3WaJDPtsGFpqLGjTU3l3+7k&#10;DHxcCv3Vkf7591iNv+lxnq3fgzHPT+P6DVSkMd7Nt+tPK/jTTPjlGxlB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FBd0xQAAAN0AAAAPAAAAAAAAAAAAAAAAAJgCAABkcnMv&#10;ZG93bnJldi54bWxQSwUGAAAAAAQABAD1AAAAigMAAAAA&#10;" strokeweight=".25pt">
                  <v:stroke dashstyle="1 1" endcap="round"/>
                </v:shape>
              </v:group>
              <v:group id="Group 1391" o:spid="_x0000_s243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TWqX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y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NapcwwAAAN0AAAAP&#10;AAAAAAAAAAAAAAAAAKoCAABkcnMvZG93bnJldi54bWxQSwUGAAAAAAQABAD6AAAAmgMAAAAA&#10;">
                <v:shape id="AutoShape 1392" o:spid="_x0000_s243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osmMMA&#10;AADdAAAADwAAAGRycy9kb3ducmV2LnhtbERPTW+CQBC9N/E/bMakt7oITWMoC0ETTI+t7cXbyE6B&#10;lp1FdlX8910Tk97m5X1OVkymF2caXWdZwXIRgSCure64UfD1WT2tQDiPrLG3TAqu5KDIZw8Zptpe&#10;+IPOO9+IEMIuRQWt90MqpatbMugWdiAO3LcdDfoAx0bqES8h3PQyjqIXabDj0NDiQJuW6t/dySjY&#10;Xiv5PpDcHy020yH+WSXl2in1OJ/KVxCeJv8vvrvfdJj/nMR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osmMMAAADdAAAADwAAAAAAAAAAAAAAAACYAgAAZHJzL2Rv&#10;d25yZXYueG1sUEsFBgAAAAAEAAQA9QAAAIgDAAAAAA==&#10;" strokeweight=".25pt">
                  <v:stroke dashstyle="1 1" endcap="round"/>
                </v:shape>
                <v:shape id="AutoShape 1393" o:spid="_x0000_s243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aJA8AA&#10;AADdAAAADwAAAGRycy9kb3ducmV2LnhtbERPy6rCMBDdC/5DGMGdploR6TWKCopLXxt3YzO37b3N&#10;pDZR698bQXA3h/Oc6bwxpbhT7QrLCgb9CARxanXBmYLTcd2bgHAeWWNpmRQ8ycF81m5NMdH2wXu6&#10;H3wmQgi7BBXk3leJlC7NyaDr24o4cL+2NugDrDOpa3yEcFPKYRSNpcGCQ0OOFa1ySv8PN6Ng81zL&#10;XUXyfLWYNZfh3yReLJ1S3U6z+AHhqfFf8ce91WH+KI7h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saJA8AAAADdAAAADwAAAAAAAAAAAAAAAACYAgAAZHJzL2Rvd25y&#10;ZXYueG1sUEsFBgAAAAAEAAQA9QAAAIUDAAAAAA==&#10;" strokeweight=".25pt">
                  <v:stroke dashstyle="1 1" endcap="round"/>
                </v:shape>
                <v:shape id="AutoShape 1394" o:spid="_x0000_s244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8Rd8AA&#10;AADdAAAADwAAAGRycy9kb3ducmV2LnhtbERPy6rCMBDdC/5DGMGdpj6QUo2iF5S7vD427sZmbKvN&#10;pDa5Wv/eCIK7OZznzBaNKcWdaldYVjDoRyCIU6sLzhQc9uteDMJ5ZI2lZVLwJAeLebs1w0TbB2/p&#10;vvOZCCHsElSQe18lUro0J4OubyviwJ1tbdAHWGdS1/gI4aaUwyiaSIMFh4YcK/rJKb3u/o2CzXMt&#10;/yqSx5vFrDkNL/FouXJKdTvNcgrCU+O/4o/7V4f549EY3t+EE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8Rd8AAAADdAAAADwAAAAAAAAAAAAAAAACYAgAAZHJzL2Rvd25y&#10;ZXYueG1sUEsFBgAAAAAEAAQA9QAAAIUDAAAAAA==&#10;" strokeweight=".25pt">
                  <v:stroke dashstyle="1 1" endcap="round"/>
                </v:shape>
              </v:group>
              <v:group id="Group 1395" o:spid="_x0000_s244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6sX8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8v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OrF/FAAAA3QAA&#10;AA8AAAAAAAAAAAAAAAAAqgIAAGRycy9kb3ducmV2LnhtbFBLBQYAAAAABAAEAPoAAACcAwAAAAA=&#10;">
                <v:shape id="AutoShape 1396" o:spid="_x0000_s244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Eqm8EA&#10;AADdAAAADwAAAGRycy9kb3ducmV2LnhtbERPS4vCMBC+C/6HMII3TbeKlK5RXKHi0dfF22wz23a3&#10;mXSbqPXfG0HwNh/fc+bLztTiSq2rLCv4GEcgiHOrKy4UnI7ZKAHhPLLG2jIpuJOD5aLfm2Oq7Y33&#10;dD34QoQQdikqKL1vUildXpJBN7YNceB+bGvQB9gWUrd4C+GmlnEUzaTBikNDiQ2tS8r/DhejYHPP&#10;5K4hef63WHTf8W8yWX05pYaDbvUJwlPn3+KXe6vD/OlkBs9vwgl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xKpvBAAAA3QAAAA8AAAAAAAAAAAAAAAAAmAIAAGRycy9kb3du&#10;cmV2LnhtbFBLBQYAAAAABAAEAPUAAACGAwAAAAA=&#10;" strokeweight=".25pt">
                  <v:stroke dashstyle="1 1" endcap="round"/>
                </v:shape>
                <v:shape id="AutoShape 1397" o:spid="_x0000_s244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2PAMEA&#10;AADdAAAADwAAAGRycy9kb3ducmV2LnhtbERPS4vCMBC+C/6HMII3TVdlldpUXEHx6OvibWxm2+42&#10;k24Ttf57Iyx4m4/vOcmiNZW4UeNKywo+hhEI4szqknMFp+N6MAPhPLLGyjIpeJCDRdrtJBhre+c9&#10;3Q4+FyGEXYwKCu/rWEqXFWTQDW1NHLhv2xj0ATa51A3eQ7ip5CiKPqXBkkNDgTWtCsp+D1ejYPNY&#10;y11N8vxnMW8vo5/ZePnllOr32uUchKfWv8X/7q0O8yfjK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9jwDBAAAA3QAAAA8AAAAAAAAAAAAAAAAAmAIAAGRycy9kb3du&#10;cmV2LnhtbFBLBQYAAAAABAAEAPUAAACGAwAAAAA=&#10;" strokeweight=".25pt">
                  <v:stroke dashstyle="1 1" endcap="round"/>
                </v:shape>
                <v:shape id="AutoShape 1398" o:spid="_x0000_s244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IbcsUA&#10;AADdAAAADwAAAGRycy9kb3ducmV2LnhtbESPQW/CMAyF75P2HyJP2m2kaxFCHQExpE47DthlN68x&#10;bVnjdE2g5d/jAxI3W+/5vc+L1ehadaY+NJ4NvE4SUMSltw1XBr73xcscVIjIFlvPZOBCAVbLx4cF&#10;5tYPvKXzLlZKQjjkaKCOscu1DmVNDsPEd8SiHXzvMMraV9r2OEi4a3WaJDPtsGFpqLGjTU3l3+7k&#10;DHxcCv3Vkf7591iNv+lxnq3fgzHPT+P6DVSkMd7Nt+tPK/jTTHDlGxlB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YhtyxQAAAN0AAAAPAAAAAAAAAAAAAAAAAJgCAABkcnMv&#10;ZG93bnJldi54bWxQSwUGAAAAAAQABAD1AAAAigMAAAAA&#10;" strokeweight=".25pt">
                  <v:stroke dashstyle="1 1" endcap="round"/>
                </v:shape>
              </v:group>
              <v:shape id="AutoShape 1399" o:spid="_x0000_s244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6+6cEA&#10;AADdAAAADwAAAGRycy9kb3ducmV2LnhtbERPS4vCMBC+C/6HMII3TVdF3GosXUHx6Ouyt7GZbbvb&#10;TLpN1PrvjSB4m4/vOYukNZW4UuNKywo+hhEI4szqknMFp+N6MAPhPLLGyjIpuJODZNntLDDW9sZ7&#10;uh58LkIIuxgVFN7XsZQuK8igG9qaOHA/tjHoA2xyqRu8hXBTyVEUTaXBkkNDgTWtCsr+DhejYHNf&#10;y11N8vvfYt6eR7+zcfrllOr32nQOwlPr3+KXe6vD/Mn4E5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uvunBAAAA3QAAAA8AAAAAAAAAAAAAAAAAmAIAAGRycy9kb3du&#10;cmV2LnhtbFBLBQYAAAAABAAEAPUAAACGAwAAAAA=&#10;" strokeweight=".25pt">
                <v:stroke dashstyle="1 1" endcap="round"/>
              </v:shape>
            </v:group>
            <v:group id="Group 1400" o:spid="_x0000_s2446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98us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n98uscAAADd&#10;AAAADwAAAAAAAAAAAAAAAACqAgAAZHJzL2Rvd25yZXYueG1sUEsFBgAAAAAEAAQA+gAAAJ4DAAAA&#10;AA==&#10;">
              <v:group id="Group 1401" o:spid="_x0000_s244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PZIc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BrD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M9khwwAAAN0AAAAP&#10;AAAAAAAAAAAAAAAAAKoCAABkcnMvZG93bnJldi54bWxQSwUGAAAAAAQABAD6AAAAmgMAAAAA&#10;">
                <v:shape id="AutoShape 1402" o:spid="_x0000_s244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f5cEA&#10;AADdAAAADwAAAGRycy9kb3ducmV2LnhtbERPS4vCMBC+L+x/CLPgTdOtIlKNxRUUj74ue5ttxrba&#10;TGoTa/33RhD2Nh/fc2ZpZyrRUuNKywq+BxEI4szqknMFx8OqPwHhPLLGyjIpeJCDdP75McNE2zvv&#10;qN37XIQQdgkqKLyvEyldVpBBN7A1ceBOtjHoA2xyqRu8h3BTyTiKxtJgyaGhwJqWBWWX/c0oWD9W&#10;cluT/L1azLu/+DwZLn6cUr2vbjEF4anz/+K3e6PD/NEohtc34QQ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MX+XBAAAA3QAAAA8AAAAAAAAAAAAAAAAAmAIAAGRycy9kb3du&#10;cmV2LnhtbFBLBQYAAAAABAAEAPUAAACGAwAAAAA=&#10;" strokeweight=".25pt">
                  <v:stroke dashstyle="1 1" endcap="round"/>
                </v:shape>
                <v:shape id="AutoShape 1403" o:spid="_x0000_s244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D6fsAA&#10;AADdAAAADwAAAGRycy9kb3ducmV2LnhtbERPy6rCMBDdC/5DGMGdpj6QUo2iF5S7vD427sZmbKvN&#10;pDa5Wv/eCIK7OZznzBaNKcWdaldYVjDoRyCIU6sLzhQc9uteDMJ5ZI2lZVLwJAeLebs1w0TbB2/p&#10;vvOZCCHsElSQe18lUro0J4OubyviwJ1tbdAHWGdS1/gI4aaUwyiaSIMFh4YcK/rJKb3u/o2CzXMt&#10;/yqSx5vFrDkNL/FouXJKdTvNcgrCU+O/4o/7V4f54/EI3t+EE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sD6fsAAAADdAAAADwAAAAAAAAAAAAAAAACYAgAAZHJzL2Rvd25y&#10;ZXYueG1sUEsFBgAAAAAEAAQA9QAAAIUDAAAAAA==&#10;" strokeweight=".25pt">
                  <v:stroke dashstyle="1 1" endcap="round"/>
                </v:shape>
                <v:shape id="AutoShape 1404" o:spid="_x0000_s245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liCsAA&#10;AADdAAAADwAAAGRycy9kb3ducmV2LnhtbERPy6rCMBDdC/5DGMGdpmoR6TWKCopLXxt3YzO37b3N&#10;pDZR698bQXA3h/Oc6bwxpbhT7QrLCgb9CARxanXBmYLTcd2bgHAeWWNpmRQ8ycF81m5NMdH2wXu6&#10;H3wmQgi7BBXk3leJlC7NyaDr24o4cL+2NugDrDOpa3yEcFPKYRSNpcGCQ0OOFa1ySv8PN6Ng81zL&#10;XUXyfLWYNZfh32S0WDqlup1m8QPCU+O/4o97q8P8OI7h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liCsAAAADdAAAADwAAAAAAAAAAAAAAAACYAgAAZHJzL2Rvd25y&#10;ZXYueG1sUEsFBgAAAAAEAAQA9QAAAIUDAAAAAA==&#10;" strokeweight=".25pt">
                  <v:stroke dashstyle="1 1" endcap="round"/>
                </v:shape>
              </v:group>
              <v:group id="Group 1405" o:spid="_x0000_s245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gjfIsUAAADdAAAADwAAAGRycy9kb3ducmV2LnhtbERPS2vCQBC+F/wPyxS8&#10;1U00KZK6ikiVHkKhKpTehuyYBLOzIbvN4993C4Xe5uN7zmY3mkb01LnasoJ4EYEgLqyuuVRwvRyf&#10;1iCcR9bYWCYFEznYbWcPG8y0HfiD+rMvRQhhl6GCyvs2k9IVFRl0C9sSB+5mO4M+wK6UusMhhJtG&#10;LqPoWRqsOTRU2NKhouJ+/jYKTgMO+1X82uf322H6uqTvn3lMSs0fx/0LCE+j/xf/ud90mJ8k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I3yLFAAAA3QAA&#10;AA8AAAAAAAAAAAAAAAAAqgIAAGRycy9kb3ducmV2LnhtbFBLBQYAAAAABAAEAPoAAACcAwAAAAA=&#10;">
                <v:shape id="AutoShape 1406" o:spid="_x0000_s245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dZ5sEA&#10;AADdAAAADwAAAGRycy9kb3ducmV2LnhtbERPS4vCMBC+L/gfwgje1tQqItUoulDx6OvibWzGttpM&#10;apPV+u+NsLC3+fieM1u0phIPalxpWcGgH4EgzqwuOVdwPKTfExDOI2usLJOCFzlYzDtfM0y0ffKO&#10;HnufixDCLkEFhfd1IqXLCjLo+rYmDtzFNgZ9gE0udYPPEG4qGUfRWBosOTQUWNNPQdlt/2sUrF+p&#10;3NYkT3eLeXuOr5PhcuWU6nXb5RSEp9b/i//cGx3mj0Zj+HwTTp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3WebBAAAA3QAAAA8AAAAAAAAAAAAAAAAAmAIAAGRycy9kb3du&#10;cmV2LnhtbFBLBQYAAAAABAAEAPUAAACGAwAAAAA=&#10;" strokeweight=".25pt">
                  <v:stroke dashstyle="1 1" endcap="round"/>
                </v:shape>
                <v:shape id="AutoShape 1407" o:spid="_x0000_s245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v8fcMA&#10;AADdAAAADwAAAGRycy9kb3ducmV2LnhtbERPTU/CQBC9m/gfNmPiTbYgUVK6baoJhKMgF25Dd2gL&#10;3dnaXdvy710SE27z8j4nyUbTiJ46V1tWMJ1EIIgLq2suFey/Vy8LEM4ja2wsk4IrOcjSx4cEY20H&#10;3lK/86UIIexiVFB538ZSuqIig25iW+LAnWxn0AfYlVJ3OIRw08hZFL1JgzWHhgpb+qyouOx+jYL1&#10;dSW/WpKHH4vleJydF6/5h1Pq+WnMlyA8jf4u/ndvdJg/n7/D7Ztwg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v8fcMAAADdAAAADwAAAAAAAAAAAAAAAACYAgAAZHJzL2Rv&#10;d25yZXYueG1sUEsFBgAAAAAEAAQA9QAAAIgDAAAAAA==&#10;" strokeweight=".25pt">
                  <v:stroke dashstyle="1 1" endcap="round"/>
                </v:shape>
                <v:shape id="AutoShape 1408" o:spid="_x0000_s245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RoD8UA&#10;AADdAAAADwAAAGRycy9kb3ducmV2LnhtbESPQW/CMAyF75P4D5GRdhspHZpQISA2qdOODHbZzTSm&#10;LTRO12S0/ff4MGk3W+/5vc/r7eAadaMu1J4NzGcJKOLC25pLA1/H/GkJKkRki41nMjBSgO1m8rDG&#10;zPqeP+l2iKWSEA4ZGqhibDOtQ1GRwzDzLbFoZ985jLJ2pbYd9hLuGp0myYt2WLM0VNjSW0XF9fDr&#10;DLyPud63pL9/PJbDKb0sn3evwZjH6bBbgYo0xH/z3/WHFfzFQnDlGxlBb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GgPxQAAAN0AAAAPAAAAAAAAAAAAAAAAAJgCAABkcnMv&#10;ZG93bnJldi54bWxQSwUGAAAAAAQABAD1AAAAigMAAAAA&#10;" strokeweight=".25pt">
                  <v:stroke dashstyle="1 1" endcap="round"/>
                </v:shape>
              </v:group>
              <v:group id="Group 1409" o:spid="_x0000_s245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0XVJ8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PF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0XVJ8QAAADdAAAA&#10;DwAAAAAAAAAAAAAAAACqAgAAZHJzL2Rvd25yZXYueG1sUEsFBgAAAAAEAAQA+gAAAJsDAAAAAA==&#10;">
                <v:shape id="AutoShape 1410" o:spid="_x0000_s245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vy1MQA&#10;AADdAAAADwAAAGRycy9kb3ducmV2LnhtbESPzW7CQAyE75V4h5WRuJVN+RMKLAiQQBwL9NKbybpJ&#10;2qw3ZBcIb48PlbjZmvHM5/mydZW6URNKzwY++gko4szbknMDX6ft+xRUiMgWK89k4EEBlovO2xxT&#10;6+98oNsx5kpCOKRooIixTrUOWUEOQ9/XxKL9+MZhlLXJtW3wLuGu0oMkmWiHJUtDgTVtCsr+jldn&#10;YPfY6s+a9PfFY96eB7/T4WodjOl129UMVKQ2vsz/13sr+KOx8Ms3MoJ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L8tTEAAAA3QAAAA8AAAAAAAAAAAAAAAAAmAIAAGRycy9k&#10;b3ducmV2LnhtbFBLBQYAAAAABAAEAPUAAACJAwAAAAA=&#10;" strokeweight=".25pt">
                  <v:stroke dashstyle="1 1" endcap="round"/>
                </v:shape>
                <v:shape id="AutoShape 1411" o:spid="_x0000_s245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XT8IA&#10;AADdAAAADwAAAGRycy9kb3ducmV2LnhtbERPS4vCMBC+C/sfwgjeNPWxi9Sm4gqKR3W9eBub2bZr&#10;M6lN1PrvjbDgbT6+5yTz1lTiRo0rLSsYDiIQxJnVJecKDj+r/hSE88gaK8uk4EEO5ulHJ8FY2zvv&#10;6Lb3uQgh7GJUUHhfx1K6rCCDbmBr4sD92sagD7DJpW7wHsJNJUdR9CUNlhwaCqxpWVB23l+NgvVj&#10;Jbc1yePFYt6eRn/T8eLbKdXrtosZCE+tf4v/3Rsd5k8+h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h1dPwgAAAN0AAAAPAAAAAAAAAAAAAAAAAJgCAABkcnMvZG93&#10;bnJldi54bWxQSwUGAAAAAAQABAD1AAAAhwMAAAAA&#10;" strokeweight=".25pt">
                  <v:stroke dashstyle="1 1" endcap="round"/>
                </v:shape>
                <v:shape id="AutoShape 1412" o:spid="_x0000_s245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XJOMMA&#10;AADdAAAADwAAAGRycy9kb3ducmV2LnhtbERPS2vCQBC+C/6HZYTedGNqS0izihYsHn300ts0O02i&#10;2dk0u03iv3eFgrf5+J6TrQZTi45aV1lWMJ9FIIhzqysuFHyettMEhPPIGmvLpOBKDlbL8SjDVNue&#10;D9QdfSFCCLsUFZTeN6mULi/JoJvZhjhwP7Y16ANsC6lb7EO4qWUcRa/SYMWhocSG3kvKL8c/o+Dj&#10;upX7huTXr8Vi+I7PyfN645R6mgzrNxCeBv8Q/7t3OsxfvMR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XJOMMAAADdAAAADwAAAAAAAAAAAAAAAACYAgAAZHJzL2Rv&#10;d25yZXYueG1sUEsFBgAAAAAEAAQA9QAAAIgDAAAAAA==&#10;" strokeweight=".25pt">
                  <v:stroke dashstyle="1 1" endcap="round"/>
                </v:shape>
              </v:group>
              <v:shape id="AutoShape 1413" o:spid="_x0000_s245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lso8EA&#10;AADdAAAADwAAAGRycy9kb3ducmV2LnhtbERPS4vCMBC+C/6HMII3TVddkdpUXEHx6OvibWxm2+42&#10;k24Ttf57Iyx4m4/vOcmiNZW4UeNKywo+hhEI4szqknMFp+N6MAPhPLLGyjIpeJCDRdrtJBhre+c9&#10;3Q4+FyGEXYwKCu/rWEqXFWTQDW1NHLhv2xj0ATa51A3eQ7ip5CiKptJgyaGhwJpWBWW/h6tRsHms&#10;5a4mef6zmLeX0c9svPxySvV77XIOwlPr3+J/91aH+ZPPM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ZbKPBAAAA3QAAAA8AAAAAAAAAAAAAAAAAmAIAAGRycy9kb3du&#10;cmV2LnhtbFBLBQYAAAAABAAEAPUAAACGAwAAAAA=&#10;" strokeweight=".25pt">
                <v:stroke dashstyle="1 1" endcap="round"/>
              </v:shape>
            </v:group>
            <v:group id="Group 1414" o:spid="_x0000_s2460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3sZMUAAADdAAAADwAAAGRycy9kb3ducmV2LnhtbERPS2vCQBC+F/wPyxS8&#10;1U00KZK6ikiVHkKhKpTehuyYBLOzIbvN4993C4Xe5uN7zmY3mkb01LnasoJ4EYEgLqyuuVRwvRyf&#10;1iCcR9bYWCYFEznYbWcPG8y0HfiD+rMvRQhhl6GCyvs2k9IVFRl0C9sSB+5mO4M+wK6UusMhhJtG&#10;LqPoWRqsOTRU2NKhouJ+/jYKTgMO+1X82uf322H6uqTvn3lMSs0fx/0LCE+j/xf/ud90mJ+k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d7GTFAAAA3QAA&#10;AA8AAAAAAAAAAAAAAAAAqgIAAGRycy9kb3ducmV2LnhtbFBLBQYAAAAABAAEAPoAAACcAwAAAAA=&#10;">
              <v:group id="Group 1415" o:spid="_x0000_s246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9FJ/8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/0o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9FJ/8QAAADdAAAA&#10;DwAAAAAAAAAAAAAAAACqAgAAZHJzL2Rvd25yZXYueG1sUEsFBgAAAAAEAAQA+gAAAJsDAAAAAA==&#10;">
                <v:shape id="AutoShape 1416" o:spid="_x0000_s246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7PO8AA&#10;AADdAAAADwAAAGRycy9kb3ducmV2LnhtbERPy6rCMBDdC/5DGMGdpupVpBpFLyh36WvjbmzGttpM&#10;epuo9e+NILibw3nOdF6bQtypcrllBb1uBII4sTrnVMFhv+qMQTiPrLGwTAqe5GA+azamGGv74C3d&#10;dz4VIYRdjAoy78tYSpdkZNB1bUkcuLOtDPoAq1TqCh8h3BSyH0UjaTDn0JBhSb8ZJdfdzShYP1dy&#10;U5I8/ltM61P/Mh4slk6pdqteTEB4qv1X/HH/6TD/ZziC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27PO8AAAADdAAAADwAAAAAAAAAAAAAAAACYAgAAZHJzL2Rvd25y&#10;ZXYueG1sUEsFBgAAAAAEAAQA9QAAAIUDAAAAAA==&#10;" strokeweight=".25pt">
                  <v:stroke dashstyle="1 1" endcap="round"/>
                </v:shape>
                <v:shape id="AutoShape 1417" o:spid="_x0000_s246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JqoMMA&#10;AADdAAAADwAAAGRycy9kb3ducmV2LnhtbERPTU/CQBC9k/gfNmPCjW6tIKSwkGpS4hHQC7ehO7bV&#10;7mztLqX8e5eExNu8vM9ZbQbTiJ46V1tW8BTFIIgLq2suFXx+5JMFCOeRNTaWScGVHGzWD6MVptpe&#10;eE/9wZcihLBLUUHlfZtK6YqKDLrItsSB+7KdQR9gV0rd4SWEm0YmcfwiDdYcGips6a2i4udwNgq2&#10;11zuWpLHX4vlcEq+F8/Zq1Nq/DhkSxCeBv8vvrvfdZg/nc3h9k04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JqoMMAAADdAAAADwAAAAAAAAAAAAAAAACYAgAAZHJzL2Rv&#10;d25yZXYueG1sUEsFBgAAAAAEAAQA9QAAAIgDAAAAAA==&#10;" strokeweight=".25pt">
                  <v:stroke dashstyle="1 1" endcap="round"/>
                </v:shape>
                <v:shape id="AutoShape 1418" o:spid="_x0000_s246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3+0sQA&#10;AADdAAAADwAAAGRycy9kb3ducmV2LnhtbESPzW7CQAyE75V4h5WRuJVN+RMKLAiQQBwL9NKbybpJ&#10;2qw3ZBcIb48PlbjZmvHM5/mydZW6URNKzwY++gko4szbknMDX6ft+xRUiMgWK89k4EEBlovO2xxT&#10;6+98oNsx5kpCOKRooIixTrUOWUEOQ9/XxKL9+MZhlLXJtW3wLuGu0oMkmWiHJUtDgTVtCsr+jldn&#10;YPfY6s+a9PfFY96eB7/T4WodjOl129UMVKQ2vsz/13sr+KOx4Mo3MoJ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9/tLEAAAA3QAAAA8AAAAAAAAAAAAAAAAAmAIAAGRycy9k&#10;b3ducmV2LnhtbFBLBQYAAAAABAAEAPUAAACJAwAAAAA=&#10;" strokeweight=".25pt">
                  <v:stroke dashstyle="1 1" endcap="round"/>
                </v:shape>
              </v:group>
              <v:group id="Group 1419" o:spid="_x0000_s246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xD+s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8gf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pxD+sQAAADdAAAA&#10;DwAAAAAAAAAAAAAAAACqAgAAZHJzL2Rvd25yZXYueG1sUEsFBgAAAAAEAAQA+gAAAJsDAAAAAA==&#10;">
                <v:shape id="AutoShape 1420" o:spid="_x0000_s246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c4acUA&#10;AADdAAAADwAAAGRycy9kb3ducmV2LnhtbESPQW/CMAyF75P4D5GRdhspHUKoEBCb1GlHBrvsZhrT&#10;FhqnazLa/vv5MGk3W+/5vc+b3eAadacu1J4NzGcJKOLC25pLA5+n/GkFKkRki41nMjBSgN128rDB&#10;zPqeP+h+jKWSEA4ZGqhibDOtQ1GRwzDzLbFoF985jLJ2pbYd9hLuGp0myVI7rFkaKmzptaLidvxx&#10;Bt7GXB9a0l/fHsvhnF5Xz/uXYMzjdNivQUUa4r/57/rdCv5iKfzyjY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pzhpxQAAAN0AAAAPAAAAAAAAAAAAAAAAAJgCAABkcnMv&#10;ZG93bnJldi54bWxQSwUGAAAAAAQABAD1AAAAigMAAAAA&#10;" strokeweight=".25pt">
                  <v:stroke dashstyle="1 1" endcap="round"/>
                </v:shape>
                <v:shape id="AutoShape 1421" o:spid="_x0000_s246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ud8sEA&#10;AADdAAAADwAAAGRycy9kb3ducmV2LnhtbERPS4vCMBC+L/gfwgjeNLUuItUodUHx6OvibWzGttpM&#10;uk3U+u83grC3+fieM1u0phIPalxpWcFwEIEgzqwuOVdwPKz6ExDOI2usLJOCFzlYzDtfM0y0ffKO&#10;HnufixDCLkEFhfd1IqXLCjLoBrYmDtzFNgZ9gE0udYPPEG4qGUfRWBosOTQUWNNPQdltfzcK1q+V&#10;3NYkT78W8/YcXyejdOmU6nXbdArCU+v/xR/3Rof53+Mh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rnfLBAAAA3QAAAA8AAAAAAAAAAAAAAAAAmAIAAGRycy9kb3du&#10;cmV2LnhtbFBLBQYAAAAABAAEAPUAAACGAwAAAAA=&#10;" strokeweight=".25pt">
                  <v:stroke dashstyle="1 1" endcap="round"/>
                </v:shape>
                <v:shape id="AutoShape 1422" o:spid="_x0000_s246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DhcAA&#10;AADdAAAADwAAAGRycy9kb3ducmV2LnhtbERPy6rCMBDdC/5DGMGdplYRqUZRwctdXh8bd2MzttVm&#10;UptcrX9vBMHdHM5zZovGlOJOtSssKxj0IxDEqdUFZwoO+01vAsJ5ZI2lZVLwJAeLebs1w0TbB2/p&#10;vvOZCCHsElSQe18lUro0J4OubyviwJ1tbdAHWGdS1/gI4aaUcRSNpcGCQ0OOFa1zSq+7f6Pg57mR&#10;fxXJ481i1pziy2S4XDmlup1mOQXhqfFf8cf9q8P80TiG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kDhcAAAADdAAAADwAAAAAAAAAAAAAAAACYAgAAZHJzL2Rvd25y&#10;ZXYueG1sUEsFBgAAAAAEAAQA9QAAAIUDAAAAAA==&#10;" strokeweight=".25pt">
                  <v:stroke dashstyle="1 1" endcap="round"/>
                </v:shape>
              </v:group>
              <v:group id="Group 1423" o:spid="_x0000_s246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i+rc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j+n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Yvq3FAAAA3QAA&#10;AA8AAAAAAAAAAAAAAAAAqgIAAGRycy9kb3ducmV2LnhtbFBLBQYAAAAABAAEAPoAAACcAwAAAAA=&#10;">
                <v:shape id="AutoShape 1424" o:spid="_x0000_s247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w+asEA&#10;AADdAAAADwAAAGRycy9kb3ducmV2LnhtbERPS4vCMBC+L/gfwgje1tQqItUoulDx6OvibWzGttpM&#10;apPV+u+NsLC3+fieM1u0phIPalxpWcGgH4EgzqwuOVdwPKTfExDOI2usLJOCFzlYzDtfM0y0ffKO&#10;HnufixDCLkEFhfd1IqXLCjLo+rYmDtzFNgZ9gE0udYPPEG4qGUfRWBosOTQUWNNPQdlt/2sUrF+p&#10;3NYkT3eLeXuOr5PhcuWU6nXb5RSEp9b/i//cGx3mj8Yj+HwTTp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cPmrBAAAA3QAAAA8AAAAAAAAAAAAAAAAAmAIAAGRycy9kb3du&#10;cmV2LnhtbFBLBQYAAAAABAAEAPUAAACGAwAAAAA=&#10;" strokeweight=".25pt">
                  <v:stroke dashstyle="1 1" endcap="round"/>
                </v:shape>
                <v:shape id="AutoShape 1425" o:spid="_x0000_s247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b8cAA&#10;AADdAAAADwAAAGRycy9kb3ducmV2LnhtbERPy6rCMBDdC/5DGMGdpupVpBpFLyh36WvjbmzGttpM&#10;epuo9e+NILibw3nOdF6bQtypcrllBb1uBII4sTrnVMFhv+qMQTiPrLGwTAqe5GA+azamGGv74C3d&#10;dz4VIYRdjAoy78tYSpdkZNB1bUkcuLOtDPoAq1TqCh8h3BSyH0UjaTDn0JBhSb8ZJdfdzShYP1dy&#10;U5I8/ltM61P/Mh4slk6pdqteTEB4qv1X/HH/6TD/ZzSE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Cb8cAAAADdAAAADwAAAAAAAAAAAAAAAACYAgAAZHJzL2Rvd25y&#10;ZXYueG1sUEsFBgAAAAAEAAQA9QAAAIUDAAAAAA==&#10;" strokeweight=".25pt">
                  <v:stroke dashstyle="1 1" endcap="round"/>
                </v:shape>
                <v:shape id="AutoShape 1426" o:spid="_x0000_s247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IFhsAA&#10;AADdAAAADwAAAGRycy9kb3ducmV2LnhtbERPy6rCMBDdC/5DGMGdpj4o0msUFRSXvjbuxmZu23ub&#10;SW2i1r83guBuDuc503ljSnGn2hWWFQz6EQji1OqCMwWn47o3AeE8ssbSMil4koP5rN2aYqLtg/d0&#10;P/hMhBB2CSrIva8SKV2ak0HXtxVx4H5tbdAHWGdS1/gI4aaUwyiKpcGCQ0OOFa1ySv8PN6Ng81zL&#10;XUXyfLWYNZfh32S0WDqlup1m8QPCU+O/4o97q8P8cRzD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QIFhsAAAADdAAAADwAAAAAAAAAAAAAAAACYAgAAZHJzL2Rvd25y&#10;ZXYueG1sUEsFBgAAAAAEAAQA9QAAAIUDAAAAAA==&#10;" strokeweight=".25pt">
                  <v:stroke dashstyle="1 1" endcap="round"/>
                </v:shape>
              </v:group>
              <v:shape id="AutoShape 1427" o:spid="_x0000_s247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6gHcMA&#10;AADdAAAADwAAAGRycy9kb3ducmV2LnhtbERPPW/CMBDdK/U/WFepW3GgFUUhDqKVQIw0ZWE74iMJ&#10;xOfUdiH59zVSJbZ7ep+XLXrTigs531hWMB4lIIhLqxuuFOy+Vy8zED4ga2wtk4KBPCzyx4cMU22v&#10;/EWXIlQihrBPUUEdQpdK6cuaDPqR7Ygjd7TOYIjQVVI7vMZw08pJkkylwYZjQ40dfdZUnotfo2A9&#10;rOS2I7n/sVj1h8lp9rr88Eo9P/XLOYhAfbiL/90bHee/Td/h9k08Q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6gHcMAAADdAAAADwAAAAAAAAAAAAAAAACYAgAAZHJzL2Rv&#10;d25yZXYueG1sUEsFBgAAAAAEAAQA9QAAAIgDAAAAAA==&#10;" strokeweight=".25pt">
                <v:stroke dashstyle="1 1" endcap="round"/>
              </v:shape>
            </v:group>
            <v:group id="Group 1428" o:spid="_x0000_s2474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Fe8LNzIAAAA&#10;3QAAAA8AAAAAAAAAAAAAAAAAqgIAAGRycy9kb3ducmV2LnhtbFBLBQYAAAAABAAEAPoAAACfAwAA&#10;AAA=&#10;">
              <v:group id="Group 1429" o:spid="_x0000_s247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CJR8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z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PCJR8QAAADdAAAA&#10;DwAAAAAAAAAAAAAAAACqAgAAZHJzL2Rvd25yZXYueG1sUEsFBgAAAAAEAAQA+gAAAJsDAAAAAA==&#10;">
                <v:shape id="AutoShape 1430" o:spid="_x0000_s247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6utMQA&#10;AADdAAAADwAAAGRycy9kb3ducmV2LnhtbESPQW/CMAyF75P4D5GRuI10gAAVAgIkEMcBu+xmGq/t&#10;1jilCVD+PT5M4mbrPb/3eb5sXaVu1ITSs4GPfgKKOPO25NzA12n7PgUVIrLFyjMZeFCA5aLzNsfU&#10;+jsf6HaMuZIQDikaKGKsU61DVpDD0Pc1sWg/vnEYZW1ybRu8S7ir9CBJxtphydJQYE2bgrK/49UZ&#10;2D22+rMm/X3xmLfnwe90uFoHY3rddjUDFamNL/P/9d4K/mgi/PKNjK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+rrTEAAAA3QAAAA8AAAAAAAAAAAAAAAAAmAIAAGRycy9k&#10;b3ducmV2LnhtbFBLBQYAAAAABAAEAPUAAACJAwAAAAA=&#10;" strokeweight=".25pt">
                  <v:stroke dashstyle="1 1" endcap="round"/>
                </v:shape>
                <v:shape id="AutoShape 1431" o:spid="_x0000_s247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ILL8IA&#10;AADdAAAADwAAAGRycy9kb3ducmV2LnhtbERPS4vCMBC+C/sfwgjeNPXBrtSm4gqKR3W9eBub2bZr&#10;M6lN1PrvjbDgbT6+5yTz1lTiRo0rLSsYDiIQxJnVJecKDj+r/hSE88gaK8uk4EEO5ulHJ8FY2zvv&#10;6Lb3uQgh7GJUUHhfx1K6rCCDbmBr4sD92sagD7DJpW7wHsJNJUdR9CkNlhwaCqxpWVB23l+NgvVj&#10;Jbc1yePFYt6eRn/T8eLbKdXrtosZCE+tf4v/3Rsd5k++hv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gsvwgAAAN0AAAAPAAAAAAAAAAAAAAAAAJgCAABkcnMvZG93&#10;bnJldi54bWxQSwUGAAAAAAQABAD1AAAAhwMAAAAA&#10;" strokeweight=".25pt">
                  <v:stroke dashstyle="1 1" endcap="round"/>
                </v:shape>
                <v:shape id="AutoShape 1432" o:spid="_x0000_s247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CVWMMA&#10;AADdAAAADwAAAGRycy9kb3ducmV2LnhtbERPS2vCQBC+C/6HZYTedGMqbUizihYsHn300ts0O02i&#10;2dk0u03iv3eFgrf5+J6TrQZTi45aV1lWMJ9FIIhzqysuFHyettMEhPPIGmvLpOBKDlbL8SjDVNue&#10;D9QdfSFCCLsUFZTeN6mULi/JoJvZhjhwP7Y16ANsC6lb7EO4qWUcRS/SYMWhocSG3kvKL8c/o+Dj&#10;upX7huTXr8Vi+I7PyfN645R6mgzrNxCeBv8Q/7t3OsxfvMZ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CVWMMAAADdAAAADwAAAAAAAAAAAAAAAACYAgAAZHJzL2Rv&#10;d25yZXYueG1sUEsFBgAAAAAEAAQA9QAAAIgDAAAAAA==&#10;" strokeweight=".25pt">
                  <v:stroke dashstyle="1 1" endcap="round"/>
                </v:shape>
              </v:group>
              <v:group id="Group 1433" o:spid="_x0000_s247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EocM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84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MEocMQAAADdAAAA&#10;DwAAAAAAAAAAAAAAAACqAgAAZHJzL2Rvd25yZXYueG1sUEsFBgAAAAAEAAQA+gAAAJsDAAAAAA==&#10;">
                <v:shape id="AutoShape 1434" o:spid="_x0000_s248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Wot8MA&#10;AADdAAAADwAAAGRycy9kb3ducmV2LnhtbERPTU/CQBC9m/gfNmPiTbYgUVK6baoJhKMgF25Dd2gL&#10;3dnaXdvy710SE27z8j4nyUbTiJ46V1tWMJ1EIIgLq2suFey/Vy8LEM4ja2wsk4IrOcjSx4cEY20H&#10;3lK/86UIIexiVFB538ZSuqIig25iW+LAnWxn0AfYlVJ3OIRw08hZFL1JgzWHhgpb+qyouOx+jYL1&#10;dSW/WpKHH4vleJydF6/5h1Pq+WnMlyA8jf4u/ndvdJg/f5/D7Ztwg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Wot8MAAADdAAAADwAAAAAAAAAAAAAAAACYAgAAZHJzL2Rv&#10;d25yZXYueG1sUEsFBgAAAAAEAAQA9QAAAIgDAAAAAA==&#10;" strokeweight=".25pt">
                  <v:stroke dashstyle="1 1" endcap="round"/>
                </v:shape>
                <v:shape id="AutoShape 1435" o:spid="_x0000_s248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kNLMMA&#10;AADdAAAADwAAAGRycy9kb3ducmV2LnhtbERPTU/CQBC9k/gfNmPCjW6tIKSwkGpS4hHQC7ehO7bV&#10;7mztLqX8e5eExNu8vM9ZbQbTiJ46V1tW8BTFIIgLq2suFXx+5JMFCOeRNTaWScGVHGzWD6MVptpe&#10;eE/9wZcihLBLUUHlfZtK6YqKDLrItsSB+7KdQR9gV0rd4SWEm0YmcfwiDdYcGips6a2i4udwNgq2&#10;11zuWpLHX4vlcEq+F8/Zq1Nq/DhkSxCeBv8vvrvfdZg/nc/g9k04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kNLMMAAADdAAAADwAAAAAAAAAAAAAAAACYAgAAZHJzL2Rv&#10;d25yZXYueG1sUEsFBgAAAAAEAAQA9QAAAIgDAAAAAA==&#10;" strokeweight=".25pt">
                  <v:stroke dashstyle="1 1" endcap="round"/>
                </v:shape>
                <v:shape id="AutoShape 1436" o:spid="_x0000_s248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TW8MA&#10;AADdAAAADwAAAGRycy9kb3ducmV2LnhtbERPPW/CMBDdK/U/WFepW3GgFUUhDqKVQIw0ZWE74iMJ&#10;xOfUdiH59zVSJbZ7ep+XLXrTigs531hWMB4lIIhLqxuuFOy+Vy8zED4ga2wtk4KBPCzyx4cMU22v&#10;/EWXIlQihrBPUUEdQpdK6cuaDPqR7Ygjd7TOYIjQVVI7vMZw08pJkkylwYZjQ40dfdZUnotfo2A9&#10;rOS2I7n/sVj1h8lp9rr88Eo9P/XLOYhAfbiL/90bHee/vU/h9k08Q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uTW8MAAADdAAAADwAAAAAAAAAAAAAAAACYAgAAZHJzL2Rv&#10;d25yZXYueG1sUEsFBgAAAAAEAAQA9QAAAIgDAAAAAA==&#10;" strokeweight=".25pt">
                  <v:stroke dashstyle="1 1" endcap="round"/>
                </v:shape>
              </v:group>
              <v:group id="Group 1437" o:spid="_x0000_s248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P6LnPFAAAA3QAA&#10;AA8AAAAAAAAAAAAAAAAAqgIAAGRycy9kb3ducmV2LnhtbFBLBQYAAAAABAAEAPoAAACcAwAAAAA=&#10;">
                <v:shape id="AutoShape 1438" o:spid="_x0000_s248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iissQA&#10;AADdAAAADwAAAGRycy9kb3ducmV2LnhtbESPQW/CMAyF75P4D5GRuI10gAAVAgIkEMcBu+xmGq/t&#10;1jilCVD+PT5M4mbrPb/3eb5sXaVu1ITSs4GPfgKKOPO25NzA12n7PgUVIrLFyjMZeFCA5aLzNsfU&#10;+jsf6HaMuZIQDikaKGKsU61DVpDD0Pc1sWg/vnEYZW1ybRu8S7ir9CBJxtphydJQYE2bgrK/49UZ&#10;2D22+rMm/X3xmLfnwe90uFoHY3rddjUDFamNL/P/9d4K/mgiuPKNjK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IorLEAAAA3QAAAA8AAAAAAAAAAAAAAAAAmAIAAGRycy9k&#10;b3ducmV2LnhtbFBLBQYAAAAABAAEAPUAAACJAwAAAAA=&#10;" strokeweight=".25pt">
                  <v:stroke dashstyle="1 1" endcap="round"/>
                </v:shape>
                <v:shape id="AutoShape 1439" o:spid="_x0000_s248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QHKcMA&#10;AADdAAAADwAAAGRycy9kb3ducmV2LnhtbERPS0/CQBC+k/gfNmPCjW6tBKGykGpS4pHXhdvYHdtq&#10;d7Z2l1L+vUtC4m2+fM9ZrgfTiJ46V1tW8BTFIIgLq2suFRwP+WQOwnlkjY1lUnAlB+vVw2iJqbYX&#10;3lG/96UIIexSVFB536ZSuqIigy6yLXHgvmxn0AfYlVJ3eAnhppFJHM+kwZpDQ4UtvVdU/OzPRsHm&#10;msttS/L0a7EcPpPv+XP25pQaPw7ZKwhPg/8X390fOsyfvizg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QHKcMAAADdAAAADwAAAAAAAAAAAAAAAACYAgAAZHJzL2Rv&#10;d25yZXYueG1sUEsFBgAAAAAEAAQA9QAAAIgDAAAAAA==&#10;" strokeweight=".25pt">
                  <v:stroke dashstyle="1 1" endcap="round"/>
                </v:shape>
                <v:shape id="AutoShape 1440" o:spid="_x0000_s248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ek8QA&#10;AADdAAAADwAAAGRycy9kb3ducmV2LnhtbESPzW7CQAyE75V4h5WRuJUNUFVRYEGARNVj+blwM1mT&#10;BLLekN1CePv6gNSbrRnPfJ4tOlerO7Wh8mxgNExAEefeVlwYOOw37ymoEJEt1p7JwJMCLOa9txlm&#10;1j94S/ddLJSEcMjQQBljk2kd8pIchqFviEU7+9ZhlLUttG3xIeGu1uMk+dQOK5aGEhtal5Rfd7/O&#10;wNdzo38a0sebx6I7jS/pZLkKxgz63XIKKlIX/82v628r+B+p8Ms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r3pPEAAAA3QAAAA8AAAAAAAAAAAAAAAAAmAIAAGRycy9k&#10;b3ducmV2LnhtbFBLBQYAAAAABAAEAPUAAACJAwAAAAA=&#10;" strokeweight=".25pt">
                  <v:stroke dashstyle="1 1" endcap="round"/>
                </v:shape>
              </v:group>
              <v:shape id="AutoShape 1441" o:spid="_x0000_s248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d7CMEA&#10;AADdAAAADwAAAGRycy9kb3ducmV2LnhtbERPS4vCMBC+C/sfwix409S6SKlGcYWKx/Vx2dtsM7bV&#10;ZtJtotZ/bwTB23x8z5ktOlOLK7WusqxgNIxAEOdWV1woOOyzQQLCeWSNtWVScCcHi/lHb4aptjfe&#10;0nXnCxFC2KWooPS+SaV0eUkG3dA2xIE72tagD7AtpG7xFsJNLeMomkiDFYeGEhtalZSfdxejYH3P&#10;5E9D8vffYtH9xadkvPx2SvU/u+UUhKfOv8Uv90aH+V/JC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newjBAAAA3QAAAA8AAAAAAAAAAAAAAAAAmAIAAGRycy9kb3du&#10;cmV2LnhtbFBLBQYAAAAABAAEAPUAAACGAwAAAAA=&#10;" strokeweight=".25pt">
                <v:stroke dashstyle="1 1" endcap="round"/>
              </v:shape>
            </v:group>
            <v:group id="Group 1442" o:spid="_x0000_s2488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j9zMMAAADdAAAADwAAAGRycy9kb3ducmV2LnhtbERPS4vCMBC+C/sfwizs&#10;TdO6KlKNIrK7eBDBB4i3oRnbYjMpTbat/94Igrf5+J4zX3amFA3VrrCsIB5EIIhTqwvOFJyOv/0p&#10;COeRNZaWScGdHCwXH705Jtq2vKfm4DMRQtglqCD3vkqkdGlOBt3AVsSBu9raoA+wzqSusQ3hppTD&#10;KJpIgwWHhhwrWueU3g7/RsFfi+3qO/5ptrfr+n45jnfnbUxKfX12qxkIT51/i1/ujQ7zR9Mh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WP3MwwAAAN0AAAAP&#10;AAAAAAAAAAAAAAAAAKoCAABkcnMvZG93bnJldi54bWxQSwUGAAAAAAQABAD6AAAAmgMAAAAA&#10;">
              <v:group id="Group 1443" o:spid="_x0000_s248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RRYV8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9XC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UWFfFAAAA3QAA&#10;AA8AAAAAAAAAAAAAAAAAqgIAAGRycy9kb3ducmV2LnhtbFBLBQYAAAAABAAEAPoAAACcAwAAAAA=&#10;">
                <v:shape id="AutoShape 1444" o:spid="_x0000_s249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DYkMEA&#10;AADdAAAADwAAAGRycy9kb3ducmV2LnhtbERPS4vCMBC+C/sfwizsTdPtipRqFFeoePR12dtsM7bV&#10;ZlKbqPXfG0HwNh/fcyazztTiSq2rLCv4HkQgiHOrKy4U7HdZPwHhPLLG2jIpuJOD2fSjN8FU2xtv&#10;6Lr1hQgh7FJUUHrfpFK6vCSDbmAb4sAdbGvQB9gWUrd4C+GmlnEUjaTBikNDiQ0tSspP24tRsLxn&#10;ct2Q/DtbLLr/+Jj8zH+dUl+f3XwMwlPn3+KXe6XD/GEyhO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Q2JDBAAAA3QAAAA8AAAAAAAAAAAAAAAAAmAIAAGRycy9kb3du&#10;cmV2LnhtbFBLBQYAAAAABAAEAPUAAACGAwAAAAA=&#10;" strokeweight=".25pt">
                  <v:stroke dashstyle="1 1" endcap="round"/>
                </v:shape>
                <v:shape id="AutoShape 1445" o:spid="_x0000_s249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x9C8AA&#10;AADdAAAADwAAAGRycy9kb3ducmV2LnhtbERPS4vCMBC+C/6HMII3TX1SqlF0QfHoul68jc3YVptJ&#10;t4la/71ZEPY2H99z5svGlOJBtSssKxj0IxDEqdUFZwqOP5teDMJ5ZI2lZVLwIgfLRbs1x0TbJ3/T&#10;4+AzEULYJagg975KpHRpTgZd31bEgbvY2qAPsM6krvEZwk0ph1E0lQYLDg05VvSVU3o73I2C7Wsj&#10;9xXJ06/FrDkPr/FotXZKdTvNagbCU+P/xR/3Tof543gCf9+EE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x9C8AAAADdAAAADwAAAAAAAAAAAAAAAACYAgAAZHJzL2Rvd25y&#10;ZXYueG1sUEsFBgAAAAAEAAQA9QAAAIUDAAAAAA==&#10;" strokeweight=".25pt">
                  <v:stroke dashstyle="1 1" endcap="round"/>
                </v:shape>
                <v:shape id="AutoShape 1446" o:spid="_x0000_s249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7jfMIA&#10;AADdAAAADwAAAGRycy9kb3ducmV2LnhtbERPTWvCQBC9C/0PyxR6001tCSG6ii0oHjV66W2aHZNo&#10;djbNrib5911B8DaP9znzZW9qcaPWVZYVvE8iEMS51RUXCo6H9TgB4TyyxtoyKRjIwXLxMppjqm3H&#10;e7plvhAhhF2KCkrvm1RKl5dk0E1sQxy4k20N+gDbQuoWuxBuajmNolgarDg0lNjQd0n5JbsaBZth&#10;LXcNyZ8/i0X/Oz0nH6svp9Tba7+agfDU+6f44d7qMP8zieH+TTh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uN8wgAAAN0AAAAPAAAAAAAAAAAAAAAAAJgCAABkcnMvZG93&#10;bnJldi54bWxQSwUGAAAAAAQABAD1AAAAhwMAAAAA&#10;" strokeweight=".25pt">
                  <v:stroke dashstyle="1 1" endcap="round"/>
                </v:shape>
              </v:group>
              <v:group id="Group 1447" o:spid="_x0000_s249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9eVMQAAADdAAAADwAAAGRycy9kb3ducmV2LnhtbERPTWvCQBC9F/oflil4&#10;001qbSW6ikhbPIhgFMTbkB2TYHY2ZLdJ/PeuIPQ2j/c582VvKtFS40rLCuJRBII4s7rkXMHx8DOc&#10;gnAeWWNlmRTcyMFy8foyx0TbjvfUpj4XIYRdggoK7+tESpcVZNCNbE0cuIttDPoAm1zqBrsQbir5&#10;HkWf0mDJoaHAmtYFZdf0zyj47bBbjePvdnu9rG/nw2R32sak1OCtX81AeOr9v/jp3ugw/2P6BY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i9eVMQAAADdAAAA&#10;DwAAAAAAAAAAAAAAAACqAgAAZHJzL2Rvd25yZXYueG1sUEsFBgAAAAAEAAQA+gAAAJsDAAAAAA==&#10;">
                <v:shape id="AutoShape 1448" o:spid="_x0000_s249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3SlcQA&#10;AADdAAAADwAAAGRycy9kb3ducmV2LnhtbESPzW7CQAyE75V4h5WRuJUNUFVRYEGARNVj+blwM1mT&#10;BLLekN1CePv6gNSbrRnPfJ4tOlerO7Wh8mxgNExAEefeVlwYOOw37ymoEJEt1p7JwJMCLOa9txlm&#10;1j94S/ddLJSEcMjQQBljk2kd8pIchqFviEU7+9ZhlLUttG3xIeGu1uMk+dQOK5aGEhtal5Rfd7/O&#10;wNdzo38a0sebx6I7jS/pZLkKxgz63XIKKlIX/82v628r+B+p4Mo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d0pXEAAAA3QAAAA8AAAAAAAAAAAAAAAAAmAIAAGRycy9k&#10;b3ducmV2LnhtbFBLBQYAAAAABAAEAPUAAACJAwAAAAA=&#10;" strokeweight=".25pt">
                  <v:stroke dashstyle="1 1" endcap="round"/>
                </v:shape>
                <v:shape id="AutoShape 1449" o:spid="_x0000_s249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3DsEA&#10;AADdAAAADwAAAGRycy9kb3ducmV2LnhtbERPS4vCMBC+C/6HMII3TX0gtRpFFxSPruvF29iMbbWZ&#10;dJuo9d+bBWFv8/E9Z75sTCkeVLvCsoJBPwJBnFpdcKbg+LPpxSCcR9ZYWiYFL3KwXLRbc0y0ffI3&#10;PQ4+EyGEXYIKcu+rREqX5mTQ9W1FHLiLrQ36AOtM6hqfIdyUchhFE2mw4NCQY0VfOaW3w90o2L42&#10;cl+RPP1azJrz8BqPVmunVLfTrGYgPDX+X/xx73SYP46n8PdNOEE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Rdw7BAAAA3QAAAA8AAAAAAAAAAAAAAAAAmAIAAGRycy9kb3du&#10;cmV2LnhtbFBLBQYAAAAABAAEAPUAAACGAwAAAAA=&#10;" strokeweight=".25pt">
                  <v:stroke dashstyle="1 1" endcap="round"/>
                </v:shape>
                <v:shape id="AutoShape 1450" o:spid="_x0000_s249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JITsQA&#10;AADdAAAADwAAAGRycy9kb3ducmV2LnhtbESPS2/CQAyE75X4DysjcSsbHkI0sCCKRNUjr0tvJusm&#10;KVlvml0g/Ht8QOJma8Yzn+fL1lXqSk0oPRsY9BNQxJm3JecGjofN+xRUiMgWK89k4E4BlovO2xxT&#10;62+8o+s+5kpCOKRooIixTrUOWUEOQ9/XxKL9+sZhlLXJtW3wJuGu0sMkmWiHJUtDgTWtC8rO+4sz&#10;8HXf6G1N+uffY96ehn/T0eozGNPrtqsZqEhtfJmf199W8Mcfwi/fyAh6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ySE7EAAAA3QAAAA8AAAAAAAAAAAAAAAAAmAIAAGRycy9k&#10;b3ducmV2LnhtbFBLBQYAAAAABAAEAPUAAACJAwAAAAA=&#10;" strokeweight=".25pt">
                  <v:stroke dashstyle="1 1" endcap="round"/>
                </v:shape>
              </v:group>
              <v:group id="Group 1451" o:spid="_x0000_s249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1P1Zs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379i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1P1ZsQAAADdAAAA&#10;DwAAAAAAAAAAAAAAAACqAgAAZHJzL2Rvd25yZXYueG1sUEsFBgAAAAAEAAQA+gAAAJsDAAAAAA==&#10;">
                <v:shape id="AutoShape 1452" o:spid="_x0000_s249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xzosMA&#10;AADdAAAADwAAAGRycy9kb3ducmV2LnhtbERPS2vCQBC+C/6HZYTezMZUik2zihYsHn300ts0O02i&#10;2dk0u03iv3eFgrf5+J6TrQZTi45aV1lWMItiEMS51RUXCj5P2+kChPPIGmvLpOBKDlbL8SjDVNue&#10;D9QdfSFCCLsUFZTeN6mULi/JoItsQxy4H9sa9AG2hdQt9iHc1DKJ4xdpsOLQUGJD7yXll+OfUfBx&#10;3cp9Q/Lr12IxfCfnxfN645R6mgzrNxCeBv8Q/7t3OsyfvyZ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xzosMAAADdAAAADwAAAAAAAAAAAAAAAACYAgAAZHJzL2Rv&#10;d25yZXYueG1sUEsFBgAAAAAEAAQA9QAAAIgDAAAAAA==&#10;" strokeweight=".25pt">
                  <v:stroke dashstyle="1 1" endcap="round"/>
                </v:shape>
                <v:shape id="AutoShape 1453" o:spid="_x0000_s249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DWOcEA&#10;AADdAAAADwAAAGRycy9kb3ducmV2LnhtbERPS4vCMBC+C/6HMII3TVdF3GosXUHx6Ouyt7GZbbvb&#10;TLpN1PrvjSB4m4/vOYukNZW4UuNKywo+hhEI4szqknMFp+N6MAPhPLLGyjIpuJODZNntLDDW9sZ7&#10;uh58LkIIuxgVFN7XsZQuK8igG9qaOHA/tjHoA2xyqRu8hXBTyVEUTaXBkkNDgTWtCsr+DhejYHNf&#10;y11N8vvfYt6eR7+zcfrllOr32nQOwlPr3+KXe6vD/MnnG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g1jnBAAAA3QAAAA8AAAAAAAAAAAAAAAAAmAIAAGRycy9kb3du&#10;cmV2LnhtbFBLBQYAAAAABAAEAPUAAACGAwAAAAA=&#10;" strokeweight=".25pt">
                  <v:stroke dashstyle="1 1" endcap="round"/>
                </v:shape>
                <v:shape id="AutoShape 1454" o:spid="_x0000_s250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lOTcAA&#10;AADdAAAADwAAAGRycy9kb3ducmV2LnhtbERPy6rCMBDdC/5DGMGdpj4Q7TWKCl7u0tfG3dxmbKvN&#10;pDZR698bQXA3h/Oc6bw2hbhT5XLLCnrdCARxYnXOqYLDft0Zg3AeWWNhmRQ8ycF81mxMMdb2wVu6&#10;73wqQgi7GBVk3pexlC7JyKDr2pI4cCdbGfQBVqnUFT5CuClkP4pG0mDOoSHDklYZJZfdzSj4fa7l&#10;piR5vFpM6//+eTxYLJ1S7Va9+AHhqfZf8cf9p8P84WQI72/CCXL2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0lOTcAAAADdAAAADwAAAAAAAAAAAAAAAACYAgAAZHJzL2Rvd25y&#10;ZXYueG1sUEsFBgAAAAAEAAQA9QAAAIUDAAAAAA==&#10;" strokeweight=".25pt">
                  <v:stroke dashstyle="1 1" endcap="round"/>
                </v:shape>
              </v:group>
              <v:shape id="AutoShape 1455" o:spid="_x0000_s250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Xr1sMA&#10;AADdAAAADwAAAGRycy9kb3ducmV2LnhtbERPS0/CQBC+k/gfNmPCjW6tYKCykGpS4pHXhdvYHdtq&#10;d7Z2l1L+vUtC4m2+fM9ZrgfTiJ46V1tW8BTFIIgLq2suFRwP+WQOwnlkjY1lUnAlB+vVw2iJqbYX&#10;3lG/96UIIexSVFB536ZSuqIigy6yLXHgvmxn0AfYlVJ3eAnhppFJHL9IgzWHhgpbeq+o+NmfjYLN&#10;NZfbluTp12I5fCbf8+fszSk1fhyyVxCeBv8vvrs/dJg/Xczg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Xr1sMAAADdAAAADwAAAAAAAAAAAAAAAACYAgAAZHJzL2Rv&#10;d25yZXYueG1sUEsFBgAAAAAEAAQA9QAAAIgDAAAAAA==&#10;" strokeweight=".25pt">
                <v:stroke dashstyle="1 1" endcap="round"/>
              </v:shape>
            </v:group>
            <v:group id="Group 1456" o:spid="_x0000_s2502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LptEs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z9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LptEsQAAADdAAAA&#10;DwAAAAAAAAAAAAAAAACqAgAAZHJzL2Rvd25yZXYueG1sUEsFBgAAAAAEAAQA+gAAAJsDAAAAAA==&#10;">
              <v:group id="Group 1457" o:spid="_x0000_s250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/bIic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s+X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P2yInFAAAA3QAA&#10;AA8AAAAAAAAAAAAAAAAAqgIAAGRycy9kb3ducmV2LnhtbFBLBQYAAAAABAAEAPoAAACcAwAAAAA=&#10;">
                <v:shape id="AutoShape 1458" o:spid="_x0000_s250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ESMQA&#10;AADdAAAADwAAAGRycy9kb3ducmV2LnhtbESPS2/CQAyE75X4DysjcSsbHkI0sCCKRNUjr0tvJusm&#10;KVlvml0g/Ht8QOJma8Yzn+fL1lXqSk0oPRsY9BNQxJm3JecGjofN+xRUiMgWK89k4E4BlovO2xxT&#10;62+8o+s+5kpCOKRooIixTrUOWUEOQ9/XxKL9+sZhlLXJtW3wJuGu0sMkmWiHJUtDgTWtC8rO+4sz&#10;8HXf6G1N+uffY96ehn/T0eozGNPrtqsZqEhtfJmf199W8McfgivfyAh6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EREjEAAAA3QAAAA8AAAAAAAAAAAAAAAAAmAIAAGRycy9k&#10;b3ducmV2LnhtbFBLBQYAAAAABAAEAPUAAACJAwAAAAA=&#10;" strokeweight=".25pt">
                  <v:stroke dashstyle="1 1" endcap="round"/>
                </v:shape>
                <v:shape id="AutoShape 1459" o:spid="_x0000_s250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h08AA&#10;AADdAAAADwAAAGRycy9kb3ducmV2LnhtbERPy6rCMBDdC/5DGMGdpupFtBpFLyh36WvjbmzGttpM&#10;epuo9e+NILibw3nOdF6bQtypcrllBb1uBII4sTrnVMFhv+qMQDiPrLGwTAqe5GA+azamGGv74C3d&#10;dz4VIYRdjAoy78tYSpdkZNB1bUkcuLOtDPoAq1TqCh8h3BSyH0VDaTDn0JBhSb8ZJdfdzShYP1dy&#10;U5I8/ltM61P/Mhoslk6pdqteTEB4qv1X/HH/6TD/ZzyG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jh08AAAADdAAAADwAAAAAAAAAAAAAAAACYAgAAZHJzL2Rvd25y&#10;ZXYueG1sUEsFBgAAAAAEAAQA9QAAAIUDAAAAAA==&#10;" strokeweight=".25pt">
                  <v:stroke dashstyle="1 1" endcap="round"/>
                </v:shape>
                <v:shape id="AutoShape 1460" o:spid="_x0000_s250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nSVMQA&#10;AADdAAAADwAAAGRycy9kb3ducmV2LnhtbESPzW7CQAyE70i8w8pI3GADqBUKLAgqgXosPxduJmuS&#10;QNabZhcIb18fkHqzNeOZz/Nl6yr1oCaUng2Mhgko4szbknMDx8NmMAUVIrLFyjMZeFGA5aLbmWNq&#10;/ZN39NjHXEkIhxQNFDHWqdYhK8hhGPqaWLSLbxxGWZtc2wafEu4qPU6ST+2wZGkosKavgrLb/u4M&#10;bF8b/VOTPv16zNvz+DqdrNbBmH6vXc1ARWrjv/l9/W0F/yMRfvlGRt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Z0lTEAAAA3QAAAA8AAAAAAAAAAAAAAAAAmAIAAGRycy9k&#10;b3ducmV2LnhtbFBLBQYAAAAABAAEAPUAAACJAwAAAAA=&#10;" strokeweight=".25pt">
                  <v:stroke dashstyle="1 1" endcap="round"/>
                </v:shape>
              </v:group>
              <v:group id="Group 1461" o:spid="_x0000_s250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bhvfM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B/H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uG98wwAAAN0AAAAP&#10;AAAAAAAAAAAAAAAAAKoCAABkcnMvZG93bnJldi54bWxQSwUGAAAAAAQABAD6AAAAmgMAAAAA&#10;">
                <v:shape id="AutoShape 1462" o:spid="_x0000_s250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fpuMEA&#10;AADdAAAADwAAAGRycy9kb3ducmV2LnhtbERPTYvCMBC9L/gfwgje1tSKi1Rj6QqKR1e9eBubsa02&#10;k24Ttf77jSDsbR7vc+ZpZ2pxp9ZVlhWMhhEI4tzqigsFh/3qcwrCeWSNtWVS8CQH6aL3McdE2wf/&#10;0H3nCxFC2CWooPS+SaR0eUkG3dA2xIE729agD7AtpG7xEcJNLeMo+pIGKw4NJTa0LCm/7m5Gwfq5&#10;ktuG5PHXYtGd4st0nH07pQb9LpuB8NT5f/HbvdFh/iSK4fVNOE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H6bjBAAAA3QAAAA8AAAAAAAAAAAAAAAAAmAIAAGRycy9kb3du&#10;cmV2LnhtbFBLBQYAAAAABAAEAPUAAACGAwAAAAA=&#10;" strokeweight=".25pt">
                  <v:stroke dashstyle="1 1" endcap="round"/>
                </v:shape>
                <v:shape id="AutoShape 1463" o:spid="_x0000_s250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MI8EA&#10;AADdAAAADwAAAGRycy9kb3ducmV2LnhtbERPS4vCMBC+C/6HMAveNN2KUqpR6oLi0ddlb7PN2Ha3&#10;mXSbqPXfG0HwNh/fc+bLztTiSq2rLCv4HEUgiHOrKy4UnI7rYQLCeWSNtWVScCcHy0W/N8dU2xvv&#10;6XrwhQgh7FJUUHrfpFK6vCSDbmQb4sCdbWvQB9gWUrd4C+GmlnEUTaXBikNDiQ19lZT/HS5Gwea+&#10;lruG5Pe/xaL7iX+TcbZySg0+umwGwlPn3+KXe6vD/Ek0huc34QS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LTCPBAAAA3QAAAA8AAAAAAAAAAAAAAAAAmAIAAGRycy9kb3du&#10;cmV2LnhtbFBLBQYAAAAABAAEAPUAAACGAwAAAAA=&#10;" strokeweight=".25pt">
                  <v:stroke dashstyle="1 1" endcap="round"/>
                </v:shape>
                <v:shape id="AutoShape 1464" o:spid="_x0000_s251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LUV8AA&#10;AADdAAAADwAAAGRycy9kb3ducmV2LnhtbERPy6rCMBDdC/5DGMGdpupVpBpFLyh36WvjbmzGttpM&#10;epuo9e+NILibw3nOdF6bQtypcrllBb1uBII4sTrnVMFhv+qMQTiPrLGwTAqe5GA+azamGGv74C3d&#10;dz4VIYRdjAoy78tYSpdkZNB1bUkcuLOtDPoAq1TqCh8h3BSyH0UjaTDn0JBhSb8ZJdfdzShYP1dy&#10;U5I8/ltM61P/Mh4slk6pdqteTEB4qv1X/HH/6TB/GP3A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aLUV8AAAADdAAAADwAAAAAAAAAAAAAAAACYAgAAZHJzL2Rvd25y&#10;ZXYueG1sUEsFBgAAAAAEAAQA9QAAAIUDAAAAAA==&#10;" strokeweight=".25pt">
                  <v:stroke dashstyle="1 1" endcap="round"/>
                </v:shape>
              </v:group>
              <v:group id="Group 1465" o:spid="_x0000_s251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Npf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5Mo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oNpf8QAAADdAAAA&#10;DwAAAAAAAAAAAAAAAACqAgAAZHJzL2Rvd25yZXYueG1sUEsFBgAAAAAEAAQA+gAAAJsDAAAAAA==&#10;">
                <v:shape id="AutoShape 1466" o:spid="_x0000_s251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vu8AA&#10;AADdAAAADwAAAGRycy9kb3ducmV2LnhtbERPz6/BQBC+S/wPm5G4sUVIU5YgIe/4Hi5uozva0p2t&#10;7qL+e/sSidt8+X7ObNGYUjyodoVlBYN+BII4tbrgTMFhv+nFIJxH1lhaJgUvcrCYt1szTLR98h89&#10;dj4TIYRdggpy76tESpfmZND1bUUcuLOtDfoA60zqGp8h3JRyGEUTabDg0JBjReuc0uvubhRsXxv5&#10;W5E83ixmzWl4iUfLlVOq22mWUxCeGv8Vf9w/OswfRxP4/yac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jzvu8AAAADdAAAADwAAAAAAAAAAAAAAAACYAgAAZHJzL2Rvd25y&#10;ZXYueG1sUEsFBgAAAAAEAAQA9QAAAIUDAAAAAA==&#10;" strokeweight=".25pt">
                  <v:stroke dashstyle="1 1" endcap="round"/>
                </v:shape>
                <v:shape id="AutoShape 1467" o:spid="_x0000_s251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KIMAA&#10;AADdAAAADwAAAGRycy9kb3ducmV2LnhtbERPy6rCMBDdC/5DGMGdpipXpRpFLyh36WvjbmzGttpM&#10;epuo9e+NILibw3nOdF6bQtypcrllBb1uBII4sTrnVMFhv+qMQTiPrLGwTAqe5GA+azamGGv74C3d&#10;dz4VIYRdjAoy78tYSpdkZNB1bUkcuLOtDPoAq1TqCh8h3BSyH0VDaTDn0JBhSb8ZJdfdzShYP1dy&#10;U5I8/ltM61P/Mh4slk6pdqteTEB4qv1X/HH/6TD/JxrB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BKIMAAAADdAAAADwAAAAAAAAAAAAAAAACYAgAAZHJzL2Rvd25y&#10;ZXYueG1sUEsFBgAAAAAEAAQA9QAAAIUDAAAAAA==&#10;" strokeweight=".25pt">
                  <v:stroke dashstyle="1 1" endcap="round"/>
                </v:shape>
                <v:shape id="AutoShape 1468" o:spid="_x0000_s251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/eUsQA&#10;AADdAAAADwAAAGRycy9kb3ducmV2LnhtbESPzW7CQAyE70i8w8pI3GADqBUKLAgqgXosPxduJmuS&#10;QNabZhcIb18fkHqzNeOZz/Nl6yr1oCaUng2Mhgko4szbknMDx8NmMAUVIrLFyjMZeFGA5aLbmWNq&#10;/ZN39NjHXEkIhxQNFDHWqdYhK8hhGPqaWLSLbxxGWZtc2wafEu4qPU6ST+2wZGkosKavgrLb/u4M&#10;bF8b/VOTPv16zNvz+DqdrNbBmH6vXc1ARWrjv/l9/W0F/yMRXPlGRt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v3lLEAAAA3QAAAA8AAAAAAAAAAAAAAAAAmAIAAGRycy9k&#10;b3ducmV2LnhtbFBLBQYAAAAABAAEAPUAAACJAwAAAAA=&#10;" strokeweight=".25pt">
                  <v:stroke dashstyle="1 1" endcap="round"/>
                </v:shape>
              </v:group>
              <v:shape id="AutoShape 1469" o:spid="_x0000_s251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N7ycAA&#10;AADdAAAADwAAAGRycy9kb3ducmV2LnhtbERPy6rCMBDdC/5DGMGdpipXtBpFLyh36WvjbmzGttpM&#10;epuo9e+NILibw3nOdF6bQtypcrllBb1uBII4sTrnVMFhv+qMQDiPrLGwTAqe5GA+azamGGv74C3d&#10;dz4VIYRdjAoy78tYSpdkZNB1bUkcuLOtDPoAq1TqCh8h3BSyH0VDaTDn0JBhSb8ZJdfdzShYP1dy&#10;U5I8/ltM61P/Mhoslk6pdqteTEB4qv1X/HH/6TD/JxrD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6N7ycAAAADdAAAADwAAAAAAAAAAAAAAAACYAgAAZHJzL2Rvd25y&#10;ZXYueG1sUEsFBgAAAAAEAAQA9QAAAIUDAAAAAA==&#10;" strokeweight=".25pt">
                <v:stroke dashstyle="1 1" endcap="round"/>
              </v:shape>
            </v:group>
            <v:group id="Group 1470" o:spid="_x0000_s2516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1cOs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y1cOscAAADd&#10;AAAADwAAAAAAAAAAAAAAAACqAgAAZHJzL2Rvd25yZXYueG1sUEsFBgAAAAAEAAQA+gAAAJ4DAAAA&#10;AA==&#10;">
              <v:group id="Group 1471" o:spid="_x0000_s251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GH5oc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8+U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GH5ocQAAADdAAAA&#10;DwAAAAAAAAAAAAAAAACqAgAAZHJzL2Rvd25yZXYueG1sUEsFBgAAAAAEAAQA+gAAAJsDAAAAAA==&#10;">
                <v:shape id="AutoShape 1472" o:spid="_x0000_s251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5/ZcEA&#10;AADdAAAADwAAAGRycy9kb3ducmV2LnhtbERPTYvCMBC9L/gfwgje1rQVF6nGooLi0XX34m1sxrba&#10;TGoTtf77jSDsbR7vc2ZZZ2pxp9ZVlhXEwwgEcW51xYWC35/15wSE88gaa8uk4EkOsnnvY4aptg/+&#10;pvveFyKEsEtRQel9k0rp8pIMuqFtiAN3sq1BH2BbSN3iI4SbWiZR9CUNVhwaSmxoVVJ+2d+Mgs1z&#10;LXcNycPVYtEdk/NktFg6pQb9bjEF4anz/+K3e6vD/HGcwO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ef2XBAAAA3QAAAA8AAAAAAAAAAAAAAAAAmAIAAGRycy9kb3du&#10;cmV2LnhtbFBLBQYAAAAABAAEAPUAAACGAwAAAAA=&#10;" strokeweight=".25pt">
                  <v:stroke dashstyle="1 1" endcap="round"/>
                </v:shape>
                <v:shape id="AutoShape 1473" o:spid="_x0000_s251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La/sEA&#10;AADdAAAADwAAAGRycy9kb3ducmV2LnhtbERPS4vCMBC+C/6HMAveNLWyUrpGUaHicX1cvM02s213&#10;m0ltotZ/bwTB23x8z5ktOlOLK7WusqxgPIpAEOdWV1woOB6yYQLCeWSNtWVScCcHi3m/N8NU2xvv&#10;6Lr3hQgh7FJUUHrfpFK6vCSDbmQb4sD92tagD7AtpG7xFsJNLeMomkqDFYeGEhtal5T/7y9Gweae&#10;ye+G5Olsseh+4r9kslw5pQYf3fILhKfOv8Uv91aH+Z/jCT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S2v7BAAAA3QAAAA8AAAAAAAAAAAAAAAAAmAIAAGRycy9kb3du&#10;cmV2LnhtbFBLBQYAAAAABAAEAPUAAACGAwAAAAA=&#10;" strokeweight=".25pt">
                  <v:stroke dashstyle="1 1" endcap="round"/>
                </v:shape>
                <v:shape id="AutoShape 1474" o:spid="_x0000_s252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CisIA&#10;AADdAAAADwAAAGRycy9kb3ducmV2LnhtbERPS4vCMBC+C/sfwgjeNPWxi9Sm4gqKR3W9eBub2bZr&#10;M6lN1PrvjbDgbT6+5yTz1lTiRo0rLSsYDiIQxJnVJecKDj+r/hSE88gaK8uk4EEO5ulHJ8FY2zvv&#10;6Lb3uQgh7GJUUHhfx1K6rCCDbmBr4sD92sagD7DJpW7wHsJNJUdR9CUNlhwaCqxpWVB23l+NgvVj&#10;Jbc1yePFYt6eRn/T8eLbKdXrtosZCE+tf4v/3Rsd5n8OJ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e0KKwgAAAN0AAAAPAAAAAAAAAAAAAAAAAJgCAABkcnMvZG93&#10;bnJldi54bWxQSwUGAAAAAAQABAD1AAAAhwMAAAAA&#10;" strokeweight=".25pt">
                  <v:stroke dashstyle="1 1" endcap="round"/>
                </v:shape>
              </v:group>
              <v:group id="Group 1475" o:spid="_x0000_s252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r/os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5M4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1r/osQAAADdAAAA&#10;DwAAAAAAAAAAAAAAAACqAgAAZHJzL2Rvd25yZXYueG1sUEsFBgAAAAAEAAQA+gAAAJsDAAAAAA==&#10;">
                <v:shape id="AutoShape 1476" o:spid="_x0000_s252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V5ZsEA&#10;AADdAAAADwAAAGRycy9kb3ducmV2LnhtbERPS4vCMBC+L/gfwgjeNLWyItUodUHx6OvibWzGttpM&#10;uk3U+u83grC3+fieM1u0phIPalxpWcFwEIEgzqwuOVdwPKz6ExDOI2usLJOCFzlYzDtfM0y0ffKO&#10;HnufixDCLkEFhfd1IqXLCjLoBrYmDtzFNgZ9gE0udYPPEG4qGUfRWBosOTQUWNNPQdltfzcK1q+V&#10;3NYkT78W8/YcXyejdOmU6nXbdArCU+v/xR/3Rof538Mx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leWbBAAAA3QAAAA8AAAAAAAAAAAAAAAAAmAIAAGRycy9kb3du&#10;cmV2LnhtbFBLBQYAAAAABAAEAPUAAACGAwAAAAA=&#10;" strokeweight=".25pt">
                  <v:stroke dashstyle="1 1" endcap="round"/>
                </v:shape>
                <v:shape id="AutoShape 1477" o:spid="_x0000_s252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nc/cEA&#10;AADdAAAADwAAAGRycy9kb3ducmV2LnhtbERPTYvCMBC9C/sfwgjeNFVxV2pTcQXFo7pevI3NbNu1&#10;mdQmav33RljwNo/3Ocm8NZW4UeNKywqGgwgEcWZ1ybmCw8+qPwXhPLLGyjIpeJCDefrRSTDW9s47&#10;uu19LkIIuxgVFN7XsZQuK8igG9iaOHC/tjHoA2xyqRu8h3BTyVEUfUqDJYeGAmtaFpSd91ejYP1Y&#10;yW1N8nixmLen0d90vPh2SvW67WIGwlPr3+J/90aH+ZPhF7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p3P3BAAAA3QAAAA8AAAAAAAAAAAAAAAAAmAIAAGRycy9kb3du&#10;cmV2LnhtbFBLBQYAAAAABAAEAPUAAACGAwAAAAA=&#10;" strokeweight=".25pt">
                  <v:stroke dashstyle="1 1" endcap="round"/>
                </v:shape>
                <v:shape id="AutoShape 1478" o:spid="_x0000_s252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ZIj8QA&#10;AADdAAAADwAAAGRycy9kb3ducmV2LnhtbESPzW7CQAyE70i8w8pI3GADqBUKLAiQqHosPxduJmuS&#10;QNYbslsIb18fkHqzNeOZz/Nl6yr1oCaUng2Mhgko4szbknMDx8N2MAUVIrLFyjMZeFGA5aLbmWNq&#10;/ZN39NjHXEkIhxQNFDHWqdYhK8hhGPqaWLSLbxxGWZtc2wafEu4qPU6ST+2wZGkosKZNQdlt/+sM&#10;fL22+qcmfbp7zNvz+DqdrNbBmH6vXc1ARWrjv/l9/W0F/2Mku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2SI/EAAAA3QAAAA8AAAAAAAAAAAAAAAAAmAIAAGRycy9k&#10;b3ducmV2LnhtbFBLBQYAAAAABAAEAPUAAACJAwAAAAA=&#10;" strokeweight=".25pt">
                  <v:stroke dashstyle="1 1" endcap="round"/>
                </v:shape>
              </v:group>
              <v:group id="Group 1479" o:spid="_x0000_s252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f1p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NP6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F/WnwwAAAN0AAAAP&#10;AAAAAAAAAAAAAAAAAKoCAABkcnMvZG93bnJldi54bWxQSwUGAAAAAAQABAD6AAAAmgMAAAAA&#10;">
                <v:shape id="AutoShape 1480" o:spid="_x0000_s252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yONMUA&#10;AADdAAAADwAAAGRycy9kb3ducmV2LnhtbESPQW/CMAyF70j7D5En7QbpOoGqQlqxSSCOjO2ym9eY&#10;tlvjdE2A8u/xYRI3W+/5vc+rcnSdOtMQWs8GnmcJKOLK25ZrA58fm2kGKkRki51nMnClAGXxMFlh&#10;bv2F3+l8iLWSEA45Gmhi7HOtQ9WQwzDzPbFoRz84jLIOtbYDXiTcdTpNkoV22LI0NNjTW0PV7+Hk&#10;DGyvG73vSX/9eazH7/Qne1m/BmOeHsf1ElSkMd7N/9c7K/jzVPj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I40xQAAAN0AAAAPAAAAAAAAAAAAAAAAAJgCAABkcnMv&#10;ZG93bnJldi54bWxQSwUGAAAAAAQABAD1AAAAigMAAAAA&#10;" strokeweight=".25pt">
                  <v:stroke dashstyle="1 1" endcap="round"/>
                </v:shape>
                <v:shape id="AutoShape 1481" o:spid="_x0000_s252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rr8EA&#10;AADdAAAADwAAAGRycy9kb3ducmV2LnhtbERPTYvCMBC9L/gfwgje1rQVF6nGooLi0XX34m1sxrba&#10;TGoTtf77jSDsbR7vc2ZZZ2pxp9ZVlhXEwwgEcW51xYWC35/15wSE88gaa8uk4EkOsnnvY4aptg/+&#10;pvveFyKEsEtRQel9k0rp8pIMuqFtiAN3sq1BH2BbSN3iI4SbWiZR9CUNVhwaSmxoVVJ+2d+Mgs1z&#10;LXcNycPVYtEdk/NktFg6pQb9bjEF4anz/+K3e6vD/HES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gK6/BAAAA3QAAAA8AAAAAAAAAAAAAAAAAmAIAAGRycy9kb3du&#10;cmV2LnhtbFBLBQYAAAAABAAEAPUAAACGAwAAAAA=&#10;" strokeweight=".25pt">
                  <v:stroke dashstyle="1 1" endcap="round"/>
                </v:shape>
                <v:shape id="AutoShape 1482" o:spid="_x0000_s252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K12MEA&#10;AADdAAAADwAAAGRycy9kb3ducmV2LnhtbERPS4vCMBC+C/sfwix403QrinSNpQqKR18Xb7PNbNvd&#10;ZlKbqPXfG0HwNh/fc2ZpZ2pxpdZVlhV8DSMQxLnVFRcKjofVYArCeWSNtWVScCcH6fyjN8NE2xvv&#10;6Lr3hQgh7BJUUHrfJFK6vCSDbmgb4sD92tagD7AtpG7xFsJNLeMomkiDFYeGEhtalpT/7y9Gwfq+&#10;ktuG5Olsseh+4r/pKFs4pfqfXfYNwlPn3+KXe6PD/HEcw/Obc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ytdjBAAAA3QAAAA8AAAAAAAAAAAAAAAAAmAIAAGRycy9kb3du&#10;cmV2LnhtbFBLBQYAAAAABAAEAPUAAACGAwAAAAA=&#10;" strokeweight=".25pt">
                  <v:stroke dashstyle="1 1" endcap="round"/>
                </v:shape>
              </v:group>
              <v:shape id="AutoShape 1483" o:spid="_x0000_s252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4QQ8MA&#10;AADdAAAADwAAAGRycy9kb3ducmV2LnhtbERPTW+CQBC9N/E/bMakt7oIaWMoC0ETTI+t7cXbyE6B&#10;lp1FdlX8910Tk97m5X1OVkymF2caXWdZwXIRgSCure64UfD1WT2tQDiPrLG3TAqu5KDIZw8Zptpe&#10;+IPOO9+IEMIuRQWt90MqpatbMugWdiAO3LcdDfoAx0bqES8h3PQyjqIXabDj0NDiQJuW6t/dySjY&#10;Xiv5PpDcHy020yH+WSXl2in1OJ/KVxCeJv8vvrvfdJj/HCd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4QQ8MAAADdAAAADwAAAAAAAAAAAAAAAACYAgAAZHJzL2Rv&#10;d25yZXYueG1sUEsFBgAAAAAEAAQA9QAAAIgDAAAAAA==&#10;" strokeweight=".25pt">
                <v:stroke dashstyle="1 1" endcap="round"/>
              </v:shape>
            </v:group>
            <v:group id="Group 1484" o:spid="_x0000_s2530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qQhM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qe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6kITFAAAA3QAA&#10;AA8AAAAAAAAAAAAAAAAAqgIAAGRycy9kb3ducmV2LnhtbFBLBQYAAAAABAAEAPoAAACcAwAAAAA=&#10;">
              <v:group id="Group 1485" o:spid="_x0000_s253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Y1H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F+Mk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ZNjUfwwAAAN0AAAAP&#10;AAAAAAAAAAAAAAAAAKoCAABkcnMvZG93bnJldi54bWxQSwUGAAAAAAQABAD6AAAAmgMAAAAA&#10;">
                <v:shape id="AutoShape 1486" o:spid="_x0000_s253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mz28AA&#10;AADdAAAADwAAAGRycy9kb3ducmV2LnhtbERPy6rCMBDdC/5DGMGdplYUqUZRwctdXh8bd2MzttVm&#10;UptcrX9vBMHdHM5zZovGlOJOtSssKxj0IxDEqdUFZwoO+01vAsJ5ZI2lZVLwJAeLebs1w0TbB2/p&#10;vvOZCCHsElSQe18lUro0J4OubyviwJ1tbdAHWGdS1/gI4aaUcRSNpcGCQ0OOFa1zSq+7f6Pg57mR&#10;fxXJ481i1pziy2S4XDmlup1mOQXhqfFf8cf9q8P8UTyG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Ymz28AAAADdAAAADwAAAAAAAAAAAAAAAACYAgAAZHJzL2Rvd25y&#10;ZXYueG1sUEsFBgAAAAAEAAQA9QAAAIUDAAAAAA==&#10;" strokeweight=".25pt">
                  <v:stroke dashstyle="1 1" endcap="round"/>
                </v:shape>
                <v:shape id="AutoShape 1487" o:spid="_x0000_s253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UWQMMA&#10;AADdAAAADwAAAGRycy9kb3ducmV2LnhtbERPS2vCQBC+C/6HZYTedGOKbUizihYsHn300ts0O02i&#10;2dk0u03iv3eFgrf5+J6TrQZTi45aV1lWMJ9FIIhzqysuFHyettMEhPPIGmvLpOBKDlbL8SjDVNue&#10;D9QdfSFCCLsUFZTeN6mULi/JoJvZhjhwP7Y16ANsC6lb7EO4qWUcRS/SYMWhocSG3kvKL8c/o+Dj&#10;upX7huTXr8Vi+I7PyfN645R6mgzrNxCeBv8Q/7t3OsxfxK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UWQMMAAADdAAAADwAAAAAAAAAAAAAAAACYAgAAZHJzL2Rv&#10;d25yZXYueG1sUEsFBgAAAAAEAAQA9QAAAIgDAAAAAA==&#10;" strokeweight=".25pt">
                  <v:stroke dashstyle="1 1" endcap="round"/>
                </v:shape>
                <v:shape id="AutoShape 1488" o:spid="_x0000_s253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CMsUA&#10;AADdAAAADwAAAGRycy9kb3ducmV2LnhtbESPQW/CMAyF70j7D5En7QbpOoGqQlqxSSCOjO2ym9eY&#10;tlvjdE2A8u/xYRI3W+/5vc+rcnSdOtMQWs8GnmcJKOLK25ZrA58fm2kGKkRki51nMnClAGXxMFlh&#10;bv2F3+l8iLWSEA45Gmhi7HOtQ9WQwzDzPbFoRz84jLIOtbYDXiTcdTpNkoV22LI0NNjTW0PV7+Hk&#10;DGyvG73vSX/9eazH7/Qne1m/BmOeHsf1ElSkMd7N/9c7K/jzVHD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WoIyxQAAAN0AAAAPAAAAAAAAAAAAAAAAAJgCAABkcnMv&#10;ZG93bnJldi54bWxQSwUGAAAAAAQABAD1AAAAigMAAAAA&#10;" strokeweight=".25pt">
                  <v:stroke dashstyle="1 1" endcap="round"/>
                </v:shape>
              </v:group>
              <v:group id="Group 1489" o:spid="_x0000_s253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Hs/Gs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E8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7PxrFAAAA3QAA&#10;AA8AAAAAAAAAAAAAAAAAqgIAAGRycy9kb3ducmV2LnhtbFBLBQYAAAAABAAEAPoAAACcAwAAAAA=&#10;">
                <v:shape id="AutoShape 1490" o:spid="_x0000_s253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Y6cUA&#10;AADdAAAADwAAAGRycy9kb3ducmV2LnhtbESPQW/CMAyF75P2HyJP2m2kawVCHQExpE47DthlN68x&#10;bVnjdE2g5d/jAxI3W+/5vc+L1ehadaY+NJ4NvE4SUMSltw1XBr73xcscVIjIFlvPZOBCAVbLx4cF&#10;5tYPvKXzLlZKQjjkaKCOscu1DmVNDsPEd8SiHXzvMMraV9r2OEi4a3WaJDPtsGFpqLGjTU3l3+7k&#10;DHxcCv3Vkf7591iNv+lxnq3fgzHPT+P6DVSkMd7Nt+tPK/jTTPjlGxlB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9RjpxQAAAN0AAAAPAAAAAAAAAAAAAAAAAJgCAABkcnMv&#10;ZG93bnJldi54bWxQSwUGAAAAAAQABAD1AAAAigMAAAAA&#10;" strokeweight=".25pt">
                  <v:stroke dashstyle="1 1" endcap="round"/>
                </v:shape>
                <v:shape id="AutoShape 1491" o:spid="_x0000_s253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m9csEA&#10;AADdAAAADwAAAGRycy9kb3ducmV2LnhtbERPS4vCMBC+C/6HMAveNLWyUrpGUaHicX1cvM02s213&#10;m0ltotZ/bwTB23x8z5ktOlOLK7WusqxgPIpAEOdWV1woOB6yYQLCeWSNtWVScCcHi3m/N8NU2xvv&#10;6Lr3hQgh7FJUUHrfpFK6vCSDbmQb4sD92tagD7AtpG7xFsJNLeMomkqDFYeGEhtal5T/7y9Gweae&#10;ye+G5Olsseh+4r9kslw5pQYf3fILhKfOv8Uv91aH+Z+TMT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5vXLBAAAA3QAAAA8AAAAAAAAAAAAAAAAAmAIAAGRycy9kb3du&#10;cmV2LnhtbFBLBQYAAAAABAAEAPUAAACGAwAAAAA=&#10;" strokeweight=".25pt">
                  <v:stroke dashstyle="1 1" endcap="round"/>
                </v:shape>
                <v:shape id="AutoShape 1492" o:spid="_x0000_s253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sjBcMA&#10;AADdAAAADwAAAGRycy9kb3ducmV2LnhtbERPTW+CQBC9N/E/bMakt7oIaWMoC0ETTI+t7cXbyE6B&#10;lp1FdlX8910Tk97m5X1OVkymF2caXWdZwXIRgSCure64UfD1WT2tQDiPrLG3TAqu5KDIZw8Zptpe&#10;+IPOO9+IEMIuRQWt90MqpatbMugWdiAO3LcdDfoAx0bqES8h3PQyjqIXabDj0NDiQJuW6t/dySjY&#10;Xiv5PpDcHy020yH+WSXl2in1OJ/KVxCeJv8vvrvfdJj/nMR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sjBcMAAADdAAAADwAAAAAAAAAAAAAAAACYAgAAZHJzL2Rv&#10;d25yZXYueG1sUEsFBgAAAAAEAAQA9QAAAIgDAAAAAA==&#10;" strokeweight=".25pt">
                  <v:stroke dashstyle="1 1" endcap="round"/>
                </v:shape>
              </v:group>
              <v:group id="Group 1493" o:spid="_x0000_s253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qeLcMAAADdAAAADwAAAGRycy9kb3ducmV2LnhtbERPTYvCMBC9L/gfwgje&#10;1rQWF6lGEVHxIAurgngbmrEtNpPSxLb+e7OwsLd5vM9ZrHpTiZYaV1pWEI8jEMSZ1SXnCi7n3ecM&#10;hPPIGivLpOBFDlbLwccCU207/qH25HMRQtilqKDwvk6ldFlBBt3Y1sSBu9vGoA+wyaVusAvhppKT&#10;KPqSBksODQXWtCkoe5yeRsG+w26dxNv2+LhvXrfz9P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8Sp4twwAAAN0AAAAP&#10;AAAAAAAAAAAAAAAAAKoCAABkcnMvZG93bnJldi54bWxQSwUGAAAAAAQABAD6AAAAmgMAAAAA&#10;">
                <v:shape id="AutoShape 1494" o:spid="_x0000_s254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4e6sEA&#10;AADdAAAADwAAAGRycy9kb3ducmV2LnhtbERPS4vCMBC+C/6HMII3TVddkdpUXEHx6OvibWxm2+42&#10;k24Ttf57Iyx4m4/vOcmiNZW4UeNKywo+hhEI4szqknMFp+N6MAPhPLLGyjIpeJCDRdrtJBhre+c9&#10;3Q4+FyGEXYwKCu/rWEqXFWTQDW1NHLhv2xj0ATa51A3eQ7ip5CiKptJgyaGhwJpWBWW/h6tRsHms&#10;5a4mef6zmLeX0c9svPxySvV77XIOwlPr3+J/91aH+Z/jC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OHurBAAAA3QAAAA8AAAAAAAAAAAAAAAAAmAIAAGRycy9kb3du&#10;cmV2LnhtbFBLBQYAAAAABAAEAPUAAACGAwAAAAA=&#10;" strokeweight=".25pt">
                  <v:stroke dashstyle="1 1" endcap="round"/>
                </v:shape>
                <v:shape id="AutoShape 1495" o:spid="_x0000_s254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7ccAA&#10;AADdAAAADwAAAGRycy9kb3ducmV2LnhtbERPy6rCMBDdC/5DGMGdpipKqUbRC8pdXh8bd2MzttVm&#10;UptcrX9vBMHdHM5zZovGlOJOtSssKxj0IxDEqdUFZwoO+3UvBuE8ssbSMil4koPFvN2aYaLtg7d0&#10;3/lMhBB2CSrIva8SKV2ak0HXtxVx4M62NugDrDOpa3yEcFPKYRRNpMGCQ0OOFf3klF53/0bB5rmW&#10;fxXJ481i1pyGl3i0XDmlup1mOQXhqfFf8cf9q8P88WgM72/CC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K7ccAAAADdAAAADwAAAAAAAAAAAAAAAACYAgAAZHJzL2Rvd25y&#10;ZXYueG1sUEsFBgAAAAAEAAQA9QAAAIUDAAAAAA==&#10;" strokeweight=".25pt">
                  <v:stroke dashstyle="1 1" endcap="round"/>
                </v:shape>
                <v:shape id="AutoShape 1496" o:spid="_x0000_s254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AlBsEA&#10;AADdAAAADwAAAGRycy9kb3ducmV2LnhtbERPS4vCMBC+C/6HMII3TbeilK5RXKHi0dfF22wz23a3&#10;mXSbqPXfG0HwNh/fc+bLztTiSq2rLCv4GEcgiHOrKy4UnI7ZKAHhPLLG2jIpuJOD5aLfm2Oq7Y33&#10;dD34QoQQdikqKL1vUildXpJBN7YNceB+bGvQB9gWUrd4C+GmlnEUzaTBikNDiQ2tS8r/DhejYHPP&#10;5K4hef63WHTf8W8yWX05pYaDbvUJwlPn3+KXe6vD/OlkBs9vwgl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QJQbBAAAA3QAAAA8AAAAAAAAAAAAAAAAAmAIAAGRycy9kb3du&#10;cmV2LnhtbFBLBQYAAAAABAAEAPUAAACGAwAAAAA=&#10;" strokeweight=".25pt">
                  <v:stroke dashstyle="1 1" endcap="round"/>
                </v:shape>
              </v:group>
              <v:shape id="AutoShape 1497" o:spid="_x0000_s254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yAncEA&#10;AADdAAAADwAAAGRycy9kb3ducmV2LnhtbERPS4vCMBC+C/6HMII3TVdxldpUXEHx6OvibWxm2+42&#10;k24Ttf57Iyx4m4/vOcmiNZW4UeNKywo+hhEI4szqknMFp+N6MAPhPLLGyjIpeJCDRdrtJBhre+c9&#10;3Q4+FyGEXYwKCu/rWEqXFWTQDW1NHLhv2xj0ATa51A3eQ7ip5CiKPqXBkkNDgTWtCsp+D1ejYPNY&#10;y11N8vxnMW8vo5/ZePnllOr32uUchKfWv8X/7q0O8yfjK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cgJ3BAAAA3QAAAA8AAAAAAAAAAAAAAAAAmAIAAGRycy9kb3du&#10;cmV2LnhtbFBLBQYAAAAABAAEAPUAAACGAwAAAAA=&#10;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1256" o:spid="_x0000_s2544" style="position:absolute;left:0;text-align:left;margin-left:18pt;margin-top:486pt;width:90pt;height:63pt;z-index:251666944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">
            <v:group id="Group 1217" o:spid="_x0000_s2545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Sw6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i/S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4EsOvFAAAA3QAA&#10;AA8AAAAAAAAAAAAAAAAAqgIAAGRycy9kb3ducmV2LnhtbFBLBQYAAAAABAAEAPoAAACcAwAAAAA=&#10;">
              <v:group id="Group 1218" o:spid="_x0000_s254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mySZxgAAAN0A&#10;AAAPAAAAAAAAAAAAAAAAAKoCAABkcnMvZG93bnJldi54bWxQSwUGAAAAAAQABAD6AAAAnQMAAAAA&#10;">
                <v:shape id="AutoShape 1219" o:spid="_x0000_s254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0hhMMA&#10;AADdAAAADwAAAGRycy9kb3ducmV2LnhtbERPS4vCMBC+C/sfwix403SliluNIoriTXwsXodmti3b&#10;TLpNtNVfbwTB23x8z5nOW1OKK9WusKzgqx+BIE6tLjhTcDque2MQziNrLC2Tghs5mM8+OlNMtG14&#10;T9eDz0QIYZeggtz7KpHSpTkZdH1bEQfu19YGfYB1JnWNTQg3pRxE0UgaLDg05FjRMqf073AxCrLR&#10;sIybds2r5d39n3eb+GdxjJXqfraLCQhPrX+LX+6tDvMHw294fhN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0hhMMAAADdAAAADwAAAAAAAAAAAAAAAACYAgAAZHJzL2Rv&#10;d25yZXYueG1sUEsFBgAAAAAEAAQA9QAAAIgDAAAAAA==&#10;" fillcolor="#ffc" strokeweight=".25pt">
                  <v:stroke dashstyle="1 1" endcap="round"/>
                </v:shape>
                <v:shape id="AutoShape 1220" o:spid="_x0000_s254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tCpMYA&#10;AADdAAAADwAAAGRycy9kb3ducmV2LnhtbESPT2vCQBDF7wW/wzKCt7qppEFSVxHF4q34D69DdpqE&#10;ZmdjdmvSfnrnUOhthvfmvd8sVoNr1J26UHs28DJNQBEX3tZcGjifds9zUCEiW2w8k4EfCrBajp4W&#10;mFvf84Hux1gqCeGQo4EqxjbXOhQVOQxT3xKL9uk7h1HWrtS2w17CXaNnSZJphzVLQ4UtbSoqvo7f&#10;zkCZvTZpP+x4u/kNt+vHe3pZn1JjJuNh/QYq0hD/zX/Xeyv4s0z45RsZQS8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tCpMYAAADdAAAADwAAAAAAAAAAAAAAAACYAgAAZHJz&#10;L2Rvd25yZXYueG1sUEsFBgAAAAAEAAQA9QAAAIsDAAAAAA==&#10;" fillcolor="#ffc" strokeweight=".25pt">
                  <v:stroke dashstyle="1 1" endcap="round"/>
                </v:shape>
                <v:shape id="AutoShape 1221" o:spid="_x0000_s254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fnP8QA&#10;AADdAAAADwAAAGRycy9kb3ducmV2LnhtbERPTWvCQBC9F/wPywje6saQBkldRSIp3kq10uuQHZNg&#10;djZmt0naX98tFHqbx/uczW4yrRiod41lBatlBIK4tLrhSsH7uXhcg3AeWWNrmRR8kYPddvawwUzb&#10;kd9oOPlKhBB2GSqove8yKV1Zk0G3tB1x4K62N+gD7CupexxDuGllHEWpNNhwaKixo7ym8nb6NAqq&#10;9KlNxqngQ/7t7h+vL8llf06UWsyn/TMIT5P/F/+5jzrMj9MV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X5z/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222" o:spid="_x0000_s255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/ZzsMAAADdAAAADwAAAGRycy9kb3ducmV2LnhtbERPTYvCMBC9L/gfwgje&#10;1rSVFalGEVHxIAurgngbmrEtNpPSxLb+e7OwsLd5vM9ZrHpTiZYaV1pWEI8jEMSZ1SXnCi7n3ecM&#10;hPPIGivLpOBFDlbLwccCU207/qH25HMRQtilqKDwvk6ldFlBBt3Y1sSBu9vGoA+wyaVusAvhppJJ&#10;FE2lwZJDQ4E1bQrKHqenUbDvsFtP4m17fNw3r9v56/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H9nOwwAAAN0AAAAP&#10;AAAAAAAAAAAAAAAAAKoCAABkcnMvZG93bnJldi54bWxQSwUGAAAAAAQABAD6AAAAmgMAAAAA&#10;">
                <v:shape id="AutoShape 1223" o:spid="_x0000_s255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c08MA&#10;AADdAAAADwAAAGRycy9kb3ducmV2LnhtbERPS2vCQBC+C/0PyxS86aYag6SuElIUb8UXXofsNAnN&#10;zqbZ1cT++m6h0Nt8fM9ZbQbTiDt1rras4GUagSAurK65VHA+bSdLEM4ja2wsk4IHOdisn0YrTLXt&#10;+UD3oy9FCGGXooLK+zaV0hUVGXRT2xIH7sN2Bn2AXSl1h30IN42cRVEiDdYcGipsKa+o+DzejIIy&#10;WTRxP2z5Lf92X9f3XXzJTrFS4+chewXhafD/4j/3Xof5s2QOv9+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nc08MAAADdAAAADwAAAAAAAAAAAAAAAACYAgAAZHJzL2Rv&#10;d25yZXYueG1sUEsFBgAAAAAEAAQA9QAAAIgDAAAAAA==&#10;" fillcolor="#ffc" strokeweight=".25pt">
                  <v:stroke dashstyle="1 1" endcap="round"/>
                </v:shape>
                <v:shape id="AutoShape 1224" o:spid="_x0000_s255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BEp8IA&#10;AADdAAAADwAAAGRycy9kb3ducmV2LnhtbERPS4vCMBC+L/gfwgje1lTpFqlGEUXxtqwPvA7N2Bab&#10;SW2irf76zcKCt/n4njNbdKYSD2pcaVnBaBiBIM6sLjlXcDxsPicgnEfWWFkmBU9ysJj3PmaYatvy&#10;Dz32PhchhF2KCgrv61RKlxVk0A1tTRy4i20M+gCbXOoG2xBuKjmOokQaLDk0FFjTqqDsur8bBXny&#10;VcVtt+H16uVu5+9tfFoeYqUG/W45BeGp82/xv3unw/xxEsPfN+EE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ESnwgAAAN0AAAAPAAAAAAAAAAAAAAAAAJgCAABkcnMvZG93&#10;bnJldi54bWxQSwUGAAAAAAQABAD1AAAAhwMAAAAA&#10;" fillcolor="#ffc" strokeweight=".25pt">
                  <v:stroke dashstyle="1 1" endcap="round"/>
                </v:shape>
                <v:shape id="AutoShape 1225" o:spid="_x0000_s255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zhPMIA&#10;AADdAAAADwAAAGRycy9kb3ducmV2LnhtbERPS4vCMBC+C/sfwizsTdOVWpZqFFFcvImPxevQjG2x&#10;mXSbaKu/3giCt/n4njOZdaYSV2pcaVnB9yACQZxZXXKu4LBf9X9AOI+ssbJMCm7kYDb96E0w1bbl&#10;LV13PhchhF2KCgrv61RKlxVk0A1sTRy4k20M+gCbXOoG2xBuKjmMokQaLDk0FFjToqDsvLsYBXky&#10;quK2W/FycXf/x81v/Dffx0p9fXbzMQhPnX+LX+61DvOHyQie34QT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OE8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1226" o:spid="_x0000_s255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Tfzc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H+OEng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/JN/NwwAAAN0AAAAP&#10;AAAAAAAAAAAAAAAAAKoCAABkcnMvZG93bnJldi54bWxQSwUGAAAAAAQABAD6AAAAmgMAAAAA&#10;">
                <v:shape id="AutoShape 1227" o:spid="_x0000_s255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La0MMA&#10;AADdAAAADwAAAGRycy9kb3ducmV2LnhtbERPTWvCQBC9C/6HZQRvulHSKKmriKL0VmpavA7ZaRLM&#10;zsbsamJ/fbdQ8DaP9zmrTW9qcafWVZYVzKYRCOLc6ooLBZ/ZYbIE4TyyxtoyKXiQg816OFhhqm3H&#10;H3Q/+UKEEHYpKii9b1IpXV6SQTe1DXHgvm1r0AfYFlK32IVwU8t5FCXSYMWhocSGdiXll9PNKCiS&#10;lzru+gPvdz/uen4/xl/bLFZqPOq3ryA89f4p/ne/6TB/nizg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La0MMAAADdAAAADwAAAAAAAAAAAAAAAACYAgAAZHJzL2Rv&#10;d25yZXYueG1sUEsFBgAAAAAEAAQA9QAAAIgDAAAAAA==&#10;" fillcolor="#ffc" strokeweight=".25pt">
                  <v:stroke dashstyle="1 1" endcap="round"/>
                </v:shape>
                <v:shape id="AutoShape 1228" o:spid="_x0000_s255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1OosYA&#10;AADdAAAADwAAAGRycy9kb3ducmV2LnhtbESPT2vCQBDF7wW/wzKCt7qppEFSVxHF4q34D69DdpqE&#10;ZmdjdmvSfnrnUOhthvfmvd8sVoNr1J26UHs28DJNQBEX3tZcGjifds9zUCEiW2w8k4EfCrBajp4W&#10;mFvf84Hux1gqCeGQo4EqxjbXOhQVOQxT3xKL9uk7h1HWrtS2w17CXaNnSZJphzVLQ4UtbSoqvo7f&#10;zkCZvTZpP+x4u/kNt+vHe3pZn1JjJuNh/QYq0hD/zX/Xeyv4s0xw5RsZQS8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1OosYAAADdAAAADwAAAAAAAAAAAAAAAACYAgAAZHJz&#10;L2Rvd25yZXYueG1sUEsFBgAAAAAEAAQA9QAAAIsDAAAAAA==&#10;" fillcolor="#ffc" strokeweight=".25pt">
                  <v:stroke dashstyle="1 1" endcap="round"/>
                </v:shape>
                <v:shape id="AutoShape 1229" o:spid="_x0000_s255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HrOcMA&#10;AADdAAAADwAAAGRycy9kb3ducmV2LnhtbERPTWvCQBC9C/6HZQRvulHSoKmriKL0VmpavA7ZaRLM&#10;zsbsamJ/fbdQ8DaP9zmrTW9qcafWVZYVzKYRCOLc6ooLBZ/ZYbIA4TyyxtoyKXiQg816OFhhqm3H&#10;H3Q/+UKEEHYpKii9b1IpXV6SQTe1DXHgvm1r0AfYFlK32IVwU8t5FCXSYMWhocSGdiXll9PNKCiS&#10;lzru+gPvdz/uen4/xl/bLFZqPOq3ryA89f4p/ne/6TB/nizh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HrOc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230" o:spid="_x0000_s255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UecYA&#10;AADdAAAADwAAAGRycy9kb3ducmV2LnhtbESPQWvCQBCF74L/YZlCb7qppFpSVxHF0lvRWHodstMk&#10;NDsbs6tJ++s7B8HbDO/Ne98s14Nr1JW6UHs28DRNQBEX3tZcGjjl+8kLqBCRLTaeycAvBVivxqMl&#10;Ztb3fKDrMZZKQjhkaKCKsc20DkVFDsPUt8SiffvOYZS1K7XtsJdw1+hZksy1w5qlocKWthUVP8eL&#10;M1DOn5u0H/a82/6F89fHW/q5yVNjHh+GzSuoSEO8m2/X71bwZwvhl29kBL3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LUecYAAADdAAAADwAAAAAAAAAAAAAAAACYAgAAZHJz&#10;L2Rvd25yZXYueG1sUEsFBgAAAAAEAAQA9QAAAIsDAAAAAA==&#10;" fillcolor="#ffc" strokeweight=".25pt">
                <v:stroke dashstyle="1 1" endcap="round"/>
              </v:shape>
            </v:group>
            <v:group id="Group 1231" o:spid="_x0000_s2559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RTRZM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er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UU0WTFAAAA3QAA&#10;AA8AAAAAAAAAAAAAAAAAqgIAAGRycy9kb3ducmV2LnhtbFBLBQYAAAAABAAEAPoAAACcAwAAAAA=&#10;">
              <v:group id="Group 1232" o:spid="_x0000_s256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cZPE8QAAADdAAAADwAAAGRycy9kb3ducmV2LnhtbERPS2vCQBC+F/wPywje&#10;6iaRVomuIqLSgxR8gHgbsmMSzM6G7JrEf98tFHqbj+85i1VvKtFS40rLCuJxBII4s7rkXMHlvHuf&#10;gXAeWWNlmRS8yMFqOXhbYKptx0dqTz4XIYRdigoK7+tUSpcVZNCNbU0cuLttDPoAm1zqBrsQbiqZ&#10;RNGnNFhyaCiwpk1B2eP0NAr2HXbrSbxtD4/75nU7f3xfDzEpNRr26zkIT73/F/+5v3SYn0wT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cZPE8QAAADdAAAA&#10;DwAAAAAAAAAAAAAAAACqAgAAZHJzL2Rvd25yZXYueG1sUEsFBgAAAAAEAAQA+gAAAJsDAAAAAA==&#10;">
                <v:shape id="AutoShape 1233" o:spid="_x0000_s256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BKDsMA&#10;AADdAAAADwAAAGRycy9kb3ducmV2LnhtbERPTWvCQBC9F/oflil4qxs1VYmuIoriTdSK1yE7JsHs&#10;bMyuJu2vd4VCb/N4nzOdt6YUD6pdYVlBrxuBIE6tLjhT8H1cf45BOI+ssbRMCn7IwXz2/jbFRNuG&#10;9/Q4+EyEEHYJKsi9rxIpXZqTQde1FXHgLrY26AOsM6lrbEK4KWU/iobSYMGhIceKljml18PdKMiG&#10;X2XctGteLX/d7bzbxKfFMVaq89EuJiA8tf5f/Ofe6jC/PxrA65tw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BKDsMAAADdAAAADwAAAAAAAAAAAAAAAACYAgAAZHJzL2Rv&#10;d25yZXYueG1sUEsFBgAAAAAEAAQA9QAAAIgDAAAAAA==&#10;" fillcolor="#ffc" strokeweight=".25pt">
                  <v:stroke dashstyle="1 1" endcap="round"/>
                </v:shape>
                <v:shape id="AutoShape 1234" o:spid="_x0000_s256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nSesQA&#10;AADdAAAADwAAAGRycy9kb3ducmV2LnhtbERPTWvCQBC9C/6HZYTedKOktkTXEJSU3kq1pdchOybB&#10;7GzMbpPUX+8WCr3N433ONh1NI3rqXG1ZwXIRgSAurK65VPBxyufPIJxH1thYJgU/5CDdTSdbTLQd&#10;+J36oy9FCGGXoILK+zaR0hUVGXQL2xIH7mw7gz7ArpS6wyGEm0auomgtDdYcGipsaV9RcTl+GwXl&#10;+rGJhzHnw/7mrl9vL/FndoqVepiN2QaEp9H/i//crzrMXz3F8PtNOEH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50nrEAAAA3QAAAA8AAAAAAAAAAAAAAAAAmAIAAGRycy9k&#10;b3ducmV2LnhtbFBLBQYAAAAABAAEAPUAAACJAwAAAAA=&#10;" fillcolor="#ffc" strokeweight=".25pt">
                  <v:stroke dashstyle="1 1" endcap="round"/>
                </v:shape>
                <v:shape id="AutoShape 1235" o:spid="_x0000_s256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V34cMA&#10;AADdAAAADwAAAGRycy9kb3ducmV2LnhtbERPS4vCMBC+C/sfwix403Sl6lKNIoriTXwsXodmti3b&#10;TLpNtNVfbwTB23x8z5nOW1OKK9WusKzgqx+BIE6tLjhTcDque98gnEfWWFomBTdyMJ99dKaYaNvw&#10;nq4Hn4kQwi5BBbn3VSKlS3My6Pq2Ig7cr60N+gDrTOoamxBuSjmIopE0WHBoyLGiZU7p3+FiFGSj&#10;YRk37ZpXy7v7P+828c/iGCvV/WwXExCeWv8Wv9xbHeYPxkN4fhN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V34c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236" o:spid="_x0000_s256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1JEM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9e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r9SRDFAAAA3QAA&#10;AA8AAAAAAAAAAAAAAAAAqgIAAGRycy9kb3ducmV2LnhtbFBLBQYAAAAABAAEAPoAAACcAwAAAAA=&#10;">
                <v:shape id="AutoShape 1237" o:spid="_x0000_s256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tMDcQA&#10;AADdAAAADwAAAGRycy9kb3ducmV2LnhtbERPTWvCQBC9F/oflil4q5tKqiW6hqBEehO1xeuQnSah&#10;2dk0uyZpf70rCL3N433OKh1NI3rqXG1Zwcs0AkFcWF1zqeDjlD+/gXAeWWNjmRT8koN0/fiwwkTb&#10;gQ/UH30pQgi7BBVU3reJlK6oyKCb2pY4cF+2M+gD7EqpOxxCuGnkLIrm0mDNoaHCljYVFd/Hi1FQ&#10;zl+beBhz3m7+3M95v4s/s1Os1ORpzJYgPI3+X3x3v+swf7ZYwO2bcIJ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TA3EAAAA3QAAAA8AAAAAAAAAAAAAAAAAmAIAAGRycy9k&#10;b3ducmV2LnhtbFBLBQYAAAAABAAEAPUAAACJAwAAAAA=&#10;" fillcolor="#ffc" strokeweight=".25pt">
                  <v:stroke dashstyle="1 1" endcap="round"/>
                </v:shape>
                <v:shape id="AutoShape 1238" o:spid="_x0000_s256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Yf8YA&#10;AADdAAAADwAAAGRycy9kb3ducmV2LnhtbESPQWvCQBCF74L/YZlCb7qppFpSVxHF0lvRWHodstMk&#10;NDsbs6tJ++s7B8HbDO/Ne98s14Nr1JW6UHs28DRNQBEX3tZcGjjl+8kLqBCRLTaeycAvBVivxqMl&#10;Ztb3fKDrMZZKQjhkaKCKsc20DkVFDsPUt8SiffvOYZS1K7XtsJdw1+hZksy1w5qlocKWthUVP8eL&#10;M1DOn5u0H/a82/6F89fHW/q5yVNjHh+GzSuoSEO8m2/X71bwZwvBlW9kBL3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TYf8YAAADdAAAADwAAAAAAAAAAAAAAAACYAgAAZHJz&#10;L2Rvd25yZXYueG1sUEsFBgAAAAAEAAQA9QAAAIsDAAAAAA==&#10;" fillcolor="#ffc" strokeweight=".25pt">
                  <v:stroke dashstyle="1 1" endcap="round"/>
                </v:shape>
                <v:shape id="AutoShape 1239" o:spid="_x0000_s256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h95MMA&#10;AADdAAAADwAAAGRycy9kb3ducmV2LnhtbERPS2vCQBC+F/wPywi91Y2S+oiuIhbFW/GF1yE7JsHs&#10;bMyuJvXXdwsFb/PxPWe2aE0pHlS7wrKCfi8CQZxaXXCm4HhYf4xBOI+ssbRMCn7IwWLeeZthom3D&#10;O3rsfSZCCLsEFeTeV4mULs3JoOvZijhwF1sb9AHWmdQ1NiHclHIQRUNpsODQkGNFq5zS6/5uFGTD&#10;zzJu2jV/rZ7udv7exKflIVbqvdsupyA8tf4l/ndvdZg/GE3g75twgp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h95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240" o:spid="_x0000_s256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jQTYxgAAAN0A&#10;AAAPAAAAAAAAAAAAAAAAAKoCAABkcnMvZG93bnJldi54bWxQSwUGAAAAAAQABAD6AAAAnQMAAAAA&#10;">
                <v:shape id="AutoShape 1241" o:spid="_x0000_s256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sBxcIA&#10;AADdAAAADwAAAGRycy9kb3ducmV2LnhtbERPTYvCMBC9C/sfwizsTVOlSqlGERdlb6Lu4nVoxrbY&#10;TLpNtNVfbwTB2zze58wWnanElRpXWlYwHEQgiDOrS84V/B7W/QSE88gaK8uk4EYOFvOP3gxTbVve&#10;0XXvcxFC2KWooPC+TqV0WUEG3cDWxIE72cagD7DJpW6wDeGmkqMomkiDJYeGAmtaFZSd9xejIJ+M&#10;q7jt1vy9urv/43YT/y0PsVJfn91yCsJT59/il/tHh/mjZAjPb8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mwHFwgAAAN0AAAAPAAAAAAAAAAAAAAAAAJgCAABkcnMvZG93&#10;bnJldi54bWxQSwUGAAAAAAQABAD1AAAAhwMAAAAA&#10;" fillcolor="#ffc" strokeweight=".25pt">
                  <v:stroke dashstyle="1 1" endcap="round"/>
                </v:shape>
                <v:shape id="AutoShape 1242" o:spid="_x0000_s257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mfssIA&#10;AADdAAAADwAAAGRycy9kb3ducmV2LnhtbERPS4vCMBC+C/sfwizsTVNLFalGERdlb+ILr0MztsVm&#10;0m2i7e6vN4LgbT6+58wWnanEnRpXWlYwHEQgiDOrS84VHA/r/gSE88gaK8uk4I8cLOYfvRmm2ra8&#10;o/ve5yKEsEtRQeF9nUrpsoIMuoGtiQN3sY1BH2CTS91gG8JNJeMoGkuDJYeGAmtaFZRd9zejIB+P&#10;qqTt1vy9+ne/5+0mOS0PiVJfn91yCsJT59/il/tHh/nxJIbnN+EE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SZ+ywgAAAN0AAAAPAAAAAAAAAAAAAAAAAJgCAABkcnMvZG93&#10;bnJldi54bWxQSwUGAAAAAAQABAD1AAAAhwMAAAAA&#10;" fillcolor="#ffc" strokeweight=".25pt">
                  <v:stroke dashstyle="1 1" endcap="round"/>
                </v:shape>
                <v:shape id="AutoShape 1243" o:spid="_x0000_s257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6KcMA&#10;AADdAAAADwAAAGRycy9kb3ducmV2LnhtbERPS4vCMBC+L/gfwgh7W1O1K1KNIoqLt2V94HVoxrbY&#10;TGoTbfXXmwXB23x8z5nOW1OKG9WusKyg34tAEKdWF5wp2O/WX2MQziNrLC2Tgjs5mM86H1NMtG34&#10;j25bn4kQwi5BBbn3VSKlS3My6Hq2Ig7cydYGfYB1JnWNTQg3pRxE0UgaLDg05FjRMqf0vL0aBdno&#10;u4ybds2r5cNdjr8/8WGxi5X67LaLCQhPrX+LX+6NDvMH4yH8fxNO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U6Kc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244" o:spid="_x0000_s257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iXcIA&#10;AADdAAAADwAAAGRycy9kb3ducmV2LnhtbERPS4vCMBC+C/sfwizsTVOlSqlGEcVlb+Jj2evQjG2x&#10;mdQma6u/3giCt/n4njNbdKYSV2pcaVnBcBCBIM6sLjlXcDxs+gkI55E1VpZJwY0cLOYfvRmm2ra8&#10;o+ve5yKEsEtRQeF9nUrpsoIMuoGtiQN3so1BH2CTS91gG8JNJUdRNJEGSw4NBda0Kig77/+Ngnwy&#10;ruK22/B6dXeXv+13/Ls8xEp9fXbLKQhPnX+LX+4fHeaPkhie34QT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7KJdwgAAAN0AAAAPAAAAAAAAAAAAAAAAAJgCAABkcnMvZG93&#10;bnJldi54bWxQSwUGAAAAAAQABAD1AAAAhwMAAAAA&#10;" fillcolor="#ffc" strokeweight=".25pt">
                <v:stroke dashstyle="1 1" endcap="round"/>
              </v:shape>
            </v:group>
            <v:group id="Group 1245" o:spid="_x0000_s2573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/qnQMQAAADdAAAA&#10;DwAAAAAAAAAAAAAAAACqAgAAZHJzL2Rvd25yZXYueG1sUEsFBgAAAAAEAAQA+gAAAJsDAAAAAA==&#10;">
              <v:group id="Group 1246" o:spid="_x0000_s257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g5N8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/TBO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yg5N8QAAADdAAAA&#10;DwAAAAAAAAAAAAAAAACqAgAAZHJzL2Rvd25yZXYueG1sUEsFBgAAAAAEAAQA+gAAAJsDAAAAAA==&#10;">
                <v:shape id="AutoShape 1247" o:spid="_x0000_s257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48KsQA&#10;AADdAAAADwAAAGRycy9kb3ducmV2LnhtbERPTWvCQBC9F/wPywi91U0l1RCziiiW3kqjpdchOyah&#10;2dmY3Sapv94tFLzN431OthlNI3rqXG1ZwfMsAkFcWF1zqeB0PDwlIJxH1thYJgW/5GCznjxkmGo7&#10;8Af1uS9FCGGXooLK+zaV0hUVGXQz2xIH7mw7gz7ArpS6wyGEm0bOo2ghDdYcGipsaVdR8Z3/GAXl&#10;4qWJh/HA+93VXb7eX+PP7TFW6nE6blcgPI3+Lv53v+kwf54s4e+bcIJ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+PCrEAAAA3QAAAA8AAAAAAAAAAAAAAAAAmAIAAGRycy9k&#10;b3ducmV2LnhtbFBLBQYAAAAABAAEAPUAAACJAwAAAAA=&#10;" fillcolor="#ffc" strokeweight=".25pt">
                  <v:stroke dashstyle="1 1" endcap="round"/>
                </v:shape>
                <v:shape id="AutoShape 1248" o:spid="_x0000_s257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GoWMYA&#10;AADdAAAADwAAAGRycy9kb3ducmV2LnhtbESPT2vCQBDF7wW/wzKCt7qpRJHUVUSxeBP/4XXITpPQ&#10;7GzMbk3aT+8cCr3N8N6895vFqne1elAbKs8G3sYJKOLc24oLA5fz7nUOKkRki7VnMvBDAVbLwcsC&#10;M+s7PtLjFAslIRwyNFDG2GRah7wkh2HsG2LRPn3rMMraFtq22Em4q/UkSWbaYcXSUGJDm5Lyr9O3&#10;M1DMpnXa9Tvebn7D/Xb4SK/rc2rMaNiv30FF6uO/+e96bwV/Mhdc+UZG0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GoWMYAAADdAAAADwAAAAAAAAAAAAAAAACYAgAAZHJz&#10;L2Rvd25yZXYueG1sUEsFBgAAAAAEAAQA9QAAAIsDAAAAAA==&#10;" fillcolor="#ffc" strokeweight=".25pt">
                  <v:stroke dashstyle="1 1" endcap="round"/>
                </v:shape>
                <v:shape id="AutoShape 1249" o:spid="_x0000_s257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0Nw8QA&#10;AADdAAAADwAAAGRycy9kb3ducmV2LnhtbERPTWvCQBC9F/oflil4q5tKKja6hqBEehO1xeuQnSah&#10;2dk0uyZpf70rCL3N433OKh1NI3rqXG1Zwcs0AkFcWF1zqeDjlD8vQDiPrLGxTAp+yUG6fnxYYaLt&#10;wAfqj74UIYRdggoq79tESldUZNBNbUscuC/bGfQBdqXUHQ4h3DRyFkVzabDm0FBhS5uKiu/jxSgo&#10;569NPIw5bzd/7ue838Wf2SlWavI0ZksQnkb/L76733WYP1u8we2bcIJ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tDcP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250" o:spid="_x0000_s257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lSSBc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Nmb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lSSBccAAADd&#10;AAAADwAAAAAAAAAAAAAAAACqAgAAZHJzL2Rvd25yZXYueG1sUEsFBgAAAAAEAAQA+gAAAJ4DAAAA&#10;AA==&#10;">
                <v:shape id="AutoShape 1251" o:spid="_x0000_s257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KXGMQA&#10;AADdAAAADwAAAGRycy9kb3ducmV2LnhtbERPTWvCQBC9F/wPywi9NZtIKja6BlEsvZUai9chO01C&#10;s7MxuzWpv94tFLzN433OKh9NKy7Uu8aygiSKQRCXVjdcKTgW+6cFCOeRNbaWScEvOcjXk4cVZtoO&#10;/EGXg69ECGGXoYLa+y6T0pU1GXSR7YgD92V7gz7AvpK6xyGEm1bO4nguDTYcGmrsaFtT+X34MQqq&#10;+XObDuOed9urO5/eX9PPTZEq9TgdN0sQnkZ/F/+733SYP3tJ4O+bcIJ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ClxjEAAAA3QAAAA8AAAAAAAAAAAAAAAAAmAIAAGRycy9k&#10;b3ducmV2LnhtbFBLBQYAAAAABAAEAPUAAACJAwAAAAA=&#10;" fillcolor="#ffc" strokeweight=".25pt">
                  <v:stroke dashstyle="1 1" endcap="round"/>
                </v:shape>
                <v:shape id="AutoShape 1252" o:spid="_x0000_s258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AJb8QA&#10;AADdAAAADwAAAGRycy9kb3ducmV2LnhtbERPTWvCQBC9C/6HZYTedGOIUlM3QSyKt1LT4nXITpNg&#10;djbNbk3sr+8WCr3N433ONh9NK27Uu8ayguUiAkFcWt1wpeCtOMwfQTiPrLG1TAru5CDPppMtptoO&#10;/Eq3s69ECGGXooLa+y6V0pU1GXQL2xEH7sP2Bn2AfSV1j0MIN62Mo2gtDTYcGmrsaF9TeT1/GQXV&#10;etUmw3jg5/23+7y8HJP3XZEo9TAbd08gPI3+X/znPukwP97E8PtNOEF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QCW/EAAAA3QAAAA8AAAAAAAAAAAAAAAAAmAIAAGRycy9k&#10;b3ducmV2LnhtbFBLBQYAAAAABAAEAPUAAACJAwAAAAA=&#10;" fillcolor="#ffc" strokeweight=".25pt">
                  <v:stroke dashstyle="1 1" endcap="round"/>
                </v:shape>
                <v:shape id="AutoShape 1253" o:spid="_x0000_s258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ys9MMA&#10;AADdAAAADwAAAGRycy9kb3ducmV2LnhtbERPTWvCQBC9F/oflil4qxs1FY2uIoriTdSK1yE7JsHs&#10;bMyuJu2vd4VCb/N4nzOdt6YUD6pdYVlBrxuBIE6tLjhT8H1cf45AOI+ssbRMCn7IwXz2/jbFRNuG&#10;9/Q4+EyEEHYJKsi9rxIpXZqTQde1FXHgLrY26AOsM6lrbEK4KWU/iobSYMGhIceKljml18PdKMiG&#10;X2XctGteLX/d7bzbxKfFMVaq89EuJiA8tf5f/Ofe6jC/Px7A65tw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ys9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254" o:spid="_x0000_s258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+UBs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j9+n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+UBsQAAADdAAAA&#10;DwAAAAAAAAAAAAAAAACqAgAAZHJzL2Rvd25yZXYueG1sUEsFBgAAAAAEAAQA+gAAAJsDAAAAAA==&#10;">
                <v:shape id="AutoShape 1255" o:spid="_x0000_s258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mRG8MA&#10;AADdAAAADwAAAGRycy9kb3ducmV2LnhtbERPS4vCMBC+C/sfwix403SliluNIoriTXwsXodmti3b&#10;TLpNtNVfbwTB23x8z5nOW1OKK9WusKzgqx+BIE6tLjhTcDque2MQziNrLC2Tghs5mM8+OlNMtG14&#10;T9eDz0QIYZeggtz7KpHSpTkZdH1bEQfu19YGfYB1JnWNTQg3pRxE0UgaLDg05FjRMqf073AxCrLR&#10;sIybds2r5d39n3eb+GdxjJXqfraLCQhPrX+LX+6tDvMH30N4fhN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mRG8MAAADdAAAADwAAAAAAAAAAAAAAAACYAgAAZHJzL2Rv&#10;d25yZXYueG1sUEsFBgAAAAAEAAQA9QAAAIgDAAAAAA==&#10;" fillcolor="#ffc" strokeweight=".25pt">
                  <v:stroke dashstyle="1 1" endcap="round"/>
                </v:shape>
                <v:shape id="AutoShape 1256" o:spid="_x0000_s258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sPbMMA&#10;AADdAAAADwAAAGRycy9kb3ducmV2LnhtbERPTWvCQBC9C/6HZQRvulHSoKmriKL0VmpavA7ZaRLM&#10;zsbsamJ/fbdQ8DaP9zmrTW9qcafWVZYVzKYRCOLc6ooLBZ/ZYbIA4TyyxtoyKXiQg816OFhhqm3H&#10;H3Q/+UKEEHYpKii9b1IpXV6SQTe1DXHgvm1r0AfYFlK32IVwU8t5FCXSYMWhocSGdiXll9PNKCiS&#10;lzru+gPvdz/uen4/xl/bLFZqPOq3ryA89f4p/ne/6TB/vkzg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sPbMMAAADdAAAADwAAAAAAAAAAAAAAAACYAgAAZHJzL2Rv&#10;d25yZXYueG1sUEsFBgAAAAAEAAQA9QAAAIgDAAAAAA==&#10;" fillcolor="#ffc" strokeweight=".25pt">
                  <v:stroke dashstyle="1 1" endcap="round"/>
                </v:shape>
                <v:shape id="AutoShape 1257" o:spid="_x0000_s258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eq98MA&#10;AADdAAAADwAAAGRycy9kb3ducmV2LnhtbERPS2vCQBC+F/wPywi91Y2S+oiuIhbFW/GF1yE7JsHs&#10;bMyuJvXXdwsFb/PxPWe2aE0pHlS7wrKCfi8CQZxaXXCm4HhYf4xBOI+ssbRMCn7IwWLeeZthom3D&#10;O3rsfSZCCLsEFeTeV4mULs3JoOvZijhwF1sb9AHWmdQ1NiHclHIQRUNpsODQkGNFq5zS6/5uFGTD&#10;zzJu2jV/rZ7udv7exKflIVbqvdsupyA8tf4l/ndvdZg/mIzg75twgp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eq98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258" o:spid="_x0000_s258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g+hcYA&#10;AADdAAAADwAAAGRycy9kb3ducmV2LnhtbESPQWvCQBCF74L/YZlCb7qppGJTVxHF0lvRWHodstMk&#10;NDsbs6tJ++s7B8HbDO/Ne98s14Nr1JW6UHs28DRNQBEX3tZcGjjl+8kCVIjIFhvPZOCXAqxX49ES&#10;M+t7PtD1GEslIRwyNFDF2GZah6Iih2HqW2LRvn3nMMraldp22Eu4a/QsSebaYc3SUGFL24qKn+PF&#10;GSjnz03aD3vebf/C+evjLf3c5Kkxjw/D5hVUpCHezbfrdyv4sxfBlW9kBL3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g+hcYAAADdAAAADwAAAAAAAAAAAAAAAACYAgAAZHJz&#10;L2Rvd25yZXYueG1sUEsFBgAAAAAEAAQA9QAAAIsDAAAAAA==&#10;" fillcolor="#ffc" strokeweight=".25pt">
                <v:stroke dashstyle="1 1" endcap="round"/>
              </v:shape>
            </v:group>
            <v:group id="Group 1259" o:spid="_x0000_s2587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47mMMAAADdAAAADwAAAGRycy9kb3ducmV2LnhtbERPS4vCMBC+C/sfwizs&#10;TdO6KFqNIrK7eBDBB4i3oRnbYjMpTbat/94Igrf5+J4zX3amFA3VrrCsIB5EIIhTqwvOFJyOv/0J&#10;COeRNZaWScGdHCwXH705Jtq2vKfm4DMRQtglqCD3vkqkdGlOBt3AVsSBu9raoA+wzqSusQ3hppTD&#10;KBpLgwWHhhwrWueU3g7/RsFfi+3qO/5ptrfr+n45jnbnbUxKfX12qxkIT51/i1/ujQ7zh9Mp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bjuYwwAAAN0AAAAP&#10;AAAAAAAAAAAAAAAAAKoCAABkcnMvZG93bnJldi54bWxQSwUGAAAAAAQABAD6AAAAmgMAAAAA&#10;">
              <v:group id="Group 1260" o:spid="_x0000_s258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L8IH8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vwgfxgAAAN0A&#10;AAAPAAAAAAAAAAAAAAAAAKoCAABkcnMvZG93bnJldi54bWxQSwUGAAAAAAQABAD6AAAAnQMAAAAA&#10;">
                <v:shape id="AutoShape 1261" o:spid="_x0000_s258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kNAsIA&#10;AADdAAAADwAAAGRycy9kb3ducmV2LnhtbERPTYvCMBC9C/6HMII3TdUqSzWKKIq3Rd1lr0MztsVm&#10;Uptoq7/eLCzsbR7vcxar1pTiQbUrLCsYDSMQxKnVBWcKvs67wQcI55E1lpZJwZMcrJbdzgITbRs+&#10;0uPkMxFC2CWoIPe+SqR0aU4G3dBWxIG72NqgD7DOpK6xCeGmlOMomkmDBYeGHCva5JReT3ejIJtN&#10;y7hpd7zdvNzt53Mff6/PsVL9Xrueg/DU+n/xn/ugw/xJNILfb8IJ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qQ0CwgAAAN0AAAAPAAAAAAAAAAAAAAAAAJgCAABkcnMvZG93&#10;bnJldi54bWxQSwUGAAAAAAQABAD1AAAAhwMAAAAA&#10;" fillcolor="#ffc" strokeweight=".25pt">
                  <v:stroke dashstyle="1 1" endcap="round"/>
                </v:shape>
                <v:shape id="AutoShape 1262" o:spid="_x0000_s259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TdcQA&#10;AADdAAAADwAAAGRycy9kb3ducmV2LnhtbERPTWvCQBC9F/wPywi91Y02hhJdRZQUb8XY0uuQHZNg&#10;djZmt0nsr+8WCr3N433OejuaRvTUudqygvksAkFcWF1zqeD9nD29gHAeWWNjmRTcycF2M3lYY6rt&#10;wCfqc1+KEMIuRQWV920qpSsqMuhmtiUO3MV2Bn2AXSl1h0MIN41cRFEiDdYcGipsaV9Rcc2/jIIy&#10;WTbxMGZ82H+72+fba/yxO8dKPU7H3QqEp9H/i//cRx3mP0cL+P0mnC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7k3XEAAAA3QAAAA8AAAAAAAAAAAAAAAAAmAIAAGRycy9k&#10;b3ducmV2LnhtbFBLBQYAAAAABAAEAPUAAACJAwAAAAA=&#10;" fillcolor="#ffc" strokeweight=".25pt">
                  <v:stroke dashstyle="1 1" endcap="round"/>
                </v:shape>
                <v:shape id="AutoShape 1263" o:spid="_x0000_s259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c27sQA&#10;AADdAAAADwAAAGRycy9kb3ducmV2LnhtbERPTWvCQBC9F/wPywje6kYTQ4muIhalt2Js6XXIjkkw&#10;Oxuz2yTtr+8WCr3N433OZjeaRvTUudqygsU8AkFcWF1zqeDtcnx8AuE8ssbGMin4Ige77eRhg5m2&#10;A5+pz30pQgi7DBVU3reZlK6oyKCb25Y4cFfbGfQBdqXUHQ4h3DRyGUWpNFhzaKiwpUNFxS3/NArK&#10;dNUkw3jk58O3u3+8npL3/SVRajYd92sQnkb/L/5zv+gwP45i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3Nu7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264" o:spid="_x0000_s259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4QOH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cTS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hA4cwwAAAN0AAAAP&#10;AAAAAAAAAAAAAAAAAKoCAABkcnMvZG93bnJldi54bWxQSwUGAAAAAAQABAD6AAAAmgMAAAAA&#10;">
                <v:shape id="AutoShape 1265" o:spid="_x0000_s259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ILAc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X8Yr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SCwHEAAAA3QAAAA8AAAAAAAAAAAAAAAAAmAIAAGRycy9k&#10;b3ducmV2LnhtbFBLBQYAAAAABAAEAPUAAACJAwAAAAA=&#10;" fillcolor="#ffc" strokeweight=".25pt">
                  <v:stroke dashstyle="1 1" endcap="round"/>
                </v:shape>
                <v:shape id="AutoShape 1266" o:spid="_x0000_s259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CVdsQA&#10;AADdAAAADwAAAGRycy9kb3ducmV2LnhtbERPTWvCQBC9C/0PyxS86aY2hhLdBFEUb0XT4nXITpPQ&#10;7Gya3ZrYX98tCL3N433OOh9NK67Uu8aygqd5BIK4tLrhSsFbsZ+9gHAeWWNrmRTcyEGePUzWmGo7&#10;8ImuZ1+JEMIuRQW1910qpStrMujmtiMO3IftDfoA+0rqHocQblq5iKJEGmw4NNTY0bam8vP8bRRU&#10;ybKNh3HPu+2P+7q8HuL3TRErNX0cNysQnkb/L767jzrMf44S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AlXbEAAAA3QAAAA8AAAAAAAAAAAAAAAAAmAIAAGRycy9k&#10;b3ducmV2LnhtbFBLBQYAAAAABAAEAPUAAACJAwAAAAA=&#10;" fillcolor="#ffc" strokeweight=".25pt">
                  <v:stroke dashstyle="1 1" endcap="round"/>
                </v:shape>
                <v:shape id="AutoShape 1267" o:spid="_x0000_s259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ww7cMA&#10;AADdAAAADwAAAGRycy9kb3ducmV2LnhtbERPS2vCQBC+C/0Pywi96cY2jSV1FVEs3sRH6XXIjkkw&#10;OxuzWxP99a5Q8DYf33Mms85U4kKNKy0rGA0jEMSZ1SXnCg771eAThPPIGivLpOBKDmbTl94EU21b&#10;3tJl53MRQtilqKDwvk6ldFlBBt3Q1sSBO9rGoA+wyaVusA3hppJvUZRIgyWHhgJrWhSUnXZ/RkGe&#10;fFRx2614ubi58+/mO/6Z72OlXvvd/AuEp84/xf/utQ7z36MxPL4JJ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ww7c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268" o:spid="_x0000_s259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kEGc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yQQZxgAAAN0A&#10;AAAPAAAAAAAAAAAAAAAAAKoCAABkcnMvZG93bnJldi54bWxQSwUGAAAAAAQABAD6AAAAnQMAAAAA&#10;">
                <v:shape id="AutoShape 1269" o:spid="_x0000_s259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8BBMMA&#10;AADdAAAADwAAAGRycy9kb3ducmV2LnhtbERPS2vCQBC+C/0Pywi96cY2DTZ1FVEs3sRH6XXIjkkw&#10;OxuzWxP99a5Q8DYf33Mms85U4kKNKy0rGA0jEMSZ1SXnCg771WAMwnlkjZVlUnAlB7PpS2+CqbYt&#10;b+my87kIIexSVFB4X6dSuqwgg25oa+LAHW1j0AfY5FI32IZwU8m3KEqkwZJDQ4E1LQrKTrs/oyBP&#10;Pqq47Va8XNzc+XfzHf/M97FSr/1u/gXCU+ef4n/3Wof579EnPL4JJ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8BBMMAAADdAAAADwAAAAAAAAAAAAAAAACYAgAAZHJzL2Rv&#10;d25yZXYueG1sUEsFBgAAAAAEAAQA9QAAAIgDAAAAAA==&#10;" fillcolor="#ffc" strokeweight=".25pt">
                  <v:stroke dashstyle="1 1" endcap="round"/>
                </v:shape>
                <v:shape id="AutoShape 1270" o:spid="_x0000_s259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w+RMYA&#10;AADdAAAADwAAAGRycy9kb3ducmV2LnhtbESPT2vCQBDF70K/wzKF3nSjTUWiq4hi6U3qH7wO2TEJ&#10;zc6m2a1J++k7B8HbDO/Ne79ZrHpXqxu1ofJsYDxKQBHn3lZcGDgdd8MZqBCRLdaeycAvBVgtnwYL&#10;zKzv+JNuh1goCeGQoYEyxibTOuQlOQwj3xCLdvWtwyhrW2jbYifhrtaTJJlqhxVLQ4kNbUrKvw4/&#10;zkAxfavTrt/xdvMXvi/79/S8PqbGvDz36zmoSH18mO/XH1bwX8fCL9/ICHr5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w+RMYAAADdAAAADwAAAAAAAAAAAAAAAACYAgAAZHJz&#10;L2Rvd25yZXYueG1sUEsFBgAAAAAEAAQA9QAAAIsDAAAAAA==&#10;" fillcolor="#ffc" strokeweight=".25pt">
                  <v:stroke dashstyle="1 1" endcap="round"/>
                </v:shape>
                <v:shape id="AutoShape 1271" o:spid="_x0000_s259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Cb38MA&#10;AADdAAAADwAAAGRycy9kb3ducmV2LnhtbERPTWvCQBC9C/6HZYTedJMaRVI3QSyW3ora4nXITpNg&#10;djZmV5P213cLgrd5vM9Z54NpxI06V1tWEM8iEMSF1TWXCj6Pu+kKhPPIGhvLpOCHHOTZeLTGVNue&#10;93Q7+FKEEHYpKqi8b1MpXVGRQTezLXHgvm1n0AfYlVJ32Idw08jnKFpKgzWHhgpb2lZUnA9Xo6Bc&#10;LpqkH3b8uv11l9PHW/K1OSZKPU2GzQsIT4N/iO/udx3mz+MY/r8JJ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Cb38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272" o:spid="_x0000_s260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FqMIA&#10;AADdAAAADwAAAGRycy9kb3ducmV2LnhtbERPTYvCMBC9C/sfwix401StslSjiIviTdRdvA7N2Bab&#10;SbeJtvrrjSDsbR7vc2aL1pTiRrUrLCsY9CMQxKnVBWcKfo7r3hcI55E1lpZJwZ0cLOYfnRkm2ja8&#10;p9vBZyKEsEtQQe59lUjp0pwMur6tiAN3trVBH2CdSV1jE8JNKYdRNJEGCw4NOVa0yim9HK5GQTYZ&#10;l3HTrvl79XB/p90m/l0eY6W6n+1yCsJT6//Fb/dWh/mjwRBe34QT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ogWowgAAAN0AAAAPAAAAAAAAAAAAAAAAAJgCAABkcnMvZG93&#10;bnJldi54bWxQSwUGAAAAAAQABAD1AAAAhwMAAAAA&#10;" fillcolor="#ffc" strokeweight=".25pt">
                <v:stroke dashstyle="1 1" endcap="round"/>
              </v:shape>
            </v:group>
            <v:group id="Group 1273" o:spid="_x0000_s2601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QAt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E7g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tAC1wwAAAN0AAAAP&#10;AAAAAAAAAAAAAAAAAKoCAABkcnMvZG93bnJldi54bWxQSwUGAAAAAAQABAD6AAAAmgMAAAAA&#10;">
              <v:group id="Group 1274" o:spid="_x0000_s260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l2Yw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cT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XZjBwwAAAN0AAAAP&#10;AAAAAAAAAAAAAAAAAKoCAABkcnMvZG93bnJldi54bWxQSwUGAAAAAAQABAD6AAAAmgMAAAAA&#10;">
                <v:shape id="AutoShape 1275" o:spid="_x0000_s260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d3MQA&#10;AADdAAAADwAAAGRycy9kb3ducmV2LnhtbERPS2vCQBC+F/wPywi91U1sFImuIaRYeiv1gdchO01C&#10;s7MxuzVpf323IHibj+85m2w0rbhS7xrLCuJZBIK4tLrhSsHxsHtagXAeWWNrmRT8kINsO3nYYKrt&#10;wB903ftKhBB2KSqove9SKV1Zk0E3sx1x4D5tb9AH2FdS9ziEcNPKeRQtpcGGQ0ONHRU1lV/7b6Og&#10;Wi7aZBh3/FL8usv5/TU55YdEqcfpmK9BeBr9XXxzv+kw/zlewP834QS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LndzEAAAA3QAAAA8AAAAAAAAAAAAAAAAAmAIAAGRycy9k&#10;b3ducmV2LnhtbFBLBQYAAAAABAAEAPUAAACJAwAAAAA=&#10;" fillcolor="#ffc" strokeweight=".25pt">
                  <v:stroke dashstyle="1 1" endcap="round"/>
                </v:shape>
                <v:shape id="AutoShape 1276" o:spid="_x0000_s260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kDq8MA&#10;AADdAAAADwAAAGRycy9kb3ducmV2LnhtbERPTWvCQBC9C/6HZYTedJMag6RuRCwWb0Vt8Tpkp0kw&#10;Oxuzq4n99d1Cobd5vM9ZrQfTiDt1rrasIJ5FIIgLq2suFXycdtMlCOeRNTaWScGDHKzz8WiFmbY9&#10;H+h+9KUIIewyVFB532ZSuqIig25mW+LAfdnOoA+wK6XusA/hppHPUZRKgzWHhgpb2lZUXI43o6BM&#10;F03SDzt+3X676/n9LfncnBKlnibD5gWEp8H/i//cex3mz+MUfr8JJ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kDq8MAAADdAAAADwAAAAAAAAAAAAAAAACYAgAAZHJzL2Rv&#10;d25yZXYueG1sUEsFBgAAAAAEAAQA9QAAAIgDAAAAAA==&#10;" fillcolor="#ffc" strokeweight=".25pt">
                  <v:stroke dashstyle="1 1" endcap="round"/>
                </v:shape>
                <v:shape id="AutoShape 1277" o:spid="_x0000_s260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WmMMMA&#10;AADdAAAADwAAAGRycy9kb3ducmV2LnhtbERPS2vCQBC+C/0Pywi96cY2VYmuIorSm/jC65Adk2B2&#10;NmZXk/bXd4WCt/n4njOdt6YUD6pdYVnBoB+BIE6tLjhTcDyse2MQziNrLC2Tgh9yMJ+9daaYaNvw&#10;jh57n4kQwi5BBbn3VSKlS3My6Pq2Ig7cxdYGfYB1JnWNTQg3pfyIoqE0WHBoyLGiZU7pdX83CrLh&#10;Vxk37ZpXy193O2838WlxiJV677aLCQhPrX+J/93fOsz/HIzg+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WmMM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278" o:spid="_x0000_s260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CSx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6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EJLExgAAAN0A&#10;AAAPAAAAAAAAAAAAAAAAAKoCAABkcnMvZG93bnJldi54bWxQSwUGAAAAAAQABAD6AAAAnQMAAAAA&#10;">
                <v:shape id="AutoShape 1279" o:spid="_x0000_s260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aX2cMA&#10;AADdAAAADwAAAGRycy9kb3ducmV2LnhtbERPS2vCQBC+C/0Pywi96cY2FY2uIorSm/jC65Adk2B2&#10;NmZXk/bXd4WCt/n4njOdt6YUD6pdYVnBoB+BIE6tLjhTcDyseyMQziNrLC2Tgh9yMJ+9daaYaNvw&#10;jh57n4kQwi5BBbn3VSKlS3My6Pq2Ig7cxdYGfYB1JnWNTQg3pfyIoqE0WHBoyLGiZU7pdX83CrLh&#10;Vxk37ZpXy193O2838WlxiJV677aLCQhPrX+J/93fOsz/HIzh+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aX2cMAAADdAAAADwAAAAAAAAAAAAAAAACYAgAAZHJzL2Rv&#10;d25yZXYueG1sUEsFBgAAAAAEAAQA9QAAAIgDAAAAAA==&#10;" fillcolor="#ffc" strokeweight=".25pt">
                  <v:stroke dashstyle="1 1" endcap="round"/>
                </v:shape>
                <v:shape id="AutoShape 1280" o:spid="_x0000_s260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D0+cYA&#10;AADdAAAADwAAAGRycy9kb3ducmV2LnhtbESPQWvCQBCF74X+h2UK3uqmmkpJXUUUxZtUW3odstMk&#10;NDsbs6uJ/nrnIHib4b1575vpvHe1OlMbKs8G3oYJKOLc24oLA9+H9esHqBCRLdaeycCFAsxnz09T&#10;zKzv+IvO+1goCeGQoYEyxibTOuQlOQxD3xCL9udbh1HWttC2xU7CXa1HSTLRDiuWhhIbWpaU/+9P&#10;zkAxea/Trl/zankNx9/dJv1ZHFJjBi/94hNUpD4+zPfrrRX88Uj45RsZ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D0+cYAAADdAAAADwAAAAAAAAAAAAAAAACYAgAAZHJz&#10;L2Rvd25yZXYueG1sUEsFBgAAAAAEAAQA9QAAAIsDAAAAAA==&#10;" fillcolor="#ffc" strokeweight=".25pt">
                  <v:stroke dashstyle="1 1" endcap="round"/>
                </v:shape>
                <v:shape id="AutoShape 1281" o:spid="_x0000_s260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xRYsIA&#10;AADdAAAADwAAAGRycy9kb3ducmV2LnhtbERPTYvCMBC9C/sfwix401StslSjiIviTdRdvA7N2Bab&#10;SbeJtvrrjSDsbR7vc2aL1pTiRrUrLCsY9CMQxKnVBWcKfo7r3hcI55E1lpZJwZ0cLOYfnRkm2ja8&#10;p9vBZyKEsEtQQe59lUjp0pwMur6tiAN3trVBH2CdSV1jE8JNKYdRNJEGCw4NOVa0yim9HK5GQTYZ&#10;l3HTrvl79XB/p90m/l0eY6W6n+1yCsJT6//Fb/dWh/mj4QBe34QT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HFFi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1282" o:spid="_x0000_s261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Rvk8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SZL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lG+TwwAAAN0AAAAP&#10;AAAAAAAAAAAAAAAAAKoCAABkcnMvZG93bnJldi54bWxQSwUGAAAAAAQABAD6AAAAmgMAAAAA&#10;">
                <v:shape id="AutoShape 1283" o:spid="_x0000_s261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JqjsQA&#10;AADdAAAADwAAAGRycy9kb3ducmV2LnhtbERPTWvCQBC9F/wPywi91Y2aBonZiFgsvZVqxeuQHZNg&#10;djZmt0naX98tCL3N431OthlNI3rqXG1ZwXwWgSAurK65VPB53D+tQDiPrLGxTAq+ycEmnzxkmGo7&#10;8Af1B1+KEMIuRQWV920qpSsqMuhmtiUO3MV2Bn2AXSl1h0MIN41cRFEiDdYcGipsaVdRcT18GQVl&#10;8tzEw7jnl92Pu53fX+PT9hgr9Tgdt2sQnkb/L76733SYv1ws4e+bc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Cao7EAAAA3QAAAA8AAAAAAAAAAAAAAAAAmAIAAGRycy9k&#10;b3ducmV2LnhtbFBLBQYAAAAABAAEAPUAAACJAwAAAAA=&#10;" fillcolor="#ffc" strokeweight=".25pt">
                  <v:stroke dashstyle="1 1" endcap="round"/>
                </v:shape>
                <v:shape id="AutoShape 1284" o:spid="_x0000_s261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y+sQA&#10;AADdAAAADwAAAGRycy9kb3ducmV2LnhtbERPTWvCQBC9F/wPywi91Y02hhJdRZQUb8XY0uuQHZNg&#10;djZmt0nsr+8WCr3N433OejuaRvTUudqygvksAkFcWF1zqeD9nD29gHAeWWNjmRTcycF2M3lYY6rt&#10;wCfqc1+KEMIuRQWV920qpSsqMuhmtiUO3MV2Bn2AXSl1h0MIN41cRFEiDdYcGipsaV9Rcc2/jIIy&#10;WTbxMGZ82H+72+fba/yxO8dKPU7H3QqEp9H/i//cRx3mPy9i+P0mnC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r8vrEAAAA3QAAAA8AAAAAAAAAAAAAAAAAmAIAAGRycy9k&#10;b3ducmV2LnhtbFBLBQYAAAAABAAEAPUAAACJAwAAAAA=&#10;" fillcolor="#ffc" strokeweight=".25pt">
                  <v:stroke dashstyle="1 1" endcap="round"/>
                </v:shape>
                <v:shape id="AutoShape 1285" o:spid="_x0000_s261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dXYcQA&#10;AADdAAAADwAAAGRycy9kb3ducmV2LnhtbERPTWvCQBC9C/0PyxS86aYapUTXECwp3ora4nXITpPQ&#10;7Gya3Sapv74rCL3N433ONh1NI3rqXG1ZwdM8AkFcWF1zqeD9nM+eQTiPrLGxTAp+yUG6e5hsMdF2&#10;4CP1J1+KEMIuQQWV920ipSsqMujmtiUO3KftDPoAu1LqDocQbhq5iKK1NFhzaKiwpX1Fxdfpxygo&#10;16smHsacX/ZX9315e40/snOs1PRxzDYgPI3+X3x3H3SYv1ys4PZNOEH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nV2H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286" o:spid="_x0000_s261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XJFsMA&#10;AADdAAAADwAAAGRycy9kb3ducmV2LnhtbERPS2vCQBC+C/0PyxS86aYag6SuElIUb8UXXofsNAnN&#10;zqbZ1cT++m6h0Nt8fM9ZbQbTiDt1rras4GUagSAurK65VHA+bSdLEM4ja2wsk4IHOdisn0YrTLXt&#10;+UD3oy9FCGGXooLK+zaV0hUVGXRT2xIH7sN2Bn2AXSl1h30IN42cRVEiDdYcGipsKa+o+DzejIIy&#10;WTRxP2z5Lf92X9f3XXzJTrFS4+chewXhafD/4j/3Xof581kCv9+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XJFsMAAADdAAAADwAAAAAAAAAAAAAAAACYAgAAZHJzL2Rv&#10;d25yZXYueG1sUEsFBgAAAAAEAAQA9QAAAIgDAAAAAA==&#10;" fillcolor="#ffc" strokeweight=".25pt">
                <v:stroke dashstyle="1 1" endcap="round"/>
              </v:shape>
            </v:group>
            <v:group id="Group 1287" o:spid="_x0000_s2615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PMC8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qfJK/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DjzAvFAAAA3QAA&#10;AA8AAAAAAAAAAAAAAAAAqgIAAGRycy9kb3ducmV2LnhtbFBLBQYAAAAABAAEAPoAAACcAwAAAAA=&#10;">
              <v:group id="Group 1288" o:spid="_x0000_s261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fFh5xgAAAN0A&#10;AAAPAAAAAAAAAAAAAAAAAKoCAABkcnMvZG93bnJldi54bWxQSwUGAAAAAAQABAD6AAAAnQMAAAAA&#10;">
                <v:shape id="AutoShape 1289" o:spid="_x0000_s261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pdZMMA&#10;AADdAAAADwAAAGRycy9kb3ducmV2LnhtbERPTWvCQBC9F/oflil4qxs1FY2uIoriTdSK1yE7JsHs&#10;bMyuJu2vd4VCb/N4nzOdt6YUD6pdYVlBrxuBIE6tLjhT8H1cf45AOI+ssbRMCn7IwXz2/jbFRNuG&#10;9/Q4+EyEEHYJKsi9rxIpXZqTQde1FXHgLrY26AOsM6lrbEK4KWU/iobSYMGhIceKljml18PdKMiG&#10;X2XctGteLX/d7bzbxKfFMVaq89EuJiA8tf5f/Ofe6jB/0B/D65tw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pdZMMAAADdAAAADwAAAAAAAAAAAAAAAACYAgAAZHJzL2Rv&#10;d25yZXYueG1sUEsFBgAAAAAEAAQA9QAAAIgDAAAAAA==&#10;" fillcolor="#ffc" strokeweight=".25pt">
                  <v:stroke dashstyle="1 1" endcap="round"/>
                </v:shape>
                <v:shape id="AutoShape 1290" o:spid="_x0000_s261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liJMYA&#10;AADdAAAADwAAAGRycy9kb3ducmV2LnhtbESPQWvCQBCF70L/wzKF3nRTTUWiq4jF0ptUW7wO2TEJ&#10;zc7G7Nak/nrnIHib4b1575vFqne1ulAbKs8GXkcJKOLc24oLA9+H7XAGKkRki7VnMvBPAVbLp8EC&#10;M+s7/qLLPhZKQjhkaKCMscm0DnlJDsPIN8SinXzrMMraFtq22Em4q/U4SabaYcXSUGJDm5Ly3/2f&#10;M1BM3+q067f8vrmG83H3kf6sD6kxL8/9eg4qUh8f5vv1pxX8yUT45RsZQS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liJMYAAADdAAAADwAAAAAAAAAAAAAAAACYAgAAZHJz&#10;L2Rvd25yZXYueG1sUEsFBgAAAAAEAAQA9QAAAIsDAAAAAA==&#10;" fillcolor="#ffc" strokeweight=".25pt">
                  <v:stroke dashstyle="1 1" endcap="round"/>
                </v:shape>
                <v:shape id="AutoShape 1291" o:spid="_x0000_s261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XHv8IA&#10;AADdAAAADwAAAGRycy9kb3ducmV2LnhtbERPTYvCMBC9C/sfwix409S1ylKNIoriTdRdvA7N2Bab&#10;SbeJtvrrjSDsbR7vc6bz1pTiRrUrLCsY9CMQxKnVBWcKfo7r3jcI55E1lpZJwZ0czGcfnSkm2ja8&#10;p9vBZyKEsEtQQe59lUjp0pwMur6tiAN3trVBH2CdSV1jE8JNKb+iaCwNFhwacqxomVN6OVyNgmw8&#10;KuOmXfNq+XB/p90m/l0cY6W6n+1iAsJT6//Fb/dWh/nD4QBe34QT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xce/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1292" o:spid="_x0000_s262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U35TsMAAADdAAAADwAAAGRycy9kb3ducmV2LnhtbERPTYvCMBC9L/gfwgje&#10;1rSWXaQaRUTFgyysCuJtaMa22ExKE9v67zcLgrd5vM+ZL3tTiZYaV1pWEI8jEMSZ1SXnCs6n7ecU&#10;hPPIGivLpOBJDpaLwcccU207/qX26HMRQtilqKDwvk6ldFlBBt3Y1sSBu9nGoA+wyaVusAvhppKT&#10;KPqWBksODQXWtC4oux8fRsGuw26VxJv2cL+tn9fT18/lEJNSo2G/moHw1Pu3+OXe6zA/S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TflOwwAAAN0AAAAP&#10;AAAAAAAAAAAAAAAAAKoCAABkcnMvZG93bnJldi54bWxQSwUGAAAAAAQABAD6AAAAmgMAAAAA&#10;">
                <v:shape id="AutoShape 1293" o:spid="_x0000_s262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8U8MA&#10;AADdAAAADwAAAGRycy9kb3ducmV2LnhtbERPTWvCQBC9C/6HZQRvutGkIqmriEXpTWpavA7ZaRLM&#10;zsbs1qT99V1B8DaP9zmrTW9qcaPWVZYVzKYRCOLc6ooLBZ/ZfrIE4TyyxtoyKfglB5v1cLDCVNuO&#10;P+h28oUIIexSVFB636RSurwkg25qG+LAfdvWoA+wLaRusQvhppbzKFpIgxWHhhIb2pWUX04/RkGx&#10;eKmTrt/z2+7PXc/HQ/K1zRKlxqN++wrCU++f4of7XYf5cRzD/Ztw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v8U8MAAADdAAAADwAAAAAAAAAAAAAAAACYAgAAZHJzL2Rv&#10;d25yZXYueG1sUEsFBgAAAAAEAAQA9QAAAIgDAAAAAA==&#10;" fillcolor="#ffc" strokeweight=".25pt">
                  <v:stroke dashstyle="1 1" endcap="round"/>
                </v:shape>
                <v:shape id="AutoShape 1294" o:spid="_x0000_s262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JkJ8QA&#10;AADdAAAADwAAAGRycy9kb3ducmV2LnhtbERPTWvCQBC9F/wPywje6kYTQ4muIhalt2Js6XXIjkkw&#10;Oxuz2yTtr+8WCr3N433OZjeaRvTUudqygsU8AkFcWF1zqeDtcnx8AuE8ssbGMin4Ige77eRhg5m2&#10;A5+pz30pQgi7DBVU3reZlK6oyKCb25Y4cFfbGfQBdqXUHQ4h3DRyGUWpNFhzaKiwpUNFxS3/NArK&#10;dNUkw3jk58O3u3+8npL3/SVRajYd92sQnkb/L/5zv+gwP44T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yZCfEAAAA3QAAAA8AAAAAAAAAAAAAAAAAmAIAAGRycy9k&#10;b3ducmV2LnhtbFBLBQYAAAAABAAEAPUAAACJAwAAAAA=&#10;" fillcolor="#ffc" strokeweight=".25pt">
                  <v:stroke dashstyle="1 1" endcap="round"/>
                </v:shape>
                <v:shape id="AutoShape 1295" o:spid="_x0000_s262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7BvMQA&#10;AADdAAAADwAAAGRycy9kb3ducmV2LnhtbERPTWvCQBC9C/0PyxR6001rDCW6hmBRvBVji9chO01C&#10;s7Npdmuiv74rCL3N433OKhtNK87Uu8aygudZBIK4tLrhSsHHcTt9BeE8ssbWMim4kINs/TBZYart&#10;wAc6F74SIYRdigpq77tUSlfWZNDNbEccuC/bG/QB9pXUPQ4h3LTyJYoSabDh0FBjR5uayu/i1yio&#10;kkUbD+OW3zZX93N638Wf+TFW6ulxzJcgPI3+X3x373WYP58v4PZNOEG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+wbz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296" o:spid="_x0000_s262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b/Tc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F+kkzh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dv9NwwAAAN0AAAAP&#10;AAAAAAAAAAAAAAAAAKoCAABkcnMvZG93bnJldi54bWxQSwUGAAAAAAQABAD6AAAAmgMAAAAA&#10;">
                <v:shape id="AutoShape 1297" o:spid="_x0000_s262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D6UMMA&#10;AADdAAAADwAAAGRycy9kb3ducmV2LnhtbERPTWvCQBC9C/0PyxR6042aqkRXEYviTdSK1yE7JsHs&#10;bMyuJu2vd4VCb/N4nzNbtKYUD6pdYVlBvxeBIE6tLjhT8H1cdycgnEfWWFomBT/kYDF/68ww0bbh&#10;PT0OPhMhhF2CCnLvq0RKl+Zk0PVsRRy4i60N+gDrTOoamxBuSjmIopE0WHBoyLGiVU7p9XA3CrLR&#10;Zxk37Zq/Vr/udt5t4tPyGCv18d4upyA8tf5f/Ofe6jB/OBzD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2D6UMMAAADdAAAADwAAAAAAAAAAAAAAAACYAgAAZHJzL2Rv&#10;d25yZXYueG1sUEsFBgAAAAAEAAQA9QAAAIgDAAAAAA==&#10;" fillcolor="#ffc" strokeweight=".25pt">
                  <v:stroke dashstyle="1 1" endcap="round"/>
                </v:shape>
                <v:shape id="AutoShape 1298" o:spid="_x0000_s262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uIsYA&#10;AADdAAAADwAAAGRycy9kb3ducmV2LnhtbESPQWvCQBCF70L/wzKF3nRTTUWiq4jF0ptUW7wO2TEJ&#10;zc7G7Nak/nrnIHib4b1575vFqne1ulAbKs8GXkcJKOLc24oLA9+H7XAGKkRki7VnMvBPAVbLp8EC&#10;M+s7/qLLPhZKQjhkaKCMscm0DnlJDsPIN8SinXzrMMraFtq22Em4q/U4SabaYcXSUGJDm5Ly3/2f&#10;M1BM3+q067f8vrmG83H3kf6sD6kxL8/9eg4qUh8f5vv1pxX8yURw5RsZQS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9uIsYAAADdAAAADwAAAAAAAAAAAAAAAACYAgAAZHJz&#10;L2Rvd25yZXYueG1sUEsFBgAAAAAEAAQA9QAAAIsDAAAAAA==&#10;" fillcolor="#ffc" strokeweight=".25pt">
                  <v:stroke dashstyle="1 1" endcap="round"/>
                </v:shape>
                <v:shape id="AutoShape 1299" o:spid="_x0000_s262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PLucMA&#10;AADdAAAADwAAAGRycy9kb3ducmV2LnhtbERPTWvCQBC9C/0PyxR6042aikZXEYviTdSK1yE7JsHs&#10;bMyuJu2vd4VCb/N4nzNbtKYUD6pdYVlBvxeBIE6tLjhT8H1cd8cgnEfWWFomBT/kYDF/68ww0bbh&#10;PT0OPhMhhF2CCnLvq0RKl+Zk0PVsRRy4i60N+gDrTOoamxBuSjmIopE0WHBoyLGiVU7p9XA3CrLR&#10;Zxk37Zq/Vr/udt5t4tPyGCv18d4upyA8tf5f/Ofe6jB/OJzA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PLuc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1300" o:spid="_x0000_s262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8RWcYA&#10;AADdAAAADwAAAGRycy9kb3ducmV2LnhtbESPQWvCQBCF74L/YRmhN91YU5HoKmKx9FaqFa9DdkyC&#10;2dmYXU3aX985FHqb4b1575vVpne1elAbKs8GppMEFHHubcWFga/jfrwAFSKyxdozGfimAJv1cLDC&#10;zPqOP+lxiIWSEA4ZGihjbDKtQ16SwzDxDbFoF986jLK2hbYtdhLuav2cJHPtsGJpKLGhXUn59XB3&#10;Bor5S512/Z5fdz/hdv54S0/bY2rM06jfLkFF6uO/+e/63Qr+LBV++UZ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8RWcYAAADdAAAADwAAAAAAAAAAAAAAAACYAgAAZHJz&#10;L2Rvd25yZXYueG1sUEsFBgAAAAAEAAQA9QAAAIsDAAAAAA==&#10;" fillcolor="#ffc" strokeweight=".25pt">
                <v:stroke dashstyle="1 1" endcap="round"/>
              </v:shape>
            </v:group>
            <v:group id="Group 1301" o:spid="_x0000_s2629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UR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8S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mRREwwAAAN0AAAAP&#10;AAAAAAAAAAAAAAAAAKoCAABkcnMvZG93bnJldi54bWxQSwUGAAAAAAQABAD6AAAAmgMAAAAA&#10;">
              <v:group id="Group 1302" o:spid="_x0000_s263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UuKM8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8X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1LijPFAAAA3QAA&#10;AA8AAAAAAAAAAAAAAAAAqgIAAGRycy9kb3ducmV2LnhtbFBLBQYAAAAABAAEAPoAAACcAwAAAAA=&#10;">
                <v:shape id="AutoShape 1303" o:spid="_x0000_s263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2PLsQA&#10;AADdAAAADwAAAGRycy9kb3ducmV2LnhtbERPTWvCQBC9F/wPywje6kYTQ4muIhalt2Js6XXIjkkw&#10;Oxuz2yTtr+8WCr3N433OZjeaRvTUudqygsU8AkFcWF1zqeDtcnx8AuE8ssbGMin4Ige77eRhg5m2&#10;A5+pz30pQgi7DBVU3reZlK6oyKCb25Y4cFfbGfQBdqXUHQ4h3DRyGUWpNFhzaKiwpUNFxS3/NArK&#10;dNUkw3jk58O3u3+8npL3/SVRajYd92sQnkb/L/5zv+gwP05i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djy7EAAAA3QAAAA8AAAAAAAAAAAAAAAAAmAIAAGRycy9k&#10;b3ducmV2LnhtbFBLBQYAAAAABAAEAPUAAACJAwAAAAA=&#10;" fillcolor="#ffc" strokeweight=".25pt">
                  <v:stroke dashstyle="1 1" endcap="round"/>
                </v:shape>
                <v:shape id="AutoShape 1304" o:spid="_x0000_s263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QXWsQA&#10;AADdAAAADwAAAGRycy9kb3ducmV2LnhtbERPS2vCQBC+C/6HZYTedKPdiqTZiCiW3kp90OuQnSah&#10;2dmY3Zq0v75bELzNx/ecbD3YRlyp87VjDfNZAoK4cKbmUsPpuJ+uQPiAbLBxTBp+yMM6H48yTI3r&#10;+Z2uh1CKGMI+RQ1VCG0qpS8qsuhnriWO3KfrLIYIu1KaDvsYbhu5SJKltFhzbKiwpW1Fxdfh22oo&#10;l0+N6oc977a//vLx9qLOm6PS+mEybJ5BBBrCXXxzv5o4/1Ep+P8mni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0F1rEAAAA3QAAAA8AAAAAAAAAAAAAAAAAmAIAAGRycy9k&#10;b3ducmV2LnhtbFBLBQYAAAAABAAEAPUAAACJAwAAAAA=&#10;" fillcolor="#ffc" strokeweight=".25pt">
                  <v:stroke dashstyle="1 1" endcap="round"/>
                </v:shape>
                <v:shape id="AutoShape 1305" o:spid="_x0000_s263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iywc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XyYr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4ssH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306" o:spid="_x0000_s263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CMM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i+f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JwjDDFAAAA3QAA&#10;AA8AAAAAAAAAAAAAAAAAqgIAAGRycy9kb3ducmV2LnhtbFBLBQYAAAAABAAEAPoAAACcAwAAAAA=&#10;">
                <v:shape id="AutoShape 1307" o:spid="_x0000_s263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aJLcQA&#10;AADdAAAADwAAAGRycy9kb3ducmV2LnhtbERPTWvCQBC9C/6HZYTedKNN05JmI6Io3kq1pdchO01C&#10;s7Mxu5ror3cLhd7m8T4nWw6mERfqXG1ZwXwWgSAurK65VPBx3E5fQDiPrLGxTAqu5GCZj0cZptr2&#10;/E6Xgy9FCGGXooLK+zaV0hUVGXQz2xIH7tt2Bn2AXSl1h30IN41cRFEiDdYcGipsaV1R8XM4GwVl&#10;8tTE/bDlzfrmTl9vu/hzdYyVepgMq1cQngb/L/5z73WY/xg/w+834QS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miS3EAAAA3QAAAA8AAAAAAAAAAAAAAAAAmAIAAGRycy9k&#10;b3ducmV2LnhtbFBLBQYAAAAABAAEAPUAAACJAwAAAAA=&#10;" fillcolor="#ffc" strokeweight=".25pt">
                  <v:stroke dashstyle="1 1" endcap="round"/>
                </v:shape>
                <v:shape id="AutoShape 1308" o:spid="_x0000_s263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dX8YA&#10;AADdAAAADwAAAGRycy9kb3ducmV2LnhtbESPQWvCQBCF74L/YRmhN91YU5HoKmKx9FaqFa9DdkyC&#10;2dmYXU3aX985FHqb4b1575vVpne1elAbKs8GppMEFHHubcWFga/jfrwAFSKyxdozGfimAJv1cLDC&#10;zPqOP+lxiIWSEA4ZGihjbDKtQ16SwzDxDbFoF986jLK2hbYtdhLuav2cJHPtsGJpKLGhXUn59XB3&#10;Bor5S512/Z5fdz/hdv54S0/bY2rM06jfLkFF6uO/+e/63Qr+LBVc+UZ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kdX8YAAADdAAAADwAAAAAAAAAAAAAAAACYAgAAZHJz&#10;L2Rvd25yZXYueG1sUEsFBgAAAAAEAAQA9QAAAIsDAAAAAA==&#10;" fillcolor="#ffc" strokeweight=".25pt">
                  <v:stroke dashstyle="1 1" endcap="round"/>
                </v:shape>
                <v:shape id="AutoShape 1309" o:spid="_x0000_s263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W4xMQA&#10;AADdAAAADwAAAGRycy9kb3ducmV2LnhtbERPTWvCQBC9C/6HZYTedKNNQ5tmI6Io3kq1pdchO01C&#10;s7Mxu5ror3cLhd7m8T4nWw6mERfqXG1ZwXwWgSAurK65VPBx3E6fQTiPrLGxTAqu5GCZj0cZptr2&#10;/E6Xgy9FCGGXooLK+zaV0hUVGXQz2xIH7tt2Bn2AXSl1h30IN41cRFEiDdYcGipsaV1R8XM4GwVl&#10;8tTE/bDlzfrmTl9vu/hzdYyVepgMq1cQngb/L/5z73WY/xi/wO834QS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1uMT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310" o:spid="_x0000_s263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wnAs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4Zd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wwnAscAAADd&#10;AAAADwAAAAAAAAAAAAAAAACqAgAAZHJzL2Rvd25yZXYueG1sUEsFBgAAAAAEAAQA+gAAAJ4DAAAA&#10;AA==&#10;">
                <v:shape id="AutoShape 1311" o:spid="_x0000_s263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oiH8QA&#10;AADdAAAADwAAAGRycy9kb3ducmV2LnhtbERPS2vCQBC+F/wPywi91U1sFImuIaRYeiv1gdchO01C&#10;s7MxuzVpf323IHibj+85m2w0rbhS7xrLCuJZBIK4tLrhSsHxsHtagXAeWWNrmRT8kINsO3nYYKrt&#10;wB903ftKhBB2KSqove9SKV1Zk0E3sx1x4D5tb9AH2FdS9ziEcNPKeRQtpcGGQ0ONHRU1lV/7b6Og&#10;Wi7aZBh3/FL8usv5/TU55YdEqcfpmK9BeBr9XXxzv+kw/3kRw/834QS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aIh/EAAAA3QAAAA8AAAAAAAAAAAAAAAAAmAIAAGRycy9k&#10;b3ducmV2LnhtbFBLBQYAAAAABAAEAPUAAACJAwAAAAA=&#10;" fillcolor="#ffc" strokeweight=".25pt">
                  <v:stroke dashstyle="1 1" endcap="round"/>
                </v:shape>
                <v:shape id="AutoShape 1312" o:spid="_x0000_s264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i8aMQA&#10;AADdAAAADwAAAGRycy9kb3ducmV2LnhtbERPTWvCQBC9C/0PyxS86aYapUTXECwp3ora4nXITpPQ&#10;7Gya3Sapv74rCL3N433ONh1NI3rqXG1ZwdM8AkFcWF1zqeD9nM+eQTiPrLGxTAp+yUG6e5hsMdF2&#10;4CP1J1+KEMIuQQWV920ipSsqMujmtiUO3KftDPoAu1LqDocQbhq5iKK1NFhzaKiwpX1Fxdfpxygo&#10;16smHsacX/ZX9315e40/snOs1PRxzDYgPI3+X3x3H3SYv1wt4PZNOEH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IvGjEAAAA3QAAAA8AAAAAAAAAAAAAAAAAmAIAAGRycy9k&#10;b3ducmV2LnhtbFBLBQYAAAAABAAEAPUAAACJAwAAAAA=&#10;" fillcolor="#ffc" strokeweight=".25pt">
                  <v:stroke dashstyle="1 1" endcap="round"/>
                </v:shape>
                <v:shape id="AutoShape 1313" o:spid="_x0000_s264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QZ88QA&#10;AADdAAAADwAAAGRycy9kb3ducmV2LnhtbERPTWvCQBC9C/0PyxR6001rDCW6hmBRvBVji9chO01C&#10;s7Npdmuiv74rCL3N433OKhtNK87Uu8aygudZBIK4tLrhSsHHcTt9BeE8ssbWMim4kINs/TBZYart&#10;wAc6F74SIYRdigpq77tUSlfWZNDNbEccuC/bG/QB9pXUPQ4h3LTyJYoSabDh0FBjR5uayu/i1yio&#10;kkUbD+OW3zZX93N638Wf+TFW6ulxzJcgPI3+X3x373WYP1/M4fZNOEG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EGfP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314" o:spid="_x0000_s264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2Bh8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X64S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tgYfEAAAA3QAAAA8AAAAAAAAAAAAAAAAAmAIAAGRycy9k&#10;b3ducmV2LnhtbFBLBQYAAAAABAAEAPUAAACJAwAAAAA=&#10;" fillcolor="#ffc" strokeweight=".25pt">
                <v:stroke dashstyle="1 1" endcap="round"/>
              </v:shape>
            </v:group>
            <v:group id="Group 1315" o:spid="_x0000_s2643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3uEm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e4SawwAAAN0AAAAP&#10;AAAAAAAAAAAAAAAAAKoCAABkcnMvZG93bnJldi54bWxQSwUGAAAAAAQABAD6AAAAmgMAAAAA&#10;">
              <v:group id="Group 1316" o:spid="_x0000_s264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6ka7cQAAADdAAAA&#10;DwAAAAAAAAAAAAAAAACqAgAAZHJzL2Rvd25yZXYueG1sUEsFBgAAAAAEAAQA+gAAAJsDAAAAAA==&#10;">
                <v:shape id="AutoShape 1317" o:spid="_x0000_s264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8f8MQA&#10;AADdAAAADwAAAGRycy9kb3ducmV2LnhtbERPS2vCQBC+F/wPywje6qY2WonZiFiU3oqP4nXIjklo&#10;djZmVxP767uFgrf5+J6TLntTixu1rrKs4GUcgSDOra64UHA8bJ7nIJxH1lhbJgV3crDMBk8pJtp2&#10;vKPb3hcihLBLUEHpfZNI6fKSDLqxbYgDd7atQR9gW0jdYhfCTS0nUTSTBisODSU2tC4p/95fjYJi&#10;Nq3jrt/w+/rHXU6f2/hrdYiVGg371QKEp94/xP/uDx3mv07f4O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/H/DEAAAA3QAAAA8AAAAAAAAAAAAAAAAAmAIAAGRycy9k&#10;b3ducmV2LnhtbFBLBQYAAAAABAAEAPUAAACJAwAAAAA=&#10;" fillcolor="#ffc" strokeweight=".25pt">
                  <v:stroke dashstyle="1 1" endcap="round"/>
                </v:shape>
                <v:shape id="AutoShape 1318" o:spid="_x0000_s264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CLgsYA&#10;AADdAAAADwAAAGRycy9kb3ducmV2LnhtbESPT2vCQBDF70K/wzKF3nRTG6WkriKKxZvUP/Q6ZKdJ&#10;aHY2ZleT+umdQ8HbDO/Ne7+ZLXpXqyu1ofJs4HWUgCLOva24MHA8bIbvoEJEtlh7JgN/FGAxfxrM&#10;MLO+4y+67mOhJIRDhgbKGJtM65CX5DCMfEMs2o9vHUZZ20LbFjsJd7UeJ8lUO6xYGkpsaFVS/ru/&#10;OAPFdFKnXb/h9eoWzt+7z/S0PKTGvDz3yw9Qkfr4MP9fb63gv00EV76REf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CLgsYAAADdAAAADwAAAAAAAAAAAAAAAACYAgAAZHJz&#10;L2Rvd25yZXYueG1sUEsFBgAAAAAEAAQA9QAAAIsDAAAAAA==&#10;" fillcolor="#ffc" strokeweight=".25pt">
                  <v:stroke dashstyle="1 1" endcap="round"/>
                </v:shape>
                <v:shape id="AutoShape 1319" o:spid="_x0000_s264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wuGcQA&#10;AADdAAAADwAAAGRycy9kb3ducmV2LnhtbERPS2vCQBC+F/wPywje6qY2So3ZiFiU3oqP4nXIjklo&#10;djZmVxP767uFgrf5+J6TLntTixu1rrKs4GUcgSDOra64UHA8bJ7fQDiPrLG2TAru5GCZDZ5STLTt&#10;eEe3vS9ECGGXoILS+yaR0uUlGXRj2xAH7mxbgz7AtpC6xS6Em1pOomgmDVYcGkpsaF1S/r2/GgXF&#10;bFrHXb/h9/WPu5w+t/HX6hArNRr2qwUIT71/iP/dHzrMf53O4e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sLhn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320" o:spid="_x0000_s264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Dtv8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Fdr&#10;4Zd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WDtv8cAAADd&#10;AAAADwAAAAAAAAAAAAAAAACqAgAAZHJzL2Rvd25yZXYueG1sUEsFBgAAAAAEAAQA+gAAAJ4DAAAA&#10;AA==&#10;">
                <v:shape id="AutoShape 1321" o:spid="_x0000_s264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boosMA&#10;AADdAAAADwAAAGRycy9kb3ducmV2LnhtbERPTWvCQBC9C/6HZYTedJMag6RuRCwWb0Vt8Tpkp0kw&#10;Oxuzq4n99d1Cobd5vM9ZrQfTiDt1rrasIJ5FIIgLq2suFXycdtMlCOeRNTaWScGDHKzz8WiFmbY9&#10;H+h+9KUIIewyVFB532ZSuqIig25mW+LAfdnOoA+wK6XusA/hppHPUZRKgzWHhgpb2lZUXI43o6BM&#10;F03SDzt+3X676/n9LfncnBKlnibD5gWEp8H/i//cex3mz9MYfr8JJ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boosMAAADdAAAADwAAAAAAAAAAAAAAAACYAgAAZHJzL2Rv&#10;d25yZXYueG1sUEsFBgAAAAAEAAQA9QAAAIgDAAAAAA==&#10;" fillcolor="#ffc" strokeweight=".25pt">
                  <v:stroke dashstyle="1 1" endcap="round"/>
                </v:shape>
                <v:shape id="AutoShape 1322" o:spid="_x0000_s265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R21cMA&#10;AADdAAAADwAAAGRycy9kb3ducmV2LnhtbERPS2vCQBC+C/0PyxS86aYag6SuElIUb8UXXofsNAnN&#10;zqbZ1cT++m6h0Nt8fM9ZbQbTiDt1rras4GUagSAurK65VHA+bSdLEM4ja2wsk4IHOdisn0YrTLXt&#10;+UD3oy9FCGGXooLK+zaV0hUVGXRT2xIH7sN2Bn2AXSl1h30IN42cRVEiDdYcGipsKa+o+DzejIIy&#10;WTRxP2z5Lf92X9f3XXzJTrFS4+chewXhafD/4j/3Xof582QGv9+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R21cMAAADdAAAADwAAAAAAAAAAAAAAAACYAgAAZHJzL2Rv&#10;d25yZXYueG1sUEsFBgAAAAAEAAQA9QAAAIgDAAAAAA==&#10;" fillcolor="#ffc" strokeweight=".25pt">
                  <v:stroke dashstyle="1 1" endcap="round"/>
                </v:shape>
                <v:shape id="AutoShape 1323" o:spid="_x0000_s265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jTTsMA&#10;AADdAAAADwAAAGRycy9kb3ducmV2LnhtbERPTWvCQBC9C/6HZQRvulFjkNRVQorSW1FbvA7ZaRLM&#10;zsbs1qT99d1Cobd5vM/Z7gfTiAd1rrasYDGPQBAXVtdcKni7HGYbEM4ja2wsk4IvcrDfjUdbTLXt&#10;+USPsy9FCGGXooLK+zaV0hUVGXRz2xIH7sN2Bn2AXSl1h30IN41cRlEiDdYcGipsKa+ouJ0/jYIy&#10;WTdxPxz4Of929+vrMX7PLrFS08mQPYHwNPh/8Z/7RYf5q2QFv9+EE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jTTs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324" o:spid="_x0000_s265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lvrv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i/T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Zb67zFAAAA3QAA&#10;AA8AAAAAAAAAAAAAAAAAqgIAAGRycy9kb3ducmV2LnhtbFBLBQYAAAAABAAEAPoAAACcAwAAAAA=&#10;">
                <v:shape id="AutoShape 1325" o:spid="_x0000_s265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3uocMA&#10;AADdAAAADwAAAGRycy9kb3ducmV2LnhtbERPTWvCQBC9F/wPywje6kaNQVJXEYvFW9G0eB2y0ySY&#10;nY3ZrUn99V1B8DaP9znLdW9qcaXWVZYVTMYRCOLc6ooLBV/Z7nUBwnlkjbVlUvBHDtarwcsSU207&#10;PtD16AsRQtilqKD0vkmldHlJBt3YNsSB+7GtQR9gW0jdYhfCTS2nUZRIgxWHhhIb2paUn4+/RkGR&#10;zOu463f8vr25y+nzI/7eZLFSo2G/eQPhqfdP8cO912H+LJnD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3uocMAAADdAAAADwAAAAAAAAAAAAAAAACYAgAAZHJzL2Rv&#10;d25yZXYueG1sUEsFBgAAAAAEAAQA9QAAAIgDAAAAAA==&#10;" fillcolor="#ffc" strokeweight=".25pt">
                  <v:stroke dashstyle="1 1" endcap="round"/>
                </v:shape>
                <v:shape id="AutoShape 1326" o:spid="_x0000_s265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9w1sMA&#10;AADdAAAADwAAAGRycy9kb3ducmV2LnhtbERPTWvCQBC9F/wPywi91Y02BolugiiW3opa8TpkxySY&#10;nY3ZrUn767sFobd5vM9Z5YNpxJ06V1tWMJ1EIIgLq2suFXwedy8LEM4ja2wsk4JvcpBno6cVptr2&#10;vKf7wZcihLBLUUHlfZtK6YqKDLqJbYkDd7GdQR9gV0rdYR/CTSNnUZRIgzWHhgpb2lRUXA9fRkGZ&#10;zJu4H3a83fy42/njLT6tj7FSz+NhvQThafD/4of7XYf5r0kCf9+EE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9w1sMAAADdAAAADwAAAAAAAAAAAAAAAACYAgAAZHJzL2Rv&#10;d25yZXYueG1sUEsFBgAAAAAEAAQA9QAAAIgDAAAAAA==&#10;" fillcolor="#ffc" strokeweight=".25pt">
                  <v:stroke dashstyle="1 1" endcap="round"/>
                </v:shape>
                <v:shape id="AutoShape 1327" o:spid="_x0000_s265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VTcQA&#10;AADdAAAADwAAAGRycy9kb3ducmV2LnhtbERPTWvCQBC9F/oflil4q5vWNC2pmyAWxZuoFa9DdkyC&#10;2dk0u5q0v94VCt7m8T5nmg+mERfqXG1Zwcs4AkFcWF1zqeB7t3j+AOE8ssbGMin4JQd59vgwxVTb&#10;njd02fpShBB2KSqovG9TKV1RkUE3ti1x4I62M+gD7EqpO+xDuGnkaxQl0mDNoaHCluYVFaft2Sgo&#10;k7cm7ocFf83/3M9hvYz3s12s1OhpmH2C8DT4u/jfvdJh/iR5h9s34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T1U3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328" o:spid="_x0000_s265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xBP8YA&#10;AADdAAAADwAAAGRycy9kb3ducmV2LnhtbESPQWvCQBCF7wX/wzKCt7qxTUNJXUUsSm+laul1yI5J&#10;MDsbs1uT+uudQ8HbDO/Ne9/Ml4Nr1IW6UHs2MJsmoIgLb2suDRz2m8dXUCEiW2w8k4E/CrBcjB7m&#10;mFvf8xdddrFUEsIhRwNVjG2udSgqchimviUW7eg7h1HWrtS2w17CXaOfkiTTDmuWhgpbWldUnHa/&#10;zkCZvTRpP2z4fX0N55/Pbfq92qfGTMbD6g1UpCHezf/XH1bwnzPBlW9kBL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xBP8YAAADdAAAADwAAAAAAAAAAAAAAAACYAgAAZHJz&#10;L2Rvd25yZXYueG1sUEsFBgAAAAAEAAQA9QAAAIsDAAAAAA==&#10;" fillcolor="#ffc" strokeweight=".25pt">
                <v:stroke dashstyle="1 1" endcap="round"/>
              </v:shape>
            </v:group>
            <v:group id="Group 1329" o:spid="_x0000_s2657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<v:group id="Group 1330" o:spid="_x0000_s265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Ll7Ys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NOZ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Ll7YscAAADd&#10;AAAADwAAAAAAAAAAAAAAAACqAgAAZHJzL2Rvd25yZXYueG1sUEsFBgAAAAAEAAQA+gAAAJ4DAAAA&#10;AA==&#10;">
                <v:shape id="AutoShape 1331" o:spid="_x0000_s265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9+f8MA&#10;AADdAAAADwAAAGRycy9kb3ducmV2LnhtbERPS2vCQBC+C/0Pywi96cY2VYmuIorSm/jC65Adk2B2&#10;NmZXk/bXd4WCt/n4njOdt6YUD6pdYVnBoB+BIE6tLjhTcDyse2MQziNrLC2Tgh9yMJ+9daaYaNvw&#10;jh57n4kQwi5BBbn3VSKlS3My6Pq2Ig7cxdYGfYB1JnWNTQg3pfyIoqE0WHBoyLGiZU7pdX83CrLh&#10;Vxk37ZpXy193O2838WlxiJV677aLCQhPrX+J/93fOsz/HA3g+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9+f8MAAADdAAAADwAAAAAAAAAAAAAAAACYAgAAZHJzL2Rv&#10;d25yZXYueG1sUEsFBgAAAAAEAAQA9QAAAIgDAAAAAA==&#10;" fillcolor="#ffc" strokeweight=".25pt">
                  <v:stroke dashstyle="1 1" endcap="round"/>
                </v:shape>
                <v:shape id="AutoShape 1332" o:spid="_x0000_s266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3gCMMA&#10;AADdAAAADwAAAGRycy9kb3ducmV2LnhtbERPTWvCQBC9F/oflil4qxs1VYmuIoriTdSK1yE7JsHs&#10;bMyuJu2vd4VCb/N4nzOdt6YUD6pdYVlBrxuBIE6tLjhT8H1cf45BOI+ssbRMCn7IwXz2/jbFRNuG&#10;9/Q4+EyEEHYJKsi9rxIpXZqTQde1FXHgLrY26AOsM6lrbEK4KWU/iobSYMGhIceKljml18PdKMiG&#10;X2XctGteLX/d7bzbxKfFMVaq89EuJiA8tf5f/Ofe6jB/MOrD65tw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3gCMMAAADdAAAADwAAAAAAAAAAAAAAAACYAgAAZHJzL2Rv&#10;d25yZXYueG1sUEsFBgAAAAAEAAQA9QAAAIgDAAAAAA==&#10;" fillcolor="#ffc" strokeweight=".25pt">
                  <v:stroke dashstyle="1 1" endcap="round"/>
                </v:shape>
                <v:shape id="AutoShape 1333" o:spid="_x0000_s266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Fk8MA&#10;AADdAAAADwAAAGRycy9kb3ducmV2LnhtbERPTWvCQBC9C/0PyxR6042aqkRXEYviTdSK1yE7JsHs&#10;bMyuJu2vd4VCb/N4nzNbtKYUD6pdYVlBvxeBIE6tLjhT8H1cdycgnEfWWFomBT/kYDF/68ww0bbh&#10;PT0OPhMhhF2CCnLvq0RKl+Zk0PVsRRy4i60N+gDrTOoamxBuSjmIopE0WHBoyLGiVU7p9XA3CrLR&#10;Zxk37Zq/Vr/udt5t4tPyGCv18d4upyA8tf5f/Ofe6jB/OB7C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FFk8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334" o:spid="_x0000_s266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J9Yc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8y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J9YcQAAADdAAAA&#10;DwAAAAAAAAAAAAAAAACqAgAAZHJzL2Rvd25yZXYueG1sUEsFBgAAAAAEAAQA+gAAAJsDAAAAAA==&#10;">
                <v:shape id="AutoShape 1335" o:spid="_x0000_s266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4fMQA&#10;AADdAAAADwAAAGRycy9kb3ducmV2LnhtbERPS2vCQBC+F/wPywje6qY2WonZiFiU3oqP4nXIjklo&#10;djZmVxP767uFgrf5+J6TLntTixu1rrKs4GUcgSDOra64UHA8bJ7nIJxH1lhbJgV3crDMBk8pJtp2&#10;vKPb3hcihLBLUEHpfZNI6fKSDLqxbYgDd7atQR9gW0jdYhfCTS0nUTSTBisODSU2tC4p/95fjYJi&#10;Nq3jrt/w+/rHXU6f2/hrdYiVGg371QKEp94/xP/uDx3mv75N4e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UeHzEAAAA3QAAAA8AAAAAAAAAAAAAAAAAmAIAAGRycy9k&#10;b3ducmV2LnhtbFBLBQYAAAAABAAEAPUAAACJAwAAAAA=&#10;" fillcolor="#ffc" strokeweight=".25pt">
                  <v:stroke dashstyle="1 1" endcap="round"/>
                </v:shape>
                <v:shape id="AutoShape 1336" o:spid="_x0000_s266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bmC8QA&#10;AADdAAAADwAAAGRycy9kb3ducmV2LnhtbERPTWvCQBC9F/oflil4q5vWNC2pmyAWxZuoFa9DdkyC&#10;2dk0u5q0v94VCt7m8T5nmg+mERfqXG1Zwcs4AkFcWF1zqeB7t3j+AOE8ssbGMin4JQd59vgwxVTb&#10;njd02fpShBB2KSqovG9TKV1RkUE3ti1x4I62M+gD7EqpO+xDuGnkaxQl0mDNoaHCluYVFaft2Sgo&#10;k7cm7ocFf83/3M9hvYz3s12s1OhpmH2C8DT4u/jfvdJh/uQ9gds34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G5gvEAAAA3QAAAA8AAAAAAAAAAAAAAAAAmAIAAGRycy9k&#10;b3ducmV2LnhtbFBLBQYAAAAABAAEAPUAAACJAwAAAAA=&#10;" fillcolor="#ffc" strokeweight=".25pt">
                  <v:stroke dashstyle="1 1" endcap="round"/>
                </v:shape>
                <v:shape id="AutoShape 1337" o:spid="_x0000_s266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DkMQA&#10;AADdAAAADwAAAGRycy9kb3ducmV2LnhtbERPTWvCQBC9F/oflhF6aza2aZSYVcSieBO1pdchO01C&#10;s7NpdjXRX+8Khd7m8T4nXwymEWfqXG1ZwTiKQRAXVtdcKvg4rp+nIJxH1thYJgUXcrCYPz7kmGnb&#10;857OB1+KEMIuQwWV920mpSsqMugi2xIH7tt2Bn2AXSl1h30IN418ieNUGqw5NFTY0qqi4udwMgrK&#10;9K1J+mHN76ur+/3abZLP5TFR6mk0LGcgPA3+X/zn3uow/3Uygfs34QQ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KQ5D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338" o:spid="_x0000_s266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93ZM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NOZ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s93ZMcAAADd&#10;AAAADwAAAAAAAAAAAAAAAACqAgAAZHJzL2Rvd25yZXYueG1sUEsFBgAAAAAEAAQA+gAAAJ4DAAAA&#10;AA==&#10;">
                <v:shape id="AutoShape 1339" o:spid="_x0000_s266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lyecMA&#10;AADdAAAADwAAAGRycy9kb3ducmV2LnhtbERPTWvCQBC9C/6HZYTedKNNraauIhbFm1QrXofsNAlm&#10;Z2N2a6K/3hUKvc3jfc5s0ZpSXKl2hWUFw0EEgji1uuBMwfdh3Z+AcB5ZY2mZFNzIwWLe7cww0bbh&#10;L7rufSZCCLsEFeTeV4mULs3JoBvYijhwP7Y26AOsM6lrbEK4KeUoisbSYMGhIceKVjml5/2vUZCN&#10;38q4adf8ubq7y2m3iY/LQ6zUS69dfoDw1Pp/8Z97q8P81/cpPL8JJ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lyecMAAADdAAAADwAAAAAAAAAAAAAAAACYAgAAZHJzL2Rv&#10;d25yZXYueG1sUEsFBgAAAAAEAAQA9QAAAIgDAAAAAA==&#10;" fillcolor="#ffc" strokeweight=".25pt">
                  <v:stroke dashstyle="1 1" endcap="round"/>
                </v:shape>
                <v:shape id="AutoShape 1340" o:spid="_x0000_s266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arw8YA&#10;AADdAAAADwAAAGRycy9kb3ducmV2LnhtbESPT2vCQBDF74LfYRmhN91YU5HUVcRi8VbqH3odstMk&#10;NDsbs6uJ/fSdQ8HbDO/Ne79ZrntXqxu1ofJsYDpJQBHn3lZcGDgdd+MFqBCRLdaeycCdAqxXw8ES&#10;M+s7/qTbIRZKQjhkaKCMscm0DnlJDsPEN8SiffvWYZS1LbRtsZNwV+vnJJlrhxVLQ4kNbUvKfw5X&#10;Z6CYv9Rp1+/4bfsbLl8f7+l5c0yNeRr1m1dQkfr4MP9f763gzxbCL9/ICHr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arw8YAAADdAAAADwAAAAAAAAAAAAAAAACYAgAAZHJz&#10;L2Rvd25yZXYueG1sUEsFBgAAAAAEAAQA9QAAAIsDAAAAAA==&#10;" fillcolor="#ffc" strokeweight=".25pt">
                  <v:stroke dashstyle="1 1" endcap="round"/>
                </v:shape>
                <v:shape id="AutoShape 1341" o:spid="_x0000_s266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oOWMQA&#10;AADdAAAADwAAAGRycy9kb3ducmV2LnhtbERPS2vCQBC+F/wPyxR6qxtrDBJdQ7BYeis+Sq9DdkxC&#10;s7MxuyZpf323IHibj+8562w0jeipc7VlBbNpBIK4sLrmUsHpuHtegnAeWWNjmRT8kINsM3lYY6rt&#10;wHvqD74UIYRdigoq79tUSldUZNBNbUscuLPtDPoAu1LqDocQbhr5EkWJNFhzaKiwpW1FxffhahSU&#10;yaKJh3HHr9tfd/n6eIs/82Os1NPjmK9AeBr9XXxzv+swf76cwf834QS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6Dlj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342" o:spid="_x0000_s267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QL8MA&#10;AADdAAAADwAAAGRycy9kb3ducmV2LnhtbERPS4vCMBC+L/gfwgh7W1O1K1KNIoqLt2V94HVoxrbY&#10;TGoTbfXXmwXB23x8z5nOW1OKG9WusKyg34tAEKdWF5wp2O/WX2MQziNrLC2Tgjs5mM86H1NMtG34&#10;j25bn4kQwi5BBbn3VSKlS3My6Hq2Ig7cydYGfYB1JnWNTQg3pRxE0UgaLDg05FjRMqf0vL0aBdno&#10;u4ybds2r5cNdjr8/8WGxi5X67LaLCQhPrX+LX+6NDvOH4wH8fxNO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iQL8MAAADdAAAADwAAAAAAAAAAAAAAAACYAgAAZHJzL2Rv&#10;d25yZXYueG1sUEsFBgAAAAAEAAQA9QAAAIgDAAAAAA==&#10;" fillcolor="#ffc" strokeweight=".25pt">
                <v:stroke dashstyle="1 1" endcap="round"/>
              </v:shape>
            </v:group>
            <v:group id="Group 1343" o:spid="_x0000_s2671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6V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F+Mk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pvpUywwAAAN0AAAAP&#10;AAAAAAAAAAAAAAAAAKoCAABkcnMvZG93bnJldi54bWxQSwUGAAAAAAQABAD6AAAAmgMAAAAA&#10;">
              <v:group id="Group 1344" o:spid="_x0000_s267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cNRs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PVM/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XDUbFAAAA3QAA&#10;AA8AAAAAAAAAAAAAAAAAqgIAAGRycy9kb3ducmV2LnhtbFBLBQYAAAAABAAEAPoAAACcAwAAAAA=&#10;">
                <v:shape id="AutoShape 1345" o:spid="_x0000_s267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EIW8MA&#10;AADdAAAADwAAAGRycy9kb3ducmV2LnhtbERPS4vCMBC+C/6HMMLeNNWtItUoorh4W9YHXodmbIvN&#10;pDbRdv31mwXB23x8z5kvW1OKB9WusKxgOIhAEKdWF5wpOB62/SkI55E1lpZJwS85WC66nTkm2jb8&#10;Q4+9z0QIYZeggtz7KpHSpTkZdANbEQfuYmuDPsA6k7rGJoSbUo6iaCINFhwacqxonVN63d+Ngmwy&#10;LuOm3fJm/XS38/dXfFodYqU+eu1qBsJT69/il3unw/zP6Rj+vwkn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EIW8MAAADdAAAADwAAAAAAAAAAAAAAAACYAgAAZHJzL2Rv&#10;d25yZXYueG1sUEsFBgAAAAAEAAQA9QAAAIgDAAAAAA==&#10;" fillcolor="#ffc" strokeweight=".25pt">
                  <v:stroke dashstyle="1 1" endcap="round"/>
                </v:shape>
                <v:shape id="AutoShape 1346" o:spid="_x0000_s267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OWLMQA&#10;AADdAAAADwAAAGRycy9kb3ducmV2LnhtbERPTWvCQBC9F/oflin0Vje1aZCYjYhi6U1qFK9DdkyC&#10;2dk0uzVpf31XELzN431OthhNKy7Uu8aygtdJBIK4tLrhSsG+2LzMQDiPrLG1TAp+ycEif3zIMNV2&#10;4C+67HwlQgi7FBXU3neplK6syaCb2I44cCfbG/QB9pXUPQ4h3LRyGkWJNNhwaKixo1VN5Xn3YxRU&#10;yXsbD+OG16s/933cfsSHZREr9fw0LucgPI3+Lr65P3WY/zZL4PpNOEH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TlizEAAAA3QAAAA8AAAAAAAAAAAAAAAAAmAIAAGRycy9k&#10;b3ducmV2LnhtbFBLBQYAAAAABAAEAPUAAACJAwAAAAA=&#10;" fillcolor="#ffc" strokeweight=".25pt">
                  <v:stroke dashstyle="1 1" endcap="round"/>
                </v:shape>
                <v:shape id="AutoShape 1347" o:spid="_x0000_s267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8zt8MA&#10;AADdAAAADwAAAGRycy9kb3ducmV2LnhtbERPS2vCQBC+C/6HZQredFOND6KriGLprfjC65Adk2B2&#10;Nma3Ju2v7xYEb/PxPWexak0pHlS7wrKC90EEgji1uuBMwem4689AOI+ssbRMCn7IwWrZ7Sww0bbh&#10;PT0OPhMhhF2CCnLvq0RKl+Zk0A1sRRy4q60N+gDrTOoamxBuSjmMook0WHBoyLGiTU7p7fBtFGST&#10;cRk37Y63m193v3x9xOf1MVaq99au5yA8tf4lfro/dZg/mk3h/5twgl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8zt8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348" o:spid="_x0000_s267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  <v:shape id="AutoShape 1349" o:spid="_x0000_s267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wCXsQA&#10;AADdAAAADwAAAGRycy9kb3ducmV2LnhtbERPTWvCQBC9F/oflhF6aza2adCYVcSieBO1pdchO01C&#10;s7NpdjXRX+8Khd7m8T4nXwymEWfqXG1ZwTiKQRAXVtdcKvg4rp8nIJxH1thYJgUXcrCYPz7kmGnb&#10;857OB1+KEMIuQwWV920mpSsqMugi2xIH7tt2Bn2AXSl1h30IN418ieNUGqw5NFTY0qqi4udwMgrK&#10;9K1J+mHN76ur+/3abZLP5TFR6mk0LGcgPA3+X/zn3uow/3Uyhfs34QQ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MAl7EAAAA3QAAAA8AAAAAAAAAAAAAAAAAmAIAAGRycy9k&#10;b3ducmV2LnhtbFBLBQYAAAAABAAEAPUAAACJAwAAAAA=&#10;" fillcolor="#ffc" strokeweight=".25pt">
                  <v:stroke dashstyle="1 1" endcap="round"/>
                </v:shape>
                <v:shape id="AutoShape 1350" o:spid="_x0000_s267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89HscA&#10;AADdAAAADwAAAGRycy9kb3ducmV2LnhtbESPzW7CQAyE75V4h5WRuJVN24DawIIQFai3ip+qVytr&#10;kqhZb5pdSOjT1wckbrZmPPN5vuxdrS7UhsqzgadxAoo497biwsDxsHl8BRUissXaMxm4UoDlYvAw&#10;x8z6jnd02cdCSQiHDA2UMTaZ1iEvyWEY+4ZYtJNvHUZZ20LbFjsJd7V+TpKpdlixNJTY0Lqk/Gd/&#10;dgaK6aROu37D7+u/8Pv9uU2/VofUmNGwX81ARerj3Xy7/rCC//Im/PKNjKA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vPR7HAAAA3QAAAA8AAAAAAAAAAAAAAAAAmAIAAGRy&#10;cy9kb3ducmV2LnhtbFBLBQYAAAAABAAEAPUAAACMAwAAAAA=&#10;" fillcolor="#ffc" strokeweight=".25pt">
                  <v:stroke dashstyle="1 1" endcap="round"/>
                </v:shape>
                <v:shape id="AutoShape 1351" o:spid="_x0000_s267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OYhcMA&#10;AADdAAAADwAAAGRycy9kb3ducmV2LnhtbERPS2vCQBC+C/0Pywi96cY2FY2uIorSm/jC65Adk2B2&#10;NmZXk/bXd4WCt/n4njOdt6YUD6pdYVnBoB+BIE6tLjhTcDyseyMQziNrLC2Tgh9yMJ+9daaYaNvw&#10;jh57n4kQwi5BBbn3VSKlS3My6Pq2Ig7cxdYGfYB1JnWNTQg3pfyIoqE0WHBoyLGiZU7pdX83CrLh&#10;Vxk37ZpXy193O2838WlxiJV677aLCQhPrX+J/93fOsz/HA/g+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OYhc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352" o:spid="_x0000_s268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yumdM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X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rpnTFAAAA3QAA&#10;AA8AAAAAAAAAAAAAAAAAqgIAAGRycy9kb3ducmV2LnhtbFBLBQYAAAAABAAEAPoAAACcAwAAAAA=&#10;">
                <v:shape id="AutoShape 1353" o:spid="_x0000_s268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2jacMA&#10;AADdAAAADwAAAGRycy9kb3ducmV2LnhtbERPTWvCQBC9C/0PyxR6042aikZXEYviTdSK1yE7JsHs&#10;bMyuJu2vd4VCb/N4nzNbtKYUD6pdYVlBvxeBIE6tLjhT8H1cd8cgnEfWWFomBT/kYDF/68ww0bbh&#10;PT0OPhMhhF2CCnLvq0RKl+Zk0PVsRRy4i60N+gDrTOoamxBuSjmIopE0WHBoyLGiVU7p9XA3CrLR&#10;Zxk37Zq/Vr/udt5t4tPyGCv18d4upyA8tf5f/Ofe6jB/OBnC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2jacMAAADdAAAADwAAAAAAAAAAAAAAAACYAgAAZHJzL2Rv&#10;d25yZXYueG1sUEsFBgAAAAAEAAQA9QAAAIgDAAAAAA==&#10;" fillcolor="#ffc" strokeweight=".25pt">
                  <v:stroke dashstyle="1 1" endcap="round"/>
                </v:shape>
                <v:shape id="AutoShape 1354" o:spid="_x0000_s268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Q7HcQA&#10;AADdAAAADwAAAGRycy9kb3ducmV2LnhtbERPTWvCQBC9C/6HZYTedKNNQ5tmI6Io3kq1pdchO01C&#10;s7Mxu5ror3cLhd7m8T4nWw6mERfqXG1ZwXwWgSAurK65VPBx3E6fQTiPrLGxTAqu5GCZj0cZptr2&#10;/E6Xgy9FCGGXooLK+zaV0hUVGXQz2xIH7tt2Bn2AXSl1h30IN41cRFEiDdYcGipsaV1R8XM4GwVl&#10;8tTE/bDlzfrmTl9vu/hzdYyVepgMq1cQngb/L/5z73WY//gSw+834QS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UOx3EAAAA3QAAAA8AAAAAAAAAAAAAAAAAmAIAAGRycy9k&#10;b3ducmV2LnhtbFBLBQYAAAAABAAEAPUAAACJAwAAAAA=&#10;" fillcolor="#ffc" strokeweight=".25pt">
                  <v:stroke dashstyle="1 1" endcap="round"/>
                </v:shape>
                <v:shape id="AutoShape 1355" o:spid="_x0000_s268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iehsQA&#10;AADdAAAADwAAAGRycy9kb3ducmV2LnhtbERPS2vCQBC+F/wPywje6qY2So3ZiFiU3oqP4nXIjklo&#10;djZmVxP767uFgrf5+J6TLntTixu1rrKs4GUcgSDOra64UHA8bJ7fQDiPrLG2TAru5GCZDZ5STLTt&#10;eEe3vS9ECGGXoILS+yaR0uUlGXRj2xAH7mxbgz7AtpC6xS6Em1pOomgmDVYcGkpsaF1S/r2/GgXF&#10;bFrHXb/h9/WPu5w+t/HX6hArNRr2qwUIT71/iP/dHzrMf51P4e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Ynob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356" o:spid="_x0000_s268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oA8cQA&#10;AADdAAAADwAAAGRycy9kb3ducmV2LnhtbERPTWvCQBC9F/oflil4q5vWNLSpmyAWxZuoFa9DdkyC&#10;2dk0u5q0v94VCt7m8T5nmg+mERfqXG1Zwcs4AkFcWF1zqeB7t3h+B+E8ssbGMin4JQd59vgwxVTb&#10;njd02fpShBB2KSqovG9TKV1RkUE3ti1x4I62M+gD7EqpO+xDuGnkaxQl0mDNoaHCluYVFaft2Sgo&#10;k7cm7ocFf83/3M9hvYz3s12s1OhpmH2C8DT4u/jfvdJh/uQjgds34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KAPHEAAAA3QAAAA8AAAAAAAAAAAAAAAAAmAIAAGRycy9k&#10;b3ducmV2LnhtbFBLBQYAAAAABAAEAPUAAACJAwAAAAA=&#10;" fillcolor="#ffc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1248" o:spid="_x0000_s2685" style="position:absolute;left:0;text-align:left;margin-left:323.85pt;margin-top:513pt;width:243.15pt;height:90pt;z-index:251665920" coordorigin="6478,4860" coordsize="486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">
            <v:roundrect id="AutoShape 1209" o:spid="_x0000_s2686" style="position:absolute;left:6478;top:486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heH8QA&#10;AADdAAAADwAAAGRycy9kb3ducmV2LnhtbERPyWrDMBC9F/oPYgK9NXKCKbEbJYTQQNuDQxbIdbDG&#10;tqg1MpZiu39fFQq9zeOts95OthUD9d44VrCYJyCIS6cN1wqul8PzCoQPyBpbx6TgmzxsN48Pa8y1&#10;G/lEwznUIoawz1FBE0KXS+nLhiz6ueuII1e53mKIsK+l7nGM4baVyyR5kRYNx4YGO9o3VH6d71ZB&#10;aorqZi7HKsmq3afxxfXD7d+UeppNu1cQgabwL/5zv+s4f5lm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oXh/EAAAA3QAAAA8AAAAAAAAAAAAAAAAAmAIAAGRycy9k&#10;b3ducmV2LnhtbFBLBQYAAAAABAAEAPUAAACJAwAAAAA=&#10;" strokecolor="#f69" strokeweight=".25pt">
              <v:stroke dashstyle="1 1" endcap="round"/>
              <v:textbox>
                <w:txbxContent>
                  <w:p w:rsidR="008D101E" w:rsidRDefault="008D101E" w:rsidP="00C73AE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Yüzler</w:t>
                    </w:r>
                  </w:p>
                </w:txbxContent>
              </v:textbox>
            </v:roundrect>
            <v:roundrect id="AutoShape 1210" o:spid="_x0000_s2687" style="position:absolute;left:6478;top:540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thX8YA&#10;AADdAAAADwAAAGRycy9kb3ducmV2LnhtbESPT2vCQBDF70K/wzKF3nSj2NJGVxFRaHtQ/ANeh+wk&#10;WczOhuyq6bfvHAq9zfDevPeb+bL3jbpTF11gA+NRBoq4CNZxZeB82g7fQcWEbLEJTAZ+KMJy8TSY&#10;Y27Dgw90P6ZKSQjHHA3UKbW51rGoyWMchZZYtDJ0HpOsXaVthw8J942eZNmb9uhYGmpsaV1TcT3e&#10;vIGp25UXd9qX2Ue5+nZxd/4K640xL8/9agYqUZ/+zX/Xn1bwJ6/CL9/ICHr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thX8YAAADdAAAADwAAAAAAAAAAAAAAAACYAgAAZHJz&#10;L2Rvd25yZXYueG1sUEsFBgAAAAAEAAQA9QAAAIsDAAAAAA==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AutoShape 1211" o:spid="_x0000_s2688" style="position:absolute;left:8099;top:486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fExMIA&#10;AADdAAAADwAAAGRycy9kb3ducmV2LnhtbERPS4vCMBC+C/6HMII3TRWV3a5RRBTWPSg+YK9DM22D&#10;zaQ0Ubv/fiMI3ubje8582dpK3KnxxrGC0TABQZw5bbhQcDlvBx8gfEDWWDkmBX/kYbnoduaYavfg&#10;I91PoRAxhH2KCsoQ6lRKn5Vk0Q9dTRy53DUWQ4RNIXWDjxhuKzlOkpm0aDg2lFjTuqTserpZBROz&#10;z3/N+ZAnn/nqx/j9ZefWG6X6vXb1BSJQG97il/tbx/nj6Qie38QT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8TEwgAAAN0AAAAPAAAAAAAAAAAAAAAAAJgCAABkcnMvZG93&#10;bnJldi54bWxQSwUGAAAAAAQABAD1AAAAhwMAAAAA&#10;" strokecolor="#f69" strokeweight=".25pt">
              <v:stroke dashstyle="1 1" endcap="round"/>
              <v:textbox>
                <w:txbxContent>
                  <w:p w:rsidR="008D101E" w:rsidRDefault="008D101E" w:rsidP="00C73AE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Onlar</w:t>
                    </w:r>
                  </w:p>
                </w:txbxContent>
              </v:textbox>
            </v:roundrect>
            <v:roundrect id="AutoShape 1212" o:spid="_x0000_s2689" style="position:absolute;left:8099;top:540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Vas8QA&#10;AADdAAAADwAAAGRycy9kb3ducmV2LnhtbERPTWvCQBC9C/6HZYTe6sZQi03dBBELtQfFKPQ6ZCfJ&#10;0uxsyG41/ffdQsHbPN7nrIvRduJKgzeOFSzmCQjiymnDjYLL+e1xBcIHZI2dY1LwQx6KfDpZY6bd&#10;jU90LUMjYgj7DBW0IfSZlL5qyaKfu544crUbLIYIh0bqAW8x3HYyTZJnadFwbGixp21L1Vf5bRU8&#10;mUP9ac7HOnmpNx/GHy57t90p9TAbN68gAo3hLv53v+s4P12m8PdNP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VWrPEAAAA3QAAAA8AAAAAAAAAAAAAAAAAmAIAAGRycy9k&#10;b3ducmV2LnhtbFBLBQYAAAAABAAEAPUAAACJAwAAAAA=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AutoShape 1213" o:spid="_x0000_s2690" style="position:absolute;left:9720;top:486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n/KMQA&#10;AADdAAAADwAAAGRycy9kb3ducmV2LnhtbERPTWvCQBC9C/6HZYTedFNtpY1ZRUTBerCoAa9DdpIs&#10;zc6G7FbTf98VCr3N431OtuptI27UeeNYwfMkAUFcOG24UpBfduM3ED4ga2wck4If8rBaDgcZptrd&#10;+US3c6hEDGGfooI6hDaV0hc1WfQT1xJHrnSdxRBhV0nd4T2G20ZOk2QuLRqODTW2tKmp+Dp/WwUv&#10;5lhezeWzTN7L9cH4Y/7hNlulnkb9egEiUB/+xX/uvY7zp68zeHwTT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Z/yjEAAAA3QAAAA8AAAAAAAAAAAAAAAAAmAIAAGRycy9k&#10;b3ducmV2LnhtbFBLBQYAAAAABAAEAPUAAACJAwAAAAA=&#10;" strokecolor="#f69" strokeweight=".25pt">
              <v:stroke dashstyle="1 1" endcap="round"/>
              <v:textbox>
                <w:txbxContent>
                  <w:p w:rsidR="008D101E" w:rsidRDefault="008D101E" w:rsidP="00C73AE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Birler</w:t>
                    </w:r>
                  </w:p>
                </w:txbxContent>
              </v:textbox>
            </v:roundrect>
            <v:roundrect id="AutoShape 1214" o:spid="_x0000_s2691" style="position:absolute;left:9720;top:540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nXMQA&#10;AADdAAAADwAAAGRycy9kb3ducmV2LnhtbERPTWvCQBC9F/wPywi9NRvFFo2uImKh7SGlGvA6ZCfJ&#10;YnY2ZFeT/vtuodDbPN7nbHajbcWdem8cK5glKQji0mnDtYLi/Pq0BOEDssbWMSn4Jg+77eRhg5l2&#10;A3/R/RRqEUPYZ6igCaHLpPRlQxZ94jriyFWutxgi7GupexxiuG3lPE1fpEXDsaHBjg4NldfTzSpY&#10;mLy6mPNnla6q/YfxefHuDkelHqfjfg0i0Bj+xX/uNx3nz58X8PtNPEF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wZ1zEAAAA3QAAAA8AAAAAAAAAAAAAAAAAmAIAAGRycy9k&#10;b3ducmV2LnhtbFBLBQYAAAAABAAEAPUAAACJAwAAAAA=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AutoShape 1215" o:spid="_x0000_s2692" style="position:absolute;left:6480;top:6120;width:48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zCx8QA&#10;AADdAAAADwAAAGRycy9kb3ducmV2LnhtbERPTWvCQBC9F/wPywi91Y1Si0ZXEbHQ9mBpIngdspNk&#10;MTsbsmuS/vtuodDbPN7nbPejbURPnTeOFcxnCQjiwmnDlYJL/vq0AuEDssbGMSn4Jg/73eRhi6l2&#10;A39Rn4VKxBD2KSqoQ2hTKX1Rk0U/cy1x5ErXWQwRdpXUHQ4x3DZykSQv0qLh2FBjS8eailt2twqe&#10;zbm8mvyzTNbl4cP48+XdHU9KPU7HwwZEoDH8i//cbzrOXyyX8PtNPEH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8wsfEAAAA3QAAAA8AAAAAAAAAAAAAAAAAmAIAAGRycy9k&#10;b3ducmV2LnhtbFBLBQYAAAAABAAEAPUAAACJAwAAAAA=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Grup 1107" o:spid="_x0000_s2693" style="position:absolute;left:0;text-align:left;margin-left:2in;margin-top:486pt;width:90pt;height:63pt;z-index:251664896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">
            <v:group id="Group 1068" o:spid="_x0000_s2694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1q+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NNE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w1q+McAAADd&#10;AAAADwAAAAAAAAAAAAAAAACqAgAAZHJzL2Rvd25yZXYueG1sUEsFBgAAAAAEAAQA+gAAAJ4DAAAA&#10;AA==&#10;">
              <v:group id="Group 1069" o:spid="_x0000_s269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HPY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N4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EHPY8QAAADdAAAA&#10;DwAAAAAAAAAAAAAAAACqAgAAZHJzL2Rvd25yZXYueG1sUEsFBgAAAAAEAAQA+gAAAJsDAAAAAA==&#10;">
                <v:shape id="AutoShape 1070" o:spid="_x0000_s269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/okMMA&#10;AADdAAAADwAAAGRycy9kb3ducmV2LnhtbESPQW/CMAyF75P4D5GRdhtpQZpQISBAAnEcjAs305i2&#10;0DilCVD+PT5M2s3We37v83TeuVo9qA2VZwPpIAFFnHtbcWHg8Lv+GoMKEdli7ZkMvCjAfNb7mGJm&#10;/ZN39NjHQkkIhwwNlDE2mdYhL8lhGPiGWLSzbx1GWdtC2xafEu5qPUySb+2wYmkosaFVSfl1f3cG&#10;Nq+1/mlIH28ei+40vIxHi2Uw5rPfLSagInXx3/x3vbWCn6bCL9/ICHr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/okMMAAADdAAAADwAAAAAAAAAAAAAAAACYAgAAZHJzL2Rv&#10;d25yZXYueG1sUEsFBgAAAAAEAAQA9QAAAIgDAAAAAA==&#10;" strokeweight=".25pt">
                  <v:stroke dashstyle="1 1" endcap="round"/>
                </v:shape>
                <v:shape id="AutoShape 1071" o:spid="_x0000_s269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NNC78A&#10;AADdAAAADwAAAGRycy9kb3ducmV2LnhtbERPywrCMBC8C/5DWMGbpiqIVKOooHj0dfG2NmtbbTa1&#10;iVr/3giCc9pldmZ2JrPaFOJJlcstK+h1IxDEidU5pwqOh1VnBMJ5ZI2FZVLwJgezabMxwVjbF+/o&#10;ufepCCbsYlSQeV/GUrokI4Oua0viwF1sZdCHtUqlrvAVzE0h+1E0lAZzDgkZlrTMKLntH0bB+r2S&#10;25Lk6W4xrc/962gwXzil2q16Pgbhqfb/4596o8P7AfBtE0a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g00LvwAAAN0AAAAPAAAAAAAAAAAAAAAAAJgCAABkcnMvZG93bnJl&#10;di54bWxQSwUGAAAAAAQABAD1AAAAhAMAAAAA&#10;" strokeweight=".25pt">
                  <v:stroke dashstyle="1 1" endcap="round"/>
                </v:shape>
                <v:shape id="AutoShape 1072" o:spid="_x0000_s269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HTfMAA&#10;AADdAAAADwAAAGRycy9kb3ducmV2LnhtbERPy6rCMBDdX/Afwgh3d03bCyLVKCooLn1t3I3N2Fab&#10;SW2i1r83guBuDuc5o0lrKnGnxpWWFcS9CARxZnXJuYL9bvE3AOE8ssbKMil4koPJuPMzwlTbB2/o&#10;vvW5CCHsUlRQeF+nUrqsIIOuZ2viwJ1sY9AH2ORSN/gI4aaSSRT1pcGSQ0OBNc0Lyi7bm1GwfC7k&#10;uiZ5uFrM22NyHvxPZ06p3247HYLw1Pqv+ONe6TA/jhN4fxNOkO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HTfMAAAADdAAAADwAAAAAAAAAAAAAAAACYAgAAZHJzL2Rvd25y&#10;ZXYueG1sUEsFBgAAAAAEAAQA9QAAAIUDAAAAAA==&#10;" strokeweight=".25pt">
                  <v:stroke dashstyle="1 1" endcap="round"/>
                </v:shape>
              </v:group>
              <v:group id="Group 1073" o:spid="_x0000_s269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BuVM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cG5UwwAAAN0AAAAP&#10;AAAAAAAAAAAAAAAAAKoCAABkcnMvZG93bnJldi54bWxQSwUGAAAAAAQABAD6AAAAmgMAAAAA&#10;">
                <v:shape id="AutoShape 1074" o:spid="_x0000_s270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Tuk8EA&#10;AADdAAAADwAAAGRycy9kb3ducmV2LnhtbERPS4vCMBC+C/sfwix407S6iFRj6QqKx/Vx2dtsM7bV&#10;ZtJtotZ/bwTB23x8z5mnnanFlVpXWVYQDyMQxLnVFRcKDvvVYArCeWSNtWVScCcH6eKjN8dE2xtv&#10;6brzhQgh7BJUUHrfJFK6vCSDbmgb4sAdbWvQB9gWUrd4C+GmlqMomkiDFYeGEhtalpSfdxejYH1f&#10;yZ+G5O+/xaL7G52m4+zbKdX/7LIZCE+df4tf7o0O8+P4C5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07pPBAAAA3QAAAA8AAAAAAAAAAAAAAAAAmAIAAGRycy9kb3du&#10;cmV2LnhtbFBLBQYAAAAABAAEAPUAAACGAwAAAAA=&#10;" strokeweight=".25pt">
                  <v:stroke dashstyle="1 1" endcap="round"/>
                </v:shape>
                <v:shape id="AutoShape 1075" o:spid="_x0000_s270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LCMEA&#10;AADdAAAADwAAAGRycy9kb3ducmV2LnhtbERPS4vCMBC+C/sfwix407TKilRj6QqKx/Vx2dtsM7bV&#10;ZtJtotZ/bwTB23x8z5mnnanFlVpXWVYQDyMQxLnVFRcKDvvVYArCeWSNtWVScCcH6eKjN8dE2xtv&#10;6brzhQgh7BJUUHrfJFK6vCSDbmgb4sAdbWvQB9gWUrd4C+GmlqMomkiDFYeGEhtalpSfdxejYH1f&#10;yZ+G5O+/xaL7G52m4+zbKdX/7LIZCE+df4tf7o0O8+P4C5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4SwjBAAAA3QAAAA8AAAAAAAAAAAAAAAAAmAIAAGRycy9kb3du&#10;cmV2LnhtbFBLBQYAAAAABAAEAPUAAACGAwAAAAA=&#10;" strokeweight=".25pt">
                  <v:stroke dashstyle="1 1" endcap="round"/>
                </v:shape>
                <v:shape id="AutoShape 1076" o:spid="_x0000_s270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rVf8AA&#10;AADdAAAADwAAAGRycy9kb3ducmV2LnhtbERPy6rCMBDdC/5DGMGdTasgUo3iFRSXvjbuxmZu23ub&#10;SW2i1r83guBuDuc5s0VrKnGnxpWWFSRRDII4s7rkXMHpuB5MQDiPrLGyTAqe5GAx73ZmmGr74D3d&#10;Dz4XIYRdigoK7+tUSpcVZNBFtiYO3K9tDPoAm1zqBh8h3FRyGMdjabDk0FBgTauCsv/DzSjYPNdy&#10;V5M8Xy3m7WX4Nxktf5xS/V67nILw1Pqv+OPe6jA/Scbw/iacIO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GrVf8AAAADdAAAADwAAAAAAAAAAAAAAAACYAgAAZHJzL2Rvd25y&#10;ZXYueG1sUEsFBgAAAAAEAAQA9QAAAIUDAAAAAA==&#10;" strokeweight=".25pt">
                  <v:stroke dashstyle="1 1" endcap="round"/>
                </v:shape>
              </v:group>
              <v:group id="Group 1077" o:spid="_x0000_s270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toV8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6l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0toV8QAAADdAAAA&#10;DwAAAAAAAAAAAAAAAACqAgAAZHJzL2Rvd25yZXYueG1sUEsFBgAAAAAEAAQA+gAAAJsDAAAAAA==&#10;">
                <v:shape id="AutoShape 1078" o:spid="_x0000_s270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nklsMA&#10;AADdAAAADwAAAGRycy9kb3ducmV2LnhtbESPQW/CMAyF75P4D5GRdhtpQZpQISBAAnEcjAs305i2&#10;0DilCVD+PT5M2s3We37v83TeuVo9qA2VZwPpIAFFnHtbcWHg8Lv+GoMKEdli7ZkMvCjAfNb7mGJm&#10;/ZN39NjHQkkIhwwNlDE2mdYhL8lhGPiGWLSzbx1GWdtC2xafEu5qPUySb+2wYmkosaFVSfl1f3cG&#10;Nq+1/mlIH28ei+40vIxHi2Uw5rPfLSagInXx3/x3vbWCn6aCK9/ICHr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nklsMAAADdAAAADwAAAAAAAAAAAAAAAACYAgAAZHJzL2Rv&#10;d25yZXYueG1sUEsFBgAAAAAEAAQA9QAAAIgDAAAAAA==&#10;" strokeweight=".25pt">
                  <v:stroke dashstyle="1 1" endcap="round"/>
                </v:shape>
                <v:shape id="AutoShape 1079" o:spid="_x0000_s270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VBDcIA&#10;AADdAAAADwAAAGRycy9kb3ducmV2LnhtbERPTWvCQBC9F/wPywje6iYKJUZXiQXFo0178TZmxySa&#10;nU2za4z/vlso9DaP9zmrzWAa0VPnassK4mkEgriwuuZSwdfn7jUB4TyyxsYyKXiSg8169LLCVNsH&#10;f1Cf+1KEEHYpKqi8b1MpXVGRQTe1LXHgLrYz6APsSqk7fIRw08hZFL1JgzWHhgpbeq+ouOV3o2D/&#10;3MljS/L0bbEczrNrMs+2TqnJeMiWIDwN/l/85z7oMD+OF/D7TTh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9UENwgAAAN0AAAAPAAAAAAAAAAAAAAAAAJgCAABkcnMvZG93&#10;bnJldi54bWxQSwUGAAAAAAQABAD1AAAAhwMAAAAA&#10;" strokeweight=".25pt">
                  <v:stroke dashstyle="1 1" endcap="round"/>
                </v:shape>
                <v:shape id="AutoShape 1080" o:spid="_x0000_s270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MiLcMA&#10;AADdAAAADwAAAGRycy9kb3ducmV2LnhtbESPzW7CQAyE70h9h5UrcYMNQUIoZUG0EogjfxdubtYk&#10;oVlvml0gvD0+IHGzNeOZz7NF52p1ozZUng2Mhgko4tzbigsDx8NqMAUVIrLF2jMZeFCAxfyjN8PM&#10;+jvv6LaPhZIQDhkaKGNsMq1DXpLDMPQNsWhn3zqMsraFti3eJdzVOk2SiXZYsTSU2NBPSfnf/uoM&#10;rB8rvW1In/49Ft1vepmOl9/BmP5nt/wCFamLb/PremMFf5QKv3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MiLcMAAADdAAAADwAAAAAAAAAAAAAAAACYAgAAZHJzL2Rv&#10;d25yZXYueG1sUEsFBgAAAAAEAAQA9QAAAIgDAAAAAA==&#10;" strokeweight=".25pt">
                  <v:stroke dashstyle="1 1" endcap="round"/>
                </v:shape>
              </v:group>
              <v:shape id="AutoShape 1081" o:spid="_x0000_s270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+HtsAA&#10;AADdAAAADwAAAGRycy9kb3ducmV2LnhtbERPy6rCMBDdX/Afwgh3d03bCyLVKCooLn1t3I3N2Fab&#10;SW2i1r83guBuDuc5o0lrKnGnxpWWFcS9CARxZnXJuYL9bvE3AOE8ssbKMil4koPJuPMzwlTbB2/o&#10;vvW5CCHsUlRQeF+nUrqsIIOuZ2viwJ1sY9AH2ORSN/gI4aaSSRT1pcGSQ0OBNc0Lyi7bm1GwfC7k&#10;uiZ5uFrM22NyHvxPZ06p3247HYLw1Pqv+ONe6TA/TmJ4fxNOkO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e+HtsAAAADdAAAADwAAAAAAAAAAAAAAAACYAgAAZHJzL2Rvd25y&#10;ZXYueG1sUEsFBgAAAAAEAAQA9QAAAIUDAAAAAA==&#10;" strokeweight=".25pt">
                <v:stroke dashstyle="1 1" endcap="round"/>
              </v:shape>
            </v:group>
            <v:group id="Group 1082" o:spid="_x0000_s2708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<v:group id="Group 1083" o:spid="_x0000_s270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yk6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GQ2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hyk6cQAAADdAAAA&#10;DwAAAAAAAAAAAAAAAACqAgAAZHJzL2Rvd25yZXYueG1sUEsFBgAAAAAEAAQA+gAAAJsDAAAAAA==&#10;">
                <v:shape id="AutoShape 1084" o:spid="_x0000_s271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gkLsEA&#10;AADdAAAADwAAAGRycy9kb3ducmV2LnhtbERPTYvCMBC9L/gfwgje1rRVFqnGooLi0XX34m1sxrba&#10;TGoTtf77jSDsbR7vc2ZZZ2pxp9ZVlhXEwwgEcW51xYWC35/15wSE88gaa8uk4EkOsnnvY4aptg/+&#10;pvveFyKEsEtRQel9k0rp8pIMuqFtiAN3sq1BH2BbSN3iI4SbWiZR9CUNVhwaSmxoVVJ+2d+Mgs1z&#10;LXcNycPVYtEdk/NktFg6pQb9bjEF4anz/+K3e6vD/DgZ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YJC7BAAAA3QAAAA8AAAAAAAAAAAAAAAAAmAIAAGRycy9kb3du&#10;cmV2LnhtbFBLBQYAAAAABAAEAPUAAACGAwAAAAA=&#10;" strokeweight=".25pt">
                  <v:stroke dashstyle="1 1" endcap="round"/>
                </v:shape>
                <v:shape id="AutoShape 1085" o:spid="_x0000_s271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SBtcEA&#10;AADdAAAADwAAAGRycy9kb3ducmV2LnhtbERPTYvCMBC9L/gfwgje1rQVF6nGooLi0XX34m1sxrba&#10;TGoTtf77jSDsbR7vc2ZZZ2pxp9ZVlhXEwwgEcW51xYWC35/15wSE88gaa8uk4EkOsnnvY4aptg/+&#10;pvveFyKEsEtRQel9k0rp8pIMuqFtiAN3sq1BH2BbSN3iI4SbWiZR9CUNVhwaSmxoVVJ+2d+Mgs1z&#10;LXcNycPVYtEdk/NktFg6pQb9bjEF4anz/+K3e6vD/DgZ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UgbXBAAAA3QAAAA8AAAAAAAAAAAAAAAAAmAIAAGRycy9kb3du&#10;cmV2LnhtbFBLBQYAAAAABAAEAPUAAACGAwAAAAA=&#10;" strokeweight=".25pt">
                  <v:stroke dashstyle="1 1" endcap="round"/>
                </v:shape>
                <v:shape id="AutoShape 1086" o:spid="_x0000_s271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YfwsIA&#10;AADdAAAADwAAAGRycy9kb3ducmV2LnhtbERPTWvCQBC9F/oflil4q5tEEEldQyykeLTaS2/T7JhE&#10;s7NpdpvEf98VBG/zeJ+zzibTioF611hWEM8jEMSl1Q1XCr6OxesKhPPIGlvLpOBKDrLN89MaU21H&#10;/qTh4CsRQtilqKD2vkuldGVNBt3cdsSBO9neoA+wr6TucQzhppVJFC2lwYZDQ40dvddUXg5/RsHH&#10;tZD7juT3r8Vq+knOq0W+dUrNXqb8DYSnyT/Ed/dOh/lxsoTb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Bh/CwgAAAN0AAAAPAAAAAAAAAAAAAAAAAJgCAABkcnMvZG93&#10;bnJldi54bWxQSwUGAAAAAAQABAD1AAAAhwMAAAAA&#10;" strokeweight=".25pt">
                  <v:stroke dashstyle="1 1" endcap="round"/>
                </v:shape>
              </v:group>
              <v:group id="Group 1087" o:spid="_x0000_s271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ei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nourFAAAA3QAA&#10;AA8AAAAAAAAAAAAAAAAAqgIAAGRycy9kb3ducmV2LnhtbFBLBQYAAAAABAAEAPoAAACcAwAAAAA=&#10;">
                <v:shape id="AutoShape 1088" o:spid="_x0000_s271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UuK8MA&#10;AADdAAAADwAAAGRycy9kb3ducmV2LnhtbESPzW7CQAyE70h9h5UrcYMNQUIoZUG0EogjfxdubtYk&#10;oVlvml0gvD0+IHGzNeOZz7NF52p1ozZUng2Mhgko4tzbigsDx8NqMAUVIrLF2jMZeFCAxfyjN8PM&#10;+jvv6LaPhZIQDhkaKGNsMq1DXpLDMPQNsWhn3zqMsraFti3eJdzVOk2SiXZYsTSU2NBPSfnf/uoM&#10;rB8rvW1In/49Ft1vepmOl9/BmP5nt/wCFamLb/PremMFf5QKrn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UuK8MAAADdAAAADwAAAAAAAAAAAAAAAACYAgAAZHJzL2Rv&#10;d25yZXYueG1sUEsFBgAAAAAEAAQA9QAAAIgDAAAAAA==&#10;" strokeweight=".25pt">
                  <v:stroke dashstyle="1 1" endcap="round"/>
                </v:shape>
                <v:shape id="AutoShape 1089" o:spid="_x0000_s271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mLsMEA&#10;AADdAAAADwAAAGRycy9kb3ducmV2LnhtbERPS4vCMBC+L/gfwgje1tQKi1aj1IWKR18Xb2MzttVm&#10;0m2i1n+/ERb2Nh/fc+bLztTiQa2rLCsYDSMQxLnVFRcKjofscwLCeWSNtWVS8CIHy0XvY46Jtk/e&#10;0WPvCxFC2CWooPS+SaR0eUkG3dA2xIG72NagD7AtpG7xGcJNLeMo+pIGKw4NJTb0XVJ+29+NgvUr&#10;k9uG5OnHYtGd4+tknK6cUoN+l85AeOr8v/jPvdFh/iiewvubcIJ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Zi7DBAAAA3QAAAA8AAAAAAAAAAAAAAAAAmAIAAGRycy9kb3du&#10;cmV2LnhtbFBLBQYAAAAABAAEAPUAAACGAwAAAAA=&#10;" strokeweight=".25pt">
                  <v:stroke dashstyle="1 1" endcap="round"/>
                </v:shape>
                <v:shape id="AutoShape 1090" o:spid="_x0000_s271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08MMA&#10;AADdAAAADwAAAGRycy9kb3ducmV2LnhtbESPQYvCQAyF74L/YYjgTacqiFRHUcFlj6568RY7sa12&#10;Mt3OrNZ/vzkI3hLey3tfFqvWVepBTSg9GxgNE1DEmbcl5wZOx91gBipEZIuVZzLwogCrZbezwNT6&#10;J//Q4xBzJSEcUjRQxFinWoesIIdh6Gti0a6+cRhlbXJtG3xKuKv0OEmm2mHJ0lBgTduCsvvhzxn4&#10;eu30viZ9/vWYt5fxbTZZb4Ix/V67noOK1MaP+X39bQV/NBF++UZG0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q08MMAAADdAAAADwAAAAAAAAAAAAAAAACYAgAAZHJzL2Rv&#10;d25yZXYueG1sUEsFBgAAAAAEAAQA9QAAAIgDAAAAAA==&#10;" strokeweight=".25pt">
                  <v:stroke dashstyle="1 1" endcap="round"/>
                </v:shape>
              </v:group>
              <v:group id="Group 1091" o:spid="_x0000_s271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FsJ2M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q4mC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WwnYwwAAAN0AAAAP&#10;AAAAAAAAAAAAAAAAAKoCAABkcnMvZG93bnJldi54bWxQSwUGAAAAAAQABAD6AAAAmgMAAAAA&#10;">
                <v:shape id="AutoShape 1092" o:spid="_x0000_s271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SPHMEA&#10;AADdAAAADwAAAGRycy9kb3ducmV2LnhtbERPTWvCQBC9F/oflil4q5tEkJC6ihYiHjV68TbNjkk0&#10;O5tmV43/3i0UvM3jfc5sMZhW3Kh3jWUF8TgCQVxa3XCl4LDPP1MQziNrbC2Tggc5WMzf32aYaXvn&#10;Hd0KX4kQwi5DBbX3XSalK2sy6Ma2Iw7cyfYGfYB9JXWP9xBuWplE0VQabDg01NjRd03lpbgaBetH&#10;LrcdyeOvxWr4Sc7pZLlySo0+huUXCE+Df4n/3Rsd5seTBP6+CS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kjxzBAAAA3QAAAA8AAAAAAAAAAAAAAAAAmAIAAGRycy9kb3du&#10;cmV2LnhtbFBLBQYAAAAABAAEAPUAAACGAwAAAAA=&#10;" strokeweight=".25pt">
                  <v:stroke dashstyle="1 1" endcap="round"/>
                </v:shape>
                <v:shape id="AutoShape 1093" o:spid="_x0000_s271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gqh8AA&#10;AADdAAAADwAAAGRycy9kb3ducmV2LnhtbERPTYvCMBC9C/6HMII3TbWwSDWWKigeXdeLt7EZ22oz&#10;qU3U+u/NwsLe5vE+Z5F2phZPal1lWcFkHIEgzq2uuFBw/NmMZiCcR9ZYWyYFb3KQLvu9BSbavvib&#10;ngdfiBDCLkEFpfdNIqXLSzLoxrYhDtzFtgZ9gG0hdYuvEG5qOY2iL2mw4tBQYkPrkvLb4WEUbN8b&#10;uW9Inu4Wi+48vc7ibOWUGg66bA7CU+f/xX/unQ7zJ3EMv9+EE+Ty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6gqh8AAAADdAAAADwAAAAAAAAAAAAAAAACYAgAAZHJzL2Rvd25y&#10;ZXYueG1sUEsFBgAAAAAEAAQA9QAAAIUDAAAAAA==&#10;" strokeweight=".25pt">
                  <v:stroke dashstyle="1 1" endcap="round"/>
                </v:shape>
                <v:shape id="AutoShape 1094" o:spid="_x0000_s272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Gy88EA&#10;AADdAAAADwAAAGRycy9kb3ducmV2LnhtbERPS4vCMBC+C/6HMAveNLUuUrpGUaHicX1cvM02s213&#10;m0ltotZ/bwTB23x8z5ktOlOLK7WusqxgPIpAEOdWV1woOB6yYQLCeWSNtWVScCcHi3m/N8NU2xvv&#10;6Lr3hQgh7FJUUHrfpFK6vCSDbmQb4sD92tagD7AtpG7xFsJNLeMomkqDFYeGEhtal5T/7y9Gweae&#10;ye+G5Olsseh+4r9kslw5pQYf3fILhKfOv8Uv91aH+ePJJz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BsvPBAAAA3QAAAA8AAAAAAAAAAAAAAAAAmAIAAGRycy9kb3du&#10;cmV2LnhtbFBLBQYAAAAABAAEAPUAAACGAwAAAAA=&#10;" strokeweight=".25pt">
                  <v:stroke dashstyle="1 1" endcap="round"/>
                </v:shape>
              </v:group>
              <v:shape id="AutoShape 1095" o:spid="_x0000_s272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0XaMEA&#10;AADdAAAADwAAAGRycy9kb3ducmV2LnhtbERPS4vCMBC+C/6HMAveNLWyUrpGUaHicX1cvM02s213&#10;m0ltotZ/bwTB23x8z5ktOlOLK7WusqxgPIpAEOdWV1woOB6yYQLCeWSNtWVScCcHi3m/N8NU2xvv&#10;6Lr3hQgh7FJUUHrfpFK6vCSDbmQb4sD92tagD7AtpG7xFsJNLeMomkqDFYeGEhtal5T/7y9Gweae&#10;ye+G5Olsseh+4r9kslw5pQYf3fILhKfOv8Uv91aH+ePJJz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NF2jBAAAA3QAAAA8AAAAAAAAAAAAAAAAAmAIAAGRycy9kb3du&#10;cmV2LnhtbFBLBQYAAAAABAAEAPUAAACGAwAAAAA=&#10;" strokeweight=".25pt">
                <v:stroke dashstyle="1 1" endcap="round"/>
              </v:shape>
            </v:group>
            <v:group id="Group 1096" o:spid="_x0000_s2722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KRr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xeAJ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eykazCAAAA3QAAAA8A&#10;AAAAAAAAAAAAAAAAqgIAAGRycy9kb3ducmV2LnhtbFBLBQYAAAAABAAEAPoAAACZAwAAAAA=&#10;">
              <v:group id="Group 1097" o:spid="_x0000_s272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40N8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e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/jQ3wwAAAN0AAAAP&#10;AAAAAAAAAAAAAAAAAKoCAABkcnMvZG93bnJldi54bWxQSwUGAAAAAAQABAD6AAAAmgMAAAAA&#10;">
                <v:shape id="AutoShape 1098" o:spid="_x0000_s272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y49sMA&#10;AADdAAAADwAAAGRycy9kb3ducmV2LnhtbESPQYvCQAyF74L/YYjgTacqiFRHUcFlj6568RY7sa12&#10;Mt3OrNZ/vzkI3hLey3tfFqvWVepBTSg9GxgNE1DEmbcl5wZOx91gBipEZIuVZzLwogCrZbezwNT6&#10;J//Q4xBzJSEcUjRQxFinWoesIIdh6Gti0a6+cRhlbXJtG3xKuKv0OEmm2mHJ0lBgTduCsvvhzxn4&#10;eu30viZ9/vWYt5fxbTZZb4Ix/V67noOK1MaP+X39bQV/NBFc+UZG0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y49sMAAADdAAAADwAAAAAAAAAAAAAAAACYAgAAZHJzL2Rv&#10;d25yZXYueG1sUEsFBgAAAAAEAAQA9QAAAIgDAAAAAA==&#10;" strokeweight=".25pt">
                  <v:stroke dashstyle="1 1" endcap="round"/>
                </v:shape>
                <v:shape id="AutoShape 1099" o:spid="_x0000_s272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Adbb4A&#10;AADdAAAADwAAAGRycy9kb3ducmV2LnhtbERPTc/BQBC+S/yHzUjc2CIRyhIkxNGLi9vojrZ0Z6u7&#10;qH9v30TiNk+ez5nOa1OIJ1Uut6yg141AECdW55wqOB7WnREI55E1FpZJwZsczGfNxhRjbV/8R8+9&#10;T0UIYRejgsz7MpbSJRkZdF1bEgfuYiuDPsAqlbrCVwg3hexH0VAazDk0ZFjSKqPktn8YBZv3Wu5K&#10;kqe7xbQ+96+jwWLplGq36sUEhKfa/8Rf91aH+b3BGP6/CSfI2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ZAHW2+AAAA3QAAAA8AAAAAAAAAAAAAAAAAmAIAAGRycy9kb3ducmV2&#10;LnhtbFBLBQYAAAAABAAEAPUAAACDAwAAAAA=&#10;" strokeweight=".25pt">
                  <v:stroke dashstyle="1 1" endcap="round"/>
                </v:shape>
                <v:shape id="AutoShape 1100" o:spid="_x0000_s272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zHjcQA&#10;AADdAAAADwAAAGRycy9kb3ducmV2LnhtbESPzW7CQAyE70i8w8pI3GADVBUKLAiQqHosPxduJmuS&#10;QNYbslsIb18fkHqzNeOZz/Nl6yr1oCaUng2Mhgko4szbknMDx8N2MAUVIrLFyjMZeFGA5aLbmWNq&#10;/ZN39NjHXEkIhxQNFDHWqdYhK8hhGPqaWLSLbxxGWZtc2wafEu4qPU6ST+2wZGkosKZNQdlt/+sM&#10;fL22+qcmfbp7zNvz+DqdrNbBmH6vXc1ARWrjv/l9/W0Ff/Qh/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8x43EAAAA3QAAAA8AAAAAAAAAAAAAAAAAmAIAAGRycy9k&#10;b3ducmV2LnhtbFBLBQYAAAAABAAEAPUAAACJAwAAAAA=&#10;" strokeweight=".25pt">
                  <v:stroke dashstyle="1 1" endcap="round"/>
                </v:shape>
              </v:group>
              <v:group id="Group 1101" o:spid="_x0000_s272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  <v:shape id="AutoShape 1102" o:spid="_x0000_s272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L8YcEA&#10;AADdAAAADwAAAGRycy9kb3ducmV2LnhtbERPTYvCMBC9L/gfwgje1rRVFqnGooLi0XX34m1sxrba&#10;TGoTtf77jSDsbR7vc2ZZZ2pxp9ZVlhXEwwgEcW51xYWC35/15wSE88gaa8uk4EkOsnnvY4aptg/+&#10;pvveFyKEsEtRQel9k0rp8pIMuqFtiAN3sq1BH2BbSN3iI4SbWiZR9CUNVhwaSmxoVVJ+2d+Mgs1z&#10;LXcNycPVYtEdk/NktFg6pQb9bjEF4anz/+K3e6vD/HicwO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i/GHBAAAA3QAAAA8AAAAAAAAAAAAAAAAAmAIAAGRycy9kb3du&#10;cmV2LnhtbFBLBQYAAAAABAAEAPUAAACGAwAAAAA=&#10;" strokeweight=".25pt">
                  <v:stroke dashstyle="1 1" endcap="round"/>
                </v:shape>
                <v:shape id="AutoShape 1103" o:spid="_x0000_s272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5Z+sEA&#10;AADdAAAADwAAAGRycy9kb3ducmV2LnhtbERPS4vCMBC+C/6HMAveNLUuUrpGUaHicX1cvM02s213&#10;m0ltotZ/bwTB23x8z5ktOlOLK7WusqxgPIpAEOdWV1woOB6yYQLCeWSNtWVScCcHi3m/N8NU2xvv&#10;6Lr3hQgh7FJUUHrfpFK6vCSDbmQb4sD92tagD7AtpG7xFsJNLeMomkqDFYeGEhtal5T/7y9Gweae&#10;ye+G5Olsseh+4r9kslw5pQYf3fILhKfOv8Uv91aH+ePPCT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uWfrBAAAA3QAAAA8AAAAAAAAAAAAAAAAAmAIAAGRycy9kb3du&#10;cmV2LnhtbFBLBQYAAAAABAAEAPUAAACGAwAAAAA=&#10;" strokeweight=".25pt">
                  <v:stroke dashstyle="1 1" endcap="round"/>
                </v:shape>
                <v:shape id="AutoShape 1104" o:spid="_x0000_s273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fBjsIA&#10;AADdAAAADwAAAGRycy9kb3ducmV2LnhtbERPS4vCMBC+C/sfwix409QHItUortBlj7vqxdvYjG3d&#10;ZlKbrI3/fiMI3ubje85yHUwtbtS6yrKC0TABQZxbXXGh4LDPBnMQziNrrC2Tgjs5WK/eektMte34&#10;h247X4gYwi5FBaX3TSqly0sy6Ia2IY7c2bYGfYRtIXWLXQw3tRwnyUwarDg2lNjQtqT8d/dnFHze&#10;M/ndkDxeLRbhNL7MJ5sPp1T/PWwWIDwF/xI/3V86zh9Np/D4Jp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8GOwgAAAN0AAAAPAAAAAAAAAAAAAAAAAJgCAABkcnMvZG93&#10;bnJldi54bWxQSwUGAAAAAAQABAD1AAAAhwMAAAAA&#10;" strokeweight=".25pt">
                  <v:stroke dashstyle="1 1" endcap="round"/>
                </v:shape>
              </v:group>
              <v:group id="Group 1105" o:spid="_x0000_s273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2Z8ps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+HM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ZnymwwAAAN0AAAAP&#10;AAAAAAAAAAAAAAAAAKoCAABkcnMvZG93bnJldi54bWxQSwUGAAAAAAQABAD6AAAAmgMAAAAA&#10;">
                <v:shape id="AutoShape 1106" o:spid="_x0000_s273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n6YsEA&#10;AADdAAAADwAAAGRycy9kb3ducmV2LnhtbERPS4vCMBC+L/gfwgjeNLUuItUodUHx6OvibWzGttpM&#10;uk3U+u83grC3+fieM1u0phIPalxpWcFwEIEgzqwuOVdwPKz6ExDOI2usLJOCFzlYzDtfM0y0ffKO&#10;HnufixDCLkEFhfd1IqXLCjLoBrYmDtzFNgZ9gE0udYPPEG4qGUfRWBosOTQUWNNPQdltfzcK1q+V&#10;3NYkT78W8/YcXyejdOmU6nXbdArCU+v/xR/3Rof5w+8x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Z+mLBAAAA3QAAAA8AAAAAAAAAAAAAAAAAmAIAAGRycy9kb3du&#10;cmV2LnhtbFBLBQYAAAAABAAEAPUAAACGAwAAAAA=&#10;" strokeweight=".25pt">
                  <v:stroke dashstyle="1 1" endcap="round"/>
                </v:shape>
                <v:shape id="AutoShape 1107" o:spid="_x0000_s273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Vf+cIA&#10;AADdAAAADwAAAGRycy9kb3ducmV2LnhtbERPS4vCMBC+C/sfwgjeNPXBrtSm4gqKR3W9eBub2bZr&#10;M6lN1PrvjbDgbT6+5yTz1lTiRo0rLSsYDiIQxJnVJecKDj+r/hSE88gaK8uk4EEO5ulHJ8FY2zvv&#10;6Lb3uQgh7GJUUHhfx1K6rCCDbmBr4sD92sagD7DJpW7wHsJNJUdR9CkNlhwaCqxpWVB23l+NgvVj&#10;Jbc1yePFYt6eRn/T8eLbKdXrtosZCE+tf4v/3Rsd5g8nX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lV/5wgAAAN0AAAAPAAAAAAAAAAAAAAAAAJgCAABkcnMvZG93&#10;bnJldi54bWxQSwUGAAAAAAQABAD1AAAAhwMAAAAA&#10;" strokeweight=".25pt">
                  <v:stroke dashstyle="1 1" endcap="round"/>
                </v:shape>
                <v:shape id="AutoShape 1108" o:spid="_x0000_s273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rLi8QA&#10;AADdAAAADwAAAGRycy9kb3ducmV2LnhtbESPzW7CQAyE70i8w8pI3GADVBUKLAiQqHosPxduJmuS&#10;QNYbslsIb18fkHqzNeOZz/Nl6yr1oCaUng2Mhgko4szbknMDx8N2MAUVIrLFyjMZeFGA5aLbmWNq&#10;/ZN39NjHXEkIhxQNFDHWqdYhK8hhGPqaWLSLbxxGWZtc2wafEu4qPU6ST+2wZGkosKZNQdlt/+sM&#10;fL22+qcmfbp7zNvz+DqdrNbBmH6vXc1ARWrjv/l9/W0Ff/Qhu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Ky4vEAAAA3QAAAA8AAAAAAAAAAAAAAAAAmAIAAGRycy9k&#10;b3ducmV2LnhtbFBLBQYAAAAABAAEAPUAAACJAwAAAAA=&#10;" strokeweight=".25pt">
                  <v:stroke dashstyle="1 1" endcap="round"/>
                </v:shape>
              </v:group>
              <v:shape id="AutoShape 1109" o:spid="_x0000_s273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ZuEMEA&#10;AADdAAAADwAAAGRycy9kb3ducmV2LnhtbERPTYvCMBC9C/sfwgjeNLWKuNUoXUHxqO5e9jY2s23X&#10;ZlKbqPXfG0HwNo/3OfNlaypxpcaVlhUMBxEI4szqknMFP9/r/hSE88gaK8uk4E4OlouPzhwTbW+8&#10;p+vB5yKEsEtQQeF9nUjpsoIMuoGtiQP3ZxuDPsAml7rBWwg3lYyjaCINlhwaCqxpVVB2OlyMgs19&#10;LXc1yd+zxbw9xv/TUfrllOp123QGwlPr3+KXe6vD/OH4E5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GbhDBAAAA3QAAAA8AAAAAAAAAAAAAAAAAmAIAAGRycy9kb3du&#10;cmV2LnhtbFBLBQYAAAAABAAEAPUAAACGAwAAAAA=&#10;" strokeweight=".25pt">
                <v:stroke dashstyle="1 1" endcap="round"/>
              </v:shape>
            </v:group>
            <v:group id="Group 1110" o:spid="_x0000_s2736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hJ48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N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shJ48cAAADd&#10;AAAADwAAAAAAAAAAAAAAAACqAgAAZHJzL2Rvd25yZXYueG1sUEsFBgAAAAAEAAQA+gAAAJ4DAAAA&#10;AA==&#10;">
              <v:group id="Group 1111" o:spid="_x0000_s273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TseM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6uZ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YTseMQAAADdAAAA&#10;DwAAAAAAAAAAAAAAAACqAgAAZHJzL2Rvd25yZXYueG1sUEsFBgAAAAAEAAQA+gAAAJsDAAAAAA==&#10;">
                <v:shape id="AutoShape 1112" o:spid="_x0000_s273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tqvMEA&#10;AADdAAAADwAAAGRycy9kb3ducmV2LnhtbERPTYvCMBC9L/gfwgje1rQVF6nGooLi0XX34m1sxrba&#10;TGoTtf77jSDsbR7vc2ZZZ2pxp9ZVlhXEwwgEcW51xYWC35/15wSE88gaa8uk4EkOsnnvY4aptg/+&#10;pvveFyKEsEtRQel9k0rp8pIMuqFtiAN3sq1BH2BbSN3iI4SbWiZR9CUNVhwaSmxoVVJ+2d+Mgs1z&#10;LXcNycPVYtEdk/NktFg6pQb9bjEF4anz/+K3e6vD/HicwO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7arzBAAAA3QAAAA8AAAAAAAAAAAAAAAAAmAIAAGRycy9kb3du&#10;cmV2LnhtbFBLBQYAAAAABAAEAPUAAACGAwAAAAA=&#10;" strokeweight=".25pt">
                  <v:stroke dashstyle="1 1" endcap="round"/>
                </v:shape>
                <v:shape id="AutoShape 1113" o:spid="_x0000_s273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PJ8EA&#10;AADdAAAADwAAAGRycy9kb3ducmV2LnhtbERPS4vCMBC+C/6HMAveNLWyUrpGUaHicX1cvM02s213&#10;m0ltotZ/bwTB23x8z5ktOlOLK7WusqxgPIpAEOdWV1woOB6yYQLCeWSNtWVScCcHi3m/N8NU2xvv&#10;6Lr3hQgh7FJUUHrfpFK6vCSDbmQb4sD92tagD7AtpG7xFsJNLeMomkqDFYeGEhtal5T/7y9Gweae&#10;ye+G5Olsseh+4r9kslw5pQYf3fILhKfOv8Uv91aH+ePPCT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3zyfBAAAA3QAAAA8AAAAAAAAAAAAAAAAAmAIAAGRycy9kb3du&#10;cmV2LnhtbFBLBQYAAAAABAAEAPUAAACGAwAAAAA=&#10;" strokeweight=".25pt">
                  <v:stroke dashstyle="1 1" endcap="round"/>
                </v:shape>
                <v:shape id="AutoShape 1114" o:spid="_x0000_s274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5XU8IA&#10;AADdAAAADwAAAGRycy9kb3ducmV2LnhtbERPS4vCMBC+C/sfwgjeNPWxi9Sm4gqKR3W9eBub2bZr&#10;M6lN1PrvjbDgbT6+5yTz1lTiRo0rLSsYDiIQxJnVJecKDj+r/hSE88gaK8uk4EEO5ulHJ8FY2zvv&#10;6Lb3uQgh7GJUUHhfx1K6rCCDbmBr4sD92sagD7DJpW7wHsJNJUdR9CUNlhwaCqxpWVB23l+NgvVj&#10;Jbc1yePFYt6eRn/T8eLbKdXrtosZCE+tf4v/3Rsd5g8/J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nldTwgAAAN0AAAAPAAAAAAAAAAAAAAAAAJgCAABkcnMvZG93&#10;bnJldi54bWxQSwUGAAAAAAQABAD1AAAAhwMAAAAA&#10;" strokeweight=".25pt">
                  <v:stroke dashstyle="1 1" endcap="round"/>
                </v:shape>
              </v:group>
              <v:group id="Group 1115" o:spid="_x0000_s274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/qe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+Mk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r/qe8QAAADdAAAA&#10;DwAAAAAAAAAAAAAAAACqAgAAZHJzL2Rvd25yZXYueG1sUEsFBgAAAAAEAAQA+gAAAJsDAAAAAA==&#10;">
                <v:shape id="AutoShape 1116" o:spid="_x0000_s274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sv8EA&#10;AADdAAAADwAAAGRycy9kb3ducmV2LnhtbERPS4vCMBC+L/gfwgjeNLWyItUodUHx6OvibWzGttpM&#10;uk3U+u83grC3+fieM1u0phIPalxpWcFwEIEgzqwuOVdwPKz6ExDOI2usLJOCFzlYzDtfM0y0ffKO&#10;HnufixDCLkEFhfd1IqXLCjLoBrYmDtzFNgZ9gE0udYPPEG4qGUfRWBosOTQUWNNPQdltfzcK1q+V&#10;3NYkT78W8/YcXyejdOmU6nXbdArCU+v/xR/3Rof5w+8x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AbL/BAAAA3QAAAA8AAAAAAAAAAAAAAAAAmAIAAGRycy9kb3du&#10;cmV2LnhtbFBLBQYAAAAABAAEAPUAAACGAwAAAAA=&#10;" strokeweight=".25pt">
                  <v:stroke dashstyle="1 1" endcap="round"/>
                </v:shape>
                <v:shape id="AutoShape 1117" o:spid="_x0000_s274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JJMEA&#10;AADdAAAADwAAAGRycy9kb3ducmV2LnhtbERPTYvCMBC9C/sfwgjeNFVxV2pTcQXFo7pevI3NbNu1&#10;mdQmav33RljwNo/3Ocm8NZW4UeNKywqGgwgEcWZ1ybmCw8+qPwXhPLLGyjIpeJCDefrRSTDW9s47&#10;uu19LkIIuxgVFN7XsZQuK8igG9iaOHC/tjHoA2xyqRu8h3BTyVEUfUqDJYeGAmtaFpSd91ejYP1Y&#10;yW1N8nixmLen0d90vPh2SvW67WIGwlPr3+J/90aH+cPJF7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MySTBAAAA3QAAAA8AAAAAAAAAAAAAAAAAmAIAAGRycy9kb3du&#10;cmV2LnhtbFBLBQYAAAAABAAEAPUAAACGAwAAAAA=&#10;" strokeweight=".25pt">
                  <v:stroke dashstyle="1 1" endcap="round"/>
                </v:shape>
                <v:shape id="AutoShape 1118" o:spid="_x0000_s274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NdVsQA&#10;AADdAAAADwAAAGRycy9kb3ducmV2LnhtbESPzW7CQAyE70i8w8pI3GADqBUKLAiQqHosPxduJmuS&#10;QNYbslsIb18fkHqzNeOZz/Nl6yr1oCaUng2Mhgko4szbknMDx8N2MAUVIrLFyjMZeFGA5aLbmWNq&#10;/ZN39NjHXEkIhxQNFDHWqdYhK8hhGPqaWLSLbxxGWZtc2wafEu4qPU6ST+2wZGkosKZNQdlt/+sM&#10;fL22+qcmfbp7zNvz+DqdrNbBmH6vXc1ARWrjv/l9/W0Ff/Qhu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TXVbEAAAA3QAAAA8AAAAAAAAAAAAAAAAAmAIAAGRycy9k&#10;b3ducmV2LnhtbFBLBQYAAAAABAAEAPUAAACJAwAAAAA=&#10;" strokeweight=".25pt">
                  <v:stroke dashstyle="1 1" endcap="round"/>
                </v:shape>
              </v:group>
              <v:group id="Group 1119" o:spid="_x0000_s274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Lgfs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P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8uB+wwAAAN0AAAAP&#10;AAAAAAAAAAAAAAAAAKoCAABkcnMvZG93bnJldi54bWxQSwUGAAAAAAQABAD6AAAAmgMAAAAA&#10;">
                <v:shape id="AutoShape 1120" o:spid="_x0000_s274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mb7cMA&#10;AADdAAAADwAAAGRycy9kb3ducmV2LnhtbESPQYvCQAyF74L/YYjgTacqiFRHUcFlj+p68RY7sa12&#10;Mt3OrNZ/bw7C3hLey3tfFqvWVepBTSg9GxgNE1DEmbcl5wZOP7vBDFSIyBYrz2TgRQFWy25ngan1&#10;Tz7Q4xhzJSEcUjRQxFinWoesIIdh6Gti0a6+cRhlbXJtG3xKuKv0OEmm2mHJ0lBgTduCsvvxzxn4&#10;eu30viZ9/vWYt5fxbTZZb4Ix/V67noOK1MZ/8+f62wr+aCr88o2Mo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mb7cMAAADdAAAADwAAAAAAAAAAAAAAAACYAgAAZHJzL2Rv&#10;d25yZXYueG1sUEsFBgAAAAAEAAQA9QAAAIgDAAAAAA==&#10;" strokeweight=".25pt">
                  <v:stroke dashstyle="1 1" endcap="round"/>
                </v:shape>
                <v:shape id="AutoShape 1121" o:spid="_x0000_s274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U+dsAA&#10;AADdAAAADwAAAGRycy9kb3ducmV2LnhtbERPy6rCMBDdC/5DGMGdTasgUo3iFRSXvjbuxmZu23ub&#10;SW2i1r83guBuDuc5s0VrKnGnxpWWFSRRDII4s7rkXMHpuB5MQDiPrLGyTAqe5GAx73ZmmGr74D3d&#10;Dz4XIYRdigoK7+tUSpcVZNBFtiYO3K9tDPoAm1zqBh8h3FRyGMdjabDk0FBgTauCsv/DzSjYPNdy&#10;V5M8Xy3m7WX4Nxktf5xS/V67nILw1Pqv+OPe6jA/GSfw/iacIO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4U+dsAAAADdAAAADwAAAAAAAAAAAAAAAACYAgAAZHJzL2Rvd25y&#10;ZXYueG1sUEsFBgAAAAAEAAQA9QAAAIUDAAAAAA==&#10;" strokeweight=".25pt">
                  <v:stroke dashstyle="1 1" endcap="round"/>
                </v:shape>
                <v:shape id="AutoShape 1122" o:spid="_x0000_s274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egAcIA&#10;AADdAAAADwAAAGRycy9kb3ducmV2LnhtbERPTWvCQBC9F/oflil4q5tEEEldQyykeLTaS2/T7JhE&#10;s7NpdpvEf98VBG/zeJ+zzibTioF611hWEM8jEMSl1Q1XCr6OxesKhPPIGlvLpOBKDrLN89MaU21H&#10;/qTh4CsRQtilqKD2vkuldGVNBt3cdsSBO9neoA+wr6TucQzhppVJFC2lwYZDQ40dvddUXg5/RsHH&#10;tZD7juT3r8Vq+knOq0W+dUrNXqb8DYSnyT/Ed/dOh/nxMoHb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6ABwgAAAN0AAAAPAAAAAAAAAAAAAAAAAJgCAABkcnMvZG93&#10;bnJldi54bWxQSwUGAAAAAAQABAD1AAAAhwMAAAAA&#10;" strokeweight=".25pt">
                  <v:stroke dashstyle="1 1" endcap="round"/>
                </v:shape>
              </v:group>
              <v:shape id="AutoShape 1123" o:spid="_x0000_s274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Fmr0A&#10;AADdAAAADwAAAGRycy9kb3ducmV2LnhtbERPzQ7BQBC+S7zDZiRubJGIlCVIiKO/i9vojrZ0Z6u7&#10;qLe3EonbfPl+ZzKrTSGeVLncsoJeNwJBnFidc6rgeFh1RiCcR9ZYWCYFb3IwmzYbE4y1ffGOnnuf&#10;ihDCLkYFmfdlLKVLMjLourYkDtzFVgZ9gFUqdYWvEG4K2Y+ioTSYc2jIsKRlRslt/zAK1u+V3JYk&#10;T3eLaX3uX0eD+cIp1W7V8zEIT7X/i3/ujQ7ze8MBfL8JJ8jp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BsFmr0AAADdAAAADwAAAAAAAAAAAAAAAACYAgAAZHJzL2Rvd25yZXYu&#10;eG1sUEsFBgAAAAAEAAQA9QAAAIIDAAAAAA==&#10;" strokeweight=".25pt">
                <v:stroke dashstyle="1 1" endcap="round"/>
              </v:shape>
            </v:group>
            <v:group id="Group 1124" o:spid="_x0000_s2750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5+FX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e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n4VdwwAAAN0AAAAP&#10;AAAAAAAAAAAAAAAAAKoCAABkcnMvZG93bnJldi54bWxQSwUGAAAAAAQABAD6AAAAmgMAAAAA&#10;">
              <v:group id="Group 1125" o:spid="_x0000_s275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Mgxs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F+PJ/B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0yDGwwAAAN0AAAAP&#10;AAAAAAAAAAAAAAAAAKoCAABkcnMvZG93bnJldi54bWxQSwUGAAAAAAQABAD6AAAAmgMAAAAA&#10;">
                <v:shape id="AutoShape 1126" o:spid="_x0000_s275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mAsEA&#10;AADdAAAADwAAAGRycy9kb3ducmV2LnhtbERPTWvCQBC9F/oflil4q5tECJK6ihYiHq168TbNjkk0&#10;O5tm1xj/fVcQvM3jfc5sMZhG9NS52rKCeByBIC6srrlUcNjnn1MQziNrbCyTgjs5WMzf32aYaXvj&#10;H+p3vhQhhF2GCirv20xKV1Rk0I1tSxy4k+0M+gC7UuoObyHcNDKJolQarDk0VNjSd0XFZXc1Ctb3&#10;XG5bksc/i+Xwm5ynk+XKKTX6GJZfIDwN/iV+ujc6zI/TFB7fhBP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spgLBAAAA3QAAAA8AAAAAAAAAAAAAAAAAmAIAAGRycy9kb3du&#10;cmV2LnhtbFBLBQYAAAAABAAEAPUAAACGAwAAAAA=&#10;" strokeweight=".25pt">
                  <v:stroke dashstyle="1 1" endcap="round"/>
                </v:shape>
                <v:shape id="AutoShape 1127" o:spid="_x0000_s275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ADmcIA&#10;AADdAAAADwAAAGRycy9kb3ducmV2LnhtbERPTYvCMBC9C/sfwix401QFlWoUV+iyx1314m1sxrZu&#10;M6lN1sZ/vxEEb/N4n7NcB1OLG7WusqxgNExAEOdWV1woOOyzwRyE88gaa8uk4E4O1qu33hJTbTv+&#10;odvOFyKGsEtRQel9k0rp8pIMuqFtiCN3tq1BH2FbSN1iF8NNLcdJMpUGK44NJTa0LSn/3f0ZBZ/3&#10;TH43JI9Xi0U4jS/zyebDKdV/D5sFCE/Bv8RP95eO80fTGTy+i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IAOZwgAAAN0AAAAPAAAAAAAAAAAAAAAAAJgCAABkcnMvZG93&#10;bnJldi54bWxQSwUGAAAAAAQABAD1AAAAhwMAAAAA&#10;" strokeweight=".25pt">
                  <v:stroke dashstyle="1 1" endcap="round"/>
                </v:shape>
                <v:shape id="AutoShape 1128" o:spid="_x0000_s275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+X68MA&#10;AADdAAAADwAAAGRycy9kb3ducmV2LnhtbESPQYvCQAyF74L/YYjgTacqiFRHUcFlj+p68RY7sa12&#10;Mt3OrNZ/bw7C3hLey3tfFqvWVepBTSg9GxgNE1DEmbcl5wZOP7vBDFSIyBYrz2TgRQFWy25ngan1&#10;Tz7Q4xhzJSEcUjRQxFinWoesIIdh6Gti0a6+cRhlbXJtG3xKuKv0OEmm2mHJ0lBgTduCsvvxzxn4&#10;eu30viZ9/vWYt5fxbTZZb4Ix/V67noOK1MZ/8+f62wr+aCq48o2Mo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+X68MAAADdAAAADwAAAAAAAAAAAAAAAACYAgAAZHJzL2Rv&#10;d25yZXYueG1sUEsFBgAAAAAEAAQA9QAAAIgDAAAAAA==&#10;" strokeweight=".25pt">
                  <v:stroke dashstyle="1 1" endcap="round"/>
                </v:shape>
              </v:group>
              <v:group id="Group 1129" o:spid="_x0000_s275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4qw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ePo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nirDwwAAAN0AAAAP&#10;AAAAAAAAAAAAAAAAAKoCAABkcnMvZG93bnJldi54bWxQSwUGAAAAAAQABAD6AAAAmgMAAAAA&#10;">
                <v:shape id="AutoShape 1130" o:spid="_x0000_s275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NMMQA&#10;AADdAAAADwAAAGRycy9kb3ducmV2LnhtbESPzW7CQAyE70i8w8pI3GADSC0KLAiQqHosPxduJmuS&#10;QNYbslsIb18fkHqzNeOZz/Nl6yr1oCaUng2Mhgko4szbknMDx8N2MAUVIrLFyjMZeFGA5aLbmWNq&#10;/ZN39NjHXEkIhxQNFDHWqdYhK8hhGPqaWLSLbxxGWZtc2wafEu4qPU6SD+2wZGkosKZNQdlt/+sM&#10;fL22+qcmfbp7zNvz+DqdrNbBmH6vXc1ARWrjv/l9/W0Ff/Qp/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QDTDEAAAA3QAAAA8AAAAAAAAAAAAAAAAAmAIAAGRycy9k&#10;b3ducmV2LnhtbFBLBQYAAAAABAAEAPUAAACJAwAAAAA=&#10;" strokeweight=".25pt">
                  <v:stroke dashstyle="1 1" endcap="round"/>
                </v:shape>
                <v:shape id="AutoShape 1131" o:spid="_x0000_s275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yoq8EA&#10;AADdAAAADwAAAGRycy9kb3ducmV2LnhtbERPS4vCMBC+C/sfwix407QKq1Rj6QqKx/Vx2dtsM7bV&#10;ZtJtotZ/bwTB23x8z5mnnanFlVpXWVYQDyMQxLnVFRcKDvvVYArCeWSNtWVScCcH6eKjN8dE2xtv&#10;6brzhQgh7BJUUHrfJFK6vCSDbmgb4sAdbWvQB9gWUrd4C+GmlqMo+pIGKw4NJTa0LCk/7y5Gwfq+&#10;kj8Nyd9/i0X3NzpNx9m3U6r/2WUzEJ46/xa/3Bsd5seT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cqKvBAAAA3QAAAA8AAAAAAAAAAAAAAAAAmAIAAGRycy9kb3du&#10;cmV2LnhtbFBLBQYAAAAABAAEAPUAAACGAwAAAAA=&#10;" strokeweight=".25pt">
                  <v:stroke dashstyle="1 1" endcap="round"/>
                </v:shape>
                <v:shape id="AutoShape 1132" o:spid="_x0000_s275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23MEA&#10;AADdAAAADwAAAGRycy9kb3ducmV2LnhtbERPTYvCMBC9L/gfwgje1rQVXKnGooLi0XX34m1sxrba&#10;TGoTtf77jSDsbR7vc2ZZZ2pxp9ZVlhXEwwgEcW51xYWC35/15wSE88gaa8uk4EkOsnnvY4aptg/+&#10;pvveFyKEsEtRQel9k0rp8pIMuqFtiAN3sq1BH2BbSN3iI4SbWiZRNJYGKw4NJTa0Kim/7G9Gwea5&#10;lruG5OFqseiOyXkyWiydUoN+t5iC8NT5f/HbvdVhfvyVwO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ONtzBAAAA3QAAAA8AAAAAAAAAAAAAAAAAmAIAAGRycy9kb3du&#10;cmV2LnhtbFBLBQYAAAAABAAEAPUAAACGAwAAAAA=&#10;" strokeweight=".25pt">
                  <v:stroke dashstyle="1 1" endcap="round"/>
                </v:shape>
              </v:group>
              <v:group id="Group 1133" o:spid="_x0000_s275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+L9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eDq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r4v0wwAAAN0AAAAP&#10;AAAAAAAAAAAAAAAAAKoCAABkcnMvZG93bnJldi54bWxQSwUGAAAAAAQABAD6AAAAmgMAAAAA&#10;">
                <v:shape id="AutoShape 1134" o:spid="_x0000_s276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sLM8IA&#10;AADdAAAADwAAAGRycy9kb3ducmV2LnhtbERPS4vCMBC+C/sfwgjeNPXBrtSm4gqKR3W9eBub2bZr&#10;M6lN1PrvjbDgbT6+5yTz1lTiRo0rLSsYDiIQxJnVJecKDj+r/hSE88gaK8uk4EEO5ulHJ8FY2zvv&#10;6Lb3uQgh7GJUUHhfx1K6rCCDbmBr4sD92sagD7DJpW7wHsJNJUdR9CkNlhwaCqxpWVB23l+NgvVj&#10;Jbc1yePFYt6eRn/T8eLbKdXrtosZCE+tf4v/3Rsd5g+/Jv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KwszwgAAAN0AAAAPAAAAAAAAAAAAAAAAAJgCAABkcnMvZG93&#10;bnJldi54bWxQSwUGAAAAAAQABAD1AAAAhwMAAAAA&#10;" strokeweight=".25pt">
                  <v:stroke dashstyle="1 1" endcap="round"/>
                </v:shape>
                <v:shape id="AutoShape 1135" o:spid="_x0000_s276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uqMEA&#10;AADdAAAADwAAAGRycy9kb3ducmV2LnhtbERPTYvCMBC9C/sfwgjeNFVxV2pTcQXFo7pevI3NbNu1&#10;mdQmav33RljwNo/3Ocm8NZW4UeNKywqGgwgEcWZ1ybmCw8+qPwXhPLLGyjIpeJCDefrRSTDW9s47&#10;uu19LkIIuxgVFN7XsZQuK8igG9iaOHC/tjHoA2xyqRu8h3BTyVEUfUqDJYeGAmtaFpSd91ejYP1Y&#10;yW1N8nixmLen0d90vPh2SvW67WIGwlPr3+J/90aH+cOvC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nrqjBAAAA3QAAAA8AAAAAAAAAAAAAAAAAmAIAAGRycy9kb3du&#10;cmV2LnhtbFBLBQYAAAAABAAEAPUAAACGAwAAAAA=&#10;" strokeweight=".25pt">
                  <v:stroke dashstyle="1 1" endcap="round"/>
                </v:shape>
                <v:shape id="AutoShape 1136" o:spid="_x0000_s276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Uw38IA&#10;AADdAAAADwAAAGRycy9kb3ducmV2LnhtbERPTYvCMBC9C/sfwix401QFlWoUV+iyx1314m1sxrZu&#10;M6lN1sZ/vxEEb/N4n7NcB1OLG7WusqxgNExAEOdWV1woOOyzwRyE88gaa8uk4E4O1qu33hJTbTv+&#10;odvOFyKGsEtRQel9k0rp8pIMuqFtiCN3tq1BH2FbSN1iF8NNLcdJMpUGK44NJTa0LSn/3f0ZBZ/3&#10;TH43JI9Xi0U4jS/zyebDKdV/D5sFCE/Bv8RP95eO80ezKTy+i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TDfwgAAAN0AAAAPAAAAAAAAAAAAAAAAAJgCAABkcnMvZG93&#10;bnJldi54bWxQSwUGAAAAAAQABAD1AAAAhwMAAAAA&#10;" strokeweight=".25pt">
                  <v:stroke dashstyle="1 1" endcap="round"/>
                </v:shape>
              </v:group>
              <v:shape id="AutoShape 1137" o:spid="_x0000_s276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mVRMEA&#10;AADdAAAADwAAAGRycy9kb3ducmV2LnhtbERPS4vCMBC+L/gfwgjeNLXCKtUodUHx6OvibWzGttpM&#10;uk3U+u83grC3+fieM1u0phIPalxpWcFwEIEgzqwuOVdwPKz6ExDOI2usLJOCFzlYzDtfM0y0ffKO&#10;HnufixDCLkEFhfd1IqXLCjLoBrYmDtzFNgZ9gE0udYPPEG4qGUfRtzRYcmgosKafgrLb/m4UrF8r&#10;ua1Jnn4t5u05vk5G6dIp1eu26RSEp9b/iz/ujQ7zh+Mx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5lUTBAAAA3QAAAA8AAAAAAAAAAAAAAAAAmAIAAGRycy9kb3du&#10;cmV2LnhtbFBLBQYAAAAABAAEAPUAAACGAwAAAAA=&#10;" strokeweight=".25pt">
                <v:stroke dashstyle="1 1" endcap="round"/>
              </v:shape>
            </v:group>
            <v:group id="Group 1138" o:spid="_x0000_s2764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sZhc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Omr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wsZhccAAADd&#10;AAAADwAAAAAAAAAAAAAAAACqAgAAZHJzL2Rvd25yZXYueG1sUEsFBgAAAAAEAAQA+gAAAJ4DAAAA&#10;AA==&#10;">
              <v:group id="Group 1139" o:spid="_x0000_s276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e8H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9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Ee8HsQAAADdAAAA&#10;DwAAAAAAAAAAAAAAAACqAgAAZHJzL2Rvd25yZXYueG1sUEsFBgAAAAAEAAQA+gAAAJsDAAAAAA==&#10;">
                <v:shape id="AutoShape 1140" o:spid="_x0000_s276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V9F8MA&#10;AADdAAAADwAAAGRycy9kb3ducmV2LnhtbESPzW7CQAyE70h9h5UrcYMNIKEoZUG0EogjfxdubtYk&#10;oVlvml0gvD0+IHGzNeOZz7NF52p1ozZUng2Mhgko4tzbigsDx8NqkIIKEdli7ZkMPCjAYv7Rm2Fm&#10;/Z13dNvHQkkIhwwNlDE2mdYhL8lhGPqGWLSzbx1GWdtC2xbvEu5qPU6SqXZYsTSU2NBPSfnf/uoM&#10;rB8rvW1In/49Ft3v+JJOlt/BmP5nt/wCFamLb/PremMFf5QKv3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V9F8MAAADdAAAADwAAAAAAAAAAAAAAAACYAgAAZHJzL2Rv&#10;d25yZXYueG1sUEsFBgAAAAAEAAQA9QAAAIgDAAAAAA==&#10;" strokeweight=".25pt">
                  <v:stroke dashstyle="1 1" endcap="round"/>
                </v:shape>
                <v:shape id="AutoShape 1141" o:spid="_x0000_s276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nYjMEA&#10;AADdAAAADwAAAGRycy9kb3ducmV2LnhtbERPTYvCMBC9L/gfwgje1rQKS6mmRQVlj67rxdvYjG21&#10;mdQmq/XfG0HY2zze58zz3jTiRp2rLSuIxxEI4sLqmksF+9/1ZwLCeWSNjWVS8CAHeTb4mGOq7Z1/&#10;6LbzpQgh7FJUUHnfplK6oiKDbmxb4sCdbGfQB9iVUnd4D+GmkZMo+pIGaw4NFba0qqi47P6Mgs1j&#10;LbctycPVYtkfJ+dkulg6pUbDfjED4an3/+K3+1uH+XESw+ubcIL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J2IzBAAAA3QAAAA8AAAAAAAAAAAAAAAAAmAIAAGRycy9kb3du&#10;cmV2LnhtbFBLBQYAAAAABAAEAPUAAACGAwAAAAA=&#10;" strokeweight=".25pt">
                  <v:stroke dashstyle="1 1" endcap="round"/>
                </v:shape>
                <v:shape id="AutoShape 1142" o:spid="_x0000_s276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tG+8IA&#10;AADdAAAADwAAAGRycy9kb3ducmV2LnhtbERPTWuDQBC9B/Iflgn0lqxaCGKziglYemzSXHqbulM1&#10;cWetuzXm33cLhd7m8T5nV8ymFxONrrOsIN5EIIhrqztuFJzfqnUKwnlkjb1lUnAnB0W+XOww0/bG&#10;R5pOvhEhhF2GClrvh0xKV7dk0G3sQBy4Tzsa9AGOjdQj3kK46WUSRVtpsOPQ0OJAh5bq6+nbKHi+&#10;V/J1IPn+ZbGZP5JL+ljunVIPq7l8AuFp9v/iP/eLDvPjNIHfb8IJ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W0b7wgAAAN0AAAAPAAAAAAAAAAAAAAAAAJgCAABkcnMvZG93&#10;bnJldi54bWxQSwUGAAAAAAQABAD1AAAAhwMAAAAA&#10;" strokeweight=".25pt">
                  <v:stroke dashstyle="1 1" endcap="round"/>
                </v:shape>
              </v:group>
              <v:group id="Group 1143" o:spid="_x0000_s276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r708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F+PJvA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evvTwwAAAN0AAAAP&#10;AAAAAAAAAAAAAAAAAKoCAABkcnMvZG93bnJldi54bWxQSwUGAAAAAAQABAD6AAAAmgMAAAAA&#10;">
                <v:shape id="AutoShape 1144" o:spid="_x0000_s277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57FMEA&#10;AADdAAAADwAAAGRycy9kb3ducmV2LnhtbERPS4vCMBC+C/sfwix409S6SKlGcYWKx/Vx2dtsM7bV&#10;ZtJtotZ/bwTB23x8z5ktOlOLK7WusqxgNIxAEOdWV1woOOyzQQLCeWSNtWVScCcHi/lHb4aptjfe&#10;0nXnCxFC2KWooPS+SaV0eUkG3dA2xIE72tagD7AtpG7xFsJNLeMomkiDFYeGEhtalZSfdxejYH3P&#10;5E9D8vffYtH9xadkvPx2SvU/u+UUhKfOv8Uv90aH+aPkC5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+exTBAAAA3QAAAA8AAAAAAAAAAAAAAAAAmAIAAGRycy9kb3du&#10;cmV2LnhtbFBLBQYAAAAABAAEAPUAAACGAwAAAAA=&#10;" strokeweight=".25pt">
                  <v:stroke dashstyle="1 1" endcap="round"/>
                </v:shape>
                <v:shape id="AutoShape 1145" o:spid="_x0000_s277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Lej8EA&#10;AADdAAAADwAAAGRycy9kb3ducmV2LnhtbERPS4vCMBC+C/sfwix409TKSqlGcYWKx/Vx2dtsM7bV&#10;ZtJtotZ/bwTB23x8z5ktOlOLK7WusqxgNIxAEOdWV1woOOyzQQLCeWSNtWVScCcHi/lHb4aptjfe&#10;0nXnCxFC2KWooPS+SaV0eUkG3dA2xIE72tagD7AtpG7xFsJNLeMomkiDFYeGEhtalZSfdxejYH3P&#10;5E9D8vffYtH9xadkvPx2SvU/u+UUhKfOv8Uv90aH+aPkC5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y3o/BAAAA3QAAAA8AAAAAAAAAAAAAAAAAmAIAAGRycy9kb3du&#10;cmV2LnhtbFBLBQYAAAAABAAEAPUAAACGAwAAAAA=&#10;" strokeweight=".25pt">
                  <v:stroke dashstyle="1 1" endcap="round"/>
                </v:shape>
                <v:shape id="AutoShape 1146" o:spid="_x0000_s277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A+MEA&#10;AADdAAAADwAAAGRycy9kb3ducmV2LnhtbERPTYvCMBC9C/sfwix4s6kKUrrGUhcUj6568TbbjG21&#10;mXSbqPXfbwTB2zze58yz3jTiRp2rLSsYRzEI4sLqmksFh/1qlIBwHlljY5kUPMhBtvgYzDHV9s4/&#10;dNv5UoQQdikqqLxvUyldUZFBF9mWOHAn2xn0AXal1B3eQ7hp5CSOZ9JgzaGhwpa+Kyouu6tRsH6s&#10;5LYlefyzWPa/k3MyzZdOqeFnn3+B8NT7t/jl3ugwf5zM4PlNOEE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gQPjBAAAA3QAAAA8AAAAAAAAAAAAAAAAAmAIAAGRycy9kb3du&#10;cmV2LnhtbFBLBQYAAAAABAAEAPUAAACGAwAAAAA=&#10;" strokeweight=".25pt">
                  <v:stroke dashstyle="1 1" endcap="round"/>
                </v:shape>
              </v:group>
              <v:group id="Group 1147" o:spid="_x0000_s277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H90MMAAADdAAAADwAAAGRycy9kb3ducmV2LnhtbERPTYvCMBC9C/sfwgh7&#10;07S76Eo1ioi7eBBBXRBvQzO2xWZSmtjWf28Ewds83ufMFp0pRUO1KywriIcRCOLU6oIzBf/H38EE&#10;hPPIGkvLpOBODhbzj94ME21b3lNz8JkIIewSVJB7XyVSujQng25oK+LAXWxt0AdYZ1LX2IZwU8qv&#10;KBpLgwWHhhwrWuWUXg83o+CvxXb5Ha+b7fWyup+Po91pG5NSn/1uOQXhqfNv8cu90WF+PPm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Qf3QwwAAAN0AAAAP&#10;AAAAAAAAAAAAAAAAAKoCAABkcnMvZG93bnJldi54bWxQSwUGAAAAAAQABAD6AAAAmgMAAAAA&#10;">
                <v:shape id="AutoShape 1148" o:spid="_x0000_s277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NxEcMA&#10;AADdAAAADwAAAGRycy9kb3ducmV2LnhtbESPzW7CQAyE70h9h5UrcYMNIKEoZUG0EogjfxdubtYk&#10;oVlvml0gvD0+IHGzNeOZz7NF52p1ozZUng2Mhgko4tzbigsDx8NqkIIKEdli7ZkMPCjAYv7Rm2Fm&#10;/Z13dNvHQkkIhwwNlDE2mdYhL8lhGPqGWLSzbx1GWdtC2xbvEu5qPU6SqXZYsTSU2NBPSfnf/uoM&#10;rB8rvW1In/49Ft3v+JJOlt/BmP5nt/wCFamLb/PremMFf5QKrn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NxEcMAAADdAAAADwAAAAAAAAAAAAAAAACYAgAAZHJzL2Rv&#10;d25yZXYueG1sUEsFBgAAAAAEAAQA9QAAAIgDAAAAAA==&#10;" strokeweight=".25pt">
                  <v:stroke dashstyle="1 1" endcap="round"/>
                </v:shape>
                <v:shape id="AutoShape 1149" o:spid="_x0000_s277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/UisAA&#10;AADdAAAADwAAAGRycy9kb3ducmV2LnhtbERPy6rCMBDdC/5DGMGdpipI7TWKCopLXxt3c5u5ba/N&#10;pDZR698bQXA3h/Oc6bwxpbhT7QrLCgb9CARxanXBmYLTcd2LQTiPrLG0TAqe5GA+a7emmGj74D3d&#10;Dz4TIYRdggpy76tESpfmZND1bUUcuD9bG/QB1pnUNT5CuCnlMIrG0mDBoSHHilY5pZfDzSjYPNdy&#10;V5E8Xy1mze/wPx4tlk6pbqdZ/IDw1Piv+OPe6jB/EE/g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/UisAAAADdAAAADwAAAAAAAAAAAAAAAACYAgAAZHJzL2Rvd25y&#10;ZXYueG1sUEsFBgAAAAAEAAQA9QAAAIUDAAAAAA==&#10;" strokeweight=".25pt">
                  <v:stroke dashstyle="1 1" endcap="round"/>
                </v:shape>
                <v:shape id="AutoShape 1150" o:spid="_x0000_s277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zrysUA&#10;AADdAAAADwAAAGRycy9kb3ducmV2LnhtbESPQW/CMAyF75P4D5GRdhspnTSxQkAwqdOOG+zCzTSm&#10;LTROaTLa/vv5MGk3W+/5vc+rzeAadacu1J4NzGcJKOLC25pLA9+H/GkBKkRki41nMjBSgM168rDC&#10;zPqev+i+j6WSEA4ZGqhibDOtQ1GRwzDzLbFoZ985jLJ2pbYd9hLuGp0myYt2WLM0VNjSW0XFdf/j&#10;DLyPuf5sSR9vHsvhlF4Wz9tdMOZxOmyXoCIN8d/8d/1hBX/+KvzyjY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HOvKxQAAAN0AAAAPAAAAAAAAAAAAAAAAAJgCAABkcnMv&#10;ZG93bnJldi54bWxQSwUGAAAAAAQABAD1AAAAigMAAAAA&#10;" strokeweight=".25pt">
                  <v:stroke dashstyle="1 1" endcap="round"/>
                </v:shape>
              </v:group>
              <v:shape id="AutoShape 1151" o:spid="_x0000_s277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BOUcIA&#10;AADdAAAADwAAAGRycy9kb3ducmV2LnhtbERPTWvCQBC9F/wPywje6iYKJUZXiQXFo0178TZmxySa&#10;nU2za4z/vlso9DaP9zmrzWAa0VPnassK4mkEgriwuuZSwdfn7jUB4TyyxsYyKXiSg8169LLCVNsH&#10;f1Cf+1KEEHYpKqi8b1MpXVGRQTe1LXHgLrYz6APsSqk7fIRw08hZFL1JgzWHhgpbeq+ouOV3o2D/&#10;3MljS/L0bbEczrNrMs+2TqnJeMiWIDwN/l/85z7oMD9exPD7TTh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UE5RwgAAAN0AAAAPAAAAAAAAAAAAAAAAAJgCAABkcnMvZG93&#10;bnJldi54bWxQSwUGAAAAAAQABAD1AAAAhwMAAAAA&#10;" strokeweight=".25pt">
                <v:stroke dashstyle="1 1" endcap="round"/>
              </v:shape>
            </v:group>
            <v:group id="Group 1152" o:spid="_x0000_s2778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<v:group id="Group 1153" o:spid="_x0000_s277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<v:shape id="AutoShape 1154" o:spid="_x0000_s278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tycEA&#10;AADdAAAADwAAAGRycy9kb3ducmV2LnhtbERPTYvCMBC9C/sfwgjeNLWKuNUoXUHxqO5e9jY2s23X&#10;ZlKbqPXfG0HwNo/3OfNlaypxpcaVlhUMBxEI4szqknMFP9/r/hSE88gaK8uk4E4OlouPzhwTbW+8&#10;p+vB5yKEsEtQQeF9nUjpsoIMuoGtiQP3ZxuDPsAml7rBWwg3lYyjaCINlhwaCqxpVVB2OlyMgs19&#10;LXc1yd+zxbw9xv/TUfrllOp123QGwlPr3+KXe6vD/OHn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n7cnBAAAA3QAAAA8AAAAAAAAAAAAAAAAAmAIAAGRycy9kb3du&#10;cmV2LnhtbFBLBQYAAAAABAAEAPUAAACGAwAAAAA=&#10;" strokeweight=".25pt">
                  <v:stroke dashstyle="1 1" endcap="round"/>
                </v:shape>
                <v:shape id="AutoShape 1155" o:spid="_x0000_s278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IUsEA&#10;AADdAAAADwAAAGRycy9kb3ducmV2LnhtbERPTYvCMBC9C/sfwgjeNLWiuNUoXUHxqO5e9jY2s23X&#10;ZlKbqPXfG0HwNo/3OfNlaypxpcaVlhUMBxEI4szqknMFP9/r/hSE88gaK8uk4E4OlouPzhwTbW+8&#10;p+vB5yKEsEtQQeF9nUjpsoIMuoGtiQP3ZxuDPsAml7rBWwg3lYyjaCINlhwaCqxpVVB2OlyMgs19&#10;LXc1yd+zxbw9xv/TUfrllOp123QGwlPr3+KXe6vD/OHn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rSFLBAAAA3QAAAA8AAAAAAAAAAAAAAAAAmAIAAGRycy9kb3du&#10;cmV2LnhtbFBLBQYAAAAABAAEAPUAAACGAwAAAAA=&#10;" strokeweight=".25pt">
                  <v:stroke dashstyle="1 1" endcap="round"/>
                </v:shape>
                <v:shape id="AutoShape 1156" o:spid="_x0000_s278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nWJcIA&#10;AADdAAAADwAAAGRycy9kb3ducmV2LnhtbERPS2vCQBC+C/6HZQRvdaMF0dRVomDxaNVLb9PsNIlm&#10;Z2N2zePfu4WCt/n4nrPadKYUDdWusKxgOolAEKdWF5wpuJz3bwsQziNrLC2Tgp4cbNbDwQpjbVv+&#10;oubkMxFC2MWoIPe+iqV0aU4G3cRWxIH7tbVBH2CdSV1jG8JNKWdRNJcGCw4NOVa0yym9nR5GwWe/&#10;l8eK5PfdYtb9zK6L92TrlBqPuuQDhKfOv8T/7oMO86fLOfx9E06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dYlwgAAAN0AAAAPAAAAAAAAAAAAAAAAAJgCAABkcnMvZG93&#10;bnJldi54bWxQSwUGAAAAAAQABAD1AAAAhwMAAAAA&#10;" strokeweight=".25pt">
                  <v:stroke dashstyle="1 1" endcap="round"/>
                </v:shape>
              </v:group>
              <v:group id="Group 1157" o:spid="_x0000_s278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hrDc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19T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phrDcQAAADdAAAA&#10;DwAAAAAAAAAAAAAAAACqAgAAZHJzL2Rvd25yZXYueG1sUEsFBgAAAAAEAAQA+gAAAJsDAAAAAA==&#10;">
                <v:shape id="AutoShape 1158" o:spid="_x0000_s278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rnzMUA&#10;AADdAAAADwAAAGRycy9kb3ducmV2LnhtbESPQW/CMAyF75P4D5GRdhspnTSxQkAwqdOOG+zCzTSm&#10;LTROaTLa/vv5MGk3W+/5vc+rzeAadacu1J4NzGcJKOLC25pLA9+H/GkBKkRki41nMjBSgM168rDC&#10;zPqev+i+j6WSEA4ZGqhibDOtQ1GRwzDzLbFoZ985jLJ2pbYd9hLuGp0myYt2WLM0VNjSW0XFdf/j&#10;DLyPuf5sSR9vHsvhlF4Wz9tdMOZxOmyXoCIN8d/8d/1hBX/+KrjyjY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ufMxQAAAN0AAAAPAAAAAAAAAAAAAAAAAJgCAABkcnMv&#10;ZG93bnJldi54bWxQSwUGAAAAAAQABAD1AAAAigMAAAAA&#10;" strokeweight=".25pt">
                  <v:stroke dashstyle="1 1" endcap="round"/>
                </v:shape>
                <v:shape id="AutoShape 1159" o:spid="_x0000_s278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ZCV8EA&#10;AADdAAAADwAAAGRycy9kb3ducmV2LnhtbERPS4vCMBC+L/gfwgjeNLXCotUodUHx6OvibWzGttpM&#10;uk3U+u83grC3+fieM1u0phIPalxpWcFwEIEgzqwuOVdwPKz6YxDOI2usLJOCFzlYzDtfM0y0ffKO&#10;HnufixDCLkEFhfd1IqXLCjLoBrYmDtzFNgZ9gE0udYPPEG4qGUfRtzRYcmgosKafgrLb/m4UrF8r&#10;ua1Jnn4t5u05vo5H6dIp1eu26RSEp9b/iz/ujQ7zh5MJ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mQlfBAAAA3QAAAA8AAAAAAAAAAAAAAAAAmAIAAGRycy9kb3du&#10;cmV2LnhtbFBLBQYAAAAABAAEAPUAAACGAwAAAAA=&#10;" strokeweight=".25pt">
                  <v:stroke dashstyle="1 1" endcap="round"/>
                </v:shape>
                <v:shape id="AutoShape 1160" o:spid="_x0000_s278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MfMb8A&#10;AADdAAAADwAAAGRycy9kb3ducmV2LnhtbESPTw/BQBDF7xLfYTMSN7ZIRMoSJMTRv4vb6I62dGer&#10;u6hvbyUSt5m8937zZjKrTSGeVLncsoJeNwJBnFidc6rgeFh1RiCcR9ZYWCYFb3IwmzYbE4y1ffGO&#10;nnufigBhF6OCzPsyltIlGRl0XVsSB+1iK4M+rFUqdYWvADeF7EfRUBrMOVzIsKRlRslt/zAK1u+V&#10;3JYkT3eLaX3uX0eD+cIp1W7V8zEIT7X/m3/pjQ71AxK+34QR5PQ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Mx8xvwAAAN0AAAAPAAAAAAAAAAAAAAAAAJgCAABkcnMvZG93bnJl&#10;di54bWxQSwUGAAAAAAQABAD1AAAAhAMAAAAA&#10;" strokeweight=".25pt">
                  <v:stroke dashstyle="1 1" endcap="round"/>
                </v:shape>
              </v:group>
              <v:group id="Group 1161" o:spid="_x0000_s278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RKiGc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fxXF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RKiGcQAAADdAAAA&#10;DwAAAAAAAAAAAAAAAACqAgAAZHJzL2Rvd25yZXYueG1sUEsFBgAAAAAEAAQA+gAAAJsDAAAAAA==&#10;">
                <v:shape id="AutoShape 1162" o:spid="_x0000_s278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0k3cEA&#10;AADdAAAADwAAAGRycy9kb3ducmV2LnhtbERPS4vCMBC+C/sfwix4s+lWEOkaS3dB8ejr4m22Gdu6&#10;zaQ2Ueu/N4LgbT6+58yy3jTiSp2rLSv4imIQxIXVNZcK9rvFaArCeWSNjWVScCcH2fxjMMNU2xtv&#10;6Lr1pQgh7FJUUHnfplK6oiKDLrItceCOtjPoA+xKqTu8hXDTyCSOJ9JgzaGhwpZ+Kyr+txejYHlf&#10;yHVL8nC2WPZ/yWk6zn+cUsPPPv8G4an3b/HLvdJhfhIn8Pwmn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tJN3BAAAA3QAAAA8AAAAAAAAAAAAAAAAAmAIAAGRycy9kb3du&#10;cmV2LnhtbFBLBQYAAAAABAAEAPUAAACGAwAAAAA=&#10;" strokeweight=".25pt">
                  <v:stroke dashstyle="1 1" endcap="round"/>
                </v:shape>
                <v:shape id="AutoShape 1163" o:spid="_x0000_s278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BRsIA&#10;AADdAAAADwAAAGRycy9kb3ducmV2LnhtbERPS2vCQBC+F/oflil4azYmIJJmI1qIePR16W2anSZp&#10;s7NpdtX4711B8DYf33PyxWg6cabBtZYVTKMYBHFldcu1guOhfJ+DcB5ZY2eZFFzJwaJ4fckx0/bC&#10;OzrvfS1CCLsMFTTe95mUrmrIoItsTxy4HzsY9AEOtdQDXkK46WQSxzNpsOXQ0GBPnw1Vf/uTUbC+&#10;lnLbk/z6t1iP38nvPF2unFKTt3H5AcLT6J/ih3ujw/wkTuH+TThBF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4YFGwgAAAN0AAAAPAAAAAAAAAAAAAAAAAJgCAABkcnMvZG93&#10;bnJldi54bWxQSwUGAAAAAAQABAD1AAAAhwMAAAAA&#10;" strokeweight=".25pt">
                  <v:stroke dashstyle="1 1" endcap="round"/>
                </v:shape>
                <v:shape id="AutoShape 1164" o:spid="_x0000_s279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gZMsEA&#10;AADdAAAADwAAAGRycy9kb3ducmV2LnhtbERPTYvCMBC9L/gfwgje1tQqi1Rj6QqKR1e9eBubsa02&#10;k24Ttf77jSDsbR7vc+ZpZ2pxp9ZVlhWMhhEI4tzqigsFh/3qcwrCeWSNtWVS8CQH6aL3McdE2wf/&#10;0H3nCxFC2CWooPS+SaR0eUkG3dA2xIE729agD7AtpG7xEcJNLeMo+pIGKw4NJTa0LCm/7m5Gwfq5&#10;ktuG5PHXYtGd4st0nH07pQb9LpuB8NT5f/HbvdFhfhxN4PVNOE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IGTLBAAAA3QAAAA8AAAAAAAAAAAAAAAAAmAIAAGRycy9kb3du&#10;cmV2LnhtbFBLBQYAAAAABAAEAPUAAACGAwAAAAA=&#10;" strokeweight=".25pt">
                  <v:stroke dashstyle="1 1" endcap="round"/>
                </v:shape>
              </v:group>
              <v:shape id="AutoShape 1165" o:spid="_x0000_s279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S8qcEA&#10;AADdAAAADwAAAGRycy9kb3ducmV2LnhtbERPTYvCMBC9L/gfwgje1tSKi1Rj6QqKR1e9eBubsa02&#10;k24Ttf77jSDsbR7vc+ZpZ2pxp9ZVlhWMhhEI4tzqigsFh/3qcwrCeWSNtWVS8CQH6aL3McdE2wf/&#10;0H3nCxFC2CWooPS+SaR0eUkG3dA2xIE729agD7AtpG7xEcJNLeMo+pIGKw4NJTa0LCm/7m5Gwfq5&#10;ktuG5PHXYtGd4st0nH07pQb9LpuB8NT5f/HbvdFhfhxN4PVNOE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EvKnBAAAA3QAAAA8AAAAAAAAAAAAAAAAAmAIAAGRycy9kb3du&#10;cmV2LnhtbFBLBQYAAAAABAAEAPUAAACGAwAAAAA=&#10;" strokeweight=".25pt">
                <v:stroke dashstyle="1 1" endcap="round"/>
              </v:shape>
            </v:group>
            <v:group id="Group 1166" o:spid="_x0000_s2792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s6b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+zptwwAAAN0AAAAP&#10;AAAAAAAAAAAAAAAAAKoCAABkcnMvZG93bnJldi54bWxQSwUGAAAAAAQABAD6AAAAmgMAAAAA&#10;">
              <v:group id="Group 1167" o:spid="_x0000_s279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ef9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R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23n/bFAAAA3QAA&#10;AA8AAAAAAAAAAAAAAAAAqgIAAGRycy9kb3ducmV2LnhtbFBLBQYAAAAABAAEAPoAAACcAwAAAAA=&#10;">
                <v:shape id="AutoShape 1168" o:spid="_x0000_s279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UTN8MA&#10;AADdAAAADwAAAGRycy9kb3ducmV2LnhtbESPQW/CMAyF70j7D5EncYN0RUKoEBCbBOLIgAs305i2&#10;0DhdE6D8+/mAxM3We37v82zRuVrdqQ2VZwNfwwQUce5txYWBw341mIAKEdli7ZkMPCnAYv7Rm2Fm&#10;/YN/6b6LhZIQDhkaKGNsMq1DXpLDMPQNsWhn3zqMsraFti0+JNzVOk2SsXZYsTSU2NBPSfl1d3MG&#10;1s+V3jakj38ei+6UXiaj5Xcwpv/ZLaegInXxbX5db6zgp4ngyj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UTN8MAAADdAAAADwAAAAAAAAAAAAAAAACYAgAAZHJzL2Rv&#10;d25yZXYueG1sUEsFBgAAAAAEAAQA9QAAAIgDAAAAAA==&#10;" strokeweight=".25pt">
                  <v:stroke dashstyle="1 1" endcap="round"/>
                </v:shape>
                <v:shape id="AutoShape 1169" o:spid="_x0000_s279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m2rMEA&#10;AADdAAAADwAAAGRycy9kb3ducmV2LnhtbERPTYvCMBC9L/gfwgje1tQKotVUVFD2uKtevI3N2Fab&#10;SW1irf/eLCzsbR7vcxbLzlSipcaVlhWMhhEI4szqknMFx8P2cwrCeWSNlWVS8CIHy7T3scBE2yf/&#10;ULv3uQgh7BJUUHhfJ1K6rCCDbmhr4sBdbGPQB9jkUjf4DOGmknEUTaTBkkNDgTVtCspu+4dRsHtt&#10;5XdN8nS3mHfn+Dodr9ZOqUG/W81BeOr8v/jP/aXD/Diawe834QSZ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JtqzBAAAA3QAAAA8AAAAAAAAAAAAAAAAAmAIAAGRycy9kb3du&#10;cmV2LnhtbFBLBQYAAAAABAAEAPUAAACGAwAAAAA=&#10;" strokeweight=".25pt">
                  <v:stroke dashstyle="1 1" endcap="round"/>
                </v:shape>
                <v:shape id="AutoShape 1170" o:spid="_x0000_s279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qJ7MMA&#10;AADdAAAADwAAAGRycy9kb3ducmV2LnhtbESPzW7CQAyE70h9h5UrcYMNQUIoZUG0EogjfxdubtYk&#10;oVlvml0gvD0+IHGzNeOZz7NF52p1ozZUng2Mhgko4tzbigsDx8NqMAUVIrLF2jMZeFCAxfyjN8PM&#10;+jvv6LaPhZIQDhkaKGNsMq1DXpLDMPQNsWhn3zqMsraFti3eJdzVOk2SiXZYsTSU2NBPSfnf/uoM&#10;rB8rvW1In/49Ft1vepmOl9/BmP5nt/wCFamLb/PremMFPx0Jv3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qJ7MMAAADdAAAADwAAAAAAAAAAAAAAAACYAgAAZHJzL2Rv&#10;d25yZXYueG1sUEsFBgAAAAAEAAQA9QAAAIgDAAAAAA==&#10;" strokeweight=".25pt">
                  <v:stroke dashstyle="1 1" endcap="round"/>
                </v:shape>
              </v:group>
              <v:group id="Group 1171" o:spid="_x0000_s279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Ms0xMQAAADdAAAA&#10;DwAAAAAAAAAAAAAAAACqAgAAZHJzL2Rvd25yZXYueG1sUEsFBgAAAAAEAAQA+gAAAJsDAAAAAA==&#10;">
                <v:shape id="AutoShape 1172" o:spid="_x0000_s279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SyAMEA&#10;AADdAAAADwAAAGRycy9kb3ducmV2LnhtbERPS4vCMBC+C/sfwix4s6kVRKqxdBcUj+vjsrfZZmyr&#10;zaQ2Ueu/3wiCt/n4nrPIetOIG3WutqxgHMUgiAuray4VHPar0QyE88gaG8uk4EEOsuXHYIGptnfe&#10;0m3nSxFC2KWooPK+TaV0RUUGXWRb4sAdbWfQB9iVUnd4D+GmkUkcT6XBmkNDhS19V1Scd1ejYP1Y&#10;yZ+W5O/FYtn/JafZJP9ySg0/+3wOwlPv3+KXe6PD/GScwPObcIJ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0sgDBAAAA3QAAAA8AAAAAAAAAAAAAAAAAmAIAAGRycy9kb3du&#10;cmV2LnhtbFBLBQYAAAAABAAEAPUAAACGAwAAAAA=&#10;" strokeweight=".25pt">
                  <v:stroke dashstyle="1 1" endcap="round"/>
                </v:shape>
                <v:shape id="AutoShape 1173" o:spid="_x0000_s279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gXm8EA&#10;AADdAAAADwAAAGRycy9kb3ducmV2LnhtbERPTWvCQBC9F/oflil4q5tEkJC6ihYiHjV68TbNjkk0&#10;O5tmV43/3i0UvM3jfc5sMZhW3Kh3jWUF8TgCQVxa3XCl4LDPP1MQziNrbC2Tggc5WMzf32aYaXvn&#10;Hd0KX4kQwi5DBbX3XSalK2sy6Ma2Iw7cyfYGfYB9JXWP9xBuWplE0VQabDg01NjRd03lpbgaBetH&#10;LrcdyeOvxWr4Sc7pZLlySo0+huUXCE+Df4n/3Rsd5ifxBP6+CS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F5vBAAAA3QAAAA8AAAAAAAAAAAAAAAAAmAIAAGRycy9kb3du&#10;cmV2LnhtbFBLBQYAAAAABAAEAPUAAACGAwAAAAA=&#10;" strokeweight=".25pt">
                  <v:stroke dashstyle="1 1" endcap="round"/>
                </v:shape>
                <v:shape id="AutoShape 1174" o:spid="_x0000_s280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GP78EA&#10;AADdAAAADwAAAGRycy9kb3ducmV2LnhtbERPTYvCMBC9L/gfwgje1rRVFqnGooLi0XX34m1sxrba&#10;TGoTtf77jSDsbR7vc2ZZZ2pxp9ZVlhXEwwgEcW51xYWC35/15wSE88gaa8uk4EkOsnnvY4aptg/+&#10;pvveFyKEsEtRQel9k0rp8pIMuqFtiAN3sq1BH2BbSN3iI4SbWiZR9CUNVhwaSmxoVVJ+2d+Mgs1z&#10;LXcNycPVYtEdk/NktFg6pQb9bjEF4anz/+K3e6vD/CQe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Rj+/BAAAA3QAAAA8AAAAAAAAAAAAAAAAAmAIAAGRycy9kb3du&#10;cmV2LnhtbFBLBQYAAAAABAAEAPUAAACGAwAAAAA=&#10;" strokeweight=".25pt">
                  <v:stroke dashstyle="1 1" endcap="round"/>
                </v:shape>
              </v:group>
              <v:group id="Group 1175" o:spid="_x0000_s280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Ayx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/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8DLHwwAAAN0AAAAP&#10;AAAAAAAAAAAAAAAAAKoCAABkcnMvZG93bnJldi54bWxQSwUGAAAAAAQABAD6AAAAmgMAAAAA&#10;">
                <v:shape id="AutoShape 1176" o:spid="_x0000_s280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+0A8IA&#10;AADdAAAADwAAAGRycy9kb3ducmV2LnhtbERPTWvCQBC9F/oflil4q5tEEEldQyykeLTaS2/T7JhE&#10;s7NpdpvEf98VBG/zeJ+zzibTioF611hWEM8jEMSl1Q1XCr6OxesKhPPIGlvLpOBKDrLN89MaU21H&#10;/qTh4CsRQtilqKD2vkuldGVNBt3cdsSBO9neoA+wr6TucQzhppVJFC2lwYZDQ40dvddUXg5/RsHH&#10;tZD7juT3r8Vq+knOq0W+dUrNXqb8DYSnyT/Ed/dOh/lJvITb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T7QDwgAAAN0AAAAPAAAAAAAAAAAAAAAAAJgCAABkcnMvZG93&#10;bnJldi54bWxQSwUGAAAAAAQABAD1AAAAhwMAAAAA&#10;" strokeweight=".25pt">
                  <v:stroke dashstyle="1 1" endcap="round"/>
                </v:shape>
                <v:shape id="AutoShape 1177" o:spid="_x0000_s280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MRmMEA&#10;AADdAAAADwAAAGRycy9kb3ducmV2LnhtbERPTYvCMBC9L/gfwgje1rQVXKnGooLi0XX34m1sxrba&#10;TGoTtf77jSDsbR7vc2ZZZ2pxp9ZVlhXEwwgEcW51xYWC35/15wSE88gaa8uk4EkOsnnvY4aptg/+&#10;pvveFyKEsEtRQel9k0rp8pIMuqFtiAN3sq1BH2BbSN3iI4SbWiZRNJYGKw4NJTa0Kim/7G9Gwea5&#10;lruG5OFqseiOyXkyWiydUoN+t5iC8NT5f/HbvdVhfhJ/we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DEZjBAAAA3QAAAA8AAAAAAAAAAAAAAAAAmAIAAGRycy9kb3du&#10;cmV2LnhtbFBLBQYAAAAABAAEAPUAAACGAwAAAAA=&#10;" strokeweight=".25pt">
                  <v:stroke dashstyle="1 1" endcap="round"/>
                </v:shape>
                <v:shape id="AutoShape 1178" o:spid="_x0000_s280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yF6sMA&#10;AADdAAAADwAAAGRycy9kb3ducmV2LnhtbESPzW7CQAyE70h9h5UrcYMNQUIoZUG0EogjfxdubtYk&#10;oVlvml0gvD0+IHGzNeOZz7NF52p1ozZUng2Mhgko4tzbigsDx8NqMAUVIrLF2jMZeFCAxfyjN8PM&#10;+jvv6LaPhZIQDhkaKGNsMq1DXpLDMPQNsWhn3zqMsraFti3eJdzVOk2SiXZYsTSU2NBPSfnf/uoM&#10;rB8rvW1In/49Ft1vepmOl9/BmP5nt/wCFamLb/PremMFPx0Jrn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yF6sMAAADdAAAADwAAAAAAAAAAAAAAAACYAgAAZHJzL2Rv&#10;d25yZXYueG1sUEsFBgAAAAAEAAQA9QAAAIgDAAAAAA==&#10;" strokeweight=".25pt">
                  <v:stroke dashstyle="1 1" endcap="round"/>
                </v:shape>
              </v:group>
              <v:shape id="AutoShape 1179" o:spid="_x0000_s280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AgccEA&#10;AADdAAAADwAAAGRycy9kb3ducmV2LnhtbERPS4vCMBC+L/gfwgje1tQKi1aj1IWKR18Xb2MzttVm&#10;0m2i1n+/ERb2Nh/fc+bLztTiQa2rLCsYDSMQxLnVFRcKjofscwLCeWSNtWVS8CIHy0XvY46Jtk/e&#10;0WPvCxFC2CWooPS+SaR0eUkG3dA2xIG72NagD7AtpG7xGcJNLeMo+pIGKw4NJTb0XVJ+29+NgvUr&#10;k9uG5OnHYtGd4+tknK6cUoN+l85AeOr8v/jPvdFhfjyawvubcIJ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QIHHBAAAA3QAAAA8AAAAAAAAAAAAAAAAAmAIAAGRycy9kb3du&#10;cmV2LnhtbFBLBQYAAAAABAAEAPUAAACGAwAAAAA=&#10;" strokeweight=".25pt">
                <v:stroke dashstyle="1 1" endcap="round"/>
              </v:shape>
            </v:group>
            <v:group id="Group 1180" o:spid="_x0000_s2806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61vixgAAAN0A&#10;AAAPAAAAAAAAAAAAAAAAAKoCAABkcnMvZG93bnJldi54bWxQSwUGAAAAAAQABAD6AAAAnQMAAAAA&#10;">
              <v:group id="Group 1181" o:spid="_x0000_s280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qf+ec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JInh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mp/55wwAAAN0AAAAP&#10;AAAAAAAAAAAAAAAAAKoCAABkcnMvZG93bnJldi54bWxQSwUGAAAAAAQABAD6AAAAmgMAAAAA&#10;">
                <v:shape id="AutoShape 1182" o:spid="_x0000_s280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h4vcIA&#10;AADdAAAADwAAAGRycy9kb3ducmV2LnhtbERPS2vCQBC+F/wPywi9NRu3IJK6ihUiPVbtpbdpdkxi&#10;s7Mxu83j33cLBW/z8T1nvR1tI3rqfO1YwyJJQRAXztRcavg4508rED4gG2wck4aJPGw3s4c1ZsYN&#10;fKT+FEoRQ9hnqKEKoc2k9EVFFn3iWuLIXVxnMUTYldJ0OMRw20iVpktpsebYUGFL+4qK79OP1XCY&#10;cvnekvy8OSzHL3VdPe9evdaP83H3AiLQGO7if/ebifOVUvD3TTxB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GHi9wgAAAN0AAAAPAAAAAAAAAAAAAAAAAJgCAABkcnMvZG93&#10;bnJldi54bWxQSwUGAAAAAAQABAD1AAAAhwMAAAAA&#10;" strokeweight=".25pt">
                  <v:stroke dashstyle="1 1" endcap="round"/>
                </v:shape>
                <v:shape id="AutoShape 1183" o:spid="_x0000_s280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TdJsIA&#10;AADdAAAADwAAAGRycy9kb3ducmV2LnhtbERPS2vCQBC+F/oflil4azZGEEmzES0oHn1deptmp0na&#10;7GyaXZP4711B8DYf33Oy5Wga0VPnassKplEMgriwuuZSwfm0eV+AcB5ZY2OZFFzJwTJ/fckw1Xbg&#10;A/VHX4oQwi5FBZX3bSqlKyoy6CLbEgfux3YGfYBdKXWHQwg3jUzieC4N1hwaKmzps6Li73gxCrbX&#10;jdy3JL/+LZbjd/K7mK3WTqnJ27j6AOFp9E/xw73TYX6SzOD+TThB5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N0mwgAAAN0AAAAPAAAAAAAAAAAAAAAAAJgCAABkcnMvZG93&#10;bnJldi54bWxQSwUGAAAAAAQABAD1AAAAhwMAAAAA&#10;" strokeweight=".25pt">
                  <v:stroke dashstyle="1 1" endcap="round"/>
                </v:shape>
                <v:shape id="AutoShape 1184" o:spid="_x0000_s281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1FUsEA&#10;AADdAAAADwAAAGRycy9kb3ducmV2LnhtbERPS4vCMBC+C/sfwix403SriHSNpQqKR18Xb7PNbNvd&#10;ZlKbqPXfG0HwNh/fc2ZpZ2pxpdZVlhV8DSMQxLnVFRcKjofVYArCeWSNtWVScCcH6fyjN8NE2xvv&#10;6Lr3hQgh7BJUUHrfJFK6vCSDbmgb4sD92tagD7AtpG7xFsJNLeMomkiDFYeGEhtalpT/7y9Gwfq+&#10;ktuG5Olsseh+4r/pKFs4pfqfXfYNwlPn3+KXe6PD/Dgew/Obc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9RVLBAAAA3QAAAA8AAAAAAAAAAAAAAAAAmAIAAGRycy9kb3du&#10;cmV2LnhtbFBLBQYAAAAABAAEAPUAAACGAwAAAAA=&#10;" strokeweight=".25pt">
                  <v:stroke dashstyle="1 1" endcap="round"/>
                </v:shape>
              </v:group>
              <v:group id="Group 1185" o:spid="_x0000_s281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nPh6wwAAAN0AAAAP&#10;AAAAAAAAAAAAAAAAAKoCAABkcnMvZG93bnJldi54bWxQSwUGAAAAAAQABAD6AAAAmgMAAAAA&#10;">
                <v:shape id="AutoShape 1186" o:spid="_x0000_s281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N+vsEA&#10;AADdAAAADwAAAGRycy9kb3ducmV2LnhtbERPS2vCQBC+F/wPywje6sYIImk2okKKR18Xb2N2mqTN&#10;zsbsNsZ/7xYK3ubje066GkwjeupcbVnBbBqBIC6srrlUcD7l70sQziNrbCyTggc5WGWjtxQTbe98&#10;oP7oSxFC2CWooPK+TaR0RUUG3dS2xIH7sp1BH2BXSt3hPYSbRsZRtJAGaw4NFba0raj4Of4aBZ+P&#10;XO5bkpebxXK4xt/L+XrjlJqMh/UHCE+Df4n/3Tsd5sfxAv6+CSf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jfr7BAAAA3QAAAA8AAAAAAAAAAAAAAAAAmAIAAGRycy9kb3du&#10;cmV2LnhtbFBLBQYAAAAABAAEAPUAAACGAwAAAAA=&#10;" strokeweight=".25pt">
                  <v:stroke dashstyle="1 1" endcap="round"/>
                </v:shape>
                <v:shape id="AutoShape 1187" o:spid="_x0000_s281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/bJcEA&#10;AADdAAAADwAAAGRycy9kb3ducmV2LnhtbERPS4vCMBC+C/sfwix403QrqHSNpQqKR18Xb7PNbNvd&#10;ZlKbqPXfG0HwNh/fc2ZpZ2pxpdZVlhV8DSMQxLnVFRcKjofVYArCeWSNtWVScCcH6fyjN8NE2xvv&#10;6Lr3hQgh7BJUUHrfJFK6vCSDbmgb4sD92tagD7AtpG7xFsJNLeMoGkuDFYeGEhtalpT/7y9Gwfq+&#10;ktuG5Olsseh+4r/pKFs4pfqfXfYNwlPn3+KXe6PD/DiewPObc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v2yXBAAAA3QAAAA8AAAAAAAAAAAAAAAAAmAIAAGRycy9kb3du&#10;cmV2LnhtbFBLBQYAAAAABAAEAPUAAACGAwAAAAA=&#10;" strokeweight=".25pt">
                  <v:stroke dashstyle="1 1" endcap="round"/>
                </v:shape>
                <v:shape id="AutoShape 1188" o:spid="_x0000_s281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BPV8MA&#10;AADdAAAADwAAAGRycy9kb3ducmV2LnhtbESPQW/CMAyF70j7D5EncYN0RUKoEBCbBOLIgAs305i2&#10;0DhdE6D8+/mAxM3We37v82zRuVrdqQ2VZwNfwwQUce5txYWBw341mIAKEdli7ZkMPCnAYv7Rm2Fm&#10;/YN/6b6LhZIQDhkaKGNsMq1DXpLDMPQNsWhn3zqMsraFti0+JNzVOk2SsXZYsTSU2NBPSfl1d3MG&#10;1s+V3jakj38ei+6UXiaj5Xcwpv/ZLaegInXxbX5db6zgp6ngyj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BPV8MAAADdAAAADwAAAAAAAAAAAAAAAACYAgAAZHJzL2Rv&#10;d25yZXYueG1sUEsFBgAAAAAEAAQA9QAAAIgDAAAAAA==&#10;" strokeweight=".25pt">
                  <v:stroke dashstyle="1 1" endcap="round"/>
                </v:shape>
              </v:group>
              <v:group id="Group 1189" o:spid="_x0000_s281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  <v:shape id="AutoShape 1190" o:spid="_x0000_s281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/VjMMA&#10;AADdAAAADwAAAGRycy9kb3ducmV2LnhtbESPQW/CMAyF75P4D5GRuI2UIiFUCAiQmDgyxoWbaUxb&#10;aJyuCVD+/XxA2s3We37v83zZuVo9qA2VZwOjYQKKOPe24sLA8Wf7OQUVIrLF2jMZeFGA5aL3McfM&#10;+id/0+MQCyUhHDI0UMbYZFqHvCSHYegbYtEuvnUYZW0LbVt8SrirdZokE+2wYmkosaFNSfntcHcG&#10;vl5bvW9In349Ft05vU7Hq3UwZtDvVjNQkbr4b35f76zgp2Phl29kBL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/VjMMAAADdAAAADwAAAAAAAAAAAAAAAACYAgAAZHJzL2Rv&#10;d25yZXYueG1sUEsFBgAAAAAEAAQA9QAAAIgDAAAAAA==&#10;" strokeweight=".25pt">
                  <v:stroke dashstyle="1 1" endcap="round"/>
                </v:shape>
                <v:shape id="AutoShape 1191" o:spid="_x0000_s281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NwF8EA&#10;AADdAAAADwAAAGRycy9kb3ducmV2LnhtbERPTWvCQBC9F/oflil4q5tEkJC6ihYiHjV68TbNjkk0&#10;O5tmV43/3i0UvM3jfc5sMZhW3Kh3jWUF8TgCQVxa3XCl4LDPP1MQziNrbC2Tggc5WMzf32aYaXvn&#10;Hd0KX4kQwi5DBbX3XSalK2sy6Ma2Iw7cyfYGfYB9JXWP9xBuWplE0VQabDg01NjRd03lpbgaBetH&#10;LrcdyeOvxWr4Sc7pZLlySo0+huUXCE+Df4n/3Rsd5ieTGP6+CS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TcBfBAAAA3QAAAA8AAAAAAAAAAAAAAAAAmAIAAGRycy9kb3du&#10;cmV2LnhtbFBLBQYAAAAABAAEAPUAAACGAwAAAAA=&#10;" strokeweight=".25pt">
                  <v:stroke dashstyle="1 1" endcap="round"/>
                </v:shape>
                <v:shape id="AutoShape 1192" o:spid="_x0000_s281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HuYMIA&#10;AADdAAAADwAAAGRycy9kb3ducmV2LnhtbERPS2vCQBC+F/oflil4azZGEEmzES0oHn1deptmp0na&#10;7GyaXZP4711B8DYf33Oy5Wga0VPnassKplEMgriwuuZSwfm0eV+AcB5ZY2OZFFzJwTJ/fckw1Xbg&#10;A/VHX4oQwi5FBZX3bSqlKyoy6CLbEgfux3YGfYBdKXWHQwg3jUzieC4N1hwaKmzps6Li73gxCrbX&#10;jdy3JL/+LZbjd/K7mK3WTqnJ27j6AOFp9E/xw73TYX4yS+D+TThB5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we5gwgAAAN0AAAAPAAAAAAAAAAAAAAAAAJgCAABkcnMvZG93&#10;bnJldi54bWxQSwUGAAAAAAQABAD1AAAAhwMAAAAA&#10;" strokeweight=".25pt">
                  <v:stroke dashstyle="1 1" endcap="round"/>
                </v:shape>
              </v:group>
              <v:shape id="AutoShape 1193" o:spid="_x0000_s281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1L+8IA&#10;AADdAAAADwAAAGRycy9kb3ducmV2LnhtbERPTWuDQBC9B/Iflgn0FtcqlGBdJQ2k9JimufQ2dadq&#10;4s4ad6vm32cLhd7m8T4nL2fTiZEG11pW8BjFIIgrq1uuFZw+9usNCOeRNXaWScGNHJTFcpFjpu3E&#10;7zQefS1CCLsMFTTe95mUrmrIoItsTxy4bzsY9AEOtdQDTiHcdDKJ4ydpsOXQ0GBPu4aqy/HHKHi9&#10;7eWhJ/l5tVjPX8l5k25fnFIPq3n7DMLT7P/Ff+43HeYnaQq/34QT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Uv7wgAAAN0AAAAPAAAAAAAAAAAAAAAAAJgCAABkcnMvZG93&#10;bnJldi54bWxQSwUGAAAAAAQABAD1AAAAhwMAAAAA&#10;" strokeweight=".25pt">
                <v:stroke dashstyle="1 1" endcap="round"/>
              </v:shape>
            </v:group>
            <v:group id="Group 1194" o:spid="_x0000_s2820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nLPM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/SB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JyzzFAAAA3QAA&#10;AA8AAAAAAAAAAAAAAAAAqgIAAGRycy9kb3ducmV2LnhtbFBLBQYAAAAABAAEAPoAAACcAwAAAAA=&#10;">
              <v:group id="Group 1195" o:spid="_x0000_s282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Vup8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nc3h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cRW6nwwAAAN0AAAAP&#10;AAAAAAAAAAAAAAAAAKoCAABkcnMvZG93bnJldi54bWxQSwUGAAAAAAQABAD6AAAAmgMAAAAA&#10;">
                <v:shape id="AutoShape 1196" o:spid="_x0000_s282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oY8AA&#10;AADdAAAADwAAAGRycy9kb3ducmV2LnhtbERPTYvCMBC9C/6HMII3m1pBpBpFBWWP6nrxNjZjW20m&#10;tclq/fdGEPY2j/c5s0VrKvGgxpWWFQyjGARxZnXJuYLj72YwAeE8ssbKMil4kYPFvNuZYartk/f0&#10;OPhchBB2KSoovK9TKV1WkEEX2Zo4cBfbGPQBNrnUDT5DuKlkEsdjabDk0FBgTeuCstvhzyjYvjZy&#10;V5M83S3m7Tm5TkbLlVOq32uXUxCeWv8v/rp/dJifjMbw+Sac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roY8AAAADdAAAADwAAAAAAAAAAAAAAAACYAgAAZHJzL2Rvd25y&#10;ZXYueG1sUEsFBgAAAAAEAAQA9QAAAIUDAAAAAA==&#10;" strokeweight=".25pt">
                  <v:stroke dashstyle="1 1" endcap="round"/>
                </v:shape>
                <v:shape id="AutoShape 1197" o:spid="_x0000_s282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ZN+MMA&#10;AADdAAAADwAAAGRycy9kb3ducmV2LnhtbERPTW+CQBC9N/E/bMakt7oISWsoC0ETTI+t7cXbyE6B&#10;lp1FdlX8910Tk97m5X1OVkymF2caXWdZwXIRgSCure64UfD1WT2tQDiPrLG3TAqu5KDIZw8Zptpe&#10;+IPOO9+IEMIuRQWt90MqpatbMugWdiAO3LcdDfoAx0bqES8h3PQyjqJnabDj0NDiQJuW6t/dySjY&#10;Xiv5PpDcHy020yH+WSXl2in1OJ/KVxCeJv8vvrvfdJgfJy9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ZN+MMAAADdAAAADwAAAAAAAAAAAAAAAACYAgAAZHJzL2Rv&#10;d25yZXYueG1sUEsFBgAAAAAEAAQA9QAAAIgDAAAAAA==&#10;" strokeweight=".25pt">
                  <v:stroke dashstyle="1 1" endcap="round"/>
                </v:shape>
                <v:shape id="AutoShape 1198" o:spid="_x0000_s282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ZisMA&#10;AADdAAAADwAAAGRycy9kb3ducmV2LnhtbESPQW/CMAyF75P4D5GRuI2UIiFUCAiQmDgyxoWbaUxb&#10;aJyuCVD+/XxA2s3We37v83zZuVo9qA2VZwOjYQKKOPe24sLA8Wf7OQUVIrLF2jMZeFGA5aL3McfM&#10;+id/0+MQCyUhHDI0UMbYZFqHvCSHYegbYtEuvnUYZW0LbVt8SrirdZokE+2wYmkosaFNSfntcHcG&#10;vl5bvW9In349Ft05vU7Hq3UwZtDvVjNQkbr4b35f76zgp2PBlW9kBL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nZisMAAADdAAAADwAAAAAAAAAAAAAAAACYAgAAZHJzL2Rv&#10;d25yZXYueG1sUEsFBgAAAAAEAAQA9QAAAIgDAAAAAA==&#10;" strokeweight=".25pt">
                  <v:stroke dashstyle="1 1" endcap="round"/>
                </v:shape>
              </v:group>
              <v:group id="Group 1199" o:spid="_x0000_s282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Qhko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/SJ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0IZKLFAAAA3QAA&#10;AA8AAAAAAAAAAAAAAAAAqgIAAGRycy9kb3ducmV2LnhtbFBLBQYAAAAABAAEAPoAAACcAwAAAAA=&#10;">
                <v:shape id="AutoShape 1200" o:spid="_x0000_s282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mm8cUA&#10;AADdAAAADwAAAGRycy9kb3ducmV2LnhtbESPQW/CMAyF70j7D5En7QbpOoSqQlqxSSCOjO2ym9eY&#10;tlvjdE2A8u/xYRI3W+/5vc+rcnSdOtMQWs8GnmcJKOLK25ZrA58fm2kGKkRki51nMnClAGXxMFlh&#10;bv2F3+l8iLWSEA45Gmhi7HOtQ9WQwzDzPbFoRz84jLIOtbYDXiTcdTpNkoV22LI0NNjTW0PV7+Hk&#10;DGyvG73vSX/9eazH7/Qne1m/BmOeHsf1ElSkMd7N/9c7K/jpXPj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WabxxQAAAN0AAAAPAAAAAAAAAAAAAAAAAJgCAABkcnMv&#10;ZG93bnJldi54bWxQSwUGAAAAAAQABAD1AAAAigMAAAAA&#10;" strokeweight=".25pt">
                  <v:stroke dashstyle="1 1" endcap="round"/>
                </v:shape>
                <v:shape id="AutoShape 1201" o:spid="_x0000_s282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UDasEA&#10;AADdAAAADwAAAGRycy9kb3ducmV2LnhtbERPTYvCMBC9L/gfwgje1rRVFqnGooLi0XX34m1sxrba&#10;TGoTtf77jSDsbR7vc2ZZZ2pxp9ZVlhXEwwgEcW51xYWC35/15wSE88gaa8uk4EkOsnnvY4aptg/+&#10;pvveFyKEsEtRQel9k0rp8pIMuqFtiAN3sq1BH2BbSN3iI4SbWiZR9CUNVhwaSmxoVVJ+2d+Mgs1z&#10;LXcNycPVYtEdk/NktFg6pQb9bjEF4anz/+K3e6vD/GQc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A2rBAAAA3QAAAA8AAAAAAAAAAAAAAAAAmAIAAGRycy9kb3du&#10;cmV2LnhtbFBLBQYAAAAABAAEAPUAAACGAwAAAAA=&#10;" strokeweight=".25pt">
                  <v:stroke dashstyle="1 1" endcap="round"/>
                </v:shape>
                <v:shape id="AutoShape 1202" o:spid="_x0000_s282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edHcEA&#10;AADdAAAADwAAAGRycy9kb3ducmV2LnhtbERPS4vCMBC+C/sfwix403SriHSNpQqKR18Xb7PNbNvd&#10;ZlKbqPXfG0HwNh/fc2ZpZ2pxpdZVlhV8DSMQxLnVFRcKjofVYArCeWSNtWVScCcH6fyjN8NE2xvv&#10;6Lr3hQgh7BJUUHrfJFK6vCSDbmgb4sD92tagD7AtpG7xFsJNLeMomkiDFYeGEhtalpT/7y9Gwfq+&#10;ktuG5Olsseh+4r/pKFs4pfqfXfYNwlPn3+KXe6PD/Hgcw/Obc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HnR3BAAAA3QAAAA8AAAAAAAAAAAAAAAAAmAIAAGRycy9kb3du&#10;cmV2LnhtbFBLBQYAAAAABAAEAPUAAACGAwAAAAA=&#10;" strokeweight=".25pt">
                  <v:stroke dashstyle="1 1" endcap="round"/>
                </v:shape>
              </v:group>
              <v:group id="Group 1203" o:spid="_x0000_s282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YgNc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8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TmIDXFAAAA3QAA&#10;AA8AAAAAAAAAAAAAAAAAqgIAAGRycy9kb3ducmV2LnhtbFBLBQYAAAAABAAEAPoAAACcAwAAAAA=&#10;">
                <v:shape id="AutoShape 1204" o:spid="_x0000_s283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Kg8sEA&#10;AADdAAAADwAAAGRycy9kb3ducmV2LnhtbERPS4vCMBC+L+x/CLPgTdOtIlKNxRUUj74ue5ttxrba&#10;TGoTa/33RhD2Nh/fc2ZpZyrRUuNKywq+BxEI4szqknMFx8OqPwHhPLLGyjIpeJCDdP75McNE2zvv&#10;qN37XIQQdgkqKLyvEyldVpBBN7A1ceBOtjHoA2xyqRu8h3BTyTiKxtJgyaGhwJqWBWWX/c0oWD9W&#10;cluT/L1azLu/+DwZLn6cUr2vbjEF4anz/+K3e6PD/Hg0gtc34QQ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oPLBAAAA3QAAAA8AAAAAAAAAAAAAAAAAmAIAAGRycy9kb3du&#10;cmV2LnhtbFBLBQYAAAAABAAEAPUAAACGAwAAAAA=&#10;" strokeweight=".25pt">
                  <v:stroke dashstyle="1 1" endcap="round"/>
                </v:shape>
                <v:shape id="AutoShape 1205" o:spid="_x0000_s283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4FacMA&#10;AADdAAAADwAAAGRycy9kb3ducmV2LnhtbERPS2vCQBC+C/6HZYTedGNqS0izihYsHn300ts0O02i&#10;2dk0u03iv3eFgrf5+J6TrQZTi45aV1lWMJ9FIIhzqysuFHyettMEhPPIGmvLpOBKDlbL8SjDVNue&#10;D9QdfSFCCLsUFZTeN6mULi/JoJvZhjhwP7Y16ANsC6lb7EO4qWUcRa/SYMWhocSG3kvKL8c/o+Dj&#10;upX7huTXr8Vi+I7PyfN645R6mgzrNxCeBv8Q/7t3OsyPFy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4FacMAAADdAAAADwAAAAAAAAAAAAAAAACYAgAAZHJzL2Rv&#10;d25yZXYueG1sUEsFBgAAAAAEAAQA9QAAAIgDAAAAAA==&#10;" strokeweight=".25pt">
                  <v:stroke dashstyle="1 1" endcap="round"/>
                </v:shape>
                <v:shape id="AutoShape 1206" o:spid="_x0000_s283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ybHsAA&#10;AADdAAAADwAAAGRycy9kb3ducmV2LnhtbERPy6rCMBDdC/5DGMGdplYRqUZRwctdXh8bd2MzttVm&#10;UptcrX9vBMHdHM5zZovGlOJOtSssKxj0IxDEqdUFZwoO+01vAsJ5ZI2lZVLwJAeLebs1w0TbB2/p&#10;vvOZCCHsElSQe18lUro0J4OubyviwJ1tbdAHWGdS1/gI4aaUcRSNpcGCQ0OOFa1zSq+7f6Pg57mR&#10;fxXJ481i1pziy2S4XDmlup1mOQXhqfFf8cf9q8P8eDSG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ybHsAAAADdAAAADwAAAAAAAAAAAAAAAACYAgAAZHJzL2Rvd25y&#10;ZXYueG1sUEsFBgAAAAAEAAQA9QAAAIUDAAAAAA==&#10;" strokeweight=".25pt">
                  <v:stroke dashstyle="1 1" endcap="round"/>
                </v:shape>
              </v:group>
              <v:shape id="AutoShape 1207" o:spid="_x0000_s283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A+hcMA&#10;AADdAAAADwAAAGRycy9kb3ducmV2LnhtbERPS2vCQBC+C/6HZYTedGMqbUizihYsHn300ts0O02i&#10;2dk0u03iv3eFgrf5+J6TrQZTi45aV1lWMJ9FIIhzqysuFHyettMEhPPIGmvLpOBKDlbL8SjDVNue&#10;D9QdfSFCCLsUFZTeN6mULi/JoJvZhjhwP7Y16ANsC6lb7EO4qWUcRS/SYMWhocSG3kvKL8c/o+Dj&#10;upX7huTXr8Vi+I7PyfN645R6mgzrNxCeBv8Q/7t3OsyPF6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A+hcMAAADdAAAADwAAAAAAAAAAAAAAAACYAgAAZHJzL2Rv&#10;d25yZXYueG1sUEsFBgAAAAAEAAQA9QAAAIgDAAAAAA==&#10;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966" o:spid="_x0000_s2834" style="position:absolute;left:0;text-align:left;margin-left:54pt;margin-top:522pt;width:90pt;height:63pt;z-index:251663872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">
            <v:group id="Group 927" o:spid="_x0000_s2835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y+u8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JE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7L67xgAAANwA&#10;AAAPAAAAAAAAAAAAAAAAAKoCAABkcnMvZG93bnJldi54bWxQSwUGAAAAAAQABAD6AAAAnQMAAAAA&#10;">
              <v:group id="Group 928" o:spid="_x0000_s283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Mqyc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cyrJwwAAANwAAAAP&#10;AAAAAAAAAAAAAAAAAKoCAABkcnMvZG93bnJldi54bWxQSwUGAAAAAAQABAD6AAAAmgMAAAAA&#10;">
                <v:shape id="AutoShape 929" o:spid="_x0000_s283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kHIcUA&#10;AADcAAAADwAAAGRycy9kb3ducmV2LnhtbESPQWvCQBSE74L/YXmCN91Y0qAxGxGLpbdS0+L1kX1N&#10;QrNvY3Y1aX99t1DwOMzMN0y2G00rbtS7xrKC1TICQVxa3XCl4L04LtYgnEfW2FomBd/kYJdPJxmm&#10;2g78RreTr0SAsEtRQe19l0rpypoMuqXtiIP3aXuDPsi+krrHIcBNKx+iKJEGGw4LNXZ0qKn8Ol2N&#10;gip5bONhPPLT4cddzq/P8ce+iJWaz8b9FoSn0d/D/+0XrWCTbOD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QchxQAAANwAAAAPAAAAAAAAAAAAAAAAAJgCAABkcnMv&#10;ZG93bnJldi54bWxQSwUGAAAAAAQABAD1AAAAigMAAAAA&#10;" fillcolor="#ffc" strokeweight=".25pt">
                  <v:stroke dashstyle="1 1" endcap="round"/>
                </v:shape>
                <v:shape id="AutoShape 930" o:spid="_x0000_s283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o4YcMA&#10;AADcAAAADwAAAGRycy9kb3ducmV2LnhtbERPyWrDMBC9F/IPYgK9NXKCm8WNEoyLS28lG7kO1tQ2&#10;sUaOpdpuv746FHp8vH27H00jeupcbVnBfBaBIC6srrlUcD7lT2sQziNrbCyTgm9ysN9NHraYaDvw&#10;gfqjL0UIYZeggsr7NpHSFRUZdDPbEgfu03YGfYBdKXWHQwg3jVxE0VIarDk0VNhSVlFxO34ZBeXy&#10;uYmHMefX7Mfdrx9v8SU9xUo9Tsf0BYSn0f+L/9zvWsFmFeaHM+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o4YcMAAADcAAAADwAAAAAAAAAAAAAAAACYAgAAZHJzL2Rv&#10;d25yZXYueG1sUEsFBgAAAAAEAAQA9QAAAIgDAAAAAA==&#10;" fillcolor="#ffc" strokeweight=".25pt">
                  <v:stroke dashstyle="1 1" endcap="round"/>
                </v:shape>
                <v:shape id="AutoShape 931" o:spid="_x0000_s283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ad+sUA&#10;AADcAAAADwAAAGRycy9kb3ducmV2LnhtbESPQWvCQBSE74X+h+UVvNVNJLVt6kZEUbwVTcXrI/ua&#10;hGbfxuxqUn+9KxR6HGbmG2Y2H0wjLtS52rKCeByBIC6srrlU8JWvn99AOI+ssbFMCn7JwTx7fJhh&#10;qm3PO7rsfSkChF2KCirv21RKV1Rk0I1tSxy8b9sZ9EF2pdQd9gFuGjmJoqk0WHNYqLClZUXFz/5s&#10;FJTTlybphzWvlld3On5uksMiT5QaPQ2LDxCeBv8f/mtvtYL31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Zp36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932" o:spid="_x0000_s284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  <v:shape id="AutoShape 933" o:spid="_x0000_s284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mFsYA&#10;AADcAAAADwAAAGRycy9kb3ducmV2LnhtbESPS2vDMBCE74X+B7GF3Bq5jfOoE9mEhJTeQl70ulgb&#10;29RauZYSu/31VSGQ4zAz3zCLrDe1uFLrKssKXoYRCOLc6ooLBcfD5nkGwnlkjbVlUvBDDrL08WGB&#10;ibYd7+i694UIEHYJKii9bxIpXV6SQTe0DXHwzrY16INsC6lb7ALc1PI1iibSYMVhocSGViXlX/uL&#10;UVBMxnXc9Rter37d9+f2PT4tD7FSg6d+OQfhqff38K39oRW8TUfwfyYcAZ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imFsYAAADcAAAADwAAAAAAAAAAAAAAAACYAgAAZHJz&#10;L2Rvd25yZXYueG1sUEsFBgAAAAAEAAQA9QAAAIsDAAAAAA==&#10;" fillcolor="#ffc" strokeweight=".25pt">
                  <v:stroke dashstyle="1 1" endcap="round"/>
                </v:shape>
                <v:shape id="AutoShape 934" o:spid="_x0000_s284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E+YsUA&#10;AADcAAAADwAAAGRycy9kb3ducmV2LnhtbESPQWvCQBSE7wX/w/IEb3XTklpN3QRRFG+lpuL1kX1N&#10;QrNv0+xqUn+9KxR6HGbmG2aZDaYRF+pcbVnB0zQCQVxYXXOp4DPfPs5BOI+ssbFMCn7JQZaOHpaY&#10;aNvzB10OvhQBwi5BBZX3bSKlKyoy6Ka2JQ7el+0M+iC7UuoO+wA3jXyOopk0WHNYqLCldUXF9+Fs&#10;FJSzlybuhy1v1lf3c3rfxcdVHis1GQ+rNxCeBv8f/mvvtYLFawz3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ET5ixQAAANwAAAAPAAAAAAAAAAAAAAAAAJgCAABkcnMv&#10;ZG93bnJldi54bWxQSwUGAAAAAAQABAD1AAAAigMAAAAA&#10;" fillcolor="#ffc" strokeweight=".25pt">
                  <v:stroke dashstyle="1 1" endcap="round"/>
                </v:shape>
                <v:shape id="AutoShape 935" o:spid="_x0000_s284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2b+cUA&#10;AADcAAAADwAAAGRycy9kb3ducmV2LnhtbESPW2vCQBSE3wv+h+UIvtWNEm/RVcSi9K14w9dD9pgE&#10;s2fT7Gpif323UPBxmJlvmMWqNaV4UO0KywoG/QgEcWp1wZmC03H7PgXhPLLG0jIpeJKD1bLztsBE&#10;24b39Dj4TAQIuwQV5N5XiZQuzcmg69uKOHhXWxv0QdaZ1DU2AW5KOYyisTRYcFjIsaJNTuntcDcK&#10;svGojJt2yx+bH/d9+drF5/UxVqrXbddzEJ5a/wr/tz+1gtlkBH9nw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XZv5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936" o:spid="_x0000_s284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XmN/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LBP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eY39xgAAANwA&#10;AAAPAAAAAAAAAAAAAAAAAKoCAABkcnMvZG93bnJldi54bWxQSwUGAAAAAAQABAD6AAAAnQMAAAAA&#10;">
                <v:shape id="AutoShape 937" o:spid="_x0000_s284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OgFcUA&#10;AADcAAAADwAAAGRycy9kb3ducmV2LnhtbESPW2vCQBSE3wv9D8sp+FY3lXiLriKK0jfxhq+H7DEJ&#10;zZ6N2dXE/vpuQfBxmJlvmOm8NaW4U+0Kywq+uhEI4tTqgjMFx8P6cwTCeWSNpWVS8CAH89n72xQT&#10;bRve0X3vMxEg7BJUkHtfJVK6NCeDrmsr4uBdbG3QB1lnUtfYBLgpZS+KBtJgwWEhx4qWOaU/+5tR&#10;kA36Zdy0a14tf931vN3Ep8UhVqrz0S4mIDy1/hV+tr+1gvFwCP9nw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w6AVxQAAANwAAAAPAAAAAAAAAAAAAAAAAJgCAABkcnMv&#10;ZG93bnJldi54bWxQSwUGAAAAAAQABAD1AAAAigMAAAAA&#10;" fillcolor="#ffc" strokeweight=".25pt">
                  <v:stroke dashstyle="1 1" endcap="round"/>
                </v:shape>
                <v:shape id="AutoShape 938" o:spid="_x0000_s284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w0Z8MA&#10;AADcAAAADwAAAGRycy9kb3ducmV2LnhtbERPyWrDMBC9F/IPYgK9NXKCm8WNEoyLS28lG7kO1tQ2&#10;sUaOpdpuv746FHp8vH27H00jeupcbVnBfBaBIC6srrlUcD7lT2sQziNrbCyTgm9ysN9NHraYaDvw&#10;gfqjL0UIYZeggsr7NpHSFRUZdDPbEgfu03YGfYBdKXWHQwg3jVxE0VIarDk0VNhSVlFxO34ZBeXy&#10;uYmHMefX7Mfdrx9v8SU9xUo9Tsf0BYSn0f+L/9zvWsFmFdaGM+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w0Z8MAAADcAAAADwAAAAAAAAAAAAAAAACYAgAAZHJzL2Rv&#10;d25yZXYueG1sUEsFBgAAAAAEAAQA9QAAAIgDAAAAAA==&#10;" fillcolor="#ffc" strokeweight=".25pt">
                  <v:stroke dashstyle="1 1" endcap="round"/>
                </v:shape>
                <v:shape id="AutoShape 939" o:spid="_x0000_s284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CR/MUA&#10;AADcAAAADwAAAGRycy9kb3ducmV2LnhtbESPT2vCQBTE70K/w/IK3nRjiVajq4ii9Cb+w+sj+0yC&#10;2bdpdjWxn75bEHocZuY3zGzRmlI8qHaFZQWDfgSCOLW64EzB6bjpjUE4j6yxtEwKnuRgMX/rzDDR&#10;tuE9PQ4+EwHCLkEFufdVIqVLczLo+rYiDt7V1gZ9kHUmdY1NgJtSfkTRSBosOCzkWNEqp/R2uBsF&#10;2WhYxk274fXqx31fdtv4vDzGSnXf2+UUhKfW/4df7S+tYPI5gb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EJH8xQAAANwAAAAPAAAAAAAAAAAAAAAAAJgCAABkcnMv&#10;ZG93bnJldi54bWxQSwUGAAAAAAQABAD1AAAAigMAAAAA&#10;" fillcolor="#ffc" strokeweight=".25pt">
                  <v:stroke dashstyle="1 1" endcap="round"/>
                </v:shape>
              </v:group>
              <v:shape id="AutoShape 940" o:spid="_x0000_s284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9IRsEA&#10;AADcAAAADwAAAGRycy9kb3ducmV2LnhtbERPy4rCMBTdC/MP4Q7MTtORKrUaRRSH2Ykv3F6aa1um&#10;ualNtB2/3iwEl4fzni06U4k7Na60rOB7EIEgzqwuOVdwPGz6CQjnkTVWlknBPzlYzD96M0y1bXlH&#10;973PRQhhl6KCwvs6ldJlBRl0A1sTB+5iG4M+wCaXusE2hJtKDqNoLA2WHBoKrGlVUPa3vxkF+XhU&#10;xW234fXq4a7n7U98Wh5ipb4+u+UUhKfOv8Uv969WMEnC/HAmHAE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/SEbBAAAA3AAAAA8AAAAAAAAAAAAAAAAAmAIAAGRycy9kb3du&#10;cmV2LnhtbFBLBQYAAAAABAAEAPUAAACGAwAAAAA=&#10;" fillcolor="#ffc" strokeweight=".25pt">
                <v:stroke dashstyle="1 1" endcap="round"/>
              </v:shape>
            </v:group>
            <v:group id="Group 941" o:spid="_x0000_s2849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Vlr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4W8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RWWuxgAAANwA&#10;AAAPAAAAAAAAAAAAAAAAAKoCAABkcnMvZG93bnJldi54bWxQSwUGAAAAAAQABAD6AAAAnQMAAAAA&#10;">
              <v:group id="Group 942" o:spid="_x0000_s285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f72c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+X+9nFAAAA3AAA&#10;AA8AAAAAAAAAAAAAAAAAqgIAAGRycy9kb3ducmV2LnhtbFBLBQYAAAAABAAEAPoAAACcAwAAAAA=&#10;">
                <v:shape id="AutoShape 943" o:spid="_x0000_s285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3WMcUA&#10;AADcAAAADwAAAGRycy9kb3ducmV2LnhtbESPQWvCQBSE70L/w/IKvZlN2zRozCqiWHorasXrI/tM&#10;gtm3Mbs10V/fLRR6HGbmGyZfDKYRV+pcbVnBcxSDIC6srrlU8LXfjCcgnEfW2FgmBTdysJg/jHLM&#10;tO15S9edL0WAsMtQQeV9m0npiooMusi2xME72c6gD7Irpe6wD3DTyJc4TqXBmsNChS2tKirOu2+j&#10;oEzfmqQfNrxe3d3l+PmeHJb7RKmnx2E5A+Fp8P/hv/aHVjCdvMLvmXA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dYxxQAAANwAAAAPAAAAAAAAAAAAAAAAAJgCAABkcnMv&#10;ZG93bnJldi54bWxQSwUGAAAAAAQABAD1AAAAigMAAAAA&#10;" fillcolor="#ffc" strokeweight=".25pt">
                  <v:stroke dashstyle="1 1" endcap="round"/>
                </v:shape>
                <v:shape id="AutoShape 944" o:spid="_x0000_s285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RORcUA&#10;AADcAAAADwAAAGRycy9kb3ducmV2LnhtbESPQWvCQBSE7wX/w/KE3uqmkgZNXUVSUnorRsXrI/ua&#10;hGbfxuzWpP31XUHwOMzMN8xqM5pWXKh3jWUFz7MIBHFpdcOVgsM+f1qAcB5ZY2uZFPySg8168rDC&#10;VNuBd3QpfCUChF2KCmrvu1RKV9Zk0M1sRxy8L9sb9EH2ldQ9DgFuWjmPokQabDgs1NhRVlP5XfwY&#10;BVXy0sbDmPNb9ufOp8/3+Ljdx0o9TsftKwhPo7+Hb+0PrWC5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xE5FxQAAANwAAAAPAAAAAAAAAAAAAAAAAJgCAABkcnMv&#10;ZG93bnJldi54bWxQSwUGAAAAAAQABAD1AAAAigMAAAAA&#10;" fillcolor="#ffc" strokeweight=".25pt">
                  <v:stroke dashstyle="1 1" endcap="round"/>
                </v:shape>
                <v:shape id="AutoShape 945" o:spid="_x0000_s285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jr3sQA&#10;AADcAAAADwAAAGRycy9kb3ducmV2LnhtbESPQYvCMBSE78L+h/AWvGm6UkWrUURRvC3qitdH82yL&#10;zUu3ibb66zeCsMdhZr5hZovWlOJOtSssK/jqRyCIU6sLzhT8HDe9MQjnkTWWlknBgxws5h+dGSba&#10;Nryn+8FnIkDYJagg975KpHRpTgZd31bEwbvY2qAPss6krrEJcFPKQRSNpMGCw0KOFa1ySq+Hm1GQ&#10;jYZl3LQbXq+e7vf8vY1Py2OsVPezXU5BeGr9f/jd3mkFk/EQXmfCE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I697EAAAA3AAAAA8AAAAAAAAAAAAAAAAAmAIAAGRycy9k&#10;b3ducmV2LnhtbFBLBQYAAAAABAAEAPUAAACJAwAAAAA=&#10;" fillcolor="#ffc" strokeweight=".25pt">
                  <v:stroke dashstyle="1 1" endcap="round"/>
                </v:shape>
              </v:group>
              <v:group id="Group 946" o:spid="_x0000_s285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z92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P3axgAAANwA&#10;AAAPAAAAAAAAAAAAAAAAAKoCAABkcnMvZG93bnJldi54bWxQSwUGAAAAAAQABAD6AAAAnQMAAAAA&#10;">
                <v:shape id="AutoShape 947" o:spid="_x0000_s285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QMsQA&#10;AADcAAAADwAAAGRycy9kb3ducmV2LnhtbESPQWvCQBSE74L/YXmCN91YotXUVURRvIna4vWRfU2C&#10;2bdpdjXRX98tCD0OM/MNM1+2phR3ql1hWcFoGIEgTq0uOFPwed4OpiCcR9ZYWiYFD3KwXHQ7c0y0&#10;bfhI95PPRICwS1BB7n2VSOnSnAy6oa2Ig/dta4M+yDqTusYmwE0p36JoIg0WHBZyrGidU3o93YyC&#10;bDIu46bd8mb9dD+Xwy7+Wp1jpfq9dvUBwlPr/8Ov9l4rmE3f4e9MO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W0DLEAAAA3AAAAA8AAAAAAAAAAAAAAAAAmAIAAGRycy9k&#10;b3ducmV2LnhtbFBLBQYAAAAABAAEAPUAAACJAwAAAAA=&#10;" fillcolor="#ffc" strokeweight=".25pt">
                  <v:stroke dashstyle="1 1" endcap="round"/>
                </v:shape>
                <v:shape id="AutoShape 948" o:spid="_x0000_s285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lEQMEA&#10;AADcAAAADwAAAGRycy9kb3ducmV2LnhtbERPy4rCMBTdC/MP4Q7MTtORKrUaRRSH2Ykv3F6aa1um&#10;ualNtB2/3iwEl4fzni06U4k7Na60rOB7EIEgzqwuOVdwPGz6CQjnkTVWlknBPzlYzD96M0y1bXlH&#10;973PRQhhl6KCwvs6ldJlBRl0A1sTB+5iG4M+wCaXusE2hJtKDqNoLA2WHBoKrGlVUPa3vxkF+XhU&#10;xW234fXq4a7n7U98Wh5ipb4+u+UUhKfOv8Uv969WMEnC2nAmHAE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JREDBAAAA3AAAAA8AAAAAAAAAAAAAAAAAmAIAAGRycy9kb3du&#10;cmV2LnhtbFBLBQYAAAAABAAEAPUAAACGAwAAAAA=&#10;" fillcolor="#ffc" strokeweight=".25pt">
                  <v:stroke dashstyle="1 1" endcap="round"/>
                </v:shape>
                <v:shape id="AutoShape 949" o:spid="_x0000_s285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Xh28QA&#10;AADcAAAADwAAAGRycy9kb3ducmV2LnhtbESPT4vCMBTE7wt+h/AEb2uqVNFqFFGUvS3rH7w+mmdb&#10;bF5qE23XT79ZEDwOM/MbZr5sTSkeVLvCsoJBPwJBnFpdcKbgeNh+TkA4j6yxtEwKfsnBctH5mGOi&#10;bcM/9Nj7TAQIuwQV5N5XiZQuzcmg69uKOHgXWxv0QdaZ1DU2AW5KOYyisTRYcFjIsaJ1Tul1fzcK&#10;svGojJt2y5v1093O37v4tDrESvW67WoGwlPr3+FX+0srmE6m8H8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F4dvEAAAA3AAAAA8AAAAAAAAAAAAAAAAAmAIAAGRycy9k&#10;b3ducmV2LnhtbFBLBQYAAAAABAAEAPUAAACJAwAAAAA=&#10;" fillcolor="#ffc" strokeweight=".25pt">
                  <v:stroke dashstyle="1 1" endcap="round"/>
                </v:shape>
              </v:group>
              <v:group id="Group 950" o:spid="_x0000_s285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BW6M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X4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XQVujCAAAA3AAAAA8A&#10;AAAAAAAAAAAAAAAAqgIAAGRycy9kb3ducmV2LnhtbFBLBQYAAAAABAAEAPoAAACZAwAAAAA=&#10;">
                <v:shape id="AutoShape 951" o:spid="_x0000_s285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p7AMUA&#10;AADcAAAADwAAAGRycy9kb3ducmV2LnhtbESPQWvCQBSE7wX/w/IK3urGkoqJWUUslt5Ko6XXR/aZ&#10;hGbfxuyapP56t1DwOMzMN0y2GU0jeupcbVnBfBaBIC6srrlUcDzsn5YgnEfW2FgmBb/kYLOePGSY&#10;ajvwJ/W5L0WAsEtRQeV9m0rpiooMupltiYN3sp1BH2RXSt3hEOCmkc9RtJAGaw4LFba0q6j4yS9G&#10;Qbl4aeJh3PPr7urO3x9v8df2ECs1fRy3KxCeRn8P/7fftYIkmcPfmXA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nsAxQAAANwAAAAPAAAAAAAAAAAAAAAAAJgCAABkcnMv&#10;ZG93bnJldi54bWxQSwUGAAAAAAQABAD1AAAAigMAAAAA&#10;" fillcolor="#ffc" strokeweight=".25pt">
                  <v:stroke dashstyle="1 1" endcap="round"/>
                </v:shape>
                <v:shape id="AutoShape 952" o:spid="_x0000_s286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jld8QA&#10;AADcAAAADwAAAGRycy9kb3ducmV2LnhtbESPQYvCMBSE78L+h/AWvGmqVFmrUcRF8SbqitdH82yL&#10;zUu3ibbur98IgsdhZr5hZovWlOJOtSssKxj0IxDEqdUFZwp+juveFwjnkTWWlknBgxws5h+dGSba&#10;Nryn+8FnIkDYJagg975KpHRpTgZd31bEwbvY2qAPss6krrEJcFPKYRSNpcGCw0KOFa1ySq+Hm1GQ&#10;jUdl3LRr/l79ud/zbhOflsdYqe5nu5yC8NT6d/jV3moFk8k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5XfEAAAA3AAAAA8AAAAAAAAAAAAAAAAAmAIAAGRycy9k&#10;b3ducmV2LnhtbFBLBQYAAAAABAAEAPUAAACJAwAAAAA=&#10;" fillcolor="#ffc" strokeweight=".25pt">
                  <v:stroke dashstyle="1 1" endcap="round"/>
                </v:shape>
                <v:shape id="AutoShape 953" o:spid="_x0000_s286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RA7MUA&#10;AADcAAAADwAAAGRycy9kb3ducmV2LnhtbESPQWvCQBSE70L/w/KE3nRjm4pGN0EUi7eiVrw+ss8k&#10;mH0bs1uT9te7hUKPw8x8wyyz3tTiTq2rLCuYjCMQxLnVFRcKPo/b0QyE88gaa8uk4JscZOnTYImJ&#10;th3v6X7whQgQdgkqKL1vEildXpJBN7YNcfAutjXog2wLqVvsAtzU8iWKptJgxWGhxIbWJeXXw5dR&#10;UEzf6rjrt7xZ/7jb+eM9Pq2OsVLPw361AOGp9//hv/ZOK5jPX+H3TDgCM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9EDsxQAAANwAAAAPAAAAAAAAAAAAAAAAAJgCAABkcnMv&#10;ZG93bnJldi54bWxQSwUGAAAAAAQABAD1AAAAigMAAAAA&#10;" fillcolor="#ffc" strokeweight=".25pt">
                  <v:stroke dashstyle="1 1" endcap="round"/>
                </v:shape>
              </v:group>
              <v:shape id="AutoShape 954" o:spid="_x0000_s286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3YmMUA&#10;AADcAAAADwAAAGRycy9kb3ducmV2LnhtbESPQWvCQBSE7wX/w/KE3upGiaFGVwkRi7fS2OL1kX0m&#10;wezbmN2atL++Wyj0OMzMN8xmN5pW3Kl3jWUF81kEgri0uuFKwfvp8PQMwnlkja1lUvBFDnbbycMG&#10;U20HfqN74SsRIOxSVFB736VSurImg25mO+LgXWxv0AfZV1L3OAS4aeUiihJpsOGwUGNHeU3ltfg0&#10;Cqpk2cbDeOB9/u1u59eX+CM7xUo9TsdsDcLT6P/Df+2jVrBaxf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HdiYxQAAANwAAAAPAAAAAAAAAAAAAAAAAJgCAABkcnMv&#10;ZG93bnJldi54bWxQSwUGAAAAAAQABAD1AAAAigMAAAAA&#10;" fillcolor="#ffc" strokeweight=".25pt">
                <v:stroke dashstyle="1 1" endcap="round"/>
              </v:shape>
            </v:group>
            <v:group id="Group 955" o:spid="_x0000_s2863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f1cM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bjeF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n9XDFAAAA3AAA&#10;AA8AAAAAAAAAAAAAAAAAqgIAAGRycy9kb3ducmV2LnhtbFBLBQYAAAAABAAEAPoAAACcAwAAAAA=&#10;">
              <v:group id="Group 956" o:spid="_x0000_s286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VrB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1dWsHxgAAANwA&#10;AAAPAAAAAAAAAAAAAAAAAKoCAABkcnMvZG93bnJldi54bWxQSwUGAAAAAAQABAD6AAAAnQMAAAAA&#10;">
                <v:shape id="AutoShape 957" o:spid="_x0000_s286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9G78UA&#10;AADcAAAADwAAAGRycy9kb3ducmV2LnhtbESPT2vCQBTE70K/w/IK3nRjiVajq4ii9Cb+w+sj+0yC&#10;2bdpdjWxn75bEHocZuY3zGzRmlI8qHaFZQWDfgSCOLW64EzB6bjpjUE4j6yxtEwKnuRgMX/rzDDR&#10;tuE9PQ4+EwHCLkEFufdVIqVLczLo+rYiDt7V1gZ9kHUmdY1NgJtSfkTRSBosOCzkWNEqp/R2uBsF&#10;2WhYxk274fXqx31fdtv4vDzGSnXf2+UUhKfW/4df7S+tYDL5hL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z0bvxQAAANwAAAAPAAAAAAAAAAAAAAAAAJgCAABkcnMv&#10;ZG93bnJldi54bWxQSwUGAAAAAAQABAD1AAAAigMAAAAA&#10;" fillcolor="#ffc" strokeweight=".25pt">
                  <v:stroke dashstyle="1 1" endcap="round"/>
                </v:shape>
                <v:shape id="AutoShape 958" o:spid="_x0000_s286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DSncEA&#10;AADcAAAADwAAAGRycy9kb3ducmV2LnhtbERPTYvCMBC9C/sfwizsTdOVKlqNIorL3kSreB2asS3b&#10;TGoTbddfbw6Cx8f7ni87U4k7Na60rOB7EIEgzqwuOVdwTLf9CQjnkTVWlknBPzlYLj56c0y0bXlP&#10;94PPRQhhl6CCwvs6kdJlBRl0A1sTB+5iG4M+wCaXusE2hJtKDqNoLA2WHBoKrGldUPZ3uBkF+XhU&#10;xW235c364a7n3U98WqWxUl+f3WoGwlPn3+KX+1crmE7D2nAmHA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Q0p3BAAAA3AAAAA8AAAAAAAAAAAAAAAAAmAIAAGRycy9kb3du&#10;cmV2LnhtbFBLBQYAAAAABAAEAPUAAACGAwAAAAA=&#10;" fillcolor="#ffc" strokeweight=".25pt">
                  <v:stroke dashstyle="1 1" endcap="round"/>
                </v:shape>
                <v:shape id="AutoShape 959" o:spid="_x0000_s286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x3BsQA&#10;AADcAAAADwAAAGRycy9kb3ducmV2LnhtbESPQWvCQBSE7wX/w/IEb3WjpNJEVxHF0ptoWrw+sq9J&#10;aPZtzK4m9de7gtDjMDPfMItVb2pxpdZVlhVMxhEI4tzqigsFX9nu9R2E88gaa8uk4I8crJaDlwWm&#10;2nZ8oOvRFyJA2KWooPS+SaV0eUkG3dg2xMH7sa1BH2RbSN1iF+CmltMomkmDFYeFEhvalJT/Hi9G&#10;QTF7q+Ou3/F2c3Pn0/4j/l5nsVKjYb+eg/DU+//ws/2pFSRJ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cdwbEAAAA3AAAAA8AAAAAAAAAAAAAAAAAmAIAAGRycy9k&#10;b3ducmV2LnhtbFBLBQYAAAAABAAEAPUAAACJAwAAAAA=&#10;" fillcolor="#ffc" strokeweight=".25pt">
                  <v:stroke dashstyle="1 1" endcap="round"/>
                </v:shape>
              </v:group>
              <v:group id="Group 960" o:spid="_x0000_s286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5ppY8cAAADd&#10;AAAADwAAAAAAAAAAAAAAAACqAgAAZHJzL2Rvd25yZXYueG1sUEsFBgAAAAAEAAQA+gAAAJ4DAAAA&#10;AA==&#10;">
                <v:shape id="AutoShape 961" o:spid="_x0000_s286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xsfsQA&#10;AADdAAAADwAAAGRycy9kb3ducmV2LnhtbERPS2vCQBC+C/6HZQq9md2UVCR1DWKx9FbqA69DdpqE&#10;Zmdjdmuiv75bKHibj+85y2K0rbhQ7xvHGtJEgSAunWm40nDYb2cLED4gG2wdk4YreShW08kSc+MG&#10;/qTLLlQihrDPUUMdQpdL6cuaLPrEdcSR+3K9xRBhX0nT4xDDbSuflJpLiw3Hhho72tRUfu9+rIZq&#10;/txmw7jl183Nn08fb9lxvc+0fnwY1y8gAo3hLv53v5s4X6kU/r6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MbH7EAAAA3QAAAA8AAAAAAAAAAAAAAAAAmAIAAGRycy9k&#10;b3ducmV2LnhtbFBLBQYAAAAABAAEAPUAAACJAwAAAAA=&#10;" fillcolor="#ffc" strokeweight=".25pt">
                  <v:stroke dashstyle="1 1" endcap="round"/>
                </v:shape>
                <v:shape id="AutoShape 962" o:spid="_x0000_s287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7yCcMA&#10;AADdAAAADwAAAGRycy9kb3ducmV2LnhtbERPS2vCQBC+F/oflil4q7uVKJK6hmBRvImP0uuQnSah&#10;2dk0u5q0v94VBG/z8T1nkQ22ERfqfO1Yw9tYgSAunKm51HA6rl/nIHxANtg4Jg1/5CFbPj8tMDWu&#10;5z1dDqEUMYR9ihqqENpUSl9UZNGPXUscuW/XWQwRdqU0HfYx3DZyotRMWqw5NlTY0qqi4udwthrK&#10;2bRJ+mHNH6t///u12ySf+THRevQy5O8gAg3hIb67tybOV2oCt2/iC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l7yCcMAAADdAAAADwAAAAAAAAAAAAAAAACYAgAAZHJzL2Rv&#10;d25yZXYueG1sUEsFBgAAAAAEAAQA9QAAAIgDAAAAAA==&#10;" fillcolor="#ffc" strokeweight=".25pt">
                  <v:stroke dashstyle="1 1" endcap="round"/>
                </v:shape>
                <v:shape id="AutoShape 963" o:spid="_x0000_s287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XksMA&#10;AADdAAAADwAAAGRycy9kb3ducmV2LnhtbERPTWvCQBC9C/0PyxS86W5tKiXNRkRRvEm1pdchO01C&#10;s7Npdmuiv94VhN7m8T4nWwy2ESfqfO1Yw9NUgSAunKm51PBx3ExeQfiAbLBxTBrO5GGRP4wyTI3r&#10;+Z1Oh1CKGMI+RQ1VCG0qpS8qsuinriWO3LfrLIYIu1KaDvsYbhs5U2ouLdYcGypsaVVR8XP4sxrK&#10;+UuT9MOG16uL//3ab5PP5THRevw4LN9ABBrCv/ju3pk4X6lnuH0TT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JXks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964" o:spid="_x0000_s287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KFvYMQAAADdAAAADwAAAGRycy9kb3ducmV2LnhtbERPTWvCQBC9C/6HZQq9&#10;6W60SkldRURLD1JQC+JtyI5JMDsbsmsS/323UPA2j/c5i1VvK9FS40vHGpKxAkGcOVNyruHntBu9&#10;g/AB2WDlmDQ8yMNqORwsMDWu4wO1x5CLGMI+RQ1FCHUqpc8KsujHriaO3NU1FkOETS5Ng10Mt5Wc&#10;KDWXFkuODQXWtCkoux3vVsNnh916mmzb/e26eVxOs+/zPiGtX1/69QeIQH14iv/dXybOV+oN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KFvYMQAAADdAAAA&#10;DwAAAAAAAAAAAAAAAACqAgAAZHJzL2Rvd25yZXYueG1sUEsFBgAAAAAEAAQA+gAAAJsDAAAAAA==&#10;">
                <v:shape id="AutoShape 965" o:spid="_x0000_s287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dqfcMA&#10;AADdAAAADwAAAGRycy9kb3ducmV2LnhtbERPTWvCQBC9C/6HZYTedNcSpUTXEBRLb6Va8TpkxySY&#10;nY3ZrUn767uFgrd5vM9ZZ4NtxJ06XzvWMJ8pEMSFMzWXGj6P++kLCB+QDTaOScM3ecg249EaU+N6&#10;/qD7IZQihrBPUUMVQptK6YuKLPqZa4kjd3GdxRBhV0rTYR/DbSOflVpKizXHhgpb2lZUXA9fVkO5&#10;XDRJP+x5t/3xt/P7a3LKj4nWT5MhX4EINISH+N/9ZuJ8pRbw9008QW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dqfcMAAADdAAAADwAAAAAAAAAAAAAAAACYAgAAZHJzL2Rv&#10;d25yZXYueG1sUEsFBgAAAAAEAAQA9QAAAIgDAAAAAA==&#10;" fillcolor="#ffc" strokeweight=".25pt">
                  <v:stroke dashstyle="1 1" endcap="round"/>
                </v:shape>
                <v:shape id="AutoShape 966" o:spid="_x0000_s287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0CsQA&#10;AADdAAAADwAAAGRycy9kb3ducmV2LnhtbESPT4vCMBDF7wt+hzDC3rapSxWpRhEXZW/iP7wOzdgW&#10;m0ltoq1+erOw4G2G995v3kznnanEnRpXWlYwiGIQxJnVJecKDvvV1xiE88gaK8uk4EEO5rPexxRT&#10;bVve0n3ncxEg7FJUUHhfp1K6rCCDLrI1cdDOtjHow9rkUjfYBrip5Hccj6TBksOFAmtaFpRddjej&#10;IB8Nq6TtVvyzfLrrabNOjot9otRnv1tMQHjq/Nv8n/7VoX4gwt83YQQ5e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l9ArEAAAA3QAAAA8AAAAAAAAAAAAAAAAAmAIAAGRycy9k&#10;b3ducmV2LnhtbFBLBQYAAAAABAAEAPUAAACJAwAAAAA=&#10;" fillcolor="#ffc" strokeweight=".25pt">
                  <v:stroke dashstyle="1 1" endcap="round"/>
                </v:shape>
                <v:shape id="AutoShape 967" o:spid="_x0000_s287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lRkcMA&#10;AADdAAAADwAAAGRycy9kb3ducmV2LnhtbERPS2vCQBC+F/wPywje6q4lVUldRSyW3sQXvQ7ZaRKa&#10;nY3Z1aT+elcQvM3H95zZorOVuFDjS8caRkMFgjhzpuRcw2G/fp2C8AHZYOWYNPyTh8W89zLD1LiW&#10;t3TZhVzEEPYpaihCqFMpfVaQRT90NXHkfl1jMUTY5NI02MZwW8k3pcbSYsmxocCaVgVlf7uz1ZCP&#10;36uk7db8ubr608/mKzku94nWg363/AARqAtP8cP9beJ8pSZw/ya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lRkcMAAADdAAAADwAAAAAAAAAAAAAAAACYAgAAZHJzL2Rv&#10;d25yZXYueG1sUEsFBgAAAAAEAAQA9QAAAIgDAAAAAA==&#10;" fillcolor="#ffc" strokeweight=".25pt">
                  <v:stroke dashstyle="1 1" endcap="round"/>
                </v:shape>
              </v:group>
              <v:shape id="AutoShape 968" o:spid="_x0000_s287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bF48YA&#10;AADdAAAADwAAAGRycy9kb3ducmV2LnhtbESPQWvCQBCF70L/wzIFb7rbEqWkriIWxZtULb0O2TEJ&#10;ZmfT7GrS/vrOodDbDO/Ne98sVoNv1J26WAe28DQ1oIiL4GouLZxP28kLqJiQHTaBycI3RVgtH0YL&#10;zF3o+Z3ux1QqCeGYo4UqpTbXOhYVeYzT0BKLdgmdxyRrV2rXYS/hvtHPxsy1x5qlocKWNhUV1+PN&#10;Wyjnsybrhy2/bX7i1+dhl32sT5m148dh/Qoq0ZD+zX/Xeyf4xgiufCMj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bF48YAAADdAAAADwAAAAAAAAAAAAAAAACYAgAAZHJz&#10;L2Rvd25yZXYueG1sUEsFBgAAAAAEAAQA9QAAAIsDAAAAAA==&#10;" fillcolor="#ffc" strokeweight=".25pt">
                <v:stroke dashstyle="1 1" endcap="round"/>
              </v:shape>
            </v:group>
            <v:group id="Group 969" o:spid="_x0000_s2877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DA/sQAAADdAAAADwAAAGRycy9kb3ducmV2LnhtbERPTWvCQBC9C/6HZQq9&#10;6W6Uik1dRURLD1JQC+JtyI5JMDsbsmsS/323UPA2j/c5i1VvK9FS40vHGpKxAkGcOVNyruHntBvN&#10;QfiAbLByTBoe5GG1HA4WmBrX8YHaY8hFDGGfooYihDqV0mcFWfRjVxNH7uoaiyHCJpemwS6G20pO&#10;lJpJiyXHhgJr2hSU3Y53q+Gzw249Tbbt/nbdPC6nt+/zPiGtX1/69QeIQH14iv/dXybOV+od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qDA/sQAAADdAAAA&#10;DwAAAAAAAAAAAAAAAACqAgAAZHJzL2Rvd25yZXYueG1sUEsFBgAAAAAEAAQA+gAAAJsDAAAAAA==&#10;">
              <v:group id="Group 970" o:spid="_x0000_s287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kP/vs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+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kP/vscAAADd&#10;AAAADwAAAAAAAAAAAAAAAACqAgAAZHJzL2Rvd25yZXYueG1sUEsFBgAAAAAEAAQA+gAAAJ4DAAAA&#10;AA==&#10;">
                <v:shape id="AutoShape 971" o:spid="_x0000_s287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X6o8QA&#10;AADdAAAADwAAAGRycy9kb3ducmV2LnhtbERPTWvCQBC9C/0PyxS8mU0kDSVmFVEs3kpNS69DdkxC&#10;s7NpdmvS/vquIHibx/ucYjOZTlxocK1lBUkUgyCurG65VvBeHhbPIJxH1thZJgW/5GCzfpgVmGs7&#10;8htdTr4WIYRdjgoa7/tcSlc1ZNBFticO3NkOBn2AQy31gGMIN51cxnEmDbYcGhrsaddQ9XX6MQrq&#10;7KlLx+nA+92f+/58fUk/tmWq1Pxx2q5AeJr8XXxzH3WYHycJXL8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V+qPEAAAA3QAAAA8AAAAAAAAAAAAAAAAAmAIAAGRycy9k&#10;b3ducmV2LnhtbFBLBQYAAAAABAAEAPUAAACJAwAAAAA=&#10;" fillcolor="#ffc" strokeweight=".25pt">
                  <v:stroke dashstyle="1 1" endcap="round"/>
                </v:shape>
                <v:shape id="AutoShape 972" o:spid="_x0000_s288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dk1MIA&#10;AADdAAAADwAAAGRycy9kb3ducmV2LnhtbERPS4vCMBC+C/6HMMLebKpUWapRRHHZm/hYvA7N2Bab&#10;SW2ytru/3giCt/n4njNfdqYSd2pcaVnBKIpBEGdWl5wrOB23w08QziNrrCyTgj9ysFz0e3NMtW15&#10;T/eDz0UIYZeigsL7OpXSZQUZdJGtiQN3sY1BH2CTS91gG8JNJcdxPJUGSw4NBda0Lii7Hn6Ngnw6&#10;qZK22/Jm/e9u591X8rM6Jkp9DLrVDISnzr/FL/e3DvPj0Rie34QT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2TUwgAAAN0AAAAPAAAAAAAAAAAAAAAAAJgCAABkcnMvZG93&#10;bnJldi54bWxQSwUGAAAAAAQABAD1AAAAhwMAAAAA&#10;" fillcolor="#ffc" strokeweight=".25pt">
                  <v:stroke dashstyle="1 1" endcap="round"/>
                </v:shape>
                <v:shape id="AutoShape 973" o:spid="_x0000_s288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BT8IA&#10;AADdAAAADwAAAGRycy9kb3ducmV2LnhtbERPTYvCMBC9C/6HMII3TdUqSzWKKIq3Rd1lr0MztsVm&#10;Uptoq7/eLCzsbR7vcxar1pTiQbUrLCsYDSMQxKnVBWcKvs67wQcI55E1lpZJwZMcrJbdzgITbRs+&#10;0uPkMxFC2CWoIPe+SqR0aU4G3dBWxIG72NqgD7DOpK6xCeGmlOMomkmDBYeGHCva5JReT3ejIJtN&#10;y7hpd7zdvNzt53Mff6/PsVL9Xrueg/DU+n/xn/ugw/xoNIHfb8IJ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y8FP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974" o:spid="_x0000_s288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  <v:shape id="AutoShape 975" o:spid="_x0000_s288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78oMQA&#10;AADdAAAADwAAAGRycy9kb3ducmV2LnhtbERPTWvCQBC9F/wPywi9NRtLIiW6SohYeis1Fq9DdkyC&#10;2dmY3Zq0v75bKHibx/uc9XYynbjR4FrLChZRDIK4srrlWsGx3D+9gHAeWWNnmRR8k4PtZvawxkzb&#10;kT/odvC1CCHsMlTQeN9nUrqqIYMusj1x4M52MOgDHGqpBxxDuOnkcxwvpcGWQ0ODPRUNVZfDl1FQ&#10;L9MuGac974ofdz29vyafeZko9Tif8hUIT5O/i//dbzrMjxcp/H0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u/KDEAAAA3QAAAA8AAAAAAAAAAAAAAAAAmAIAAGRycy9k&#10;b3ducmV2LnhtbFBLBQYAAAAABAAEAPUAAACJAwAAAAA=&#10;" fillcolor="#ffc" strokeweight=".25pt">
                  <v:stroke dashstyle="1 1" endcap="round"/>
                </v:shape>
                <v:shape id="AutoShape 976" o:spid="_x0000_s288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xi18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xonMD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vGLXwgAAAN0AAAAPAAAAAAAAAAAAAAAAAJgCAABkcnMvZG93&#10;bnJldi54bWxQSwUGAAAAAAQABAD1AAAAhwMAAAAA&#10;" fillcolor="#ffc" strokeweight=".25pt">
                  <v:stroke dashstyle="1 1" endcap="round"/>
                </v:shape>
                <v:shape id="AutoShape 977" o:spid="_x0000_s288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DHTMIA&#10;AADdAAAADwAAAGRycy9kb3ducmV2LnhtbERPS4vCMBC+L/gfwizsbU2V+qBrFFEUb+ILr0Mz25Zt&#10;JrXJ2uqvN4LgbT6+50xmrSnFlWpXWFbQ60YgiFOrC84UHA+r7zEI55E1lpZJwY0czKadjwkm2ja8&#10;o+veZyKEsEtQQe59lUjp0pwMuq6tiAP3a2uDPsA6k7rGJoSbUvajaCgNFhwacqxokVP6t/83CrLh&#10;oIybdsXLxd1dztt1fJofYqW+Ptv5DwhPrX+LX+6NDvOj3gie34QT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8MdM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978" o:spid="_x0000_s288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<v:shape id="AutoShape 979" o:spid="_x0000_s288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P2pcIA&#10;AADdAAAADwAAAGRycy9kb3ducmV2LnhtbERPS4vCMBC+L/gfwizsbU2VKto1iiiKN/GF16GZbcs2&#10;k9pkbfXXG0HwNh/fcyaz1pTiSrUrLCvodSMQxKnVBWcKjofV9wiE88gaS8uk4EYOZtPOxwQTbRve&#10;0XXvMxFC2CWoIPe+SqR0aU4GXddWxIH7tbVBH2CdSV1jE8JNKftRNJQGCw4NOVa0yCn92/8bBdlw&#10;UMZNu+Ll4u4u5+06Ps0PsVJfn+38B4Sn1r/FL/dGh/lRbwzPb8IJ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/alwgAAAN0AAAAPAAAAAAAAAAAAAAAAAJgCAABkcnMvZG93&#10;bnJldi54bWxQSwUGAAAAAAQABAD1AAAAhwMAAAAA&#10;" fillcolor="#ffc" strokeweight=".25pt">
                  <v:stroke dashstyle="1 1" endcap="round"/>
                </v:shape>
                <v:shape id="AutoShape 980" o:spid="_x0000_s288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WVhcUA&#10;AADdAAAADwAAAGRycy9kb3ducmV2LnhtbESPQWvCQBCF7wX/wzKCt7pRUinRVURRvJVqxeuQHZNg&#10;djZmV5P213cOhd5meG/e+2ax6l2tntSGyrOByTgBRZx7W3Fh4Ou0e30HFSKyxdozGfimAKvl4GWB&#10;mfUdf9LzGAslIRwyNFDG2GRah7wkh2HsG2LRrr51GGVtC21b7CTc1XqaJDPtsGJpKLGhTUn57fhw&#10;BorZW512/Y63m59wv3zs0/P6lBozGvbrOahIffw3/10frOAnU+GXb2QE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dZWFxQAAAN0AAAAPAAAAAAAAAAAAAAAAAJgCAABkcnMv&#10;ZG93bnJldi54bWxQSwUGAAAAAAQABAD1AAAAigMAAAAA&#10;" fillcolor="#ffc" strokeweight=".25pt">
                  <v:stroke dashstyle="1 1" endcap="round"/>
                </v:shape>
                <v:shape id="AutoShape 981" o:spid="_x0000_s288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kwHsIA&#10;AADdAAAADwAAAGRycy9kb3ducmV2LnhtbERPS4vCMBC+C/6HMMLebKpUWapRRHHZm/hYvA7N2Bab&#10;SW2ytru/3giCt/n4njNfdqYSd2pcaVnBKIpBEGdWl5wrOB23w08QziNrrCyTgj9ysFz0e3NMtW15&#10;T/eDz0UIYZeigsL7OpXSZQUZdJGtiQN3sY1BH2CTS91gG8JNJcdxPJUGSw4NBda0Lii7Hn6Ngnw6&#10;qZK22/Jm/e9u591X8rM6Jkp9DLrVDISnzr/FL/e3DvPj8Qie34QT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TAewgAAAN0AAAAPAAAAAAAAAAAAAAAAAJgCAABkcnMvZG93&#10;bnJldi54bWxQSwUGAAAAAAQABAD1AAAAhwMAAAAA&#10;" fillcolor="#ffc" strokeweight=".25pt">
                  <v:stroke dashstyle="1 1" endcap="round"/>
                </v:shape>
              </v:group>
              <v:shape id="AutoShape 982" o:spid="_x0000_s289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uuacIA&#10;AADdAAAADwAAAGRycy9kb3ducmV2LnhtbERPS4vCMBC+L/gfwgje1tTSFalGEUXxtqwPvA7N2Bab&#10;SW2irf76zcKCt/n4njNbdKYSD2pcaVnBaBiBIM6sLjlXcDxsPicgnEfWWFkmBU9ysJj3PmaYatvy&#10;Dz32PhchhF2KCgrv61RKlxVk0A1tTRy4i20M+gCbXOoG2xBuKhlH0VgaLDk0FFjTqqDsur8bBfn4&#10;q0rabsPr1cvdzt/b5LQ8JEoN+t1yCsJT59/if/dOh/lRHMPfN+EE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665pwgAAAN0AAAAPAAAAAAAAAAAAAAAAAJgCAABkcnMvZG93&#10;bnJldi54bWxQSwUGAAAAAAQABAD1AAAAhwMAAAAA&#10;" fillcolor="#ffc" strokeweight=".25pt">
                <v:stroke dashstyle="1 1" endcap="round"/>
              </v:shape>
            </v:group>
            <v:group id="Group 983" o:spid="_x0000_s2891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2rd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2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P2rdMQAAADdAAAA&#10;DwAAAAAAAAAAAAAAAACqAgAAZHJzL2Rvd25yZXYueG1sUEsFBgAAAAAEAAQA+gAAAJsDAAAAAA==&#10;">
              <v:group id="Group 984" o:spid="_x0000_s289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  <v:shape id="AutoShape 985" o:spid="_x0000_s289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I2HcMA&#10;AADdAAAADwAAAGRycy9kb3ducmV2LnhtbERPTWvCQBC9C/6HZQRvulFikDQbEYvirTRWeh2y0yQ0&#10;OxuzWxP767uFQm/zeJ+T7UbTijv1rrGsYLWMQBCXVjdcKXi7HBdbEM4ja2wtk4IHOdjl00mGqbYD&#10;v9K98JUIIexSVFB736VSurImg25pO+LAfdjeoA+wr6TucQjhppXrKEqkwYZDQ40dHWoqP4svo6BK&#10;Nm08jEd+Pny72/vLKb7uL7FS89m4fwLhafT/4j/3WYf50XoDv9+EE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I2HcMAAADdAAAADwAAAAAAAAAAAAAAAACYAgAAZHJzL2Rv&#10;d25yZXYueG1sUEsFBgAAAAAEAAQA9QAAAIgDAAAAAA==&#10;" fillcolor="#ffc" strokeweight=".25pt">
                  <v:stroke dashstyle="1 1" endcap="round"/>
                </v:shape>
                <v:shape id="AutoShape 986" o:spid="_x0000_s289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CoasQA&#10;AADdAAAADwAAAGRycy9kb3ducmV2LnhtbERPTWvCQBC9F/wPywi91U0lDRLdhBCx9Faqll6H7JiE&#10;Zmdjdmuiv75bKHibx/ucTT6ZTlxocK1lBc+LCARxZXXLtYLjYfe0AuE8ssbOMim4koM8mz1sMNV2&#10;5A+67H0tQgi7FBU03veplK5qyKBb2J44cCc7GPQBDrXUA44h3HRyGUWJNNhyaGiwp7Kh6nv/YxTU&#10;yUsXj9OOt+XNnb/eX+PP4hAr9TifijUIT5O/i//dbzrMj5YJ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QqGrEAAAA3QAAAA8AAAAAAAAAAAAAAAAAmAIAAGRycy9k&#10;b3ducmV2LnhtbFBLBQYAAAAABAAEAPUAAACJAwAAAAA=&#10;" fillcolor="#ffc" strokeweight=".25pt">
                  <v:stroke dashstyle="1 1" endcap="round"/>
                </v:shape>
                <v:shape id="AutoShape 987" o:spid="_x0000_s289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wN8cIA&#10;AADdAAAADwAAAGRycy9kb3ducmV2LnhtbERPS4vCMBC+L/gfwgje1nSlPugaRRTFm/jC69DMtmWb&#10;SW2irfvrN4LgbT6+50znrSnFnWpXWFbw1Y9AEKdWF5wpOB3XnxMQziNrLC2Tggc5mM86H1NMtG14&#10;T/eDz0QIYZeggtz7KpHSpTkZdH1bEQfux9YGfYB1JnWNTQg3pRxE0UgaLDg05FjRMqf093AzCrLR&#10;sIybds2r5Z+7Xnab+Lw4xkr1uu3iG4Sn1r/FL/dWh/nRYAzPb8IJ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3x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988" o:spid="_x0000_s289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k5BccAAADdAAAADwAAAGRycy9kb3ducmV2LnhtbESPT2vCQBDF7wW/wzKC&#10;t7qJ0iKpGxFpiwcpVAultyE7+YPZ2ZDdJvHbO4dCbzO8N+/9ZrubXKsG6kPj2UC6TEARF942XBn4&#10;urw9bkCFiGyx9UwGbhRgl88etphZP/InDedYKQnhkKGBOsYu0zoUNTkMS98Ri1b63mGUta+07XGU&#10;cNfqVZI8a4cNS0ONHR1qKq7nX2fgfcRxv05fh9O1PNx+Lk8f36eUjFnMp/0LqEhT/Df/XR+t4Cc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k5BccAAADd&#10;AAAADwAAAAAAAAAAAAAAAACqAgAAZHJzL2Rvd25yZXYueG1sUEsFBgAAAAAEAAQA+gAAAJ4DAAAA&#10;AA==&#10;">
                <v:shape id="AutoShape 989" o:spid="_x0000_s289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88GMIA&#10;AADdAAAADwAAAGRycy9kb3ducmV2LnhtbERPS4vCMBC+L/gfwgje1nSlinaNIoriTXzhdWhm27LN&#10;pDbR1v31G0HwNh/fc6bz1pTiTrUrLCv46kcgiFOrC84UnI7rzzEI55E1lpZJwYMczGedjykm2ja8&#10;p/vBZyKEsEtQQe59lUjp0pwMur6tiAP3Y2uDPsA6k7rGJoSbUg6iaCQNFhwacqxomVP6e7gZBdlo&#10;WMZNu+bV8s9dL7tNfF4cY6V63XbxDcJT69/il3urw/xoMIHnN+EE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TzwYwgAAAN0AAAAPAAAAAAAAAAAAAAAAAJgCAABkcnMvZG93&#10;bnJldi54bWxQSwUGAAAAAAQABAD1AAAAhwMAAAAA&#10;" fillcolor="#ffc" strokeweight=".25pt">
                  <v:stroke dashstyle="1 1" endcap="round"/>
                </v:shape>
                <v:shape id="AutoShape 990" o:spid="_x0000_s289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wDWMYA&#10;AADdAAAADwAAAGRycy9kb3ducmV2LnhtbESPQWvCQBCF74L/YRmhN91YU5HoKmKx9FaqFa9DdkyC&#10;2dmYXU3aX985FHqb4b1575vVpne1elAbKs8GppMEFHHubcWFga/jfrwAFSKyxdozGfimAJv1cLDC&#10;zPqOP+lxiIWSEA4ZGihjbDKtQ16SwzDxDbFoF986jLK2hbYtdhLuav2cJHPtsGJpKLGhXUn59XB3&#10;Bor5S512/Z5fdz/hdv54S0/bY2rM06jfLkFF6uO/+e/63Qp+MhN++UZ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6wDWMYAAADdAAAADwAAAAAAAAAAAAAAAACYAgAAZHJz&#10;L2Rvd25yZXYueG1sUEsFBgAAAAAEAAQA9QAAAIsDAAAAAA==&#10;" fillcolor="#ffc" strokeweight=".25pt">
                  <v:stroke dashstyle="1 1" endcap="round"/>
                </v:shape>
                <v:shape id="AutoShape 991" o:spid="_x0000_s289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Cmw8IA&#10;AADdAAAADwAAAGRycy9kb3ducmV2LnhtbERPTYvCMBC9C/6HMII3TdUqSzWKKIq3Rd1lr0MztsVm&#10;Uptoq7/eLCzsbR7vcxar1pTiQbUrLCsYDSMQxKnVBWcKvs67wQcI55E1lpZJwZMcrJbdzgITbRs+&#10;0uPkMxFC2CWoIPe+SqR0aU4G3dBWxIG72NqgD7DOpK6xCeGmlOMomkmDBYeGHCva5JReT3ejIJtN&#10;y7hpd7zdvNzt53Mff6/PsVL9Xrueg/DU+n/xn/ugw/xoMoLfb8IJ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4KbD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992" o:spid="_x0000_s290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YMs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+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iYMsQAAADdAAAA&#10;DwAAAAAAAAAAAAAAAACqAgAAZHJzL2Rvd25yZXYueG1sUEsFBgAAAAAEAAQA+gAAAJsDAAAAAA==&#10;">
                <v:shape id="AutoShape 993" o:spid="_x0000_s290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6dL8QA&#10;AADdAAAADwAAAGRycy9kb3ducmV2LnhtbERPTWvCQBC9F/wPywje6kYTQ4muIhalt2Js6XXIjkkw&#10;Oxuz2yTtr+8WCr3N433OZjeaRvTUudqygsU8AkFcWF1zqeDtcnx8AuE8ssbGMin4Ige77eRhg5m2&#10;A5+pz30pQgi7DBVU3reZlK6oyKCb25Y4cFfbGfQBdqXUHQ4h3DRyGUWpNFhzaKiwpUNFxS3/NArK&#10;dNUkw3jk58O3u3+8npL3/SVRajYd92sQnkb/L/5zv+gwP4pj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+nS/EAAAA3QAAAA8AAAAAAAAAAAAAAAAAmAIAAGRycy9k&#10;b3ducmV2LnhtbFBLBQYAAAAABAAEAPUAAACJAwAAAAA=&#10;" fillcolor="#ffc" strokeweight=".25pt">
                  <v:stroke dashstyle="1 1" endcap="round"/>
                </v:shape>
                <v:shape id="AutoShape 994" o:spid="_x0000_s290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cFW8QA&#10;AADdAAAADwAAAGRycy9kb3ducmV2LnhtbERPS2vCQBC+F/wPywi91Y01BkmzEbFYeiu+6HXITpPQ&#10;7GzMrknaX98tCN7m43tOth5NI3rqXG1ZwXwWgSAurK65VHA67p5WIJxH1thYJgU/5GCdTx4yTLUd&#10;eE/9wZcihLBLUUHlfZtK6YqKDLqZbYkD92U7gz7ArpS6wyGEm0Y+R1EiDdYcGipsaVtR8X24GgVl&#10;smziYdzx6/bXXT4/3uLz5hgr9TgdNy8gPI3+Lr6533WYHy1i+P8mnC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BVvEAAAA3QAAAA8AAAAAAAAAAAAAAAAAmAIAAGRycy9k&#10;b3ducmV2LnhtbFBLBQYAAAAABAAEAPUAAACJAwAAAAA=&#10;" fillcolor="#ffc" strokeweight=".25pt">
                  <v:stroke dashstyle="1 1" endcap="round"/>
                </v:shape>
                <v:shape id="AutoShape 995" o:spid="_x0000_s290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ugwM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j5cr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boMD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996" o:spid="_x0000_s290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k+t8QA&#10;AADdAAAADwAAAGRycy9kb3ducmV2LnhtbERPTWvCQBC9C/0PyxS86aY2hhLdBFEUb0XT4nXITpPQ&#10;7Gya3ZrYX98tCL3N433OOh9NK67Uu8aygqd5BIK4tLrhSsFbsZ+9gHAeWWNrmRTcyEGePUzWmGo7&#10;8ImuZ1+JEMIuRQW1910qpStrMujmtiMO3IftDfoA+0rqHocQblq5iKJEGmw4NNTY0bam8vP8bRRU&#10;ybKNh3HPu+2P+7q8HuL3TRErNX0cNysQnkb/L767jzrMj54T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PrfEAAAA3QAAAA8AAAAAAAAAAAAAAAAAmAIAAGRycy9k&#10;b3ducmV2LnhtbFBLBQYAAAAABAAEAPUAAACJAwAAAAA=&#10;" fillcolor="#ffc" strokeweight=".25pt">
                <v:stroke dashstyle="1 1" endcap="round"/>
              </v:shape>
            </v:group>
            <v:group id="Group 997" o:spid="_x0000_s2905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<v:group id="Group 998" o:spid="_x0000_s290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Cv2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k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gK/YxgAAAN0A&#10;AAAPAAAAAAAAAAAAAAAAAKoCAABkcnMvZG93bnJldi54bWxQSwUGAAAAAAQABAD6AAAAnQMAAAAA&#10;">
                <v:shape id="AutoShape 999" o:spid="_x0000_s290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aqxcMA&#10;AADdAAAADwAAAGRycy9kb3ducmV2LnhtbERPS2vCQBC+C/0Pywi96cY2DTZ1FVEs3sRH6XXIjkkw&#10;OxuzWxP99a5Q8DYf33Mms85U4kKNKy0rGA0jEMSZ1SXnCg771WAMwnlkjZVlUnAlB7PpS2+CqbYt&#10;b+my87kIIexSVFB4X6dSuqwgg25oa+LAHW1j0AfY5FI32IZwU8m3KEqkwZJDQ4E1LQrKTrs/oyBP&#10;Pqq47Va8XNzc+XfzHf/M97FSr/1u/gXCU+ef4n/3Wof50fsnPL4JJ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aqxcMAAADdAAAADwAAAAAAAAAAAAAAAACYAgAAZHJzL2Rv&#10;d25yZXYueG1sUEsFBgAAAAAEAAQA9QAAAIgDAAAAAA==&#10;" fillcolor="#ffc" strokeweight=".25pt">
                  <v:stroke dashstyle="1 1" endcap="round"/>
                </v:shape>
                <v:shape id="AutoShape 1000" o:spid="_x0000_s290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pwJcYA&#10;AADdAAAADwAAAGRycy9kb3ducmV2LnhtbESPT2vCQBDF7wW/wzKCt7qxpCLRVcSieCv1D16H7JgE&#10;s7Mxu5q0n75zKPQ2w3vz3m8Wq97V6kltqDwbmIwTUMS5txUXBk7H7esMVIjIFmvPZOCbAqyWg5cF&#10;ZtZ3/EXPQyyUhHDI0EAZY5NpHfKSHIaxb4hFu/rWYZS1LbRtsZNwV+u3JJlqhxVLQ4kNbUrKb4eH&#10;M1BM3+u067f8sfkJ98vnLj2vj6kxo2G/noOK1Md/89/13gp+kgq/fCMj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pwJcYAAADdAAAADwAAAAAAAAAAAAAAAACYAgAAZHJz&#10;L2Rvd25yZXYueG1sUEsFBgAAAAAEAAQA9QAAAIsDAAAAAA==&#10;" fillcolor="#ffc" strokeweight=".25pt">
                  <v:stroke dashstyle="1 1" endcap="round"/>
                </v:shape>
                <v:shape id="AutoShape 1001" o:spid="_x0000_s290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bVvsMA&#10;AADdAAAADwAAAGRycy9kb3ducmV2LnhtbERPTWvCQBC9F/wPyxS81Y0lDZK6SkhRvJUaxeuQnSah&#10;2dmYXU3013cLBW/zeJ+zXI+mFVfqXWNZwXwWgSAurW64UnAoNi8LEM4ja2wtk4IbOVivJk9LTLUd&#10;+Iuue1+JEMIuRQW1910qpStrMuhmtiMO3LftDfoA+0rqHocQblr5GkWJNNhwaKixo7ym8md/MQqq&#10;5K2Nh3HDH/ndnU+f2/iYFbFS0+cxewfhafQP8b97p8P8KJ7D3zfh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bVvs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002" o:spid="_x0000_s291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7rT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u60/FAAAA3QAA&#10;AA8AAAAAAAAAAAAAAAAAqgIAAGRycy9kb3ducmV2LnhtbFBLBQYAAAAABAAEAPoAAACcAwAAAAA=&#10;">
                <v:shape id="AutoShape 1003" o:spid="_x0000_s291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juUsQA&#10;AADdAAAADwAAAGRycy9kb3ducmV2LnhtbERPS2vCQBC+F/wPywi91Y01BkmzEbFYeiu+6HXITpPQ&#10;7GzMrknaX98tCN7m43tOth5NI3rqXG1ZwXwWgSAurK65VHA67p5WIJxH1thYJgU/5GCdTx4yTLUd&#10;eE/9wZcihLBLUUHlfZtK6YqKDLqZbYkD92U7gz7ArpS6wyGEm0Y+R1EiDdYcGipsaVtR8X24GgVl&#10;smziYdzx6/bXXT4/3uLz5hgr9TgdNy8gPI3+Lr6533WYH8UL+P8mnC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47lLEAAAA3QAAAA8AAAAAAAAAAAAAAAAAmAIAAGRycy9k&#10;b3ducmV2LnhtbFBLBQYAAAAABAAEAPUAAACJAwAAAAA=&#10;" fillcolor="#ffc" strokeweight=".25pt">
                  <v:stroke dashstyle="1 1" endcap="round"/>
                </v:shape>
                <v:shape id="AutoShape 1004" o:spid="_x0000_s291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2JsMA&#10;AADdAAAADwAAAGRycy9kb3ducmV2LnhtbERPTWvCQBC9C/0PyxS8mU1lKyV1DUGxeCtVS69DdkyC&#10;2dk0uzVpf31XELzN433OMh9tKy7U+8axhqckBUFcOtNwpeF42M5eQPiAbLB1TBp+yUO+epgsMTNu&#10;4A+67EMlYgj7DDXUIXSZlL6syaJPXEccuZPrLYYI+0qaHocYbls5T9OFtNhwbKixo3VN5Xn/YzVU&#10;i+dWDeOWN+s///31/qY+i4PSevo4Fq8gAo3hLr65dybOT5WC6zfxB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F2JsMAAADdAAAADwAAAAAAAAAAAAAAAACYAgAAZHJzL2Rv&#10;d25yZXYueG1sUEsFBgAAAAAEAAQA9QAAAIgDAAAAAA==&#10;" fillcolor="#ffc" strokeweight=".25pt">
                  <v:stroke dashstyle="1 1" endcap="round"/>
                </v:shape>
                <v:shape id="AutoShape 1005" o:spid="_x0000_s291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3TvcEA&#10;AADdAAAADwAAAGRycy9kb3ducmV2LnhtbERPS4vCMBC+C/6HMII3TVeqSNcooijeFl94HZrZtmwz&#10;qU20dX+9EQRv8/E9Z7ZoTSnuVLvCsoKvYQSCOLW64EzB6bgZTEE4j6yxtEwKHuRgMe92Zpho2/Ce&#10;7gefiRDCLkEFufdVIqVLczLohrYiDtyvrQ36AOtM6hqbEG5KOYqiiTRYcGjIsaJVTunf4WYUZJNx&#10;GTfthterf3e9/Gzj8/IYK9XvtctvEJ5a/xG/3Tsd5kfxGF7fhB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d073BAAAA3QAAAA8AAAAAAAAAAAAAAAAAmAIAAGRycy9kb3du&#10;cmV2LnhtbFBLBQYAAAAABAAEAPUAAACGAwAAAAA=&#10;" fillcolor="#ffc" strokeweight=".25pt">
                  <v:stroke dashstyle="1 1" endcap="round"/>
                </v:shape>
              </v:group>
              <v:group id="Group 1006" o:spid="_x0000_s291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XtT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6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Ve1MwwAAAN0AAAAP&#10;AAAAAAAAAAAAAAAAAKoCAABkcnMvZG93bnJldi54bWxQSwUGAAAAAAQABAD6AAAAmgMAAAAA&#10;">
                <v:shape id="AutoShape 1007" o:spid="_x0000_s291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PoUcQA&#10;AADdAAAADwAAAGRycy9kb3ducmV2LnhtbERPTWvCQBC9F/wPywi91Y0SbYnZiCgWb6WxxeuQHZNg&#10;djZmt0naX98tFLzN431OuhlNI3rqXG1ZwXwWgSAurK65VPBxOjy9gHAeWWNjmRR8k4NNNnlIMdF2&#10;4Hfqc1+KEMIuQQWV920ipSsqMuhmtiUO3MV2Bn2AXSl1h0MIN41cRNFKGqw5NFTY0q6i4pp/GQXl&#10;atnEw3jg/e7H3c5vr/Hn9hQr9Tgdt2sQnkZ/F/+7jzrMj+Jn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D6FHEAAAA3QAAAA8AAAAAAAAAAAAAAAAAmAIAAGRycy9k&#10;b3ducmV2LnhtbFBLBQYAAAAABAAEAPUAAACJAwAAAAA=&#10;" fillcolor="#ffc" strokeweight=".25pt">
                  <v:stroke dashstyle="1 1" endcap="round"/>
                </v:shape>
                <v:shape id="AutoShape 1008" o:spid="_x0000_s291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x8I8YA&#10;AADdAAAADwAAAGRycy9kb3ducmV2LnhtbESPT2vCQBDF7wW/wzKCt7qxpCLRVcSieCv1D16H7JgE&#10;s7Mxu5q0n75zKPQ2w3vz3m8Wq97V6kltqDwbmIwTUMS5txUXBk7H7esMVIjIFmvPZOCbAqyWg5cF&#10;ZtZ3/EXPQyyUhHDI0EAZY5NpHfKSHIaxb4hFu/rWYZS1LbRtsZNwV+u3JJlqhxVLQ4kNbUrKb4eH&#10;M1BM3+u067f8sfkJ98vnLj2vj6kxo2G/noOK1Md/89/13gp+kgqufCMj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x8I8YAAADdAAAADwAAAAAAAAAAAAAAAACYAgAAZHJz&#10;L2Rvd25yZXYueG1sUEsFBgAAAAAEAAQA9QAAAIsDAAAAAA==&#10;" fillcolor="#ffc" strokeweight=".25pt">
                  <v:stroke dashstyle="1 1" endcap="round"/>
                </v:shape>
                <v:shape id="AutoShape 1009" o:spid="_x0000_s291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DZuMQA&#10;AADdAAAADwAAAGRycy9kb3ducmV2LnhtbERPTWvCQBC9F/wPywi91Y0SpY3ZiCgWb6WxxeuQHZNg&#10;djZmt0naX98tFLzN431OuhlNI3rqXG1ZwXwWgSAurK65VPBxOjw9g3AeWWNjmRR8k4NNNnlIMdF2&#10;4Hfqc1+KEMIuQQWV920ipSsqMuhmtiUO3MV2Bn2AXSl1h0MIN41cRNFKGqw5NFTY0q6i4pp/GQXl&#10;atnEw3jg/e7H3c5vr/Hn9hQr9Tgdt2sQnkZ/F/+7jzrMj+IX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Q2bj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010" o:spid="_x0000_s291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m+MUA&#10;AADdAAAADwAAAGRycy9kb3ducmV2LnhtbESPQWvCQBCF7wX/wzKCt7pRopToKqIovZVqxeuQHZNg&#10;djZmV5P213cOhd5meG/e+2a57l2tntSGyrOByTgBRZx7W3Fh4Ou0f30DFSKyxdozGfimAOvV4GWJ&#10;mfUdf9LzGAslIRwyNFDG2GRah7wkh2HsG2LRrr51GGVtC21b7CTc1XqaJHPtsGJpKLGhbUn57fhw&#10;Bor5rE67fs+77U+4Xz4O6XlzSo0ZDfvNAlSkPv6b/67freAnM+GX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+b4xQAAAN0AAAAPAAAAAAAAAAAAAAAAAJgCAABkcnMv&#10;ZG93bnJldi54bWxQSwUGAAAAAAQABAD1AAAAigMAAAAA&#10;" fillcolor="#ffc" strokeweight=".25pt">
                <v:stroke dashstyle="1 1" endcap="round"/>
              </v:shape>
            </v:group>
            <v:group id="Group 1011" o:spid="_x0000_s2919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2Xj5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ZePlwwAAAN0AAAAP&#10;AAAAAAAAAAAAAAAAAKoCAABkcnMvZG93bnJldi54bWxQSwUGAAAAAAQABAD6AAAAmgMAAAAA&#10;">
              <v:group id="Group 1012" o:spid="_x0000_s292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7d9k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W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32SwwAAAN0AAAAP&#10;AAAAAAAAAAAAAAAAAKoCAABkcnMvZG93bnJldi54bWxQSwUGAAAAAAQABAD6AAAAmgMAAAAA&#10;">
                <v:shape id="AutoShape 1013" o:spid="_x0000_s292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4j8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j1dL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heI/EAAAA3QAAAA8AAAAAAAAAAAAAAAAAmAIAAGRycy9k&#10;b3ducmV2LnhtbFBLBQYAAAAABAAEAPUAAACJAwAAAAA=&#10;" fillcolor="#ffc" strokeweight=".25pt">
                  <v:stroke dashstyle="1 1" endcap="round"/>
                </v:shape>
                <v:shape id="AutoShape 1014" o:spid="_x0000_s292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jg+8EA&#10;AADdAAAADwAAAGRycy9kb3ducmV2LnhtbERPS4vCMBC+C/6HMII3TVeqSNcooijeFl94HZrZtmwz&#10;qU20dX+9EQRv8/E9Z7ZoTSnuVLvCsoKvYQSCOLW64EzB6bgZTEE4j6yxtEwKHuRgMe92Zpho2/Ce&#10;7gefiRDCLkEFufdVIqVLczLohrYiDtyvrQ36AOtM6hqbEG5KOYqiiTRYcGjIsaJVTunf4WYUZJNx&#10;GTfthterf3e9/Gzj8/IYK9XvtctvEJ5a/xG/3Tsd5kfjGF7fhB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I4PvBAAAA3QAAAA8AAAAAAAAAAAAAAAAAmAIAAGRycy9kb3du&#10;cmV2LnhtbFBLBQYAAAAABAAEAPUAAACGAwAAAAA=&#10;" fillcolor="#ffc" strokeweight=".25pt">
                  <v:stroke dashstyle="1 1" endcap="round"/>
                </v:shape>
                <v:shape id="AutoShape 1015" o:spid="_x0000_s292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FYMQA&#10;AADdAAAADwAAAGRycy9kb3ducmV2LnhtbERPTWvCQBC9F/wPywi91Y0lkRLdhBCx9FaqFa9DdkyC&#10;2dmY3Zq0v75bKHibx/ucTT6ZTtxocK1lBctFBIK4srrlWsHnYff0AsJ5ZI2dZVLwTQ7ybPawwVTb&#10;kT/otve1CCHsUlTQeN+nUrqqIYNuYXviwJ3tYNAHONRSDziGcNPJ5yhaSYMth4YGeyobqi77L6Og&#10;XiVdPE473pY/7np6f42PxSFW6nE+FWsQniZ/F/+733SYHyUJ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ERWD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016" o:spid="_x0000_s292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x7kc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pQs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Ix7kcQAAADdAAAA&#10;DwAAAAAAAAAAAAAAAACqAgAAZHJzL2Rvd25yZXYueG1sUEsFBgAAAAAEAAQA+gAAAJsDAAAAAA==&#10;">
                <v:shape id="AutoShape 1017" o:spid="_x0000_s292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p+jMQA&#10;AADdAAAADwAAAGRycy9kb3ducmV2LnhtbERPTWvCQBC9F/wPywi91Y0S0xJdRVJSvEljS69DdkyC&#10;2dmY3ZrYX98VCr3N433OejuaVlypd41lBfNZBIK4tLrhSsHHMX96AeE8ssbWMim4kYPtZvKwxlTb&#10;gd/pWvhKhBB2KSqove9SKV1Zk0E3sx1x4E62N+gD7CupexxCuGnlIooSabDh0FBjR1lN5bn4Ngqq&#10;ZNnGw5jza/bjLl+Ht/hzd4yVepyOuxUIT6P/F/+59zrMj5bPcP8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afozEAAAA3QAAAA8AAAAAAAAAAAAAAAAAmAIAAGRycy9k&#10;b3ducmV2LnhtbFBLBQYAAAAABAAEAPUAAACJAwAAAAA=&#10;" fillcolor="#ffc" strokeweight=".25pt">
                  <v:stroke dashstyle="1 1" endcap="round"/>
                </v:shape>
                <v:shape id="AutoShape 1018" o:spid="_x0000_s292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q/sUA&#10;AADdAAAADwAAAGRycy9kb3ducmV2LnhtbESPQWvCQBCF7wX/wzKCt7pRopToKqIovZVqxeuQHZNg&#10;djZmV5P213cOhd5meG/e+2a57l2tntSGyrOByTgBRZx7W3Fh4Ou0f30DFSKyxdozGfimAOvV4GWJ&#10;mfUdf9LzGAslIRwyNFDG2GRah7wkh2HsG2LRrr51GGVtC21b7CTc1XqaJHPtsGJpKLGhbUn57fhw&#10;Bor5rE67fs+77U+4Xz4O6XlzSo0ZDfvNAlSkPv6b/67freAnM8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Ber+xQAAAN0AAAAPAAAAAAAAAAAAAAAAAJgCAABkcnMv&#10;ZG93bnJldi54bWxQSwUGAAAAAAQABAD1AAAAigMAAAAA&#10;" fillcolor="#ffc" strokeweight=".25pt">
                  <v:stroke dashstyle="1 1" endcap="round"/>
                </v:shape>
                <v:shape id="AutoShape 1019" o:spid="_x0000_s292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lPZcQA&#10;AADdAAAADwAAAGRycy9kb3ducmV2LnhtbERPTWvCQBC9F/wPywi91Y0SQxtdRVJSvEljS69DdkyC&#10;2dmY3ZrYX98VCr3N433OejuaVlypd41lBfNZBIK4tLrhSsHHMX96BuE8ssbWMim4kYPtZvKwxlTb&#10;gd/pWvhKhBB2KSqove9SKV1Zk0E3sx1x4E62N+gD7CupexxCuGnlIooSabDh0FBjR1lN5bn4Ngqq&#10;ZNnGw5jza/bjLl+Ht/hzd4yVepyOuxUIT6P/F/+59zrMj5YvcP8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JT2X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020" o:spid="_x0000_s292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WMw8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J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kWMw8cAAADd&#10;AAAADwAAAAAAAAAAAAAAAACqAgAAZHJzL2Rvd25yZXYueG1sUEsFBgAAAAAEAAQA+gAAAJ4DAAAA&#10;AA==&#10;">
                <v:shape id="AutoShape 1021" o:spid="_x0000_s292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J3s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woGcP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U4newgAAAN0AAAAPAAAAAAAAAAAAAAAAAJgCAABkcnMvZG93&#10;bnJldi54bWxQSwUGAAAAAAQABAD1AAAAhwMAAAAA&#10;" fillcolor="#ffc" strokeweight=".25pt">
                  <v:stroke dashstyle="1 1" endcap="round"/>
                </v:shape>
                <v:shape id="AutoShape 1022" o:spid="_x0000_s293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EXqcQA&#10;AADdAAAADwAAAGRycy9kb3ducmV2LnhtbERPTWvCQBC9F/wPywi91U0lDRLdhBCx9Faqll6H7JiE&#10;Zmdjdmuiv75bKHibx/ucTT6ZTlxocK1lBc+LCARxZXXLtYLjYfe0AuE8ssbOMim4koM8mz1sMNV2&#10;5A+67H0tQgi7FBU03veplK5qyKBb2J44cCc7GPQBDrXUA44h3HRyGUWJNNhyaGiwp7Kh6nv/YxTU&#10;yUsXj9OOt+XNnb/eX+PP4hAr9TifijUIT5O/i//dbzrMj5Il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BF6nEAAAA3QAAAA8AAAAAAAAAAAAAAAAAmAIAAGRycy9k&#10;b3ducmV2LnhtbFBLBQYAAAAABAAEAPUAAACJAwAAAAA=&#10;" fillcolor="#ffc" strokeweight=".25pt">
                  <v:stroke dashstyle="1 1" endcap="round"/>
                </v:shape>
                <v:shape id="AutoShape 1023" o:spid="_x0000_s293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2yMsQA&#10;AADdAAAADwAAAGRycy9kb3ducmV2LnhtbERPTWvCQBC9C/0PyxS86aY2hhLdBFEUb0XT4nXITpPQ&#10;7Gya3ZrYX98tCL3N433OOh9NK67Uu8aygqd5BIK4tLrhSsFbsZ+9gHAeWWNrmRTcyEGePUzWmGo7&#10;8ImuZ1+JEMIuRQW1910qpStrMujmtiMO3IftDfoA+0rqHocQblq5iKJEGmw4NNTY0bam8vP8bRRU&#10;ybKNh3HPu+2P+7q8HuL3TRErNX0cNysQnkb/L767jzrMj5Jn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NsjL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024" o:spid="_x0000_s293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QqRsIA&#10;AADdAAAADwAAAGRycy9kb3ducmV2LnhtbERPTYvCMBC9C/6HMII3TV1qka5RxEXxJurKXodmti3b&#10;TGoTbfXXG0HY2zze58yXnanEjRpXWlYwGUcgiDOrS84VfJ82oxkI55E1VpZJwZ0cLBf93hxTbVs+&#10;0O3ocxFC2KWooPC+TqV0WUEG3djWxIH7tY1BH2CTS91gG8JNJT+iKJEGSw4NBda0Lij7O16NgjyZ&#10;VnHbbfhr/XCXn/02Pq9OsVLDQbf6BOGp8//it3unw/woieH1TTh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JCpGwgAAAN0AAAAPAAAAAAAAAAAAAAAAAJgCAABkcnMvZG93&#10;bnJldi54bWxQSwUGAAAAAAQABAD1AAAAhwMAAAAA&#10;" fillcolor="#ffc" strokeweight=".25pt">
                <v:stroke dashstyle="1 1" endcap="round"/>
              </v:shape>
            </v:group>
            <v:group id="Group 1025" o:spid="_x0000_s2933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IvW8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rRM4P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jIvW8QAAADdAAAA&#10;DwAAAAAAAAAAAAAAAACqAgAAZHJzL2Rvd25yZXYueG1sUEsFBgAAAAAEAAQA+gAAAJsDAAAAAA==&#10;">
              <v:group id="Group 1026" o:spid="_x0000_s293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CxLM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6Mk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uCxLMQAAADdAAAA&#10;DwAAAAAAAAAAAAAAAACqAgAAZHJzL2Rvd25yZXYueG1sUEsFBgAAAAAEAAQA+gAAAJsDAAAAAA==&#10;">
                <v:shape id="AutoShape 1027" o:spid="_x0000_s293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0McQA&#10;AADdAAAADwAAAGRycy9kb3ducmV2LnhtbERPTWvCQBC9C/0PyxR6000lpiW6CaIo3oqmxeuQnSah&#10;2dk0uzWxv75bELzN433OKh9NKy7Uu8aygudZBIK4tLrhSsF7sZu+gnAeWWNrmRRcyUGePUxWmGo7&#10;8JEuJ1+JEMIuRQW1910qpStrMuhmtiMO3KftDfoA+0rqHocQblo5j6JEGmw4NNTY0aam8uv0YxRU&#10;yaKNh3HH282v+z6/7eOPdREr9fQ4rpcgPI3+Lr65DzrMj5IX+P8mn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2tDHEAAAA3QAAAA8AAAAAAAAAAAAAAAAAmAIAAGRycy9k&#10;b3ducmV2LnhtbFBLBQYAAAAABAAEAPUAAACJAwAAAAA=&#10;" fillcolor="#ffc" strokeweight=".25pt">
                  <v:stroke dashstyle="1 1" endcap="round"/>
                </v:shape>
                <v:shape id="AutoShape 1028" o:spid="_x0000_s293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kgQ8YA&#10;AADdAAAADwAAAGRycy9kb3ducmV2LnhtbESPT2vCQBDF7wW/wzJCb3VjiUFSVxGL0pv4j16H7DQJ&#10;zc7G7GrSfnrnUOhthvfmvd8sVoNr1J26UHs2MJ0koIgLb2suDZxP25c5qBCRLTaeycAPBVgtR08L&#10;zK3v+UD3YyyVhHDI0UAVY5trHYqKHIaJb4lF+/KdwyhrV2rbYS/hrtGvSZJphzVLQ4UtbSoqvo83&#10;Z6DMZk3aD1t+3/yG6+d+l17Wp9SY5/GwfgMVaYj/5r/rDyv4SSa4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kgQ8YAAADdAAAADwAAAAAAAAAAAAAAAACYAgAAZHJz&#10;L2Rvd25yZXYueG1sUEsFBgAAAAAEAAQA9QAAAIsDAAAAAA==&#10;" fillcolor="#ffc" strokeweight=".25pt">
                  <v:stroke dashstyle="1 1" endcap="round"/>
                </v:shape>
                <v:shape id="AutoShape 1029" o:spid="_x0000_s293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F2MQA&#10;AADdAAAADwAAAGRycy9kb3ducmV2LnhtbERPTWvCQBC9C/0PyxR6000lhja6CaIo3oqmxeuQnSah&#10;2dk0uzWxv75bELzN433OKh9NKy7Uu8aygudZBIK4tLrhSsF7sZu+gHAeWWNrmRRcyUGePUxWmGo7&#10;8JEuJ1+JEMIuRQW1910qpStrMuhmtiMO3KftDfoA+0rqHocQblo5j6JEGmw4NNTY0aam8uv0YxRU&#10;yaKNh3HH282v+z6/7eOPdREr9fQ4rpcgPI3+Lr65DzrMj5JX+P8mn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lhdj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030" o:spid="_x0000_s293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5waHs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5waHscAAADd&#10;AAAADwAAAAAAAAAAAAAAAACqAgAAZHJzL2Rvd25yZXYueG1sUEsFBgAAAAAEAAQA+gAAAJ4DAAAA&#10;AA==&#10;">
                <v:shape id="AutoShape 1031" o:spid="_x0000_s293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fA8IA&#10;AADdAAAADwAAAGRycy9kb3ducmV2LnhtbERPS4vCMBC+L/gfwizsbU2V+qBrFFEUb+ILr0Mz25Zt&#10;JrXJ2uqvN4LgbT6+50xmrSnFlWpXWFbQ60YgiFOrC84UHA+r7zEI55E1lpZJwY0czKadjwkm2ja8&#10;o+veZyKEsEtQQe59lUjp0pwMuq6tiAP3a2uDPsA6k7rGJoSbUvajaCgNFhwacqxokVP6t/83CrLh&#10;oIybdsXLxd1dztt1fJofYqW+Ptv5DwhPrX+LX+6NDvOjUQ+e34QT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h8DwgAAAN0AAAAPAAAAAAAAAAAAAAAAAJgCAABkcnMvZG93&#10;bnJldi54bWxQSwUGAAAAAAQABAD1AAAAhwMAAAAA&#10;" fillcolor="#ffc" strokeweight=".25pt">
                  <v:stroke dashstyle="1 1" endcap="round"/>
                </v:shape>
                <v:shape id="AutoShape 1032" o:spid="_x0000_s294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BdMIA&#10;AADdAAAADwAAAGRycy9kb3ducmV2LnhtbERPS4vCMBC+L/gfwgje1nSlPugaRRTFm/jC69DMtmWb&#10;SW2irfvrN4LgbT6+50znrSnFnWpXWFbw1Y9AEKdWF5wpOB3XnxMQziNrLC2Tggc5mM86H1NMtG14&#10;T/eDz0QIYZeggtz7KpHSpTkZdH1bEQfux9YGfYB1JnWNTQg3pRxE0UgaLDg05FjRMqf093AzCrLR&#10;sIybds2r5Z+7Xnab+Lw4xkr1uu3iG4Sn1r/FL/dWh/nReADPb8IJ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WIF0wgAAAN0AAAAPAAAAAAAAAAAAAAAAAJgCAABkcnMvZG93&#10;bnJldi54bWxQSwUGAAAAAAQABAD1AAAAhwMAAAAA&#10;" fillcolor="#ffc" strokeweight=".25pt">
                  <v:stroke dashstyle="1 1" endcap="round"/>
                </v:shape>
                <v:shape id="AutoShape 1033" o:spid="_x0000_s294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Qk78MA&#10;AADdAAAADwAAAGRycy9kb3ducmV2LnhtbERPS2vCQBC+C/0Pywi96cY2jSV1FVEs3sRH6XXIjkkw&#10;OxuzWxP99a5Q8DYf33Mms85U4kKNKy0rGA0jEMSZ1SXnCg771eAThPPIGivLpOBKDmbTl94EU21b&#10;3tJl53MRQtilqKDwvk6ldFlBBt3Q1sSBO9rGoA+wyaVusA3hppJvUZRIgyWHhgJrWhSUnXZ/RkGe&#10;fFRx2614ubi58+/mO/6Z72OlXvvd/AuEp84/xf/utQ7zo/E7PL4JJ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Qk78MAAADdAAAADwAAAAAAAAAAAAAAAACYAgAAZHJzL2Rv&#10;d25yZXYueG1sUEsFBgAAAAAEAAQA9QAAAIgDAAAAAA==&#10;" fillcolor="#ffc" strokeweight=".25pt">
                  <v:stroke dashstyle="1 1" endcap="round"/>
                </v:shape>
              </v:group>
              <v:group id="Group 1034" o:spid="_x0000_s294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ccHc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Gj+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KccHcQAAADdAAAA&#10;DwAAAAAAAAAAAAAAAACqAgAAZHJzL2Rvd25yZXYueG1sUEsFBgAAAAAEAAQA+gAAAJsDAAAAAA==&#10;">
                <v:shape id="AutoShape 1035" o:spid="_x0000_s294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EZAMQA&#10;AADdAAAADwAAAGRycy9kb3ducmV2LnhtbERPTWvCQBC9F/wPywi91Y0S0xJdRVJSvEljS69DdkyC&#10;2dmY3ZrYX98VCr3N433OejuaVlypd41lBfNZBIK4tLrhSsHHMX96AeE8ssbWMim4kYPtZvKwxlTb&#10;gd/pWvhKhBB2KSqove9SKV1Zk0E3sx1x4E62N+gD7CupexxCuGnlIooSabDh0FBjR1lN5bn4Ngqq&#10;ZNnGw5jza/bjLl+Ht/hzd4yVepyOuxUIT6P/F/+59zrMj56XcP8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xGQDEAAAA3QAAAA8AAAAAAAAAAAAAAAAAmAIAAGRycy9k&#10;b3ducmV2LnhtbFBLBQYAAAAABAAEAPUAAACJAwAAAAA=&#10;" fillcolor="#ffc" strokeweight=".25pt">
                  <v:stroke dashstyle="1 1" endcap="round"/>
                </v:shape>
                <v:shape id="AutoShape 1036" o:spid="_x0000_s294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OHd8QA&#10;AADdAAAADwAAAGRycy9kb3ducmV2LnhtbERPTWvCQBC9C/0PyxR6000lpiW6CaIo3oqmxeuQnSah&#10;2dk0uzWxv75bELzN433OKh9NKy7Uu8aygudZBIK4tLrhSsF7sZu+gnAeWWNrmRRcyUGePUxWmGo7&#10;8JEuJ1+JEMIuRQW1910qpStrMuhmtiMO3KftDfoA+0rqHocQblo5j6JEGmw4NNTY0aam8uv0YxRU&#10;yaKNh3HH282v+z6/7eOPdREr9fQ4rpcgPI3+Lr65DzrMj14S+P8mn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jh3fEAAAA3QAAAA8AAAAAAAAAAAAAAAAAmAIAAGRycy9k&#10;b3ducmV2LnhtbFBLBQYAAAAABAAEAPUAAACJAwAAAAA=&#10;" fillcolor="#ffc" strokeweight=".25pt">
                  <v:stroke dashstyle="1 1" endcap="round"/>
                </v:shape>
                <v:shape id="AutoShape 1037" o:spid="_x0000_s294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8i7MQA&#10;AADdAAAADwAAAGRycy9kb3ducmV2LnhtbERPTWvCQBC9F/wPywi91U0ljZK6iqSk9FaMitchO01C&#10;s7MxuzVpf31XELzN433OajOaVlyod41lBc+zCARxaXXDlYLDPn9agnAeWWNrmRT8koPNevKwwlTb&#10;gXd0KXwlQgi7FBXU3neplK6syaCb2Y44cF+2N+gD7CupexxCuGnlPIoSabDh0FBjR1lN5XfxYxRU&#10;yUsbD2POb9mfO58+3+Pjdh8r9Tgdt68gPI3+Lr65P3SYHy0WcP0mnC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vIuz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038" o:spid="_x0000_s294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C2nsYA&#10;AADdAAAADwAAAGRycy9kb3ducmV2LnhtbESPQWvCQBCF74X+h2UK3uqmEq2kriIWpTfRtHgdstMk&#10;NDsbs1uT+uudg9DbDO/Ne98sVoNr1IW6UHs28DJOQBEX3tZcGvjMt89zUCEiW2w8k4E/CrBaPj4s&#10;MLO+5wNdjrFUEsIhQwNVjG2mdSgqchjGviUW7dt3DqOsXalth72Eu0ZPkmSmHdYsDRW2tKmo+Dn+&#10;OgPlbNqk/bDl9801nE/7Xfq1zlNjRk/D+g1UpCH+m+/XH1bwk1fBlW9kBL2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7C2nsYAAADdAAAADwAAAAAAAAAAAAAAAACYAgAAZHJz&#10;L2Rvd25yZXYueG1sUEsFBgAAAAAEAAQA9QAAAIsDAAAAAA==&#10;" fillcolor="#ffc" strokeweight=".25pt">
                <v:stroke dashstyle="1 1" endcap="round"/>
              </v:shape>
            </v:group>
            <v:group id="Group 1039" o:spid="_x0000_s2947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azg8QAAADd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dFs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qazg8QAAADdAAAA&#10;DwAAAAAAAAAAAAAAAACqAgAAZHJzL2Rvd25yZXYueG1sUEsFBgAAAAAEAAQA+gAAAJsDAAAAAA==&#10;">
              <v:group id="Group 1040" o:spid="_x0000_s294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lqOc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k4Xw&#10;yz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SWo5xgAAAN0A&#10;AAAPAAAAAAAAAAAAAAAAAKoCAABkcnMvZG93bnJldi54bWxQSwUGAAAAAAQABAD6AAAAnQMAAAAA&#10;">
                <v:shape id="AutoShape 1041" o:spid="_x0000_s294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9vJMIA&#10;AADdAAAADwAAAGRycy9kb3ducmV2LnhtbERPS4vCMBC+L/gfwix4W1OXKqVrFHFRvIkvvA7NbFu2&#10;mdQm2uqvN4LgbT6+50xmnanElRpXWlYwHEQgiDOrS84VHPbLrwSE88gaK8uk4EYOZtPexwRTbVve&#10;0nXncxFC2KWooPC+TqV0WUEG3cDWxIH7s41BH2CTS91gG8JNJb+jaCwNlhwaCqxpUVD2v7sYBfl4&#10;VMVtt+Tfxd2dT5tVfJzvY6X6n938B4Snzr/FL/dah/lRMoTnN+EE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X28kwgAAAN0AAAAPAAAAAAAAAAAAAAAAAJgCAABkcnMvZG93&#10;bnJldi54bWxQSwUGAAAAAAQABAD1AAAAhwMAAAAA&#10;" fillcolor="#ffc" strokeweight=".25pt">
                  <v:stroke dashstyle="1 1" endcap="round"/>
                </v:shape>
                <v:shape id="AutoShape 1042" o:spid="_x0000_s295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3xU8IA&#10;AADdAAAADwAAAGRycy9kb3ducmV2LnhtbERPS4vCMBC+C/sfwizsTVOlSqlGEcVlb+Jj2evQjG2x&#10;mdQma6u/3giCt/n4njNbdKYSV2pcaVnBcBCBIM6sLjlXcDxs+gkI55E1VpZJwY0cLOYfvRmm2ra8&#10;o+ve5yKEsEtRQeF9nUrpsoIMuoGtiQN3so1BH2CTS91gG8JNJUdRNJEGSw4NBda0Kig77/+Ngnwy&#10;ruK22/B6dXeXv+13/Ls8xEp9fXbLKQhPnX+LX+4fHeZHyQie34QT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jfFTwgAAAN0AAAAPAAAAAAAAAAAAAAAAAJgCAABkcnMvZG93&#10;bnJldi54bWxQSwUGAAAAAAQABAD1AAAAhwMAAAAA&#10;" fillcolor="#ffc" strokeweight=".25pt">
                  <v:stroke dashstyle="1 1" endcap="round"/>
                </v:shape>
                <v:shape id="AutoShape 1043" o:spid="_x0000_s295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FUyMIA&#10;AADdAAAADwAAAGRycy9kb3ducmV2LnhtbERPS4vCMBC+C/6HMII3TdUq0jWKKIq3xRd7HZrZtmwz&#10;qU201V9vFhb2Nh/fcxar1pTiQbUrLCsYDSMQxKnVBWcKLufdYA7CeWSNpWVS8CQHq2W3s8BE24aP&#10;9Dj5TIQQdgkqyL2vEildmpNBN7QVceC+bW3QB1hnUtfYhHBTynEUzaTBgkNDjhVtckp/TnejIJtN&#10;y7hpd7zdvNzt63MfX9fnWKl+r11/gPDU+n/xn/ugw/xoPoHfb8IJ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VTI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1044" o:spid="_x0000_s295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JsOsUAAADd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kebZ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1ybDrFAAAA3QAA&#10;AA8AAAAAAAAAAAAAAAAAqgIAAGRycy9kb3ducmV2LnhtbFBLBQYAAAAABAAEAPoAAACcAwAAAAA=&#10;">
                <v:shape id="AutoShape 1045" o:spid="_x0000_s295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RpJ8QA&#10;AADdAAAADwAAAGRycy9kb3ducmV2LnhtbERPTWvCQBC9C/0PyxR6040lhhBdRZSU3kqjpdchOybB&#10;7GzMbpO0v75bKHibx/uczW4yrRiod41lBctFBIK4tLrhSsH5lM9TEM4ja2wtk4JvcrDbPsw2mGk7&#10;8jsNha9ECGGXoYLa+y6T0pU1GXQL2xEH7mJ7gz7AvpK6xzGEm1Y+R1EiDTYcGmrs6FBTeS2+jIIq&#10;WbXxOOV8PPy42+fbS/yxP8VKPT1O+zUIT5O/i//drzrMj9IV/H0TT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kaSfEAAAA3QAAAA8AAAAAAAAAAAAAAAAAmAIAAGRycy9k&#10;b3ducmV2LnhtbFBLBQYAAAAABAAEAPUAAACJAwAAAAA=&#10;" fillcolor="#ffc" strokeweight=".25pt">
                  <v:stroke dashstyle="1 1" endcap="round"/>
                </v:shape>
                <v:shape id="AutoShape 1046" o:spid="_x0000_s295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b3UMQA&#10;AADdAAAADwAAAGRycy9kb3ducmV2LnhtbERPTWvCQBC9F/wPywi91Y0lDZK6iqREeis1Sq9DdkyC&#10;2dmYXZO0v75bKHibx/uc9XYyrRiod41lBctFBIK4tLrhSsGxyJ9WIJxH1thaJgXf5GC7mT2sMdV2&#10;5E8aDr4SIYRdigpq77tUSlfWZNAtbEccuLPtDfoA+0rqHscQblr5HEWJNNhwaKixo6ym8nK4GQVV&#10;8tLG45TzW/bjrl8f+/i0K2KlHufT7hWEp8nfxf/udx3mR6sE/r4JJ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291DEAAAA3QAAAA8AAAAAAAAAAAAAAAAAmAIAAGRycy9k&#10;b3ducmV2LnhtbFBLBQYAAAAABAAEAPUAAACJAwAAAAA=&#10;" fillcolor="#ffc" strokeweight=".25pt">
                  <v:stroke dashstyle="1 1" endcap="round"/>
                </v:shape>
                <v:shape id="AutoShape 1047" o:spid="_x0000_s295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pSy8IA&#10;AADdAAAADwAAAGRycy9kb3ducmV2LnhtbERPS4vCMBC+C/6HMII3TV26rlSjiIuyt8UXXodmbIvN&#10;pDbRVn+9WRD2Nh/fc2aL1pTiTrUrLCsYDSMQxKnVBWcKDvv1YALCeWSNpWVS8CAHi3m3M8NE24a3&#10;dN/5TIQQdgkqyL2vEildmpNBN7QVceDOtjboA6wzqWtsQrgp5UcUjaXBgkNDjhWtckovu5tRkI0/&#10;y7hp1/y9errr6XcTH5f7WKl+r11OQXhq/b/47f7RYX40+YK/b8IJ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+lLLwgAAAN0AAAAPAAAAAAAAAAAAAAAAAJgCAABkcnMvZG93&#10;bnJldi54bWxQSwUGAAAAAAQABAD1AAAAhwMAAAAA&#10;" fillcolor="#ffc" strokeweight=".25pt">
                  <v:stroke dashstyle="1 1" endcap="round"/>
                </v:shape>
              </v:group>
              <v:group id="Group 1048" o:spid="_x0000_s295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D9mP8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k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P2Y/xgAAAN0A&#10;AAAPAAAAAAAAAAAAAAAAAKoCAABkcnMvZG93bnJldi54bWxQSwUGAAAAAAQABAD6AAAAnQMAAAAA&#10;">
                <v:shape id="AutoShape 1049" o:spid="_x0000_s295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ljIsQA&#10;AADdAAAADwAAAGRycy9kb3ducmV2LnhtbERPTWvCQBC9F/wPywi91U0lDZq6iqSk9FaMitchO01C&#10;s7MxuzVpf31XELzN433OajOaVlyod41lBc+zCARxaXXDlYLDPn9agHAeWWNrmRT8koPNevKwwlTb&#10;gXd0KXwlQgi7FBXU3neplK6syaCb2Y44cF+2N+gD7CupexxCuGnlPIoSabDh0FBjR1lN5XfxYxRU&#10;yUsbD2POb9mfO58+3+Pjdh8r9Tgdt68gPI3+Lr65P3SYHy2WcP0mnC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pYyLEAAAA3QAAAA8AAAAAAAAAAAAAAAAAmAIAAGRycy9k&#10;b3ducmV2LnhtbFBLBQYAAAAABAAEAPUAAACJAwAAAAA=&#10;" fillcolor="#ffc" strokeweight=".25pt">
                  <v:stroke dashstyle="1 1" endcap="round"/>
                </v:shape>
                <v:shape id="AutoShape 1050" o:spid="_x0000_s295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cYsYA&#10;AADdAAAADwAAAGRycy9kb3ducmV2LnhtbESPQWvCQBCF74X+h2UK3uqmEqWmriIWpTfRtHgdstMk&#10;NDsbs1uT+uudg9DbDO/Ne98sVoNr1IW6UHs28DJOQBEX3tZcGvjMt8+voEJEtth4JgN/FGC1fHxY&#10;YGZ9zwe6HGOpJIRDhgaqGNtM61BU5DCMfUss2rfvHEZZu1LbDnsJd42eJMlMO6xZGipsaVNR8XP8&#10;dQbK2bRJ+2HL75trOJ/2u/RrnafGjJ6G9RuoSEP8N9+vP6zgJ3Phl29kBL2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pcYsYAAADdAAAADwAAAAAAAAAAAAAAAACYAgAAZHJz&#10;L2Rvd25yZXYueG1sUEsFBgAAAAAEAAQA9QAAAIsDAAAAAA==&#10;" fillcolor="#ffc" strokeweight=".25pt">
                  <v:stroke dashstyle="1 1" endcap="round"/>
                </v:shape>
                <v:shape id="AutoShape 1051" o:spid="_x0000_s295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+cIA&#10;AADdAAAADwAAAGRycy9kb3ducmV2LnhtbERPS4vCMBC+L/gfwizsbU2VKto1iiiKN/GF16GZbcs2&#10;k9pkbfXXG0HwNh/fcyaz1pTiSrUrLCvodSMQxKnVBWcKjofV9wiE88gaS8uk4EYOZtPOxwQTbRve&#10;0XXvMxFC2CWoIPe+SqR0aU4GXddWxIH7tbVBH2CdSV1jE8JNKftRNJQGCw4NOVa0yCn92/8bBdlw&#10;UMZNu+Ll4u4u5+06Ps0PsVJfn+38B4Sn1r/FL/dGh/nRuAfPb8IJ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vn5wgAAAN0AAAAPAAAAAAAAAAAAAAAAAJgCAABkcnMvZG93&#10;bnJldi54bWxQSwUGAAAAAAQABAD1AAAAhwMAAAAA&#10;" fillcolor="#ffc" strokeweight=".25pt">
                  <v:stroke dashstyle="1 1" endcap="round"/>
                </v:shape>
              </v:group>
              <v:shape id="AutoShape 1052" o:spid="_x0000_s296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njsIA&#10;AADdAAAADwAAAGRycy9kb3ducmV2LnhtbERPS4vCMBC+L/gfwgje1nSlinaNIoriTXzhdWhm27LN&#10;pDbR1v31G0HwNh/fc6bz1pTiTrUrLCv46kcgiFOrC84UnI7rzzEI55E1lpZJwYMczGedjykm2ja8&#10;p/vBZyKEsEtQQe59lUjp0pwMur6tiAP3Y2uDPsA6k7rGJoSbUg6iaCQNFhwacqxomVP6e7gZBdlo&#10;WMZNu+bV8s9dL7tNfF4cY6V63XbxDcJT69/il3urw/xoMoDnN+EE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VGeOwgAAAN0AAAAPAAAAAAAAAAAAAAAAAJgCAABkcnMvZG93&#10;bnJldi54bWxQSwUGAAAAAAQABAD1AAAAhwMAAAAA&#10;" fillcolor="#ffc" strokeweight=".25pt">
                <v:stroke dashstyle="1 1" endcap="round"/>
              </v:shape>
            </v:group>
            <v:group id="Group 1053" o:spid="_x0000_s2961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Jik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a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QmKTwwAAAN0AAAAP&#10;AAAAAAAAAAAAAAAAAKoCAABkcnMvZG93bnJldi54bWxQSwUGAAAAAAQABAD6AAAAmgMAAAAA&#10;">
              <v:group id="Group 1054" o:spid="_x0000_s296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Kv658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Gjx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Kv658QAAADdAAAA&#10;DwAAAAAAAAAAAAAAAACqAgAAZHJzL2Rvd25yZXYueG1sUEsFBgAAAAAEAAQA+gAAAJsDAAAAAA==&#10;">
                <v:shape id="AutoShape 1055" o:spid="_x0000_s296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3/+sQA&#10;AADdAAAADwAAAGRycy9kb3ducmV2LnhtbERPTWvCQBC9F/wPywi91Y0SQxtdRVJSvEljS69DdkyC&#10;2dmY3ZrYX98VCr3N433OejuaVlypd41lBfNZBIK4tLrhSsHHMX96BuE8ssbWMim4kYPtZvKwxlTb&#10;gd/pWvhKhBB2KSqove9SKV1Zk0E3sx1x4E62N+gD7CupexxCuGnlIooSabDh0FBjR1lN5bn4Ngqq&#10;ZNnGw5jza/bjLl+Ht/hzd4yVepyOuxUIT6P/F/+59zrMj16WcP8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9//rEAAAA3QAAAA8AAAAAAAAAAAAAAAAAmAIAAGRycy9k&#10;b3ducmV2LnhtbFBLBQYAAAAABAAEAPUAAACJAwAAAAA=&#10;" fillcolor="#ffc" strokeweight=".25pt">
                  <v:stroke dashstyle="1 1" endcap="round"/>
                </v:shape>
                <v:shape id="AutoShape 1056" o:spid="_x0000_s296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9hjcQA&#10;AADdAAAADwAAAGRycy9kb3ducmV2LnhtbERPTWvCQBC9C/0PyxR6000lhja6CaIo3oqmxeuQnSah&#10;2dk0uzWxv75bELzN433OKh9NKy7Uu8aygudZBIK4tLrhSsF7sZu+gHAeWWNrmRRcyUGePUxWmGo7&#10;8JEuJ1+JEMIuRQW1910qpStrMuhmtiMO3KftDfoA+0rqHocQblo5j6JEGmw4NNTY0aam8uv0YxRU&#10;yaKNh3HH282v+z6/7eOPdREr9fQ4rpcgPI3+Lr65DzrMj14T+P8mn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vYY3EAAAA3QAAAA8AAAAAAAAAAAAAAAAAmAIAAGRycy9k&#10;b3ducmV2LnhtbFBLBQYAAAAABAAEAPUAAACJAwAAAAA=&#10;" fillcolor="#ffc" strokeweight=".25pt">
                  <v:stroke dashstyle="1 1" endcap="round"/>
                </v:shape>
                <v:shape id="AutoShape 1057" o:spid="_x0000_s296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PEFsQA&#10;AADdAAAADwAAAGRycy9kb3ducmV2LnhtbERPTWvCQBC9F/wPywje6qYltZq6CaIo3kpNxeuQnSah&#10;2dk0u5rUX+8Khd7m8T5nmQ2mERfqXG1ZwdM0AkFcWF1zqeAz3z7OQTiPrLGxTAp+yUGWjh6WmGjb&#10;8wddDr4UIYRdggoq79tESldUZNBNbUscuC/bGfQBdqXUHfYh3DTyOYpm0mDNoaHCltYVFd+Hs1FQ&#10;zl6auB+2vFlf3c/pfRcfV3ms1GQ8rN5AeBr8v/jPvddhfrR4hfs34QSZ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jxBb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058" o:spid="_x0000_s296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bw4s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M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ebw4scAAADd&#10;AAAADwAAAAAAAAAAAAAAAACqAgAAZHJzL2Rvd25yZXYueG1sUEsFBgAAAAAEAAQA+gAAAJ4DAAAA&#10;AA==&#10;">
                <v:shape id="AutoShape 1059" o:spid="_x0000_s296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D1/8IA&#10;AADdAAAADwAAAGRycy9kb3ducmV2LnhtbERPS4vCMBC+C/6HMII3TV26slajiIuyt8UXXodmbIvN&#10;pDbRVn+9WRD2Nh/fc2aL1pTiTrUrLCsYDSMQxKnVBWcKDvv14AuE88gaS8uk4EEOFvNuZ4aJtg1v&#10;6b7zmQgh7BJUkHtfJVK6NCeDbmgr4sCdbW3QB1hnUtfYhHBTyo8oGkuDBYeGHCta5ZRedjejIBt/&#10;lnHTrvl79XTX0+8mPi73sVL9XrucgvDU+n/x2/2jw/xoMoG/b8IJ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8PX/wgAAAN0AAAAPAAAAAAAAAAAAAAAAAJgCAABkcnMvZG93&#10;bnJldi54bWxQSwUGAAAAAAQABAD1AAAAhwMAAAAA&#10;" fillcolor="#ffc" strokeweight=".25pt">
                  <v:stroke dashstyle="1 1" endcap="round"/>
                </v:shape>
                <v:shape id="AutoShape 1060" o:spid="_x0000_s296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HGeMUA&#10;AADdAAAADwAAAGRycy9kb3ducmV2LnhtbESPQWvCQBCF7wX/wzJCb3VjiVKiq4hF6U3UitchOybB&#10;7GzMribtr3cOhd5meG/e+2a+7F2tHtSGyrOB8SgBRZx7W3Fh4Pu4efsAFSKyxdozGfihAMvF4GWO&#10;mfUd7+lxiIWSEA4ZGihjbDKtQ16SwzDyDbFoF986jLK2hbYtdhLuav2eJFPtsGJpKLGhdUn59XB3&#10;BorppE67fsOf699wO++26Wl1TI15HfarGahIffw3/11/WcEfJ8Iv38gIe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IcZ4xQAAAN0AAAAPAAAAAAAAAAAAAAAAAJgCAABkcnMv&#10;ZG93bnJldi54bWxQSwUGAAAAAAQABAD1AAAAigMAAAAA&#10;" fillcolor="#ffc" strokeweight=".25pt">
                  <v:stroke dashstyle="1 1" endcap="round"/>
                </v:shape>
                <v:shape id="AutoShape 1061" o:spid="_x0000_s296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1j48QA&#10;AADdAAAADwAAAGRycy9kb3ducmV2LnhtbERPTWvCQBC9C/0PyxS8mU0kDSVmFVEs3kpNS69DdkxC&#10;s7NpdmvS/vquIHibx/ucYjOZTlxocK1lBUkUgyCurG65VvBeHhbPIJxH1thZJgW/5GCzfpgVmGs7&#10;8htdTr4WIYRdjgoa7/tcSlc1ZNBFticO3NkOBn2AQy31gGMIN51cxnEmDbYcGhrsaddQ9XX6MQrq&#10;7KlLx+nA+92f+/58fUk/tmWq1Pxx2q5AeJr8XXxzH3WYn8QJXL8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tY+PEAAAA3QAAAA8AAAAAAAAAAAAAAAAAmAIAAGRycy9k&#10;b3ducmV2LnhtbFBLBQYAAAAABAAEAPUAAACJAwAAAAA=&#10;" fillcolor="#ffc" strokeweight=".25pt">
                  <v:stroke dashstyle="1 1" endcap="round"/>
                </v:shape>
              </v:group>
              <v:group id="Group 1062" o:spid="_x0000_s297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VdE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5W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uVdEsQAAADdAAAA&#10;DwAAAAAAAAAAAAAAAACqAgAAZHJzL2Rvd25yZXYueG1sUEsFBgAAAAAEAAQA+gAAAJsDAAAAAA==&#10;">
                <v:shape id="AutoShape 1063" o:spid="_x0000_s297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NYD8IA&#10;AADdAAAADwAAAGRycy9kb3ducmV2LnhtbERPTYvCMBC9C/6HMII3TdUqSzWKKIq3Rd1lr0MztsVm&#10;Uptoq7/eLCzsbR7vcxar1pTiQbUrLCsYDSMQxKnVBWcKvs67wQcI55E1lpZJwZMcrJbdzgITbRs+&#10;0uPkMxFC2CWoIPe+SqR0aU4G3dBWxIG72NqgD7DOpK6xCeGmlOMomkmDBYeGHCva5JReT3ejIJtN&#10;y7hpd7zdvNzt53Mff6/PsVL9Xrueg/DU+n/xn/ugw/xRNIHfb8IJ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81gPwgAAAN0AAAAPAAAAAAAAAAAAAAAAAJgCAABkcnMvZG93&#10;bnJldi54bWxQSwUGAAAAAAQABAD1AAAAhwMAAAAA&#10;" fillcolor="#ffc" strokeweight=".25pt">
                  <v:stroke dashstyle="1 1" endcap="round"/>
                </v:shape>
                <v:shape id="AutoShape 1064" o:spid="_x0000_s297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Ae8MA&#10;AADdAAAADwAAAGRycy9kb3ducmV2LnhtbERPTWvCQBC9F/wPyxS81Y0lDZK6SkhRvJUaxeuQnSah&#10;2dmYXU3013cLBW/zeJ+zXI+mFVfqXWNZwXwWgSAurW64UnAoNi8LEM4ja2wtk4IbOVivJk9LTLUd&#10;+Iuue1+JEMIuRQW1910qpStrMuhmtiMO3LftDfoA+0rqHocQblr5GkWJNNhwaKixo7ym8md/MQqq&#10;5K2Nh3HDH/ndnU+f2/iYFbFS0+cxewfhafQP8b97p8P8eRTD3zfh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rAe8MAAADdAAAADwAAAAAAAAAAAAAAAACYAgAAZHJzL2Rv&#10;d25yZXYueG1sUEsFBgAAAAAEAAQA9QAAAIgDAAAAAA==&#10;" fillcolor="#ffc" strokeweight=".25pt">
                  <v:stroke dashstyle="1 1" endcap="round"/>
                </v:shape>
                <v:shape id="AutoShape 1065" o:spid="_x0000_s297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Zl4MQA&#10;AADdAAAADwAAAGRycy9kb3ducmV2LnhtbERPTWvCQBC9F/wPywi9NRtLIiW6SohYeis1Fq9DdkyC&#10;2dmY3Zq0v75bKHibx/uc9XYynbjR4FrLChZRDIK4srrlWsGx3D+9gHAeWWNnmRR8k4PtZvawxkzb&#10;kT/odvC1CCHsMlTQeN9nUrqqIYMusj1x4M52MOgDHGqpBxxDuOnkcxwvpcGWQ0ODPRUNVZfDl1FQ&#10;L9MuGac974ofdz29vyafeZko9Tif8hUIT5O/i//dbzrMX8Qp/H0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WZeDEAAAA3QAAAA8AAAAAAAAAAAAAAAAAmAIAAGRycy9k&#10;b3ducmV2LnhtbFBLBQYAAAAABAAEAPUAAACJAwAAAAA=&#10;" fillcolor="#ffc" strokeweight=".25pt">
                  <v:stroke dashstyle="1 1" endcap="round"/>
                </v:shape>
              </v:group>
              <v:shape id="AutoShape 1066" o:spid="_x0000_s297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T7l8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xxlMD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hPuXwgAAAN0AAAAPAAAAAAAAAAAAAAAAAJgCAABkcnMvZG93&#10;bnJldi54bWxQSwUGAAAAAAQABAD1AAAAhwMAAAAA&#10;" fillcolor="#ffc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825" o:spid="_x0000_s2975" style="position:absolute;left:0;text-align:left;margin-left:36pt;margin-top:7in;width:90pt;height:63pt;z-index:251662848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">
            <v:group id="Group 786" o:spid="_x0000_s2976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<v:group id="Group 787" o:spid="_x0000_s297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2cI5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c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nCObFAAAA3AAA&#10;AA8AAAAAAAAAAAAAAAAAqgIAAGRycy9kb3ducmV2LnhtbFBLBQYAAAAABAAEAPoAAACcAwAAAAA=&#10;">
                <v:shape id="AutoShape 788" o:spid="_x0000_s297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L6sAA&#10;AADcAAAADwAAAGRycy9kb3ducmV2LnhtbERPTYvCMBC9C/sfwix4s6kVpFRjqQuKR1e97G22Gdtq&#10;M+k2Ueu/3xwEj4/3vcwH04o79a6xrGAaxSCIS6sbrhScjptJCsJ5ZI2tZVLwJAf56mO0xEzbB3/T&#10;/eArEULYZaig9r7LpHRlTQZdZDviwJ1tb9AH2FdS9/gI4aaVSRzPpcGGQ0ONHX3VVF4PN6Ng+9zI&#10;fUfy589iNfwml3RWrJ1S48+hWIDwNPi3+OXeaQVpEtaGM+EI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L6sAAAADcAAAADwAAAAAAAAAAAAAAAACYAgAAZHJzL2Rvd25y&#10;ZXYueG1sUEsFBgAAAAAEAAQA9QAAAIUDAAAAAA==&#10;" strokeweight=".25pt">
                  <v:stroke dashstyle="1 1" endcap="round"/>
                </v:shape>
                <v:shape id="AutoShape 789" o:spid="_x0000_s297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ouccIA&#10;AADcAAAADwAAAGRycy9kb3ducmV2LnhtbESPQYvCMBSE74L/ITzBm6ZWWGo1igrKHnfVi7dn82yr&#10;zUttotZ/v1kQPA4z8w0zW7SmEg9qXGlZwWgYgSDOrC45V3DYbwYJCOeRNVaWScGLHCzm3c4MU22f&#10;/EuPnc9FgLBLUUHhfZ1K6bKCDLqhrYmDd7aNQR9kk0vd4DPATSXjKPqSBksOCwXWtC4ou+7uRsH2&#10;tZE/NcnjzWLenuJLMl6unFL9XrucgvDU+k/43f7WCpJ4Av9nwhG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i5xwgAAANwAAAAPAAAAAAAAAAAAAAAAAJgCAABkcnMvZG93&#10;bnJldi54bWxQSwUGAAAAAAQABAD1AAAAhwMAAAAA&#10;" strokeweight=".25pt">
                  <v:stroke dashstyle="1 1" endcap="round"/>
                </v:shape>
                <v:shape id="AutoShape 790" o:spid="_x0000_s298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kRMbwA&#10;AADcAAAADwAAAGRycy9kb3ducmV2LnhtbERPyw7BQBTdS/zD5ErsmCKRpgxBQiy9NnZX52pL5051&#10;BvX3ZiGxPDnv6bwxpXhR7QrLCgb9CARxanXBmYLTcd2LQTiPrLG0TAo+5GA+a7emmGj75j29Dj4T&#10;IYRdggpy76tESpfmZND1bUUcuKutDfoA60zqGt8h3JRyGEVjabDg0JBjRauc0vvhaRRsPmu5q0ie&#10;Hxaz5jK8xaPF0inV7TSLCQhPjf+Lf+6tVhCPwvx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96RExvAAAANwAAAAPAAAAAAAAAAAAAAAAAJgCAABkcnMvZG93bnJldi54&#10;bWxQSwUGAAAAAAQABAD1AAAAgQMAAAAA&#10;" strokeweight=".25pt">
                  <v:stroke dashstyle="1 1" endcap="round"/>
                </v:shape>
              </v:group>
              <v:group id="Group 791" o:spid="_x0000_s298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  <v:shape id="AutoShape 792" o:spid="_x0000_s298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cq3cQA&#10;AADcAAAADwAAAGRycy9kb3ducmV2LnhtbESPT2vCQBTE74LfYXlCb2bTBCSkWcUKlh7rn0tvr9nX&#10;JJp9G7PbGL99VxA8DjPzG6ZYjaYVA/WusazgNYpBEJdWN1wpOB628wyE88gaW8uk4EYOVsvppMBc&#10;2yvvaNj7SgQIuxwV1N53uZSurMmgi2xHHLxf2xv0QfaV1D1eA9y0MonjhTTYcFiosaNNTeV5/2cU&#10;fNy28qsj+X2xWI0/ySlL1+9OqZfZuH4D4Wn0z/Cj/akVZGkC9z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3Kt3EAAAA3AAAAA8AAAAAAAAAAAAAAAAAmAIAAGRycy9k&#10;b3ducmV2LnhtbFBLBQYAAAAABAAEAPUAAACJAwAAAAA=&#10;" strokeweight=".25pt">
                  <v:stroke dashstyle="1 1" endcap="round"/>
                </v:shape>
                <v:shape id="AutoShape 793" o:spid="_x0000_s298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uPRsQA&#10;AADcAAAADwAAAGRycy9kb3ducmV2LnhtbESPQWuDQBSE74X8h+UFeqtrFYpYV0kDCT2maS69vbqv&#10;auK+Ne7GmH+fLRR6HGbmG6aoZtOLiUbXWVbwHMUgiGurO24UHD43TxkI55E19pZJwY0cVOXiocBc&#10;2yt/0LT3jQgQdjkqaL0fcild3ZJBF9mBOHg/djTogxwbqUe8BrjpZRLHL9Jgx2GhxYHWLdWn/cUo&#10;2N42cjeQ/DpbbObv5Jilqzen1ONyXr2C8DT7//Bf+10ryNIUfs+EI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7j0bEAAAA3AAAAA8AAAAAAAAAAAAAAAAAmAIAAGRycy9k&#10;b3ducmV2LnhtbFBLBQYAAAAABAAEAPUAAACJAwAAAAA=&#10;" strokeweight=".25pt">
                  <v:stroke dashstyle="1 1" endcap="round"/>
                </v:shape>
                <v:shape id="AutoShape 794" o:spid="_x0000_s298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XMsIA&#10;AADcAAAADwAAAGRycy9kb3ducmV2LnhtbESPS6vCMBSE9xf8D+EI7q6pDy6lGkUFxaWvjbtjc2yr&#10;zUltotZ/bwThLoeZ+YYZTxtTigfVrrCsoNeNQBCnVhecKTjsl78xCOeRNZaWScGLHEwnrZ8xJto+&#10;eUuPnc9EgLBLUEHufZVI6dKcDLqurYiDd7a1QR9knUld4zPATSn7UfQnDRYcFnKsaJFTet3djYLV&#10;ayk3FcnjzWLWnPqXeDCbO6U67WY2AuGp8f/hb3utFcSDIXzOhCMgJ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0hcywgAAANwAAAAPAAAAAAAAAAAAAAAAAJgCAABkcnMvZG93&#10;bnJldi54bWxQSwUGAAAAAAQABAD1AAAAhwMAAAAA&#10;" strokeweight=".25pt">
                  <v:stroke dashstyle="1 1" endcap="round"/>
                </v:shape>
              </v:group>
              <v:group id="Group 795" o:spid="_x0000_s298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Cl1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SCl18QAAADcAAAA&#10;DwAAAAAAAAAAAAAAAACqAgAAZHJzL2Rvd25yZXYueG1sUEsFBgAAAAAEAAQA+gAAAJsDAAAAAA==&#10;">
                <v:shape id="AutoShape 796" o:spid="_x0000_s298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ws3sMA&#10;AADcAAAADwAAAGRycy9kb3ducmV2LnhtbESPT4vCMBTE74LfITzBm01VkFKNpSu47NF/F2/P5m3b&#10;3eal22S1fnsjCB6HmfkNs8p604grda62rGAaxSCIC6trLhWcjttJAsJ5ZI2NZVJwJwfZejhYYart&#10;jfd0PfhSBAi7FBVU3replK6oyKCLbEscvG/bGfRBdqXUHd4C3DRyFscLabDmsFBhS5uKit/Dv1Hw&#10;ed/KXUvy/Gex7C+zn2SefzilxqM+X4Lw1Pt3+NX+0gqS+QKeZ8IR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ws3sMAAADcAAAADwAAAAAAAAAAAAAAAACYAgAAZHJzL2Rv&#10;d25yZXYueG1sUEsFBgAAAAAEAAQA9QAAAIgDAAAAAA==&#10;" strokeweight=".25pt">
                  <v:stroke dashstyle="1 1" endcap="round"/>
                </v:shape>
                <v:shape id="AutoShape 797" o:spid="_x0000_s298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CJRcEA&#10;AADcAAAADwAAAGRycy9kb3ducmV2LnhtbESPzarCMBSE9xd8h3AEd9dUBW+pRlFBcenfxt2xObbV&#10;5qQ2UevbG0G4y2FmvmHG08aU4kG1Kywr6HUjEMSp1QVnCg775W8MwnlkjaVlUvAiB9NJ62eMibZP&#10;3tJj5zMRIOwSVJB7XyVSujQng65rK+LgnW1t0AdZZ1LX+AxwU8p+FA2lwYLDQo4VLXJKr7u7UbB6&#10;LeWmInm8WcyaU/8SD2Zzp1Sn3cxGIDw1/j/8ba+1gnjwB58z4QjIy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AiUXBAAAA3AAAAA8AAAAAAAAAAAAAAAAAmAIAAGRycy9kb3du&#10;cmV2LnhtbFBLBQYAAAAABAAEAPUAAACGAwAAAAA=&#10;" strokeweight=".25pt">
                  <v:stroke dashstyle="1 1" endcap="round"/>
                </v:shape>
                <v:shape id="AutoShape 798" o:spid="_x0000_s298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8dN7wA&#10;AADcAAAADwAAAGRycy9kb3ducmV2LnhtbERPyw7BQBTdS/zD5ErsmCKRpgxBQiy9NnZX52pL5051&#10;BvX3ZiGxPDnv6bwxpXhR7QrLCgb9CARxanXBmYLTcd2LQTiPrLG0TAo+5GA+a7emmGj75j29Dj4T&#10;IYRdggpy76tESpfmZND1bUUcuKutDfoA60zqGt8h3JRyGEVjabDg0JBjRauc0vvhaRRsPmu5q0ie&#10;Hxaz5jK8xaPF0inV7TSLCQhPjf+Lf+6tVhCPwtp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nx03vAAAANwAAAAPAAAAAAAAAAAAAAAAAJgCAABkcnMvZG93bnJldi54&#10;bWxQSwUGAAAAAAQABAD1AAAAgQMAAAAA&#10;" strokeweight=".25pt">
                  <v:stroke dashstyle="1 1" endcap="round"/>
                </v:shape>
              </v:group>
              <v:shape id="AutoShape 799" o:spid="_x0000_s298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O4rMEA&#10;AADcAAAADwAAAGRycy9kb3ducmV2LnhtbESPzarCMBSE94LvEI7gTlMVpPYaRQXFpX8bd+c257a9&#10;Nie1iVrf3giCy2FmvmGm88aU4k61KywrGPQjEMSp1QVnCk7HdS8G4TyyxtIyKXiSg/ms3Zpiou2D&#10;93Q/+EwECLsEFeTeV4mULs3JoOvbijh4f7Y26IOsM6lrfAS4KeUwisbSYMFhIceKVjmll8PNKNg8&#10;13JXkTxfLWbN7/A/Hi2WTqlup1n8gPDU+G/4095qBfFoAu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TuKzBAAAA3AAAAA8AAAAAAAAAAAAAAAAAmAIAAGRycy9kb3du&#10;cmV2LnhtbFBLBQYAAAAABAAEAPUAAACGAwAAAAA=&#10;" strokeweight=".25pt">
                <v:stroke dashstyle="1 1" endcap="round"/>
              </v:shape>
            </v:group>
            <v:group id="Group 800" o:spid="_x0000_s2990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<v:group id="Group 801" o:spid="_x0000_s299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3Qq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R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h3QqcQAAADcAAAA&#10;DwAAAAAAAAAAAAAAAACqAgAAZHJzL2Rvd25yZXYueG1sUEsFBgAAAAAEAAQA+gAAAJsDAAAAAA==&#10;">
                <v:shape id="AutoShape 802" o:spid="_x0000_s299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FZoMMA&#10;AADcAAAADwAAAGRycy9kb3ducmV2LnhtbESPT4vCMBTE74LfITxhb9vUKkupRnEFZY/+u3h7Ns+2&#10;2rx0m6j125uFBY/DzPyGmc47U4s7ta6yrGAYxSCIc6srLhQc9qvPFITzyBpry6TgSQ7ms35vipm2&#10;D97SfecLESDsMlRQet9kUrq8JIMusg1x8M62NeiDbAupW3wEuKllEsdf0mDFYaHEhpYl5dfdzShY&#10;P1dy05A8/losulNySUeLb6fUx6BbTEB46vw7/N/+0QrScQJ/Z8IR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FZoMMAAADcAAAADwAAAAAAAAAAAAAAAACYAgAAZHJzL2Rv&#10;d25yZXYueG1sUEsFBgAAAAAEAAQA9QAAAIgDAAAAAA==&#10;" strokeweight=".25pt">
                  <v:stroke dashstyle="1 1" endcap="round"/>
                </v:shape>
                <v:shape id="AutoShape 803" o:spid="_x0000_s299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38O8IA&#10;AADcAAAADwAAAGRycy9kb3ducmV2LnhtbESPS6vCMBSE9xf8D+EI7q6pDy6lGkUFxaWvjbtjc2yr&#10;zUltotZ/bwThLoeZ+YYZTxtTigfVrrCsoNeNQBCnVhecKTjsl78xCOeRNZaWScGLHEwnrZ8xJto+&#10;eUuPnc9EgLBLUEHufZVI6dKcDLqurYiDd7a1QR9knUld4zPATSn7UfQnDRYcFnKsaJFTet3djYLV&#10;ayk3FcnjzWLWnPqXeDCbO6U67WY2AuGp8f/hb3utFcTDAXzOhCMgJ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Pfw7wgAAANwAAAAPAAAAAAAAAAAAAAAAAJgCAABkcnMvZG93&#10;bnJldi54bWxQSwUGAAAAAAQABAD1AAAAhwMAAAAA&#10;" strokeweight=".25pt">
                  <v:stroke dashstyle="1 1" endcap="round"/>
                </v:shape>
                <v:shape id="AutoShape 804" o:spid="_x0000_s299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kT8IA&#10;AADcAAAADwAAAGRycy9kb3ducmV2LnhtbESPQYvCMBSE74L/ITzB25paZSnVKLpQ8ei6e/H2bJ5t&#10;tXnpNlHrv98IgsdhZr5h5svO1OJGrassKxiPIhDEudUVFwp+f7KPBITzyBpry6TgQQ6Wi35vjqm2&#10;d/6m294XIkDYpaig9L5JpXR5SQbdyDbEwTvZ1qAPsi2kbvEe4KaWcRR9SoMVh4USG/oqKb/sr0bB&#10;5pHJXUPy8Gex6I7xOZms1k6p4aBbzUB46vw7/GpvtYJkOoXn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GRPwgAAANwAAAAPAAAAAAAAAAAAAAAAAJgCAABkcnMvZG93&#10;bnJldi54bWxQSwUGAAAAAAQABAD1AAAAhwMAAAAA&#10;" strokeweight=".25pt">
                  <v:stroke dashstyle="1 1" endcap="round"/>
                </v:shape>
              </v:group>
              <v:group id="Group 805" o:spid="_x0000_s299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bWq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JtaqxgAAANwA&#10;AAAPAAAAAAAAAAAAAAAAAKoCAABkcnMvZG93bnJldi54bWxQSwUGAAAAAAQABAD6AAAAnQMAAAAA&#10;">
                <v:shape id="AutoShape 806" o:spid="_x0000_s299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fo8MA&#10;AADcAAAADwAAAGRycy9kb3ducmV2LnhtbESPT4vCMBTE7wt+h/AEb2vqH6RUU1FB8ei6e/H2bJ5t&#10;tXmpTaz125uFhT0OM/MbZrHsTCVaalxpWcFoGIEgzqwuOVfw8739jEE4j6yxskwKXuRgmfY+Fpho&#10;++Qvao8+FwHCLkEFhfd1IqXLCjLohrYmDt7FNgZ9kE0udYPPADeVHEfRTBosOSwUWNOmoOx2fBgF&#10;u9dWHmqSp7vFvDuPr/FktXZKDfrdag7CU+f/w3/tvVYQT2fweyYcAZ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pfo8MAAADcAAAADwAAAAAAAAAAAAAAAACYAgAAZHJzL2Rv&#10;d25yZXYueG1sUEsFBgAAAAAEAAQA9QAAAIgDAAAAAA==&#10;" strokeweight=".25pt">
                  <v:stroke dashstyle="1 1" endcap="round"/>
                </v:shape>
                <v:shape id="AutoShape 807" o:spid="_x0000_s299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6OMQA&#10;AADcAAAADwAAAGRycy9kb3ducmV2LnhtbESPQWvCQBSE70L/w/IK3symUdqQuooVIh5r7KW31+xr&#10;kjb7NmZXTf59Vyh4HGbmG2a5HkwrLtS7xrKCpygGQVxa3XCl4OOYz1IQziNrbC2TgpEcrFcPkyVm&#10;2l75QJfCVyJA2GWooPa+y6R0ZU0GXWQ74uB9296gD7KvpO7xGuCmlUkcP0uDDYeFGjva1lT+Fmej&#10;YDfm8r0j+XmyWA1fyU8637w5paaPw+YVhKfB38P/7b1WkC5e4HY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G+jjEAAAA3AAAAA8AAAAAAAAAAAAAAAAAmAIAAGRycy9k&#10;b3ducmV2LnhtbFBLBQYAAAAABAAEAPUAAACJAwAAAAA=&#10;" strokeweight=".25pt">
                  <v:stroke dashstyle="1 1" endcap="round"/>
                </v:shape>
                <v:shape id="AutoShape 808" o:spid="_x0000_s299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luSsEA&#10;AADcAAAADwAAAGRycy9kb3ducmV2LnhtbERPTW+CQBC9N/E/bMakt7pom4YgC8EmGo9qe/E2siPQ&#10;srOUXQH/ffdg0uPL+07zybRioN41lhUsFxEI4tLqhisFX5/blxiE88gaW8uk4E4O8mz2lGKi7chH&#10;Gk6+EiGEXYIKau+7REpX1mTQLWxHHLir7Q36APtK6h7HEG5auYqid2mw4dBQY0cfNZU/p5tRsLtv&#10;5aEjef61WE2X1Xf8WmycUs/zqViD8DT5f/HDvdcK4rewNp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ZbkrBAAAA3AAAAA8AAAAAAAAAAAAAAAAAmAIAAGRycy9kb3du&#10;cmV2LnhtbFBLBQYAAAAABAAEAPUAAACGAwAAAAA=&#10;" strokeweight=".25pt">
                  <v:stroke dashstyle="1 1" endcap="round"/>
                </v:shape>
              </v:group>
              <v:group id="Group 809" o:spid="_x0000_s299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vcr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a9yvxgAAANwA&#10;AAAPAAAAAAAAAAAAAAAAAKoCAABkcnMvZG93bnJldi54bWxQSwUGAAAAAAQABAD6AAAAnQMAAAAA&#10;">
                <v:shape id="AutoShape 810" o:spid="_x0000_s300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b0kcEA&#10;AADcAAAADwAAAGRycy9kb3ducmV2LnhtbERPTW+CQBC9N/E/bMakt7po04YgC8EmGo9qe/E2siPQ&#10;srOUXQH/ffdg0uPL+07zybRioN41lhUsFxEI4tLqhisFX5/blxiE88gaW8uk4E4O8mz2lGKi7chH&#10;Gk6+EiGEXYIKau+7REpX1mTQLWxHHLir7Q36APtK6h7HEG5auYqid2mw4dBQY0cfNZU/p5tRsLtv&#10;5aEjef61WE2X1Xf8WmycUs/zqViD8DT5f/HDvdcK4rcwP5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29JHBAAAA3AAAAA8AAAAAAAAAAAAAAAAAmAIAAGRycy9kb3du&#10;cmV2LnhtbFBLBQYAAAAABAAEAPUAAACGAwAAAAA=&#10;" strokeweight=".25pt">
                  <v:stroke dashstyle="1 1" endcap="round"/>
                </v:shape>
                <v:shape id="AutoShape 811" o:spid="_x0000_s300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pRCsIA&#10;AADcAAAADwAAAGRycy9kb3ducmV2LnhtbESPQYvCMBSE74L/ITzBm6ZWlFKNogsVj667F2/P5tlW&#10;m5faZLX++83CgsdhZr5hluvO1OJBrassK5iMIxDEudUVFwq+v7JRAsJ5ZI21ZVLwIgfrVb+3xFTb&#10;J3/S4+gLESDsUlRQet+kUrq8JINubBvi4F1sa9AH2RZSt/gMcFPLOIrm0mDFYaHEhj5Kym/HH6Ng&#10;98rkoSF5ulssunN8TaabrVNqOOg2CxCeOv8O/7f3WkEym8DfmXA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elEKwgAAANwAAAAPAAAAAAAAAAAAAAAAAJgCAABkcnMvZG93&#10;bnJldi54bWxQSwUGAAAAAAQABAD1AAAAhwMAAAAA&#10;" strokeweight=".25pt">
                  <v:stroke dashstyle="1 1" endcap="round"/>
                </v:shape>
                <v:shape id="AutoShape 812" o:spid="_x0000_s300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PfcMA&#10;AADcAAAADwAAAGRycy9kb3ducmV2LnhtbESPT4vCMBTE74LfITxhb9vUikupRnEFZY/+u3h7Ns+2&#10;2rx0m6j125uFBY/DzPyGmc47U4s7ta6yrGAYxSCIc6srLhQc9qvPFITzyBpry6TgSQ7ms35vipm2&#10;D97SfecLESDsMlRQet9kUrq8JIMusg1x8M62NeiDbAupW3wEuKllEsdf0mDFYaHEhpYl5dfdzShY&#10;P1dy05A8/losulNySUeLb6fUx6BbTEB46vw7/N/+0QrScQJ/Z8IR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jPfcMAAADcAAAADwAAAAAAAAAAAAAAAACYAgAAZHJzL2Rv&#10;d25yZXYueG1sUEsFBgAAAAAEAAQA9QAAAIgDAAAAAA==&#10;" strokeweight=".25pt">
                  <v:stroke dashstyle="1 1" endcap="round"/>
                </v:shape>
              </v:group>
              <v:shape id="AutoShape 813" o:spid="_x0000_s300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q5sEA&#10;AADcAAAADwAAAGRycy9kb3ducmV2LnhtbESPzarCMBSE9xd8h3AEd9dUxUupRlFBcenfxt2xObbV&#10;5qQ2UevbG0G4y2FmvmHG08aU4kG1Kywr6HUjEMSp1QVnCg775W8MwnlkjaVlUvAiB9NJ62eMibZP&#10;3tJj5zMRIOwSVJB7XyVSujQng65rK+LgnW1t0AdZZ1LX+AxwU8p+FP1JgwWHhRwrWuSUXnd3o2D1&#10;WspNRfJ4s5g1p/4lHszmTqlOu5mNQHhq/H/4215rBfFwAJ8z4QjIy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kaubBAAAA3AAAAA8AAAAAAAAAAAAAAAAAmAIAAGRycy9kb3du&#10;cmV2LnhtbFBLBQYAAAAABAAEAPUAAACGAwAAAAA=&#10;" strokeweight=".25pt">
                <v:stroke dashstyle="1 1" endcap="round"/>
              </v:shape>
            </v:group>
            <v:group id="Group 814" o:spid="_x0000_s3004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Pl7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s+XsxgAAANwA&#10;AAAPAAAAAAAAAAAAAAAAAKoCAABkcnMvZG93bnJldi54bWxQSwUGAAAAAAQABAD6AAAAnQMAAAAA&#10;">
              <v:group id="Group 815" o:spid="_x0000_s300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9Ad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mS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P9Ad8QAAADcAAAA&#10;DwAAAAAAAAAAAAAAAACqAgAAZHJzL2Rvd25yZXYueG1sUEsFBgAAAAAEAAQA+gAAAJsDAAAAAA==&#10;">
                <v:shape id="AutoShape 816" o:spid="_x0000_s300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PJfsIA&#10;AADcAAAADwAAAGRycy9kb3ducmV2LnhtbESPQYvCMBSE7wv+h/AEb2uqopRqKiooHl13L96ezbOt&#10;Ni+1ibX+e7OwsMdhZr5hFsvOVKKlxpWWFYyGEQjizOqScwU/39vPGITzyBory6TgRQ6Wae9jgYm2&#10;T/6i9uhzESDsElRQeF8nUrqsIINuaGvi4F1sY9AH2eRSN/gMcFPJcRTNpMGSw0KBNW0Kym7Hh1Gw&#10;e23loSZ5ulvMu/P4Gk9Wa6fUoN+t5iA8df4//NfeawXxdAa/Z8IRkO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k8l+wgAAANwAAAAPAAAAAAAAAAAAAAAAAJgCAABkcnMvZG93&#10;bnJldi54bWxQSwUGAAAAAAQABAD1AAAAhwMAAAAA&#10;" strokeweight=".25pt">
                  <v:stroke dashstyle="1 1" endcap="round"/>
                </v:shape>
                <v:shape id="AutoShape 817" o:spid="_x0000_s300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9s5cQA&#10;AADcAAAADwAAAGRycy9kb3ducmV2LnhtbESPQWvCQBSE70L/w/IK3symEduQuooVIh5r7KW31+xr&#10;kjb7NmZXTf59Vyh4HGbmG2a5HkwrLtS7xrKCpygGQVxa3XCl4OOYz1IQziNrbC2TgpEcrFcPkyVm&#10;2l75QJfCVyJA2GWooPa+y6R0ZU0GXWQ74uB9296gD7KvpO7xGuCmlUkcP0uDDYeFGjva1lT+Fmej&#10;YDfm8r0j+XmyWA1fyU8637w5paaPw+YVhKfB38P/7b1WkC5e4HY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fbOXEAAAA3AAAAA8AAAAAAAAAAAAAAAAAmAIAAGRycy9k&#10;b3ducmV2LnhtbFBLBQYAAAAABAAEAPUAAACJAwAAAAA=&#10;" strokeweight=".25pt">
                  <v:stroke dashstyle="1 1" endcap="round"/>
                </v:shape>
                <v:shape id="AutoShape 818" o:spid="_x0000_s300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4l8EA&#10;AADcAAAADwAAAGRycy9kb3ducmV2LnhtbERPTW+CQBC9N/E/bMakt7po04YgC8EmGo9qe/E2siPQ&#10;srOUXQH/ffdg0uPL+07zybRioN41lhUsFxEI4tLqhisFX5/blxiE88gaW8uk4E4O8mz2lGKi7chH&#10;Gk6+EiGEXYIKau+7REpX1mTQLWxHHLir7Q36APtK6h7HEG5auYqid2mw4dBQY0cfNZU/p5tRsLtv&#10;5aEjef61WE2X1Xf8WmycUs/zqViD8DT5f/HDvdcK4rewNp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A+JfBAAAA3AAAAA8AAAAAAAAAAAAAAAAAmAIAAGRycy9kb3du&#10;cmV2LnhtbFBLBQYAAAAABAAEAPUAAACGAwAAAAA=&#10;" strokeweight=".25pt">
                  <v:stroke dashstyle="1 1" endcap="round"/>
                </v:shape>
              </v:group>
              <v:group id="Group 819" o:spid="_x0000_s300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<v:shape id="AutoShape 820" o:spid="_x0000_s301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+LLwA&#10;AADcAAAADwAAAGRycy9kb3ducmV2LnhtbERPyw7BQBTdS/zD5ErsmCKRpgxBQiy9NnZX52pL5051&#10;BvX3ZiGxPDnv6bwxpXhR7QrLCgb9CARxanXBmYLTcd2LQTiPrLG0TAo+5GA+a7emmGj75j29Dj4T&#10;IYRdggpy76tESpfmZND1bUUcuKutDfoA60zqGt8h3JRyGEVjabDg0JBjRauc0vvhaRRsPmu5q0ie&#10;Hxaz5jK8xaPF0inV7TSLCQhPjf+Lf+6tVhCPw/x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Wj4svAAAANwAAAAPAAAAAAAAAAAAAAAAAJgCAABkcnMvZG93bnJldi54&#10;bWxQSwUGAAAAAAQABAD1AAAAgQMAAAAA&#10;" strokeweight=".25pt">
                  <v:stroke dashstyle="1 1" endcap="round"/>
                </v:shape>
                <v:shape id="AutoShape 821" o:spid="_x0000_s301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bt8IA&#10;AADcAAAADwAAAGRycy9kb3ducmV2LnhtbESPQYvCMBSE78L+h/AWvNlUBSldY6kLikdXvXh72zzb&#10;avPSbaLWf78RBI/DzHzDzLPeNOJGnastKxhHMQjiwuqaSwWH/WqUgHAeWWNjmRQ8yEG2+BjMMdX2&#10;zj902/lSBAi7FBVU3replK6oyKCLbEscvJPtDPogu1LqDu8Bbho5ieOZNFhzWKiwpe+KisvuahSs&#10;Hyu5bUke/yyW/e/knEzzpVNq+NnnXyA89f4dfrU3WkEyG8PzTDg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Fpu3wgAAANwAAAAPAAAAAAAAAAAAAAAAAJgCAABkcnMvZG93&#10;bnJldi54bWxQSwUGAAAAAAQABAD1AAAAhwMAAAAA&#10;" strokeweight=".25pt">
                  <v:stroke dashstyle="1 1" endcap="round"/>
                </v:shape>
                <v:shape id="AutoShape 822" o:spid="_x0000_s301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QFwMMA&#10;AADcAAAADwAAAGRycy9kb3ducmV2LnhtbESPT2uDQBTE74V+h+UVcqtrLQSxrpIWUnrMv0tvr+6r&#10;mrhvrbtV8+2zgUCOw8z8hsnL2XRipMG1lhW8RDEI4srqlmsFh/36OQXhPLLGzjIpOJODsnh8yDHT&#10;duItjTtfiwBhl6GCxvs+k9JVDRl0ke2Jg/drB4M+yKGWesApwE0nkzheSoMth4UGe/poqDrt/o2C&#10;z/NabnqS338W6/knOaavq3en1OJpXr2B8DT7e/jW/tIK0mUC1zPhCMj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QFwMMAAADcAAAADwAAAAAAAAAAAAAAAACYAgAAZHJzL2Rv&#10;d25yZXYueG1sUEsFBgAAAAAEAAQA9QAAAIgDAAAAAA==&#10;" strokeweight=".25pt">
                  <v:stroke dashstyle="1 1" endcap="round"/>
                </v:shape>
              </v:group>
              <v:group id="Group 823" o:spid="_x0000_s301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<v:shape id="AutoShape 824" o:spid="_x0000_s301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E4L8MA&#10;AADcAAAADwAAAGRycy9kb3ducmV2LnhtbESPT4vCMBTE7wt+h/AEb2vqH6RUU1FB8ei6e/H2bJ5t&#10;tXmpTaz125uFhT0OM/MbZrHsTCVaalxpWcFoGIEgzqwuOVfw8739jEE4j6yxskwKXuRgmfY+Fpho&#10;++Qvao8+FwHCLkEFhfd1IqXLCjLohrYmDt7FNgZ9kE0udYPPADeVHEfRTBosOSwUWNOmoOx2fBgF&#10;u9dWHmqSp7vFvDuPr/FktXZKDfrdag7CU+f/w3/tvVYQz6bweyYcAZ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E4L8MAAADcAAAADwAAAAAAAAAAAAAAAACYAgAAZHJzL2Rv&#10;d25yZXYueG1sUEsFBgAAAAAEAAQA9QAAAIgDAAAAAA==&#10;" strokeweight=".25pt">
                  <v:stroke dashstyle="1 1" endcap="round"/>
                </v:shape>
                <v:shape id="AutoShape 825" o:spid="_x0000_s301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2dtMIA&#10;AADcAAAADwAAAGRycy9kb3ducmV2LnhtbESPQYvCMBSE7wv+h/AEb2uqopRqKiooHl13L96ezbOt&#10;Ni+1ibX+e7OwsMdhZr5hFsvOVKKlxpWWFYyGEQjizOqScwU/39vPGITzyBory6TgRQ6Wae9jgYm2&#10;T/6i9uhzESDsElRQeF8nUrqsIINuaGvi4F1sY9AH2eRSN/gMcFPJcRTNpMGSw0KBNW0Kym7Hh1Gw&#10;e23loSZ5ulvMu/P4Gk9Wa6fUoN+t5iA8df4//NfeawXxbAq/Z8IRkO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LZ20wgAAANwAAAAPAAAAAAAAAAAAAAAAAJgCAABkcnMvZG93&#10;bnJldi54bWxQSwUGAAAAAAQABAD1AAAAhwMAAAAA&#10;" strokeweight=".25pt">
                  <v:stroke dashstyle="1 1" endcap="round"/>
                </v:shape>
                <v:shape id="AutoShape 826" o:spid="_x0000_s301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8Dw8EA&#10;AADcAAAADwAAAGRycy9kb3ducmV2LnhtbESPQYvCMBSE74L/ITzBm6YqlFKNooKLR3W9eHs2z7ba&#10;vNQmq/XfG0HY4zAz3zCzRWsq8aDGlZYVjIYRCOLM6pJzBcffzSAB4TyyxsoyKXiRg8W825lhqu2T&#10;9/Q4+FwECLsUFRTe16mULivIoBvamjh4F9sY9EE2udQNPgPcVHIcRbE0WHJYKLCmdUHZ7fBnFPy8&#10;NnJXkzzdLebteXxNJsuVU6rfa5dTEJ5a/x/+trdaQRLH8DkTj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/A8PBAAAA3AAAAA8AAAAAAAAAAAAAAAAAmAIAAGRycy9kb3du&#10;cmV2LnhtbFBLBQYAAAAABAAEAPUAAACGAwAAAAA=&#10;" strokeweight=".25pt">
                  <v:stroke dashstyle="1 1" endcap="round"/>
                </v:shape>
              </v:group>
              <v:shape id="AutoShape 827" o:spid="_x0000_s301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OmWMIA&#10;AADcAAAADwAAAGRycy9kb3ducmV2LnhtbESPQYvCMBSE74L/ITzB25pawS3VKLpQ8ei6e/H2bJ5t&#10;tXnpNlHrv98IgsdhZr5h5svO1OJGrassKxiPIhDEudUVFwp+f7KPBITzyBpry6TgQQ6Wi35vjqm2&#10;d/6m294XIkDYpaig9L5JpXR5SQbdyDbEwTvZ1qAPsi2kbvEe4KaWcRRNpcGKw0KJDX2VlF/2V6Ng&#10;88jkriF5+LNYdMf4nExWa6fUcNCtZiA8df4dfrW3WkEy/YTn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s6ZYwgAAANwAAAAPAAAAAAAAAAAAAAAAAJgCAABkcnMvZG93&#10;bnJldi54bWxQSwUGAAAAAAQABAD1AAAAhwMAAAAA&#10;" strokeweight=".25pt">
                <v:stroke dashstyle="1 1" endcap="round"/>
              </v:shape>
            </v:group>
            <v:group id="Group 828" o:spid="_x0000_s3018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IlVM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r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iSJVTCAAAA3AAAAA8A&#10;AAAAAAAAAAAAAAAAqgIAAGRycy9kb3ducmV2LnhtbFBLBQYAAAAABAAEAPoAAACZAwAAAAA=&#10;">
              <v:group id="Group 829" o:spid="_x0000_s301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6Az8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WW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oDPxgAAANwA&#10;AAAPAAAAAAAAAAAAAAAAAKoCAABkcnMvZG93bnJldi54bWxQSwUGAAAAAAQABAD6AAAAnQMAAAAA&#10;">
                <v:shape id="AutoShape 830" o:spid="_x0000_s302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Oo8cEA&#10;AADcAAAADwAAAGRycy9kb3ducmV2LnhtbERPTW+CQBC9N/E/bMakt7pok5YgC8EmGo9qe/E2siPQ&#10;srOUXQH/ffdg0uPL+07zybRioN41lhUsFxEI4tLqhisFX5/blxiE88gaW8uk4E4O8mz2lGKi7chH&#10;Gk6+EiGEXYIKau+7REpX1mTQLWxHHLir7Q36APtK6h7HEG5auYqiN2mw4dBQY0cfNZU/p5tRsLtv&#10;5aEjef61WE2X1Xf8WmycUs/zqViD8DT5f/HDvdcK4vcwP5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DqPHBAAAA3AAAAA8AAAAAAAAAAAAAAAAAmAIAAGRycy9kb3du&#10;cmV2LnhtbFBLBQYAAAAABAAEAPUAAACGAwAAAAA=&#10;" strokeweight=".25pt">
                  <v:stroke dashstyle="1 1" endcap="round"/>
                </v:shape>
                <v:shape id="AutoShape 831" o:spid="_x0000_s302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8NasIA&#10;AADcAAAADwAAAGRycy9kb3ducmV2LnhtbESPQYvCMBSE74L/ITzBm6ZW0FKNogsVj667F2/P5tlW&#10;m5faZLX++83CgsdhZr5hluvO1OJBrassK5iMIxDEudUVFwq+v7JRAsJ5ZI21ZVLwIgfrVb+3xFTb&#10;J3/S4+gLESDsUlRQet+kUrq8JINubBvi4F1sa9AH2RZSt/gMcFPLOIpm0mDFYaHEhj5Kym/HH6Ng&#10;98rkoSF5ulssunN8TaabrVNqOOg2CxCeOv8O/7f3WkEyn8DfmXA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zw1qwgAAANwAAAAPAAAAAAAAAAAAAAAAAJgCAABkcnMvZG93&#10;bnJldi54bWxQSwUGAAAAAAQABAD1AAAAhwMAAAAA&#10;" strokeweight=".25pt">
                  <v:stroke dashstyle="1 1" endcap="round"/>
                </v:shape>
                <v:shape id="AutoShape 832" o:spid="_x0000_s302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2THcMA&#10;AADcAAAADwAAAGRycy9kb3ducmV2LnhtbESPT4vCMBTE74LfITxhb9vUCm6pRnEFZY/+u3h7Ns+2&#10;2rx0m6j125uFBY/DzPyGmc47U4s7ta6yrGAYxSCIc6srLhQc9qvPFITzyBpry6TgSQ7ms35vipm2&#10;D97SfecLESDsMlRQet9kUrq8JIMusg1x8M62NeiDbAupW3wEuKllEsdjabDisFBiQ8uS8uvuZhSs&#10;nyu5aUgefy0W3Sm5pKPFt1PqY9AtJiA8df4d/m//aAXpVwJ/Z8IR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2THcMAAADcAAAADwAAAAAAAAAAAAAAAACYAgAAZHJzL2Rv&#10;d25yZXYueG1sUEsFBgAAAAAEAAQA9QAAAIgDAAAAAA==&#10;" strokeweight=".25pt">
                  <v:stroke dashstyle="1 1" endcap="round"/>
                </v:shape>
              </v:group>
              <v:group id="Group 833" o:spid="_x0000_s302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8h+M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67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7yH4xgAAANwA&#10;AAAPAAAAAAAAAAAAAAAAAKoCAABkcnMvZG93bnJldi54bWxQSwUGAAAAAAQABAD6AAAAnQMAAAAA&#10;">
                <v:shape id="AutoShape 834" o:spid="_x0000_s302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iu8sQA&#10;AADcAAAADwAAAGRycy9kb3ducmV2LnhtbESPQWvCQBSE70L/w/IK3symUdqQuooVIh5r7KW31+xr&#10;kjb7NmZXTf59Vyh4HGbmG2a5HkwrLtS7xrKCpygGQVxa3XCl4OOYz1IQziNrbC2TgpEcrFcPkyVm&#10;2l75QJfCVyJA2GWooPa+y6R0ZU0GXWQ74uB9296gD7KvpO7xGuCmlUkcP0uDDYeFGjva1lT+Fmej&#10;YDfm8r0j+XmyWA1fyU8637w5paaPw+YVhKfB38P/7b1WkL4s4HY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4rvLEAAAA3AAAAA8AAAAAAAAAAAAAAAAAmAIAAGRycy9k&#10;b3ducmV2LnhtbFBLBQYAAAAABAAEAPUAAACJAwAAAAA=&#10;" strokeweight=".25pt">
                  <v:stroke dashstyle="1 1" endcap="round"/>
                </v:shape>
                <v:shape id="AutoShape 835" o:spid="_x0000_s302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QLacQA&#10;AADcAAAADwAAAGRycy9kb3ducmV2LnhtbESPQWvCQBSE70L/w/IK3symEduQuooVIh5r7KW31+xr&#10;kjb7NmZXTf59Vyh4HGbmG2a5HkwrLtS7xrKCpygGQVxa3XCl4OOYz1IQziNrbC2TgpEcrFcPkyVm&#10;2l75QJfCVyJA2GWooPa+y6R0ZU0GXWQ74uB9296gD7KvpO7xGuCmlUkcP0uDDYeFGjva1lT+Fmej&#10;YDfm8r0j+XmyWA1fyU8637w5paaPw+YVhKfB38P/7b1WkL4s4HY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0C2nEAAAA3AAAAA8AAAAAAAAAAAAAAAAAmAIAAGRycy9k&#10;b3ducmV2LnhtbFBLBQYAAAAABAAEAPUAAACJAwAAAAA=&#10;" strokeweight=".25pt">
                  <v:stroke dashstyle="1 1" endcap="round"/>
                </v:shape>
                <v:shape id="AutoShape 836" o:spid="_x0000_s302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aVHsIA&#10;AADcAAAADwAAAGRycy9kb3ducmV2LnhtbESPQYvCMBSE74L/ITzB25pawS3VKLpQ8ei6e/H2bJ5t&#10;tXnpNlHrv98IgsdhZr5h5svO1OJGrassKxiPIhDEudUVFwp+f7KPBITzyBpry6TgQQ6Wi35vjqm2&#10;d/6m294XIkDYpaig9L5JpXR5SQbdyDbEwTvZ1qAPsi2kbvEe4KaWcRRNpcGKw0KJDX2VlF/2V6Ng&#10;88jkriF5+LNYdMf4nExWa6fUcNCtZiA8df4dfrW3WkHyOYXn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JpUewgAAANwAAAAPAAAAAAAAAAAAAAAAAJgCAABkcnMvZG93&#10;bnJldi54bWxQSwUGAAAAAAQABAD1AAAAhwMAAAAA&#10;" strokeweight=".25pt">
                  <v:stroke dashstyle="1 1" endcap="round"/>
                </v:shape>
              </v:group>
              <v:group id="Group 837" o:spid="_x0000_s302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Qn+8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Xq3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Cf7xgAAANwA&#10;AAAPAAAAAAAAAAAAAAAAAKoCAABkcnMvZG93bnJldi54bWxQSwUGAAAAAAQABAD6AAAAnQMAAAAA&#10;">
                <v:shape id="AutoShape 838" o:spid="_x0000_s302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Wk98EA&#10;AADcAAAADwAAAGRycy9kb3ducmV2LnhtbERPTW+CQBC9N/E/bMakt7pok5YgC8EmGo9qe/E2siPQ&#10;srOUXQH/ffdg0uPL+07zybRioN41lhUsFxEI4tLqhisFX5/blxiE88gaW8uk4E4O8mz2lGKi7chH&#10;Gk6+EiGEXYIKau+7REpX1mTQLWxHHLir7Q36APtK6h7HEG5auYqiN2mw4dBQY0cfNZU/p5tRsLtv&#10;5aEjef61WE2X1Xf8WmycUs/zqViD8DT5f/HDvdcK4vewNp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pPfBAAAA3AAAAA8AAAAAAAAAAAAAAAAAmAIAAGRycy9kb3du&#10;cmV2LnhtbFBLBQYAAAAABAAEAPUAAACGAwAAAAA=&#10;" strokeweight=".25pt">
                  <v:stroke dashstyle="1 1" endcap="round"/>
                </v:shape>
                <v:shape id="AutoShape 839" o:spid="_x0000_s302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BbMIA&#10;AADcAAAADwAAAGRycy9kb3ducmV2LnhtbESPQYvCMBSE74L/ITzBm6YqaK1G0QXFo+t68fZsnm21&#10;eek2Ueu/NwvCHoeZ+YaZLxtTigfVrrCsYNCPQBCnVhecKTj+bHoxCOeRNZaWScGLHCwX7dYcE22f&#10;/E2Pg89EgLBLUEHufZVI6dKcDLq+rYiDd7G1QR9knUld4zPATSmHUTSWBgsOCzlW9JVTejvcjYLt&#10;ayP3FcnTr8WsOQ+v8Wi1dkp1O81qBsJT4//Dn/ZOK4gnU/g7E46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uQFswgAAANwAAAAPAAAAAAAAAAAAAAAAAJgCAABkcnMvZG93&#10;bnJldi54bWxQSwUGAAAAAAQABAD1AAAAhwMAAAAA&#10;" strokeweight=".25pt">
                  <v:stroke dashstyle="1 1" endcap="round"/>
                </v:shape>
                <v:shape id="AutoShape 840" o:spid="_x0000_s303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Y1rwA&#10;AADcAAAADwAAAGRycy9kb3ducmV2LnhtbERPyw7BQBTdS/zD5ErsmCKRpgxBQiy9NnZX52pL5051&#10;BvX3ZiGxPDnv6bwxpXhR7QrLCgb9CARxanXBmYLTcd2LQTiPrLG0TAo+5GA+a7emmGj75j29Dj4T&#10;IYRdggpy76tESpfmZND1bUUcuKutDfoA60zqGt8h3JRyGEVjabDg0JBjRauc0vvhaRRsPmu5q0ie&#10;Hxaz5jK8xaPF0inV7TSLCQhPjf+Lf+6tVhDH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VtjWvAAAANwAAAAPAAAAAAAAAAAAAAAAAJgCAABkcnMvZG93bnJldi54&#10;bWxQSwUGAAAAAAQABAD1AAAAgQMAAAAA&#10;" strokeweight=".25pt">
                  <v:stroke dashstyle="1 1" endcap="round"/>
                </v:shape>
              </v:group>
              <v:shape id="AutoShape 841" o:spid="_x0000_s303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9TcMA&#10;AADcAAAADwAAAGRycy9kb3ducmV2LnhtbESPT4vCMBTE78J+h/AWvNlUBSnVWLoLisf1z2Vvb5tn&#10;W21eahO1fvuNIHgcZuY3zCLrTSNu1LnasoJxFIMgLqyuuVRw2K9GCQjnkTU2lknBgxxky4/BAlNt&#10;77yl286XIkDYpaig8r5NpXRFRQZdZFvi4B1tZ9AH2ZVSd3gPcNPISRzPpMGaw0KFLX1XVJx3V6Ng&#10;/VjJn5bk78Vi2f9NTsk0/3JKDT/7fA7CU+/f4Vd7oxUkyRieZ8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p9TcMAAADcAAAADwAAAAAAAAAAAAAAAACYAgAAZHJzL2Rv&#10;d25yZXYueG1sUEsFBgAAAAAEAAQA9QAAAIgDAAAAAA==&#10;" strokeweight=".25pt">
                <v:stroke dashstyle="1 1" endcap="round"/>
              </v:shape>
            </v:group>
            <v:group id="Group 842" o:spid="_x0000_s3032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Xb0RMQAAADcAAAADwAAAGRycy9kb3ducmV2LnhtbESPQYvCMBSE7wv+h/AE&#10;b2taZZdSjSKi4kEWVgXx9miebbF5KU1s67/fLAgeh5n5hpkve1OJlhpXWlYQjyMQxJnVJecKzqft&#10;ZwLCeWSNlWVS8CQHy8XgY46pth3/Unv0uQgQdikqKLyvUyldVpBBN7Y1cfButjHog2xyqRvsAtxU&#10;chJF39JgyWGhwJrWBWX348Mo2HXYrab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Xb0RMQAAADcAAAA&#10;DwAAAAAAAAAAAAAAAACqAgAAZHJzL2Rvd25yZXYueG1sUEsFBgAAAAAEAAQA+gAAAJsDAAAAAA==&#10;">
              <v:group id="Group 843" o:spid="_x0000_s303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R38QAAADcAAAADwAAAGRycy9kb3ducmV2LnhtbESPQYvCMBSE7wv+h/CE&#10;va1plV1KNYqIyh5EWBXE26N5tsXmpTSxrf9+Iwgeh5n5hpktelOJlhpXWlYQjyIQxJnVJecKTsfN&#10;VwLCeWSNlWVS8CAHi/ngY4apth3/UXvwuQgQdikqKLyvUyldVpBBN7I1cfCutjHog2xyqRvsAtxU&#10;chxFP9JgyWGhwJpWBWW3w90o2HbYLSfxut3drqvH5fi9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pR38QAAADcAAAA&#10;DwAAAAAAAAAAAAAAAACqAgAAZHJzL2Rvd25yZXYueG1sUEsFBgAAAAAEAAQA+gAAAJsDAAAAAA==&#10;">
                <v:shape id="AutoShape 844" o:spid="_x0000_s303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3e1cMA&#10;AADcAAAADwAAAGRycy9kb3ducmV2LnhtbESPT4vCMBTE78J+h/AWvGm6KlK6pkUFxaP/Lt7eNm/b&#10;7jYvtYlav70RBI/DzPyGmWWdqcWVWldZVvA1jEAQ51ZXXCg4HlaDGITzyBpry6TgTg6y9KM3w0Tb&#10;G+/ouveFCBB2CSoovW8SKV1ekkE3tA1x8H5ta9AH2RZSt3gLcFPLURRNpcGKw0KJDS1Lyv/3F6Ng&#10;fV/JbUPydLZYdD+jv3g8Xzil+p/d/BuEp86/w6/2RiuI4wk8z4QjI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3e1cMAAADcAAAADwAAAAAAAAAAAAAAAACYAgAAZHJzL2Rv&#10;d25yZXYueG1sUEsFBgAAAAAEAAQA9QAAAIgDAAAAAA==&#10;" strokeweight=".25pt">
                  <v:stroke dashstyle="1 1" endcap="round"/>
                </v:shape>
                <v:shape id="AutoShape 845" o:spid="_x0000_s303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7TsMA&#10;AADcAAAADwAAAGRycy9kb3ducmV2LnhtbESPT4vCMBTE78J+h/AWvGm6ilK6pkUFxaP/Lt7eNm/b&#10;7jYvtYlav70RBI/DzPyGmWWdqcWVWldZVvA1jEAQ51ZXXCg4HlaDGITzyBpry6TgTg6y9KM3w0Tb&#10;G+/ouveFCBB2CSoovW8SKV1ekkE3tA1x8H5ta9AH2RZSt3gLcFPLURRNpcGKw0KJDS1Lyv/3F6Ng&#10;fV/JbUPydLZYdD+jv3g8Xzil+p/d/BuEp86/w6/2RiuI4wk8z4QjI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F7TsMAAADcAAAADwAAAAAAAAAAAAAAAACYAgAAZHJzL2Rv&#10;d25yZXYueG1sUEsFBgAAAAAEAAQA9QAAAIgDAAAAAA==&#10;" strokeweight=".25pt">
                  <v:stroke dashstyle="1 1" endcap="round"/>
                </v:shape>
                <v:shape id="AutoShape 846" o:spid="_x0000_s303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PlOcIA&#10;AADcAAAADwAAAGRycy9kb3ducmV2LnhtbESPQYvCMBSE78L+h/AWvNlUBSnVWKqgeHRdL3t72zzb&#10;avNSm6j1328EYY/DzHzDLLLeNOJOnastKxhHMQjiwuqaSwXH780oAeE8ssbGMil4koNs+TFYYKrt&#10;g7/ofvClCBB2KSqovG9TKV1RkUEX2ZY4eCfbGfRBdqXUHT4C3DRyEsczabDmsFBhS+uKisvhZhRs&#10;nxu5b0n+XC2W/e/knEzzlVNq+NnncxCeev8ffrd3WkGSzOB1Jhw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8+U5wgAAANwAAAAPAAAAAAAAAAAAAAAAAJgCAABkcnMvZG93&#10;bnJldi54bWxQSwUGAAAAAAQABAD1AAAAhwMAAAAA&#10;" strokeweight=".25pt">
                  <v:stroke dashstyle="1 1" endcap="round"/>
                </v:shape>
              </v:group>
              <v:group id="Group 847" o:spid="_x0000_s303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  <v:shape id="AutoShape 848" o:spid="_x0000_s303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DU0LwA&#10;AADcAAAADwAAAGRycy9kb3ducmV2LnhtbERPyw7BQBTdS/zD5ErsmCKRpgxBQiy9NnZX52pL5051&#10;BvX3ZiGxPDnv6bwxpXhR7QrLCgb9CARxanXBmYLTcd2LQTiPrLG0TAo+5GA+a7emmGj75j29Dj4T&#10;IYRdggpy76tESpfmZND1bUUcuKutDfoA60zqGt8h3JRyGEVjabDg0JBjRauc0vvhaRRsPmu5q0ie&#10;Hxaz5jK8xaPF0inV7TSLCQhPjf+Lf+6tVhDH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INTQvAAAANwAAAAPAAAAAAAAAAAAAAAAAJgCAABkcnMvZG93bnJldi54&#10;bWxQSwUGAAAAAAQABAD1AAAAgQMAAAAA&#10;" strokeweight=".25pt">
                  <v:stroke dashstyle="1 1" endcap="round"/>
                </v:shape>
                <v:shape id="AutoShape 849" o:spid="_x0000_s303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xxS8MA&#10;AADcAAAADwAAAGRycy9kb3ducmV2LnhtbESPQWvCQBSE7wX/w/IKvemmKUiMrhILikerXrw9s88k&#10;bfZtml1N8u/dgtDjMDPfMItVb2pxp9ZVlhW8TyIQxLnVFRcKTsfNOAHhPLLG2jIpGMjBajl6WWCq&#10;bcdfdD/4QgQIuxQVlN43qZQuL8mgm9iGOHhX2xr0QbaF1C12AW5qGUfRVBqsOCyU2NBnSfnP4WYU&#10;bIeN3Dckz78Wi/4Sfycf2dop9fbaZ3MQnnr/H362d1pBkszg7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xxS8MAAADcAAAADwAAAAAAAAAAAAAAAACYAgAAZHJzL2Rv&#10;d25yZXYueG1sUEsFBgAAAAAEAAQA9QAAAIgDAAAAAA==&#10;" strokeweight=".25pt">
                  <v:stroke dashstyle="1 1" endcap="round"/>
                </v:shape>
                <v:shape id="AutoShape 850" o:spid="_x0000_s304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9OC8AA&#10;AADcAAAADwAAAGRycy9kb3ducmV2LnhtbERPu27CMBTdkfgH6yKxEQeQqjTFRCkSiLE8lm638SUJ&#10;xNdpbCD8PR6QGI/Oe5H1phE36lxtWcE0ikEQF1bXXCo4HtaTBITzyBoby6TgQQ6y5XCwwFTbO+/o&#10;tvelCCHsUlRQed+mUrqiIoMusi1x4E62M+gD7EqpO7yHcNPIWRx/SIM1h4YKW1pVVFz2V6Ng81jL&#10;n5bk77/Fsv+bnZN5/u2UGo/6/AuEp96/xS/3VitIPsP8cCYcAb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49OC8AAAADcAAAADwAAAAAAAAAAAAAAAACYAgAAZHJzL2Rvd25y&#10;ZXYueG1sUEsFBgAAAAAEAAQA9QAAAIUDAAAAAA==&#10;" strokeweight=".25pt">
                  <v:stroke dashstyle="1 1" endcap="round"/>
                </v:shape>
              </v:group>
              <v:group id="Group 851" o:spid="_x0000_s304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387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v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fzuxgAAANwA&#10;AAAPAAAAAAAAAAAAAAAAAKoCAABkcnMvZG93bnJldi54bWxQSwUGAAAAAAQABAD6AAAAnQMAAAAA&#10;">
                <v:shape id="AutoShape 852" o:spid="_x0000_s304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158IA&#10;AADcAAAADwAAAGRycy9kb3ducmV2LnhtbESPQYvCMBSE74L/ITzBm6ZWWGo1igrKHnfVi7dn82yr&#10;zUttotZ/v1kQPA4z8w0zW7SmEg9qXGlZwWgYgSDOrC45V3DYbwYJCOeRNVaWScGLHCzm3c4MU22f&#10;/EuPnc9FgLBLUUHhfZ1K6bKCDLqhrYmDd7aNQR9kk0vd4DPATSXjKPqSBksOCwXWtC4ou+7uRsH2&#10;tZE/NcnjzWLenuJLMl6unFL9XrucgvDU+k/43f7WCpJJDP9nwhG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EXXnwgAAANwAAAAPAAAAAAAAAAAAAAAAAJgCAABkcnMvZG93&#10;bnJldi54bWxQSwUGAAAAAAQABAD1AAAAhwMAAAAA&#10;" strokeweight=".25pt">
                  <v:stroke dashstyle="1 1" endcap="round"/>
                </v:shape>
                <v:shape id="AutoShape 853" o:spid="_x0000_s304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3QfMEA&#10;AADcAAAADwAAAGRycy9kb3ducmV2LnhtbESPzarCMBSE94LvEI7gTlMVpPYaRQXFpX8bd+c257a9&#10;Nie1iVrf3giCy2FmvmGm88aU4k61KywrGPQjEMSp1QVnCk7HdS8G4TyyxtIyKXiSg/ms3Zpiou2D&#10;93Q/+EwECLsEFeTeV4mULs3JoOvbijh4f7Y26IOsM6lrfAS4KeUwisbSYMFhIceKVjmll8PNKNg8&#10;13JXkTxfLWbN7/A/Hi2WTqlup1n8gPDU+G/4095qBfFkBO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d0HzBAAAA3AAAAA8AAAAAAAAAAAAAAAAAmAIAAGRycy9kb3du&#10;cmV2LnhtbFBLBQYAAAAABAAEAPUAAACGAwAAAAA=&#10;" strokeweight=".25pt">
                  <v:stroke dashstyle="1 1" endcap="round"/>
                </v:shape>
                <v:shape id="AutoShape 854" o:spid="_x0000_s304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ICMIA&#10;AADcAAAADwAAAGRycy9kb3ducmV2LnhtbESPT4vCMBTE74LfITzBm6b+QWo1ii4oHl3Xi7dn82yr&#10;zUu3iVq/vVkQ9jjMzG+Y+bIxpXhQ7QrLCgb9CARxanXBmYLjz6YXg3AeWWNpmRS8yMFy0W7NMdH2&#10;yd/0OPhMBAi7BBXk3leJlC7NyaDr24o4eBdbG/RB1pnUNT4D3JRyGEUTabDgsJBjRV85pbfD3SjY&#10;vjZyX5E8/VrMmvPwGo9Wa6dUt9OsZiA8Nf4//GnvtIJ4Ooa/M+EIyM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tEgIwgAAANwAAAAPAAAAAAAAAAAAAAAAAJgCAABkcnMvZG93&#10;bnJldi54bWxQSwUGAAAAAAQABAD1AAAAhwMAAAAA&#10;" strokeweight=".25pt">
                  <v:stroke dashstyle="1 1" endcap="round"/>
                </v:shape>
              </v:group>
              <v:shape id="AutoShape 855" o:spid="_x0000_s304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jtk8IA&#10;AADcAAAADwAAAGRycy9kb3ducmV2LnhtbESPQYvCMBSE74L/ITzBm6YqSq1G0QXFo+t68fZsnm21&#10;eek2Ueu/NwvCHoeZ+YaZLxtTigfVrrCsYNCPQBCnVhecKTj+bHoxCOeRNZaWScGLHCwX7dYcE22f&#10;/E2Pg89EgLBLUEHufZVI6dKcDLq+rYiDd7G1QR9knUld4zPATSmHUTSRBgsOCzlW9JVTejvcjYLt&#10;ayP3FcnTr8WsOQ+v8Wi1dkp1O81qBsJT4//Dn/ZOK4inY/g7E46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+O2TwgAAANwAAAAPAAAAAAAAAAAAAAAAAJgCAABkcnMvZG93&#10;bnJldi54bWxQSwUGAAAAAAQABAD1AAAAhwMAAAAA&#10;" strokeweight=".25pt">
                <v:stroke dashstyle="1 1" endcap="round"/>
              </v:shape>
            </v:group>
            <v:group id="Group 856" o:spid="_x0000_s3046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<v:group id="Group 857" o:spid="_x0000_s304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jBA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F+x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MEBxgAAANwA&#10;AAAPAAAAAAAAAAAAAAAAAKoCAABkcnMvZG93bnJldi54bWxQSwUGAAAAAAQABAD6AAAAnQMAAAAA&#10;">
                <v:shape id="AutoShape 858" o:spid="_x0000_s304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lCDcAA&#10;AADcAAAADwAAAGRycy9kb3ducmV2LnhtbERPu27CMBTdkfgH6yKxEQeQqjTFRCkSiLE8lm638SUJ&#10;xNdpbCD8PR6QGI/Oe5H1phE36lxtWcE0ikEQF1bXXCo4HtaTBITzyBoby6TgQQ6y5XCwwFTbO+/o&#10;tvelCCHsUlRQed+mUrqiIoMusi1x4E62M+gD7EqpO7yHcNPIWRx/SIM1h4YKW1pVVFz2V6Ng81jL&#10;n5bk77/Fsv+bnZN5/u2UGo/6/AuEp96/xS/3VitIPsPacCYcAb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lCDcAAAADcAAAADwAAAAAAAAAAAAAAAACYAgAAZHJzL2Rvd25y&#10;ZXYueG1sUEsFBgAAAAAEAAQA9QAAAIUDAAAAAA==&#10;" strokeweight=".25pt">
                  <v:stroke dashstyle="1 1" endcap="round"/>
                </v:shape>
                <v:shape id="AutoShape 859" o:spid="_x0000_s304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nlsEA&#10;AADcAAAADwAAAGRycy9kb3ducmV2LnhtbESPzarCMBSE94LvEI7gTlMVpPYaRQXFpX8bd8fm3Lb3&#10;Nie1iVrf3giCy2FmvmGm88aU4k61KywrGPQjEMSp1QVnCk7HdS8G4TyyxtIyKXiSg/ms3Zpiou2D&#10;93Q/+EwECLsEFeTeV4mULs3JoOvbijh4v7Y26IOsM6lrfAS4KeUwisbSYMFhIceKVjml/4ebUbB5&#10;ruWuInm+Wsyay/AvHi2WTqlup1n8gPDU+G/4095qBfFkAu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155bBAAAA3AAAAA8AAAAAAAAAAAAAAAAAmAIAAGRycy9kb3du&#10;cmV2LnhtbFBLBQYAAAAABAAEAPUAAACGAwAAAAA=&#10;" strokeweight=".25pt">
                  <v:stroke dashstyle="1 1" endcap="round"/>
                </v:shape>
                <v:shape id="AutoShape 860" o:spid="_x0000_s305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TUEbwA&#10;AADcAAAADwAAAGRycy9kb3ducmV2LnhtbERPyw7BQBTdS/zD5ErsmCIRyhAkxNJrY3d1rrZ07lRn&#10;UH9vFhLLk/OezmtTiBdVLresoNeNQBAnVuecKjgd150RCOeRNRaWScGHHMxnzcYUY23fvKfXwaci&#10;hLCLUUHmfRlL6ZKMDLquLYkDd7WVQR9glUpd4TuEm0L2o2goDeYcGjIsaZVRcj88jYLNZy13Jcnz&#10;w2JaX/q30WCxdEq1W/ViAsJT7f/in3urFYyjMD+cCUdAz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FZNQRvAAAANwAAAAPAAAAAAAAAAAAAAAAAJgCAABkcnMvZG93bnJldi54&#10;bWxQSwUGAAAAAAQABAD1AAAAgQMAAAAA&#10;" strokeweight=".25pt">
                  <v:stroke dashstyle="1 1" endcap="round"/>
                </v:shape>
              </v:group>
              <v:group id="Group 861" o:spid="_x0000_s305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pZm9MYAAADc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i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lmb0xgAAANwA&#10;AAAPAAAAAAAAAAAAAAAAAKoCAABkcnMvZG93bnJldi54bWxQSwUGAAAAAAQABAD6AAAAnQMAAAAA&#10;">
                <v:shape id="AutoShape 862" o:spid="_x0000_s305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rv/cIA&#10;AADcAAAADwAAAGRycy9kb3ducmV2LnhtbESPQYvCMBSE7wv+h/AEb2tqBdFqKiooe9xVL96ezbOt&#10;Ni+1ibX+e7OwsMdhZr5hFsvOVKKlxpWWFYyGEQjizOqScwXHw/ZzCsJ5ZI2VZVLwIgfLtPexwETb&#10;J/9Qu/e5CBB2CSoovK8TKV1WkEE3tDVx8C62MeiDbHKpG3wGuKlkHEUTabDksFBgTZuCstv+YRTs&#10;Xlv5XZM83S3m3Tm+TsertVNq0O9WcxCeOv8f/mt/aQWzKIbfM+EIy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+u/9wgAAANwAAAAPAAAAAAAAAAAAAAAAAJgCAABkcnMvZG93&#10;bnJldi54bWxQSwUGAAAAAAQABAD1AAAAhwMAAAAA&#10;" strokeweight=".25pt">
                  <v:stroke dashstyle="1 1" endcap="round"/>
                </v:shape>
                <v:shape id="AutoShape 863" o:spid="_x0000_s305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ZKZsQA&#10;AADcAAAADwAAAGRycy9kb3ducmV2LnhtbESPT2vCQBTE74LfYXmCN7Opgtg0G7EFpcf659Lba/aZ&#10;xGbfptmtSb69Kwgeh5n5DZOue1OLK7WusqzgJYpBEOdWV1woOB23sxUI55E11pZJwUAO1tl4lGKi&#10;bcd7uh58IQKEXYIKSu+bREqXl2TQRbYhDt7ZtgZ9kG0hdYtdgJtazuN4KQ1WHBZKbOijpPz38G8U&#10;7Iat/GpIfv9ZLPqf+WW12Lw7paaTfvMGwlPvn+FH+1MreI0XcD8Tjo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2SmbEAAAA3AAAAA8AAAAAAAAAAAAAAAAAmAIAAGRycy9k&#10;b3ducmV2LnhtbFBLBQYAAAAABAAEAPUAAACJAwAAAAA=&#10;" strokeweight=".25pt">
                  <v:stroke dashstyle="1 1" endcap="round"/>
                </v:shape>
                <v:shape id="AutoShape 864" o:spid="_x0000_s305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/SEsIA&#10;AADcAAAADwAAAGRycy9kb3ducmV2LnhtbESPzarCMBSE94LvEI7gTlP1IlqNoheUu/Rv4+7YHNtq&#10;c9LbRK1vbwTB5TAz3zDTeW0KcafK5ZYV9LoRCOLE6pxTBYf9qjMC4TyyxsIyKXiSg/ms2ZhirO2D&#10;t3Tf+VQECLsYFWTel7GULsnIoOvakjh4Z1sZ9EFWqdQVPgLcFLIfRUNpMOewkGFJvxkl193NKFg/&#10;V3JTkjz+W0zrU/8yGiyWTql2q15MQHiq/Tf8af9pBePoB95nwhG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X9ISwgAAANwAAAAPAAAAAAAAAAAAAAAAAJgCAABkcnMvZG93&#10;bnJldi54bWxQSwUGAAAAAAQABAD1AAAAhwMAAAAA&#10;" strokeweight=".25pt">
                  <v:stroke dashstyle="1 1" endcap="round"/>
                </v:shape>
              </v:group>
              <v:group id="Group 865" o:spid="_x0000_s305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1g98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j6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2tYPfFAAAA3AAA&#10;AA8AAAAAAAAAAAAAAAAAqgIAAGRycy9kb3ducmV2LnhtbFBLBQYAAAAABAAEAPoAAACcAwAAAAA=&#10;">
                <v:shape id="AutoShape 866" o:spid="_x0000_s305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Hp/sMA&#10;AADcAAAADwAAAGRycy9kb3ducmV2LnhtbESPT4vCMBTE74LfITzBm01XQdyusbiC4tF/l729bZ5t&#10;3eal28Rav70RBI/DzPyGmaedqURLjSstK/iIYhDEmdUl5wpOx/VoBsJ5ZI2VZVJwJwfpot+bY6Lt&#10;jffUHnwuAoRdggoK7+tESpcVZNBFtiYO3tk2Bn2QTS51g7cAN5Ucx/FUGiw5LBRY06qg7O9wNQo2&#10;97Xc1SR//i3m3e/4Mpssv51Sw0G3/ALhqfPv8Ku91Qo+4yk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Hp/sMAAADcAAAADwAAAAAAAAAAAAAAAACYAgAAZHJzL2Rv&#10;d25yZXYueG1sUEsFBgAAAAAEAAQA9QAAAIgDAAAAAA==&#10;" strokeweight=".25pt">
                  <v:stroke dashstyle="1 1" endcap="round"/>
                </v:shape>
                <v:shape id="AutoShape 867" o:spid="_x0000_s305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1MZcIA&#10;AADcAAAADwAAAGRycy9kb3ducmV2LnhtbESPzarCMBSE94LvEI7gTlMVrlqNoheUu/Rv4+7YHNtq&#10;c9LbRK1vbwTB5TAz3zDTeW0KcafK5ZYV9LoRCOLE6pxTBYf9qjMC4TyyxsIyKXiSg/ms2ZhirO2D&#10;t3Tf+VQECLsYFWTel7GULsnIoOvakjh4Z1sZ9EFWqdQVPgLcFLIfRT/SYM5hIcOSfjNKrrubUbB+&#10;ruSmJHn8t5jWp/5lNFgsnVLtVr2YgPBU+2/40/7TCsbREN5nwhG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jUxlwgAAANwAAAAPAAAAAAAAAAAAAAAAAJgCAABkcnMvZG93&#10;bnJldi54bWxQSwUGAAAAAAQABAD1AAAAhwMAAAAA&#10;" strokeweight=".25pt">
                  <v:stroke dashstyle="1 1" endcap="round"/>
                </v:shape>
                <v:shape id="AutoShape 868" o:spid="_x0000_s305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LYF7wA&#10;AADcAAAADwAAAGRycy9kb3ducmV2LnhtbERPyw7BQBTdS/zD5ErsmCIRyhAkxNJrY3d1rrZ07lRn&#10;UH9vFhLLk/OezmtTiBdVLresoNeNQBAnVuecKjgd150RCOeRNRaWScGHHMxnzcYUY23fvKfXwaci&#10;hLCLUUHmfRlL6ZKMDLquLYkDd7WVQR9glUpd4TuEm0L2o2goDeYcGjIsaZVRcj88jYLNZy13Jcnz&#10;w2JaX/q30WCxdEq1W/ViAsJT7f/in3urFYyjsDacCUdAz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7EtgXvAAAANwAAAAPAAAAAAAAAAAAAAAAAJgCAABkcnMvZG93bnJldi54&#10;bWxQSwUGAAAAAAQABAD1AAAAgQMAAAAA&#10;" strokeweight=".25pt">
                  <v:stroke dashstyle="1 1" endcap="round"/>
                </v:shape>
              </v:group>
              <v:shape id="AutoShape 869" o:spid="_x0000_s305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59jMEA&#10;AADcAAAADwAAAGRycy9kb3ducmV2LnhtbESPQYvCMBSE74L/ITzBm6YqiK1GUUHZ46568fZsnm21&#10;ealN1PrvzYLgcZiZb5jZojGleFDtCssKBv0IBHFqdcGZgsN+05uAcB5ZY2mZFLzIwWLebs0w0fbJ&#10;f/TY+UwECLsEFeTeV4mULs3JoOvbijh4Z1sb9EHWmdQ1PgPclHIYRWNpsOCwkGNF65zS6+5uFGxf&#10;G/lbkTzeLGbNaXiZjJYrp1S30yynIDw1/hv+tH+0gjiK4f9MO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efYzBAAAA3AAAAA8AAAAAAAAAAAAAAAAAmAIAAGRycy9kb3du&#10;cmV2LnhtbFBLBQYAAAAABAAEAPUAAACGAwAAAAA=&#10;" strokeweight=".25pt">
                <v:stroke dashstyle="1 1" endcap="round"/>
              </v:shape>
            </v:group>
            <v:group id="Group 870" o:spid="_x0000_s3060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<v:group id="Group 871" o:spid="_x0000_s306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0/wKcUAAADcAAAADwAAAGRycy9kb3ducmV2LnhtbESPQWvCQBSE7wX/w/KE&#10;3upmlZYaXUWklh5EqAri7ZF9JsHs25DdJvHfu4LQ4zAz3zDzZW8r0VLjS8ca1CgBQZw5U3Ku4XjY&#10;vH2C8AHZYOWYNNzIw3IxeJljalzHv9TuQy4ihH2KGooQ6lRKnxVk0Y9cTRy9i2sshiibXJoGuwi3&#10;lRwnyYe0WHJcKLCmdUHZdf9nNXx32K0m6qvdXi/r2/nwvjttFWn9OuxXMxCB+vAffrZ/jIap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P8CnFAAAA3AAA&#10;AA8AAAAAAAAAAAAAAAAAqgIAAGRycy9kb3ducmV2LnhtbFBLBQYAAAAABAAEAPoAAACcAwAAAAA=&#10;">
                <v:shape id="AutoShape 872" o:spid="_x0000_s306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N5IMMA&#10;AADcAAAADwAAAGRycy9kb3ducmV2LnhtbESPT4vCMBTE7wt+h/AEb2tqhUWrUepCxaP/Lt6ezbOt&#10;Ni/dJmr99hthYY/DzPyGmS87U4sHta6yrGA0jEAQ51ZXXCg4HrLPCQjnkTXWlknBixwsF72POSba&#10;PnlHj70vRICwS1BB6X2TSOnykgy6oW2Ig3exrUEfZFtI3eIzwE0t4yj6kgYrDgslNvRdUn7b342C&#10;9SuT24bk6cdi0Z3j62ScrpxSg36XzkB46vx/+K+90QqmoxjeZ8IR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N5IMMAAADcAAAADwAAAAAAAAAAAAAAAACYAgAAZHJzL2Rv&#10;d25yZXYueG1sUEsFBgAAAAAEAAQA9QAAAIgDAAAAAA==&#10;" strokeweight=".25pt">
                  <v:stroke dashstyle="1 1" endcap="round"/>
                </v:shape>
                <v:shape id="AutoShape 873" o:spid="_x0000_s306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/cu8MA&#10;AADcAAAADwAAAGRycy9kb3ducmV2LnhtbESPT4vCMBTE7wt+h/AEb9u0CotWY1FB2eP65+Lt2Tzb&#10;avNSm6j122+EhT0OM/MbZpZ1phYPal1lWUESxSCIc6srLhQc9uvPMQjnkTXWlknBixxk897HDFNt&#10;n7ylx84XIkDYpaig9L5JpXR5SQZdZBvi4J1ta9AH2RZSt/gMcFPLYRx/SYMVh4USG1qVlF93d6Ng&#10;81rLn4bk8Wax6E7Dy3i0WDqlBv1uMQXhqfP/4b/2t1YwSUbwPh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/cu8MAAADcAAAADwAAAAAAAAAAAAAAAACYAgAAZHJzL2Rv&#10;d25yZXYueG1sUEsFBgAAAAAEAAQA9QAAAIgDAAAAAA==&#10;" strokeweight=".25pt">
                  <v:stroke dashstyle="1 1" endcap="round"/>
                </v:shape>
                <v:shape id="AutoShape 874" o:spid="_x0000_s306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ZEz8MA&#10;AADcAAAADwAAAGRycy9kb3ducmV2LnhtbESPQYvCMBSE78L+h/AEb5paRdxqlK6geFR3L3t7Nm/b&#10;rs1LbaLWf28EweMwM98w82VrKnGlxpWWFQwHEQjizOqScwU/3+v+FITzyBory6TgTg6Wi4/OHBNt&#10;b7yn68HnIkDYJaig8L5OpHRZQQbdwNbEwfuzjUEfZJNL3eAtwE0l4yiaSIMlh4UCa1oVlJ0OF6Ng&#10;c1/LXU3y92wxb4/x/3SUfjmlet02nYHw1Pp3+NXeagWfwzE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ZEz8MAAADcAAAADwAAAAAAAAAAAAAAAACYAgAAZHJzL2Rv&#10;d25yZXYueG1sUEsFBgAAAAAEAAQA9QAAAIgDAAAAAA==&#10;" strokeweight=".25pt">
                  <v:stroke dashstyle="1 1" endcap="round"/>
                </v:shape>
              </v:group>
              <v:group id="Group 875" o:spid="_x0000_s306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HT2Ks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HT2KsQAAADcAAAA&#10;DwAAAAAAAAAAAAAAAACqAgAAZHJzL2Rvd25yZXYueG1sUEsFBgAAAAAEAAQA+gAAAJsDAAAAAA==&#10;">
                <v:shape id="AutoShape 876" o:spid="_x0000_s306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h/I8MA&#10;AADcAAAADwAAAGRycy9kb3ducmV2LnhtbESPT4vCMBTE7wt+h/CEvdm0CqLVWHRB2eP65+Lt2Tzb&#10;avNSm6zWb78RhD0OM/MbZp51phZ3al1lWUESxSCIc6srLhQc9uvBBITzyBpry6TgSQ6yRe9jjqm2&#10;D97SfecLESDsUlRQet+kUrq8JIMusg1x8M62NeiDbAupW3wEuKnlMI7H0mDFYaHEhr5Kyq+7X6Ng&#10;81zLn4bk8Wax6E7Dy2S0XDmlPvvdcgbCU+f/w+/2t1YwTcbwOhOO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h/I8MAAADcAAAADwAAAAAAAAAAAAAAAACYAgAAZHJzL2Rv&#10;d25yZXYueG1sUEsFBgAAAAAEAAQA9QAAAIgDAAAAAA==&#10;" strokeweight=".25pt">
                  <v:stroke dashstyle="1 1" endcap="round"/>
                </v:shape>
                <v:shape id="AutoShape 877" o:spid="_x0000_s306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TauMMA&#10;AADcAAAADwAAAGRycy9kb3ducmV2LnhtbESPQYvCMBSE78L+h/AEb5paQd1qlK6geFR3L3t7Nm/b&#10;rs1LbaLWf28EweMwM98w82VrKnGlxpWWFQwHEQjizOqScwU/3+v+FITzyBory6TgTg6Wi4/OHBNt&#10;b7yn68HnIkDYJaig8L5OpHRZQQbdwNbEwfuzjUEfZJNL3eAtwE0l4ygaS4Mlh4UCa1oVlJ0OF6Ng&#10;c1/LXU3y92wxb4/x/3SUfjmlet02nYHw1Pp3+NXeagWfwwk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TauMMAAADcAAAADwAAAAAAAAAAAAAAAACYAgAAZHJzL2Rv&#10;d25yZXYueG1sUEsFBgAAAAAEAAQA9QAAAIgDAAAAAA==&#10;" strokeweight=".25pt">
                  <v:stroke dashstyle="1 1" endcap="round"/>
                </v:shape>
                <v:shape id="AutoShape 878" o:spid="_x0000_s306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tOyrwA&#10;AADcAAAADwAAAGRycy9kb3ducmV2LnhtbERPyw7BQBTdS/zD5ErsmCIRyhAkxNJrY3d1rrZ07lRn&#10;UH9vFhLLk/OezmtTiBdVLresoNeNQBAnVuecKjgd150RCOeRNRaWScGHHMxnzcYUY23fvKfXwaci&#10;hLCLUUHmfRlL6ZKMDLquLYkDd7WVQR9glUpd4TuEm0L2o2goDeYcGjIsaZVRcj88jYLNZy13Jcnz&#10;w2JaX/q30WCxdEq1W/ViAsJT7f/in3urFYx7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+y07KvAAAANwAAAAPAAAAAAAAAAAAAAAAAJgCAABkcnMvZG93bnJldi54&#10;bWxQSwUGAAAAAAQABAD1AAAAgQMAAAAA&#10;" strokeweight=".25pt">
                  <v:stroke dashstyle="1 1" endcap="round"/>
                </v:shape>
              </v:group>
              <v:group id="Group 879" o:spid="_x0000_s306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n8L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4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Tn8L8QAAADcAAAA&#10;DwAAAAAAAAAAAAAAAACqAgAAZHJzL2Rvd25yZXYueG1sUEsFBgAAAAAEAAQA+gAAAJsDAAAAAA==&#10;">
                <v:shape id="AutoShape 880" o:spid="_x0000_s307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Icb0A&#10;AADcAAAADwAAAGRycy9kb3ducmV2LnhtbERPzc7BQBTdS7zD5ErsmKpEKEOQEEt838bu6lxt6dyp&#10;zqDe3iwklifnf7ZoTCmeVLvCsoJBPwJBnFpdcKbg/2/TG4NwHlljaZkUvMnBYt5uzTDR9sUHeh59&#10;JkIIuwQV5N5XiZQuzcmg69uKOHAXWxv0AdaZ1DW+QrgpZRxFI2mw4NCQY0XrnNLb8WEUbN8bua9I&#10;nu4Ws+YcX8fD5cop1e00yykIT43/ib/unVYwicP8cCYcATn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tGIcb0AAADcAAAADwAAAAAAAAAAAAAAAACYAgAAZHJzL2Rvd25yZXYu&#10;eG1sUEsFBgAAAAAEAAQA9QAAAIIDAAAAAA==&#10;" strokeweight=".25pt">
                  <v:stroke dashstyle="1 1" endcap="round"/>
                </v:shape>
                <v:shape id="AutoShape 881" o:spid="_x0000_s307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0t6sMA&#10;AADcAAAADwAAAGRycy9kb3ducmV2LnhtbESPT4vCMBTE7wt+h/AEb2tqhUWrUepCxaP/Lt6ezbOt&#10;Ni/dJmr99hthYY/DzPyGmS87U4sHta6yrGA0jEAQ51ZXXCg4HrLPCQjnkTXWlknBixwsF72POSba&#10;PnlHj70vRICwS1BB6X2TSOnykgy6oW2Ig3exrUEfZFtI3eIzwE0t4yj6kgYrDgslNvRdUn7b342C&#10;9SuT24bk6cdi0Z3j62ScrpxSg36XzkB46vx/+K+90Qqm8QjeZ8IR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0t6sMAAADcAAAADwAAAAAAAAAAAAAAAACYAgAAZHJzL2Rv&#10;d25yZXYueG1sUEsFBgAAAAAEAAQA9QAAAIgDAAAAAA==&#10;" strokeweight=".25pt">
                  <v:stroke dashstyle="1 1" endcap="round"/>
                </v:shape>
                <v:shape id="AutoShape 882" o:spid="_x0000_s307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+zncIA&#10;AADcAAAADwAAAGRycy9kb3ducmV2LnhtbESPQYvCMBSE7wv+h/AEb2tqBdFqKiooe9xVL96ezbOt&#10;Ni+1ibX+e7OwsMdhZr5hFsvOVKKlxpWWFYyGEQjizOqScwXHw/ZzCsJ5ZI2VZVLwIgfLtPexwETb&#10;J/9Qu/e5CBB2CSoovK8TKV1WkEE3tDVx8C62MeiDbHKpG3wGuKlkHEUTabDksFBgTZuCstv+YRTs&#10;Xlv5XZM83S3m3Tm+TsertVNq0O9WcxCeOv8f/mt/aQWzOIbfM+EIy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T7OdwgAAANwAAAAPAAAAAAAAAAAAAAAAAJgCAABkcnMvZG93&#10;bnJldi54bWxQSwUGAAAAAAQABAD1AAAAhwMAAAAA&#10;" strokeweight=".25pt">
                  <v:stroke dashstyle="1 1" endcap="round"/>
                </v:shape>
              </v:group>
              <v:shape id="AutoShape 883" o:spid="_x0000_s307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MWBsMA&#10;AADcAAAADwAAAGRycy9kb3ducmV2LnhtbESPT4vCMBTE78J+h/AWvGm6LYhbjeIKFY/+u+zt2Tzb&#10;us1Lt4lav70RBI/DzPyGmc47U4srta6yrOBrGIEgzq2uuFBw2GeDMQjnkTXWlknBnRzMZx+9Kaba&#10;3nhL150vRICwS1FB6X2TSunykgy6oW2Ig3eyrUEfZFtI3eItwE0t4ygaSYMVh4USG1qWlP/tLkbB&#10;6p7JTUPy999i0R3j8zhZ/Dil+p/dYgLCU+ff4Vd7rRV8xwk8z4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MWBsMAAADcAAAADwAAAAAAAAAAAAAAAACYAgAAZHJzL2Rv&#10;d25yZXYueG1sUEsFBgAAAAAEAAQA9QAAAIgDAAAAAA==&#10;" strokeweight=".25pt">
                <v:stroke dashstyle="1 1" endcap="round"/>
              </v:shape>
            </v:group>
            <v:group id="Group 884" o:spid="_x0000_s3074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ZD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eB9PI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lUmQzFAAAA3AAA&#10;AA8AAAAAAAAAAAAAAAAAqgIAAGRycy9kb3ducmV2LnhtbFBLBQYAAAAABAAEAPoAAACcAwAAAAA=&#10;">
              <v:group id="Group 885" o:spid="_x0000_s307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g8l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YPJfFAAAA3AAA&#10;AA8AAAAAAAAAAAAAAAAAqgIAAGRycy9kb3ducmV2LnhtbFBLBQYAAAAABAAEAPoAAACcAwAAAAA=&#10;">
                <v:shape id="AutoShape 886" o:spid="_x0000_s307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1nsMA&#10;AADcAAAADwAAAGRycy9kb3ducmV2LnhtbESPQWvCQBSE7wX/w/KE3pqNESSmWUUFpccavXh7zb4m&#10;qdm3Mbtq/PddodDjMDPfMPlyMK24Ue8aywomUQyCuLS64UrB8bB9S0E4j6yxtUwKHuRguRi95Jhp&#10;e+c93QpfiQBhl6GC2vsuk9KVNRl0ke2Ig/dte4M+yL6Susd7gJtWJnE8kwYbDgs1drSpqTwXV6Ng&#10;99jKz47k6WKxGr6Sn3S6WjulXsfD6h2Ep8H/h//aH1rBPJnB80w4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S1nsMAAADcAAAADwAAAAAAAAAAAAAAAACYAgAAZHJzL2Rv&#10;d25yZXYueG1sUEsFBgAAAAAEAAQA9QAAAIgDAAAAAA==&#10;" strokeweight=".25pt">
                  <v:stroke dashstyle="1 1" endcap="round"/>
                </v:shape>
                <v:shape id="AutoShape 887" o:spid="_x0000_s307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gQBcMA&#10;AADcAAAADwAAAGRycy9kb3ducmV2LnhtbESPT4vCMBTE78J+h/AWvGm6FbRWo7iC4nH9c/H2bJ5t&#10;d5uX2kSt334jCB6HmfkNM523phI3alxpWcFXPwJBnFldcq7gsF/1EhDOI2usLJOCBzmYzz46U0y1&#10;vfOWbjufiwBhl6KCwvs6ldJlBRl0fVsTB+9sG4M+yCaXusF7gJtKxlE0lAZLDgsF1rQsKPvbXY2C&#10;9WMlf2qSx4vFvD3Fv8lg8e2U6n62iwkIT61/h1/tjVYwjkfwPBOO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gQBcMAAADcAAAADwAAAAAAAAAAAAAAAACYAgAAZHJzL2Rv&#10;d25yZXYueG1sUEsFBgAAAAAEAAQA9QAAAIgDAAAAAA==&#10;" strokeweight=".25pt">
                  <v:stroke dashstyle="1 1" endcap="round"/>
                </v:shape>
                <v:shape id="AutoShape 888" o:spid="_x0000_s307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eEd70A&#10;AADcAAAADwAAAGRycy9kb3ducmV2LnhtbERPzc7BQBTdS7zD5ErsmKpEKEOQEEt838bu6lxt6dyp&#10;zqDe3iwklifnf7ZoTCmeVLvCsoJBPwJBnFpdcKbg/2/TG4NwHlljaZkUvMnBYt5uzTDR9sUHeh59&#10;JkIIuwQV5N5XiZQuzcmg69uKOHAXWxv0AdaZ1DW+QrgpZRxFI2mw4NCQY0XrnNLb8WEUbN8bua9I&#10;nu4Ws+YcX8fD5cop1e00yykIT43/ib/unVYwicPacCYcATn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KeEd70AAADcAAAADwAAAAAAAAAAAAAAAACYAgAAZHJzL2Rvd25yZXYu&#10;eG1sUEsFBgAAAAAEAAQA9QAAAIIDAAAAAA==&#10;" strokeweight=".25pt">
                  <v:stroke dashstyle="1 1" endcap="round"/>
                </v:shape>
              </v:group>
              <v:group id="Group 889" o:spid="_x0000_s307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AutoShape 890" o:spid="_x0000_s308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gerLwA&#10;AADcAAAADwAAAGRycy9kb3ducmV2LnhtbERPyw7BQBTdS/zD5ErsmCIRyhAkxNJrY3d1rrZ07lRn&#10;UH9vFhLLk/OezmtTiBdVLresoNeNQBAnVuecKjgd150RCOeRNRaWScGHHMxnzcYUY23fvKfXwaci&#10;hLCLUUHmfRlL6ZKMDLquLYkDd7WVQR9glUpd4TuEm0L2o2goDeYcGjIsaZVRcj88jYLNZy13Jcnz&#10;w2JaX/q30WCxdEq1W/ViAsJT7f/in3urFYwH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LCB6svAAAANwAAAAPAAAAAAAAAAAAAAAAAJgCAABkcnMvZG93bnJldi54&#10;bWxQSwUGAAAAAAQABAD1AAAAgQMAAAAA&#10;" strokeweight=".25pt">
                  <v:stroke dashstyle="1 1" endcap="round"/>
                </v:shape>
                <v:shape id="AutoShape 891" o:spid="_x0000_s308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S7N8MA&#10;AADcAAAADwAAAGRycy9kb3ducmV2LnhtbESPT4vCMBTE7wt+h/AEb9u0CotWY1FB2eP65+Lt2Tzb&#10;avNSm6j122+EhT0OM/MbZpZ1phYPal1lWUESxSCIc6srLhQc9uvPMQjnkTXWlknBixxk897HDFNt&#10;n7ylx84XIkDYpaig9L5JpXR5SQZdZBvi4J1ta9AH2RZSt/gMcFPLYRx/SYMVh4USG1qVlF93d6Ng&#10;81rLn4bk8Wax6E7Dy3i0WDqlBv1uMQXhqfP/4b/2t1YwGSXwPh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S7N8MAAADcAAAADwAAAAAAAAAAAAAAAACYAgAAZHJzL2Rv&#10;d25yZXYueG1sUEsFBgAAAAAEAAQA9QAAAIgDAAAAAA==&#10;" strokeweight=".25pt">
                  <v:stroke dashstyle="1 1" endcap="round"/>
                </v:shape>
                <v:shape id="AutoShape 892" o:spid="_x0000_s308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YlQMMA&#10;AADcAAAADwAAAGRycy9kb3ducmV2LnhtbESPT4vCMBTE78J+h/AWvGm6LYhbjeIKFY/+u+zt2Tzb&#10;us1Lt4lav70RBI/DzPyGmc47U4srta6yrOBrGIEgzq2uuFBw2GeDMQjnkTXWlknBnRzMZx+9Kaba&#10;3nhL150vRICwS1FB6X2TSunykgy6oW2Ig3eyrUEfZFtI3eItwE0t4ygaSYMVh4USG1qWlP/tLkbB&#10;6p7JTUPy999i0R3j8zhZ/Dil+p/dYgLCU+ff4Vd7rRV8JzE8z4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YlQMMAAADcAAAADwAAAAAAAAAAAAAAAACYAgAAZHJzL2Rv&#10;d25yZXYueG1sUEsFBgAAAAAEAAQA9QAAAIgDAAAAAA==&#10;" strokeweight=".25pt">
                  <v:stroke dashstyle="1 1" endcap="round"/>
                </v:shape>
              </v:group>
              <v:group id="Group 893" o:spid="_x0000_s308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Xp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p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l6XFAAAA3AAA&#10;AA8AAAAAAAAAAAAAAAAAqgIAAGRycy9kb3ducmV2LnhtbFBLBQYAAAAABAAEAPoAAACcAwAAAAA=&#10;">
                <v:shape id="AutoShape 894" o:spid="_x0000_s308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Yr8MA&#10;AADcAAAADwAAAGRycy9kb3ducmV2LnhtbESPT4vCMBTE74LfITzBm6arIm41lq6gePTfZW/P5m3b&#10;3eal20St394IgsdhZn7DLJLWVOJKjSstK/gYRiCIM6tLzhWcjuvBDITzyBory6TgTg6SZbezwFjb&#10;G+/pevC5CBB2MSoovK9jKV1WkEE3tDVx8H5sY9AH2eRSN3gLcFPJURRNpcGSw0KBNa0Kyv4OF6Ng&#10;c1/LXU3y+99i3p5Hv7Nx+uWU6vfadA7CU+vf4Vd7qxV8ji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MYr8MAAADcAAAADwAAAAAAAAAAAAAAAACYAgAAZHJzL2Rv&#10;d25yZXYueG1sUEsFBgAAAAAEAAQA9QAAAIgDAAAAAA==&#10;" strokeweight=".25pt">
                  <v:stroke dashstyle="1 1" endcap="round"/>
                </v:shape>
                <v:shape id="AutoShape 895" o:spid="_x0000_s308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+9NMMA&#10;AADcAAAADwAAAGRycy9kb3ducmV2LnhtbESPT4vCMBTE74LfITzBm6arKG41lq6gePTfZW/P5m3b&#10;3eal20St394IgsdhZn7DLJLWVOJKjSstK/gYRiCIM6tLzhWcjuvBDITzyBory6TgTg6SZbezwFjb&#10;G+/pevC5CBB2MSoovK9jKV1WkEE3tDVx8H5sY9AH2eRSN3gLcFPJURRNpcGSw0KBNa0Kyv4OF6Ng&#10;c1/LXU3y+99i3p5Hv7Nx+uWU6vfadA7CU+vf4Vd7qxV8ji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+9NMMAAADcAAAADwAAAAAAAAAAAAAAAACYAgAAZHJzL2Rv&#10;d25yZXYueG1sUEsFBgAAAAAEAAQA9QAAAIgDAAAAAA==&#10;" strokeweight=".25pt">
                  <v:stroke dashstyle="1 1" endcap="round"/>
                </v:shape>
                <v:shape id="AutoShape 896" o:spid="_x0000_s308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0jQ8QA&#10;AADcAAAADwAAAGRycy9kb3ducmV2LnhtbESPQWvCQBSE7wX/w/KE3nSjAbGpa4iFSI9We+ntNfua&#10;RLNv091V4793C0KPw8x8w6zywXTiQs63lhXMpgkI4srqlmsFn4dysgThA7LGzjIpuJGHfD16WmGm&#10;7ZU/6LIPtYgQ9hkqaELoMyl91ZBBP7U9cfR+rDMYonS11A6vEW46OU+ShTTYclxosKe3hqrT/mwU&#10;bG+l3PUkv34t1sP3/LhMi41X6nk8FK8gAg3hP/xov2sFL+kC/s7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tI0PEAAAA3AAAAA8AAAAAAAAAAAAAAAAAmAIAAGRycy9k&#10;b3ducmV2LnhtbFBLBQYAAAAABAAEAPUAAACJAwAAAAA=&#10;" strokeweight=".25pt">
                  <v:stroke dashstyle="1 1" endcap="round"/>
                </v:shape>
              </v:group>
              <v:shape id="AutoShape 897" o:spid="_x0000_s308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GG2MMA&#10;AADcAAAADwAAAGRycy9kb3ducmV2LnhtbESPT4vCMBTE74LfITzBm6aroG41lq6gePTfZW/P5m3b&#10;3eal20St394IgsdhZn7DLJLWVOJKjSstK/gYRiCIM6tLzhWcjuvBDITzyBory6TgTg6SZbezwFjb&#10;G+/pevC5CBB2MSoovK9jKV1WkEE3tDVx8H5sY9AH2eRSN3gLcFPJURRNpMGSw0KBNa0Kyv4OF6Ng&#10;c1/LXU3y+99i3p5Hv7Nx+uWU6vfadA7CU+vf4Vd7qxV8jq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GG2MMAAADcAAAADwAAAAAAAAAAAAAAAACYAgAAZHJzL2Rv&#10;d25yZXYueG1sUEsFBgAAAAAEAAQA9QAAAIgDAAAAAA==&#10;" strokeweight=".25pt">
                <v:stroke dashstyle="1 1" endcap="round"/>
              </v:shape>
            </v:group>
            <v:group id="Group 898" o:spid="_x0000_s3088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<v:group id="Group 899" o:spid="_x0000_s308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ygT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3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jKBPxgAAANwA&#10;AAAPAAAAAAAAAAAAAAAAAKoCAABkcnMvZG93bnJldi54bWxQSwUGAAAAAAQABAD6AAAAnQMAAAAA&#10;">
                <v:shape id="AutoShape 900" o:spid="_x0000_s309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5t0cAA&#10;AADcAAAADwAAAGRycy9kb3ducmV2LnhtbERPPW/CMBDdK/U/WFeJrXEIVQUhBgUkECOlXdiO+EgC&#10;8TnEBsK/rwckxqf3nc1704gbda62rGAYxSCIC6trLhX8/a4+xyCcR9bYWCYFD3Iwn72/ZZhqe+cf&#10;uu18KUIIuxQVVN63qZSuqMigi2xLHLij7Qz6ALtS6g7vIdw0Monjb2mw5tBQYUvLiorz7moUrB8r&#10;uW1J7i8Wy/6QnMajfOGUGnz0+RSEp96/xE/3RiuYfIX5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w5t0cAAAADcAAAADwAAAAAAAAAAAAAAAACYAgAAZHJzL2Rvd25y&#10;ZXYueG1sUEsFBgAAAAAEAAQA9QAAAIUDAAAAAA==&#10;" strokeweight=".25pt">
                  <v:stroke dashstyle="1 1" endcap="round"/>
                </v:shape>
                <v:shape id="AutoShape 901" o:spid="_x0000_s309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ISsMA&#10;AADcAAAADwAAAGRycy9kb3ducmV2LnhtbESPQYvCMBSE78L+h/AEb5paRdxqlK6geFR3L3t7Nm/b&#10;rs1LbaLWf28EweMwM98w82VrKnGlxpWWFQwHEQjizOqScwU/3+v+FITzyBory6TgTg6Wi4/OHBNt&#10;b7yn68HnIkDYJaig8L5OpHRZQQbdwNbEwfuzjUEfZJNL3eAtwE0l4yiaSIMlh4UCa1oVlJ0OF6Ng&#10;c1/LXU3y92wxb4/x/3SUfjmlet02nYHw1Pp3+NXeagWf4yE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LISsMAAADcAAAADwAAAAAAAAAAAAAAAACYAgAAZHJzL2Rv&#10;d25yZXYueG1sUEsFBgAAAAAEAAQA9QAAAIgDAAAAAA==&#10;" strokeweight=".25pt">
                  <v:stroke dashstyle="1 1" endcap="round"/>
                </v:shape>
                <v:shape id="AutoShape 902" o:spid="_x0000_s309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WPcMA&#10;AADcAAAADwAAAGRycy9kb3ducmV2LnhtbESPT4vCMBTE78J+h/AWvGm6VaRWo7iC4nH9c/H2bJ5t&#10;d5uX2kSt334jCB6HmfkNM523phI3alxpWcFXPwJBnFldcq7gsF/1EhDOI2usLJOCBzmYzz46U0y1&#10;vfOWbjufiwBhl6KCwvs6ldJlBRl0fVsTB+9sG4M+yCaXusF7gJtKxlE0kgZLDgsF1rQsKPvbXY2C&#10;9WMlf2qSx4vFvD3Fv8lg8e2U6n62iwkIT61/h1/tjVYwHsbwPBOO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BWPcMAAADcAAAADwAAAAAAAAAAAAAAAACYAgAAZHJzL2Rv&#10;d25yZXYueG1sUEsFBgAAAAAEAAQA9QAAAIgDAAAAAA==&#10;" strokeweight=".25pt">
                  <v:stroke dashstyle="1 1" endcap="round"/>
                </v:shape>
              </v:group>
              <v:group id="Group 903" o:spid="_x0000_s309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2Lk2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ti5NjFAAAA3AAA&#10;AA8AAAAAAAAAAAAAAAAAqgIAAGRycy9kb3ducmV2LnhtbFBLBQYAAAAABAAEAPoAAACcAwAAAAA=&#10;">
                <v:shape id="AutoShape 904" o:spid="_x0000_s309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Vr0sQA&#10;AADcAAAADwAAAGRycy9kb3ducmV2LnhtbESPQWvCQBSE70L/w/IK3sxGDSWmrmIFS49qe/H2mn0m&#10;0ezbNLtq8u9doeBxmJlvmPmyM7W4UusqywrGUQyCOLe64kLBz/dmlIJwHlljbZkU9ORguXgZzDHT&#10;9sY7uu59IQKEXYYKSu+bTEqXl2TQRbYhDt7RtgZ9kG0hdYu3ADe1nMTxmzRYcVgosaF1Sfl5fzEK&#10;PvuN3DYkD38Wi+53ckqnqw+n1PC1W72D8NT5Z/i//aUVzJIEHmfC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1a9LEAAAA3AAAAA8AAAAAAAAAAAAAAAAAmAIAAGRycy9k&#10;b3ducmV2LnhtbFBLBQYAAAAABAAEAPUAAACJAwAAAAA=&#10;" strokeweight=".25pt">
                  <v:stroke dashstyle="1 1" endcap="round"/>
                </v:shape>
                <v:shape id="AutoShape 905" o:spid="_x0000_s309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nOScUA&#10;AADcAAAADwAAAGRycy9kb3ducmV2LnhtbESPzW7CMBCE70h9B2srcSNOU6ggxaC0UlCP/F24beNt&#10;kjZep7EJ4e1rJKQeRzPzjWa5HkwjeupcbVnBUxSDIC6srrlUcDzkkzkI55E1NpZJwZUcrFcPoyWm&#10;2l54R/3elyJA2KWooPK+TaV0RUUGXWRb4uB92c6gD7Irpe7wEuCmkUkcv0iDNYeFClt6r6j42Z+N&#10;gs01l9uW5OnXYjl8Jt/z5+zNKTV+HLJXEJ4G/x++tz+0gsV0Brc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c5JxQAAANwAAAAPAAAAAAAAAAAAAAAAAJgCAABkcnMv&#10;ZG93bnJldi54bWxQSwUGAAAAAAQABAD1AAAAigMAAAAA&#10;" strokeweight=".25pt">
                  <v:stroke dashstyle="1 1" endcap="round"/>
                </v:shape>
                <v:shape id="AutoShape 906" o:spid="_x0000_s309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tQPsMA&#10;AADcAAAADwAAAGRycy9kb3ducmV2LnhtbESPT4vCMBTE74LfITzBm6arIm41liooHtc/l709m7dt&#10;d5uX2kSt394sCB6HmfkNs0haU4kbNa60rOBjGIEgzqwuOVdwOm4GMxDOI2usLJOCBzlIlt3OAmNt&#10;77yn28HnIkDYxaig8L6OpXRZQQbd0NbEwfuxjUEfZJNL3eA9wE0lR1E0lQZLDgsF1rQuKPs7XI2C&#10;7WMjv2qS3xeLeXse/c7G6cop1e+16RyEp9a/w6/2Tiv4nEzh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6tQPsMAAADcAAAADwAAAAAAAAAAAAAAAACYAgAAZHJzL2Rv&#10;d25yZXYueG1sUEsFBgAAAAAEAAQA9QAAAIgDAAAAAA==&#10;" strokeweight=".25pt">
                  <v:stroke dashstyle="1 1" endcap="round"/>
                </v:shape>
              </v:group>
              <v:group id="Group 907" o:spid="_x0000_s309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ni2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OX+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Fni28cAAADc&#10;AAAADwAAAAAAAAAAAAAAAACqAgAAZHJzL2Rvd25yZXYueG1sUEsFBgAAAAAEAAQA+gAAAJ4DAAAA&#10;AA==&#10;">
                <v:shape id="AutoShape 908" o:spid="_x0000_s309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hh18AA&#10;AADcAAAADwAAAGRycy9kb3ducmV2LnhtbERPPW/CMBDdK/U/WFeJrXEIVQUhBgUkECOlXdiO+EgC&#10;8TnEBsK/rwckxqf3nc1704gbda62rGAYxSCIC6trLhX8/a4+xyCcR9bYWCYFD3Iwn72/ZZhqe+cf&#10;uu18KUIIuxQVVN63qZSuqMigi2xLHLij7Qz6ALtS6g7vIdw0Monjb2mw5tBQYUvLiorz7moUrB8r&#10;uW1J7i8Wy/6QnMajfOGUGnz0+RSEp96/xE/3RiuYfIW1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Xhh18AAAADcAAAADwAAAAAAAAAAAAAAAACYAgAAZHJzL2Rvd25y&#10;ZXYueG1sUEsFBgAAAAAEAAQA9QAAAIUDAAAAAA==&#10;" strokeweight=".25pt">
                  <v:stroke dashstyle="1 1" endcap="round"/>
                </v:shape>
                <v:shape id="AutoShape 909" o:spid="_x0000_s309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ETMIA&#10;AADcAAAADwAAAGRycy9kb3ducmV2LnhtbESPzarCMBSE94LvEI7gTlP1IlqNoheUu/Rv4+7YHNtq&#10;c9LbRK1vbwTB5TAz3zDTeW0KcafK5ZYV9LoRCOLE6pxTBYf9qjMC4TyyxsIyKXiSg/ms2ZhirO2D&#10;t3Tf+VQECLsYFWTel7GULsnIoOvakjh4Z1sZ9EFWqdQVPgLcFLIfRUNpMOewkGFJvxkl193NKFg/&#10;V3JTkjz+W0zrU/8yGiyWTql2q15MQHiq/Tf8af9pBeOfM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NMRMwgAAANwAAAAPAAAAAAAAAAAAAAAAAJgCAABkcnMvZG93&#10;bnJldi54bWxQSwUGAAAAAAQABAD1AAAAhwMAAAAA&#10;" strokeweight=".25pt">
                  <v:stroke dashstyle="1 1" endcap="round"/>
                </v:shape>
                <v:shape id="AutoShape 910" o:spid="_x0000_s310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7DMAA&#10;AADcAAAADwAAAGRycy9kb3ducmV2LnhtbERPPW/CMBDdK/U/WFeJrXEIagUhBgUkECOlXdiO+EgC&#10;8TnEBsK/rwckxqf3nc1704gbda62rGAYxSCIC6trLhX8/a4+xyCcR9bYWCYFD3Iwn72/ZZhqe+cf&#10;uu18KUIIuxQVVN63qZSuqMigi2xLHLij7Qz6ALtS6g7vIdw0Monjb2mw5tBQYUvLiorz7moUrB8r&#10;uW1J7i8Wy/6QnMajfOGUGnz0+RSEp96/xE/3RiuYfIX5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f7DMAAAADcAAAADwAAAAAAAAAAAAAAAACYAgAAZHJzL2Rvd25y&#10;ZXYueG1sUEsFBgAAAAAEAAQA9QAAAIUDAAAAAA==&#10;" strokeweight=".25pt">
                  <v:stroke dashstyle="1 1" endcap="round"/>
                </v:shape>
              </v:group>
              <v:shape id="AutoShape 911" o:spid="_x0000_s310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tel8MA&#10;AADcAAAADwAAAGRycy9kb3ducmV2LnhtbESPQYvCMBSE78L+h/AEb5paUdxqlK6geFR3L3t7Nm/b&#10;rs1LbaLWf28EweMwM98w82VrKnGlxpWWFQwHEQjizOqScwU/3+v+FITzyBory6TgTg6Wi4/OHBNt&#10;b7yn68HnIkDYJaig8L5OpHRZQQbdwNbEwfuzjUEfZJNL3eAtwE0l4yiaSIMlh4UCa1oVlJ0OF6Ng&#10;c1/LXU3y92wxb4/x/3SUfjmlet02nYHw1Pp3+NXeagWf4yE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tel8MAAADcAAAADwAAAAAAAAAAAAAAAACYAgAAZHJzL2Rv&#10;d25yZXYueG1sUEsFBgAAAAAEAAQA9QAAAIgDAAAAAA==&#10;" strokeweight=".25pt">
                <v:stroke dashstyle="1 1" endcap="round"/>
              </v:shape>
            </v:group>
            <v:group id="Group 912" o:spid="_x0000_s3102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ffXn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3157FAAAA3AAA&#10;AA8AAAAAAAAAAAAAAAAAqgIAAGRycy9kb3ducmV2LnhtbFBLBQYAAAAABAAEAPoAAACcAwAAAAA=&#10;">
              <v:group id="Group 913" o:spid="_x0000_s310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tyB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u3IFxgAAANwA&#10;AAAPAAAAAAAAAAAAAAAAAKoCAABkcnMvZG93bnJldi54bWxQSwUGAAAAAAQABAD6AAAAnQMAAAAA&#10;">
                <v:shape id="AutoShape 914" o:spid="_x0000_s310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z9D8UA&#10;AADcAAAADwAAAGRycy9kb3ducmV2LnhtbESPzW7CMBCE70h9B2srcSNOU6ggxaC0UlCP/F24beNt&#10;kjZep7EJ4e1rJKQeRzPzjWa5HkwjeupcbVnBUxSDIC6srrlUcDzkkzkI55E1NpZJwZUcrFcPoyWm&#10;2l54R/3elyJA2KWooPK+TaV0RUUGXWRb4uB92c6gD7Irpe7wEuCmkUkcv0iDNYeFClt6r6j42Z+N&#10;gs01l9uW5OnXYjl8Jt/z5+zNKTV+HLJXEJ4G/x++tz+0gsVsCrc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7P0PxQAAANwAAAAPAAAAAAAAAAAAAAAAAJgCAABkcnMv&#10;ZG93bnJldi54bWxQSwUGAAAAAAQABAD1AAAAigMAAAAA&#10;" strokeweight=".25pt">
                  <v:stroke dashstyle="1 1" endcap="round"/>
                </v:shape>
                <v:shape id="AutoShape 915" o:spid="_x0000_s310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YlMQA&#10;AADcAAAADwAAAGRycy9kb3ducmV2LnhtbESPQWvCQBSE70L/w/IK3sxGJSWmrmIFS49qe/H2mn0m&#10;0ezbNLtq8u9doeBxmJlvmPmyM7W4UusqywrGUQyCOLe64kLBz/dmlIJwHlljbZkU9ORguXgZzDHT&#10;9sY7uu59IQKEXYYKSu+bTEqXl2TQRbYhDt7RtgZ9kG0hdYu3ADe1nMTxmzRYcVgosaF1Sfl5fzEK&#10;PvuN3DYkD38Wi+53ckqnqw+n1PC1W72D8NT5Z/i//aUVzJIEHmfC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gWJTEAAAA3AAAAA8AAAAAAAAAAAAAAAAAmAIAAGRycy9k&#10;b3ducmV2LnhtbFBLBQYAAAAABAAEAPUAAACJAwAAAAA=&#10;" strokeweight=".25pt">
                  <v:stroke dashstyle="1 1" endcap="round"/>
                </v:shape>
                <v:shape id="AutoShape 916" o:spid="_x0000_s310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LG48MA&#10;AADcAAAADwAAAGRycy9kb3ducmV2LnhtbESPT4vCMBTE74LfITzBm6arKG41liooHtc/l709m7dt&#10;d5uX2kSt394sCB6HmfkNs0haU4kbNa60rOBjGIEgzqwuOVdwOm4GMxDOI2usLJOCBzlIlt3OAmNt&#10;77yn28HnIkDYxaig8L6OpXRZQQbd0NbEwfuxjUEfZJNL3eA9wE0lR1E0lQZLDgsF1rQuKPs7XI2C&#10;7WMjv2qS3xeLeXse/c7G6cop1e+16RyEp9a/w6/2Tiv4nEzh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LG48MAAADcAAAADwAAAAAAAAAAAAAAAACYAgAAZHJzL2Rv&#10;d25yZXYueG1sUEsFBgAAAAAEAAQA9QAAAIgDAAAAAA==&#10;" strokeweight=".25pt">
                  <v:stroke dashstyle="1 1" endcap="round"/>
                </v:shape>
              </v:group>
              <v:group id="Group 917" o:spid="_x0000_s310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YB0B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peF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gHQGxgAAANwA&#10;AAAPAAAAAAAAAAAAAAAAAKoCAABkcnMvZG93bnJldi54bWxQSwUGAAAAAAQABAD6AAAAnQMAAAAA&#10;">
                <v:shape id="AutoShape 918" o:spid="_x0000_s310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H3CsAA&#10;AADcAAAADwAAAGRycy9kb3ducmV2LnhtbERPPW/CMBDdK/U/WFeJrXEIagUhBgUkECOlXdiO+EgC&#10;8TnEBsK/rwckxqf3nc1704gbda62rGAYxSCIC6trLhX8/a4+xyCcR9bYWCYFD3Iwn72/ZZhqe+cf&#10;uu18KUIIuxQVVN63qZSuqMigi2xLHLij7Qz6ALtS6g7vIdw0Monjb2mw5tBQYUvLiorz7moUrB8r&#10;uW1J7i8Wy/6QnMajfOGUGnz0+RSEp96/xE/3RiuYfIW1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H3CsAAAADcAAAADwAAAAAAAAAAAAAAAACYAgAAZHJzL2Rvd25y&#10;ZXYueG1sUEsFBgAAAAAEAAQA9QAAAIUDAAAAAA==&#10;" strokeweight=".25pt">
                  <v:stroke dashstyle="1 1" endcap="round"/>
                </v:shape>
                <v:shape id="AutoShape 919" o:spid="_x0000_s310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1SkcIA&#10;AADcAAAADwAAAGRycy9kb3ducmV2LnhtbESPzarCMBSE94LvEI7gTlOVK1qNoheUu/Rv4+7YHNtq&#10;c9LbRK1vbwTB5TAz3zDTeW0KcafK5ZYV9LoRCOLE6pxTBYf9qjMC4TyyxsIyKXiSg/ms2ZhirO2D&#10;t3Tf+VQECLsYFWTel7GULsnIoOvakjh4Z1sZ9EFWqdQVPgLcFLIfRUNpMOewkGFJvxkl193NKFg/&#10;V3JTkjz+W0zrU/8yGiyWTql2q15MQHiq/Tf8af9pBeOfM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7VKRwgAAANwAAAAPAAAAAAAAAAAAAAAAAJgCAABkcnMvZG93&#10;bnJldi54bWxQSwUGAAAAAAQABAD1AAAAhwMAAAAA&#10;" strokeweight=".25pt">
                  <v:stroke dashstyle="1 1" endcap="round"/>
                </v:shape>
                <v:shape id="AutoShape 920" o:spid="_x0000_s311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sxsbwA&#10;AADcAAAADwAAAGRycy9kb3ducmV2LnhtbERPyw7BQBTdS/zD5ErsmCIRyhAkxNJrY3d1rrZ07lRn&#10;UH9vFhLLk/OezmtTiBdVLresoNeNQBAnVuecKjgd150RCOeRNRaWScGHHMxnzcYUY23fvKfXwaci&#10;hLCLUUHmfRlL6ZKMDLquLYkDd7WVQR9glUpd4TuEm0L2o2goDeYcGjIsaZVRcj88jYLNZy13Jcnz&#10;w2JaX/q30WCxdEq1W/ViAsJT7f/in3urFYyH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YuzGxvAAAANwAAAAPAAAAAAAAAAAAAAAAAJgCAABkcnMvZG93bnJldi54&#10;bWxQSwUGAAAAAAQABAD1AAAAgQMAAAAA&#10;" strokeweight=".25pt">
                  <v:stroke dashstyle="1 1" endcap="round"/>
                </v:shape>
              </v:group>
              <v:group id="Group 921" o:spid="_x0000_s311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0mDV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U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SYNUxgAAANwA&#10;AAAPAAAAAAAAAAAAAAAAAKoCAABkcnMvZG93bnJldi54bWxQSwUGAAAAAAQABAD6AAAAnQMAAAAA&#10;">
                <v:shape id="AutoShape 922" o:spid="_x0000_s311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KXcMA&#10;AADcAAAADwAAAGRycy9kb3ducmV2LnhtbESPQWvCQBSE7wX/w/KE3pqNESSmWUUFpccavXh7zb4m&#10;qdm3Mbtq/PddodDjMDPfMPlyMK24Ue8aywomUQyCuLS64UrB8bB9S0E4j6yxtUwKHuRguRi95Jhp&#10;e+c93QpfiQBhl6GC2vsuk9KVNRl0ke2Ig/dte4M+yL6Susd7gJtWJnE8kwYbDgs1drSpqTwXV6Ng&#10;99jKz47k6WKxGr6Sn3S6WjulXsfD6h2Ep8H/h//aH1rBfJbA80w4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UKXcMAAADcAAAADwAAAAAAAAAAAAAAAACYAgAAZHJzL2Rv&#10;d25yZXYueG1sUEsFBgAAAAAEAAQA9QAAAIgDAAAAAA==&#10;" strokeweight=".25pt">
                  <v:stroke dashstyle="1 1" endcap="round"/>
                </v:shape>
                <v:shape id="AutoShape 923" o:spid="_x0000_s311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mvxsQA&#10;AADcAAAADwAAAGRycy9kb3ducmV2LnhtbESPQWvCQBSE7wX/w/KE3nSjAbGpa4iFSI9We+ntNfua&#10;RLNv091V4793C0KPw8x8w6zywXTiQs63lhXMpgkI4srqlmsFn4dysgThA7LGzjIpuJGHfD16WmGm&#10;7ZU/6LIPtYgQ9hkqaELoMyl91ZBBP7U9cfR+rDMYonS11A6vEW46OU+ShTTYclxosKe3hqrT/mwU&#10;bG+l3PUkv34t1sP3/LhMi41X6nk8FK8gAg3hP/xov2sFL4sU/s7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pr8bEAAAA3AAAAA8AAAAAAAAAAAAAAAAAmAIAAGRycy9k&#10;b3ducmV2LnhtbFBLBQYAAAAABAAEAPUAAACJAwAAAAA=&#10;" strokeweight=".25pt">
                  <v:stroke dashstyle="1 1" endcap="round"/>
                </v:shape>
                <v:shape id="AutoShape 924" o:spid="_x0000_s311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A3ssMA&#10;AADcAAAADwAAAGRycy9kb3ducmV2LnhtbESPT4vCMBTE74LfITzBm6arIm41liooHtc/l709m7dt&#10;d5uX2kSt394sCB6HmfkNs0haU4kbNa60rOBjGIEgzqwuOVdwOm4GMxDOI2usLJOCBzlIlt3OAmNt&#10;77yn28HnIkDYxaig8L6OpXRZQQbd0NbEwfuxjUEfZJNL3eA9wE0lR1E0lQZLDgsF1rQuKPs7XI2C&#10;7WMjv2qS3xeLeXse/c7G6cop1e+16RyEp9a/w6/2Tiv4nE7g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4A3ssMAAADcAAAADwAAAAAAAAAAAAAAAACYAgAAZHJzL2Rv&#10;d25yZXYueG1sUEsFBgAAAAAEAAQA9QAAAIgDAAAAAA==&#10;" strokeweight=".25pt">
                  <v:stroke dashstyle="1 1" endcap="round"/>
                </v:shape>
              </v:group>
              <v:shape id="AutoShape 925" o:spid="_x0000_s311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ySKcMA&#10;AADcAAAADwAAAGRycy9kb3ducmV2LnhtbESPT4vCMBTE74LfITzBm6arKG41liooHtc/l709m7dt&#10;d5uX2kSt394sCB6HmfkNs0haU4kbNa60rOBjGIEgzqwuOVdwOm4GMxDOI2usLJOCBzlIlt3OAmNt&#10;77yn28HnIkDYxaig8L6OpXRZQQbd0NbEwfuxjUEfZJNL3eA9wE0lR1E0lQZLDgsF1rQuKPs7XI2C&#10;7WMjv2qS3xeLeXse/c7G6cop1e+16RyEp9a/w6/2Tiv4nE7g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ySKcMAAADcAAAADwAAAAAAAAAAAAAAAACYAgAAZHJzL2Rv&#10;d25yZXYueG1sUEsFBgAAAAAEAAQA9QAAAIgDAAAAAA==&#10;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684" o:spid="_x0000_s3116" style="position:absolute;left:0;text-align:left;margin-left:18pt;margin-top:486pt;width:90pt;height:63pt;z-index:251661824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">
            <v:group id="Group 645" o:spid="_x0000_s311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<v:group id="Group 646" o:spid="_x0000_s311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<v:shape id="AutoShape 647" o:spid="_x0000_s311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EZMUA&#10;AADcAAAADwAAAGRycy9kb3ducmV2LnhtbESPQWvCQBSE74L/YXmCN91Y0igxGxGLpbdS0+L1kX1N&#10;QrNvY3Y1aX99t1DwOMzMN0y2G00rbtS7xrKC1TICQVxa3XCl4L04LjYgnEfW2FomBd/kYJdPJxmm&#10;2g78RreTr0SAsEtRQe19l0rpypoMuqXtiIP3aXuDPsi+krrHIcBNKx+iKJEGGw4LNXZ0qKn8Ol2N&#10;gip5bONhPPLT4cddzq/P8ce+iJWaz8b9FoSn0d/D/+0XrSDZrOH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kRkxQAAANwAAAAPAAAAAAAAAAAAAAAAAJgCAABkcnMv&#10;ZG93bnJldi54bWxQSwUGAAAAAAQABAD1AAAAigMAAAAA&#10;" fillcolor="#ffc" strokeweight=".25pt">
                  <v:stroke dashstyle="1 1" endcap="round"/>
                </v:shape>
                <v:shape id="AutoShape 648" o:spid="_x0000_s312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3QFsEA&#10;AADcAAAADwAAAGRycy9kb3ducmV2LnhtbERPTYvCMBC9L/gfwgje1lSpRbpGEUXxJlplr0Mz25Zt&#10;JrWJtvrrzWFhj4/3vVj1phYPal1lWcFkHIEgzq2uuFBwyXafcxDOI2usLZOCJzlYLQcfC0y17fhE&#10;j7MvRAhhl6KC0vsmldLlJRl0Y9sQB+7HtgZ9gG0hdYtdCDe1nEZRIg1WHBpKbGhTUv57vhsFRTKr&#10;467f8Xbzcrfv4z6+rrNYqdGwX3+B8NT7f/Gf+6AVJPOwNpwJR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90BbBAAAA3AAAAA8AAAAAAAAAAAAAAAAAmAIAAGRycy9kb3du&#10;cmV2LnhtbFBLBQYAAAAABAAEAPUAAACGAwAAAAA=&#10;" fillcolor="#ffc" strokeweight=".25pt">
                  <v:stroke dashstyle="1 1" endcap="round"/>
                </v:shape>
                <v:shape id="AutoShape 649" o:spid="_x0000_s312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F1jcUA&#10;AADcAAAADwAAAGRycy9kb3ducmV2LnhtbESPT2vCQBTE7wW/w/IEb3WjxKDRVURReiv1D14f2WcS&#10;zL6N2dWkfvpuodDjMDO/YRarzlTiSY0rLSsYDSMQxJnVJecKTsfd+xSE88gaK8uk4JscrJa9twWm&#10;2rb8Rc+Dz0WAsEtRQeF9nUrpsoIMuqGtiYN3tY1BH2STS91gG+CmkuMoSqTBksNCgTVtCspuh4dR&#10;kCeTKm67HW83L3e/fO7j8/oYKzXod+s5CE+d/w//tT+0gmQ6g98z4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XWN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650" o:spid="_x0000_s312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TCvs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ZMK+wwAAANwAAAAP&#10;AAAAAAAAAAAAAAAAAKoCAABkcnMvZG93bnJldi54bWxQSwUGAAAAAAQABAD6AAAAmgMAAAAA&#10;">
                <v:shape id="AutoShape 651" o:spid="_x0000_s312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7vVsQA&#10;AADcAAAADwAAAGRycy9kb3ducmV2LnhtbESPQWvCQBSE74L/YXmCN90oadDUVUSx9CY1LV4f2dck&#10;mH0bs6tJ++u7QsHjMDPfMKtNb2pxp9ZVlhXMphEI4tzqigsFn9lhsgDhPLLG2jIp+CEHm/VwsMJU&#10;244/6H7yhQgQdikqKL1vUildXpJBN7UNcfC+bWvQB9kWUrfYBbip5TyKEmmw4rBQYkO7kvLL6WYU&#10;FMlLHXf9gfe7X3c9H9/ir20WKzUe9dtXEJ56/wz/t9+1gmQ5g8e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e71bEAAAA3AAAAA8AAAAAAAAAAAAAAAAAmAIAAGRycy9k&#10;b3ducmV2LnhtbFBLBQYAAAAABAAEAPUAAACJAwAAAAA=&#10;" fillcolor="#ffc" strokeweight=".25pt">
                  <v:stroke dashstyle="1 1" endcap="round"/>
                </v:shape>
                <v:shape id="AutoShape 652" o:spid="_x0000_s312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xIcQA&#10;AADcAAAADwAAAGRycy9kb3ducmV2LnhtbESPQWvCQBSE74L/YXmCN90oadDUVURReis1LV4f2dck&#10;mH0bs6uJ/fXdQsHjMDPfMKtNb2pxp9ZVlhXMphEI4tzqigsFn9lhsgDhPLLG2jIpeJCDzXo4WGGq&#10;bccfdD/5QgQIuxQVlN43qZQuL8mgm9qGOHjftjXog2wLqVvsAtzUch5FiTRYcVgosaFdSfnldDMK&#10;iuSljrv+wPvdj7ue34/x1zaLlRqP+u0rCE+9f4b/229aQbKcw9+Zc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McSHEAAAA3AAAAA8AAAAAAAAAAAAAAAAAmAIAAGRycy9k&#10;b3ducmV2LnhtbFBLBQYAAAAABAAEAPUAAACJAwAAAAA=&#10;" fillcolor="#ffc" strokeweight=".25pt">
                  <v:stroke dashstyle="1 1" endcap="round"/>
                </v:shape>
                <v:shape id="AutoShape 653" o:spid="_x0000_s312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DUusUA&#10;AADcAAAADwAAAGRycy9kb3ducmV2LnhtbESPQWvCQBSE70L/w/IKvemmbQxt6iaIYulN1IrXR/Y1&#10;Cc2+jdmtif76riB4HGbmG2aWD6YRJ+pcbVnB8yQCQVxYXXOp4Hu3Gr+BcB5ZY2OZFJzJQZ49jGaY&#10;atvzhk5bX4oAYZeigsr7NpXSFRUZdBPbEgfvx3YGfZBdKXWHfYCbRr5EUSIN1hwWKmxpUVHxu/0z&#10;Cspk2sT9sOLl4uKOh/VnvJ/vYqWeHof5BwhPg7+Hb+0vrSB5f4XrmXAEZ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QNS6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654" o:spid="_x0000_s312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/Ev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X8S9xgAAANwA&#10;AAAPAAAAAAAAAAAAAAAAAKoCAABkcnMvZG93bnJldi54bWxQSwUGAAAAAAQABAD6AAAAnQMAAAAA&#10;">
                <v:shape id="AutoShape 655" o:spid="_x0000_s312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XpVcUA&#10;AADcAAAADwAAAGRycy9kb3ducmV2LnhtbESPT2vCQBTE70K/w/IKvemmJQaNrhJSLL0V/+H1kX0m&#10;odm3aXZrUj+9WxA8DjPzG2a5HkwjLtS52rKC10kEgriwuuZSwWG/Gc9AOI+ssbFMCv7IwXr1NFpi&#10;qm3PW7rsfCkChF2KCirv21RKV1Rk0E1sSxy8s+0M+iC7UuoO+wA3jXyLokQarDksVNhSXlHxvfs1&#10;Cspk2sT9sOH3/Op+Tl8f8THbx0q9PA/ZAoSnwT/C9/anVpDMp/B/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5elVxQAAANwAAAAPAAAAAAAAAAAAAAAAAJgCAABkcnMv&#10;ZG93bnJldi54bWxQSwUGAAAAAAQABAD1AAAAigMAAAAA&#10;" fillcolor="#ffc" strokeweight=".25pt">
                  <v:stroke dashstyle="1 1" endcap="round"/>
                </v:shape>
                <v:shape id="AutoShape 656" o:spid="_x0000_s312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d3IsUA&#10;AADcAAAADwAAAGRycy9kb3ducmV2LnhtbESPQWvCQBSE70L/w/IKvemmEkMb3QRRFG9F0+L1kX1N&#10;QrNv0+zWxP76bkHwOMzMN8wqH00rLtS7xrKC51kEgri0uuFKwXuxm76AcB5ZY2uZFFzJQZ49TFaY&#10;ajvwkS4nX4kAYZeigtr7LpXSlTUZdDPbEQfv0/YGfZB9JXWPQ4CbVs6jKJEGGw4LNXa0qan8Ov0Y&#10;BVWyaONh3PF28+u+z2/7+GNdxEo9PY7rJQhPo7+Hb+2DVpC8JvB/JhwBm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N3cixQAAANwAAAAPAAAAAAAAAAAAAAAAAJgCAABkcnMv&#10;ZG93bnJldi54bWxQSwUGAAAAAAQABAD1AAAAigMAAAAA&#10;" fillcolor="#ffc" strokeweight=".25pt">
                  <v:stroke dashstyle="1 1" endcap="round"/>
                </v:shape>
                <v:shape id="AutoShape 657" o:spid="_x0000_s312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vSucUA&#10;AADcAAAADwAAAGRycy9kb3ducmV2LnhtbESPQWvCQBSE7wX/w/IEb3VTSdMasxFRlN6k2uL1kX0m&#10;odm3MbuatL++WxB6HGbmGyZbDqYRN+pcbVnB0zQCQVxYXXOp4OO4fXwF4TyyxsYyKfgmB8t89JBh&#10;qm3P73Q7+FIECLsUFVTet6mUrqjIoJvaljh4Z9sZ9EF2pdQd9gFuGjmLokQarDksVNjSuqLi63A1&#10;CsrkuYn7Ycub9Y+7nPa7+HN1jJWajIfVAoSnwf+H7+03rSCZv8D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e9K5xQAAANwAAAAPAAAAAAAAAAAAAAAAAJgCAABkcnMv&#10;ZG93bnJldi54bWxQSwUGAAAAAAQABAD1AAAAigMAAAAA&#10;" fillcolor="#ffc" strokeweight=".25pt">
                  <v:stroke dashstyle="1 1" endcap="round"/>
                </v:shape>
              </v:group>
              <v:shape id="AutoShape 658" o:spid="_x0000_s313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RGy8EA&#10;AADcAAAADwAAAGRycy9kb3ducmV2LnhtbERPTYvCMBC9L/gfwgje1lSpZbcaRRTFm6i77HVoxrbY&#10;TGoTbfXXm4Owx8f7ni06U4k7Na60rGA0jEAQZ1aXnCv4OW0+v0A4j6yxskwKHuRgMe99zDDVtuUD&#10;3Y8+FyGEXYoKCu/rVEqXFWTQDW1NHLizbQz6AJtc6gbbEG4qOY6iRBosOTQUWNOqoOxyvBkFeTKp&#10;4rbb8Hr1dNe//Tb+XZ5ipQb9bjkF4anz/+K3e6cVJN9hbTgTj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kRsvBAAAA3AAAAA8AAAAAAAAAAAAAAAAAmAIAAGRycy9kb3du&#10;cmV2LnhtbFBLBQYAAAAABAAEAPUAAACGAwAAAAA=&#10;" fillcolor="#ffc" strokeweight=".25pt">
                <v:stroke dashstyle="1 1" endcap="round"/>
              </v:shape>
            </v:group>
            <v:group id="Group 659" o:spid="_x0000_s313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5rI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XmsjxgAAANwA&#10;AAAPAAAAAAAAAAAAAAAAAKoCAABkcnMvZG93bnJldi54bWxQSwUGAAAAAAQABAD6AAAAnQMAAAAA&#10;">
              <v:group id="Group 660" o:spid="_x0000_s313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9YpM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2PWKTCAAAA3AAAAA8A&#10;AAAAAAAAAAAAAAAAqgIAAGRycy9kb3ducmV2LnhtbFBLBQYAAAAABAAEAPoAAACZAwAAAAA=&#10;">
                <v:shape id="AutoShape 661" o:spid="_x0000_s313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V1TMQA&#10;AADcAAAADwAAAGRycy9kb3ducmV2LnhtbESPS4vCQBCE7wv+h6EX9rZOlPgg6yiiKN7EF16bTG8S&#10;NtMTM7Mm+usdQfBYVNVX1GTWmlJcqXaFZQW9bgSCOLW64EzB8bD6HoNwHlljaZkU3MjBbNr5mGCi&#10;bcM7uu59JgKEXYIKcu+rREqX5mTQdW1FHLxfWxv0QdaZ1DU2AW5K2Y+ioTRYcFjIsaJFTunf/t8o&#10;yIaDMm7aFS8Xd3c5b9fxaX6Ilfr6bOc/IDy1/h1+tTdawSjqwfNMOAJ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1dUzEAAAA3AAAAA8AAAAAAAAAAAAAAAAAmAIAAGRycy9k&#10;b3ducmV2LnhtbFBLBQYAAAAABAAEAPUAAACJAwAAAAA=&#10;" fillcolor="#ffc" strokeweight=".25pt">
                  <v:stroke dashstyle="1 1" endcap="round"/>
                </v:shape>
                <v:shape id="AutoShape 662" o:spid="_x0000_s313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frO8UA&#10;AADcAAAADwAAAGRycy9kb3ducmV2LnhtbESPQWvCQBSE74L/YXlCb7pRUluiawhKSm+l2tLrI/tM&#10;gtm3MbtNUn+9Wyj0OMzMN8w2HU0jeupcbVnBchGBIC6srrlU8HHK588gnEfW2FgmBT/kIN1NJ1tM&#10;tB34nfqjL0WAsEtQQeV9m0jpiooMuoVtiYN3tp1BH2RXSt3hEOCmkasoWkuDNYeFClvaV1Rcjt9G&#10;Qbl+bOJhzPmwv7nr19tL/JmdYqUeZmO2AeFp9P/hv/arVvAUreD3TDg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5+s7xQAAANwAAAAPAAAAAAAAAAAAAAAAAJgCAABkcnMv&#10;ZG93bnJldi54bWxQSwUGAAAAAAQABAD1AAAAigMAAAAA&#10;" fillcolor="#ffc" strokeweight=".25pt">
                  <v:stroke dashstyle="1 1" endcap="round"/>
                </v:shape>
                <v:shape id="AutoShape 663" o:spid="_x0000_s313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OoMUA&#10;AADcAAAADwAAAGRycy9kb3ducmV2LnhtbESPT2vCQBTE70K/w/KE3nRjm8aSuoooFm/in9LrI/tM&#10;gtm3Mbs10U/vCgWPw8z8hpnMOlOJCzWutKxgNIxAEGdWl5wrOOxXg08QziNrrCyTgis5mE1fehNM&#10;tW15S5edz0WAsEtRQeF9nUrpsoIMuqGtiYN3tI1BH2STS91gG+Cmkm9RlEiDJYeFAmtaFJSddn9G&#10;QZ58VHHbrXi5uLnz7+Y7/pnvY6Ve+938C4Snzj/D/+21VjCO3uFxJhwBO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06g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664" o:spid="_x0000_s313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Rep8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j9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tF6nxgAAANwA&#10;AAAPAAAAAAAAAAAAAAAAAKoCAABkcnMvZG93bnJldi54bWxQSwUGAAAAAAQABAD6AAAAnQMAAAAA&#10;">
                <v:shape id="AutoShape 665" o:spid="_x0000_s313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5zT8UA&#10;AADcAAAADwAAAGRycy9kb3ducmV2LnhtbESPQWvCQBSE7wX/w/KE3upGiWmJriIpKd6ksaXXR/aZ&#10;BLNvY3ZrYn99Vyj0OMzMN8x6O5pWXKl3jWUF81kEgri0uuFKwccxf3oB4TyyxtYyKbiRg+1m8rDG&#10;VNuB3+la+EoECLsUFdTed6mUrqzJoJvZjjh4J9sb9EH2ldQ9DgFuWrmIokQabDgs1NhRVlN5Lr6N&#10;gipZtvEw5vya/bjL1+Et/twdY6Uep+NuBcLT6P/Df+29VvAcLeF+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DnNPxQAAANwAAAAPAAAAAAAAAAAAAAAAAJgCAABkcnMv&#10;ZG93bnJldi54bWxQSwUGAAAAAAQABAD1AAAAigMAAAAA&#10;" fillcolor="#ffc" strokeweight=".25pt">
                  <v:stroke dashstyle="1 1" endcap="round"/>
                </v:shape>
                <v:shape id="AutoShape 666" o:spid="_x0000_s313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ztOMQA&#10;AADcAAAADwAAAGRycy9kb3ducmV2LnhtbESPT2vCQBTE7wW/w/IEb3VjSaNEVxGLpTepf/D6yD6T&#10;YPZtzK4m9dO7QsHjMDO/YWaLzlTiRo0rLSsYDSMQxJnVJecK9rv1+wSE88gaK8uk4I8cLOa9txmm&#10;2rb8S7etz0WAsEtRQeF9nUrpsoIMuqGtiYN3so1BH2STS91gG+Cmkh9RlEiDJYeFAmtaFZSdt1ej&#10;IE8+q7jt1vy1urvLcfMdH5a7WKlBv1tOQXjq/Cv83/7RCsZRA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c7TjEAAAA3AAAAA8AAAAAAAAAAAAAAAAAmAIAAGRycy9k&#10;b3ducmV2LnhtbFBLBQYAAAAABAAEAPUAAACJAwAAAAA=&#10;" fillcolor="#ffc" strokeweight=".25pt">
                  <v:stroke dashstyle="1 1" endcap="round"/>
                </v:shape>
                <v:shape id="AutoShape 667" o:spid="_x0000_s313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BIo8UA&#10;AADcAAAADwAAAGRycy9kb3ducmV2LnhtbESPQWvCQBSE7wX/w/KE3uqmkkZJXUVSUnorRsXrI/ua&#10;hGbfxuzWpP31XUHwOMzMN8xqM5pWXKh3jWUFz7MIBHFpdcOVgsM+f1qCcB5ZY2uZFPySg8168rDC&#10;VNuBd3QpfCUChF2KCmrvu1RKV9Zk0M1sRxy8L9sb9EH2ldQ9DgFuWjmPokQabDgs1NhRVlP5XfwY&#10;BVXy0sbDmPNb9ufOp8/3+Ljdx0o9TsftKwhPo7+Hb+0PrWARLe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Eij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668" o:spid="_x0000_s314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/lUos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P5VKLCAAAA3AAAAA8A&#10;AAAAAAAAAAAAAAAAqgIAAGRycy9kb3ducmV2LnhtbFBLBQYAAAAABAAEAPoAAACZAwAAAAA=&#10;">
                <v:shape id="AutoShape 669" o:spid="_x0000_s314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5SsUA&#10;AADcAAAADwAAAGRycy9kb3ducmV2LnhtbESPQWvCQBSE7wX/w/IEb3XTklpN3QRRFG+lpuL1kX1N&#10;QrNv0+xqUn+9KxR6HGbmG2aZDaYRF+pcbVnB0zQCQVxYXXOp4DPfPs5BOI+ssbFMCn7JQZaOHpaY&#10;aNvzB10OvhQBwi5BBZX3bSKlKyoy6Ka2JQ7el+0M+iC7UuoO+wA3jXyOopk0WHNYqLCldUXF9+Fs&#10;FJSzlybuhy1v1lf3c3rfxcdVHis1GQ+rNxCeBv8f/mvvtYLXaAH3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Q3lKxQAAANwAAAAPAAAAAAAAAAAAAAAAAJgCAABkcnMv&#10;ZG93bnJldi54bWxQSwUGAAAAAAQABAD1AAAAigMAAAAA&#10;" fillcolor="#ffc" strokeweight=".25pt">
                  <v:stroke dashstyle="1 1" endcap="round"/>
                </v:shape>
                <v:shape id="AutoShape 670" o:spid="_x0000_s314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BGCsIA&#10;AADcAAAADwAAAGRycy9kb3ducmV2LnhtbERPTWvCQBC9F/wPywjemo2SqqRZRSyKt9Ko9Dpkp0lo&#10;djZmt0nsr+8eCh4f7zvbjqYRPXWutqxgHsUgiAuray4VXM6H5zUI55E1NpZJwZ0cbDeTpwxTbQf+&#10;oD73pQgh7FJUUHnfplK6oiKDLrItceC+bGfQB9iVUnc4hHDTyEUcL6XBmkNDhS3tKyq+8x+joFy+&#10;NMkwHvht/+tun+/H5Lo7J0rNpuPuFYSn0T/E/+6TVrCah/nhTDg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EYKwgAAANwAAAAPAAAAAAAAAAAAAAAAAJgCAABkcnMvZG93&#10;bnJldi54bWxQSwUGAAAAAAQABAD1AAAAhwMAAAAA&#10;" fillcolor="#ffc" strokeweight=".25pt">
                  <v:stroke dashstyle="1 1" endcap="round"/>
                </v:shape>
                <v:shape id="AutoShape 671" o:spid="_x0000_s314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jkcQA&#10;AADcAAAADwAAAGRycy9kb3ducmV2LnhtbESPQWvCQBSE74L/YXmCN91EUiupq4ii9FZqWrw+sq9J&#10;MPs2ZlcT/fVuodDjMDPfMMt1b2pxo9ZVlhXE0wgEcW51xYWCr2w/WYBwHlljbZkU3MnBejUcLDHV&#10;tuNPuh19IQKEXYoKSu+bVEqXl2TQTW1DHLwf2xr0QbaF1C12AW5qOYuiuTRYcVgosaFtSfn5eDUK&#10;ivlLnXT9nnfbh7ucPg7J9yZLlBqP+s0bCE+9/w//td+1gtc4ht8z4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45HEAAAA3AAAAA8AAAAAAAAAAAAAAAAAmAIAAGRycy9k&#10;b3ducmV2LnhtbFBLBQYAAAAABAAEAPUAAACJAwAAAAA=&#10;" fillcolor="#ffc" strokeweight=".25pt">
                  <v:stroke dashstyle="1 1" endcap="round"/>
                </v:shape>
              </v:group>
              <v:shape id="AutoShape 672" o:spid="_x0000_s314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595sQA&#10;AADcAAAADwAAAGRycy9kb3ducmV2LnhtbESPQYvCMBSE78L+h/AWvGmqVFeqUcRF8SbqitdH82yL&#10;zUu3ibbur98IgsdhZr5hZovWlOJOtSssKxj0IxDEqdUFZwp+juveBITzyBpLy6TgQQ4W84/ODBNt&#10;G97T/eAzESDsElSQe18lUro0J4Oubyvi4F1sbdAHWWdS19gEuCnlMIrG0mDBYSHHilY5pdfDzSjI&#10;xqMybto1f6/+3O95t4lPy2OsVPezXU5BeGr9O/xqb7WCr8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+febEAAAA3AAAAA8AAAAAAAAAAAAAAAAAmAIAAGRycy9k&#10;b3ducmV2LnhtbFBLBQYAAAAABAAEAPUAAACJAwAAAAA=&#10;" fillcolor="#ffc" strokeweight=".25pt">
                <v:stroke dashstyle="1 1" endcap="round"/>
              </v:shape>
            </v:group>
            <v:group id="Group 673" o:spid="_x0000_s314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RQD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hFAOxgAAANwA&#10;AAAPAAAAAAAAAAAAAAAAAKoCAABkcnMvZG93bnJldi54bWxQSwUGAAAAAAQABAD6AAAAnQMAAAAA&#10;">
              <v:group id="Group 674" o:spid="_x0000_s314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  <v:shape id="AutoShape 675" o:spid="_x0000_s314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lksUA&#10;AADcAAAADwAAAGRycy9kb3ducmV2LnhtbESPQWvCQBSE70L/w/IK3nRjibZEVwkpEW9FbfH6yL4m&#10;odm3aXabxP76bkHwOMzMN8xmN5pG9NS52rKCxTwCQVxYXXOp4P2cz15AOI+ssbFMCq7kYLd9mGww&#10;0XbgI/UnX4oAYZeggsr7NpHSFRUZdHPbEgfv03YGfZBdKXWHQ4CbRj5F0UoarDksVNhSVlHxdfox&#10;CsrVsomHMefX7Nd9X9728Ud6jpWaPo7pGoSn0d/Dt/ZBK3heLOH/TDgC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1+WSxQAAANwAAAAPAAAAAAAAAAAAAAAAAJgCAABkcnMv&#10;ZG93bnJldi54bWxQSwUGAAAAAAQABAD1AAAAigMAAAAA&#10;" fillcolor="#ffc" strokeweight=".25pt">
                  <v:stroke dashstyle="1 1" endcap="round"/>
                </v:shape>
                <v:shape id="AutoShape 676" o:spid="_x0000_s314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V75cQA&#10;AADcAAAADwAAAGRycy9kb3ducmV2LnhtbESPQWvCQBSE74L/YXmCN90oaZTUVUSx9CY1LV4f2dck&#10;mH0bs6tJ++u7QsHjMDPfMKtNb2pxp9ZVlhXMphEI4tzqigsFn9lhsgThPLLG2jIp+CEHm/VwsMJU&#10;244/6H7yhQgQdikqKL1vUildXpJBN7UNcfC+bWvQB9kWUrfYBbip5TyKEmmw4rBQYkO7kvLL6WYU&#10;FMlLHXf9gfe7X3c9H9/ir20WKzUe9dtXEJ56/wz/t9+1gsUsgce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Fe+XEAAAA3AAAAA8AAAAAAAAAAAAAAAAAmAIAAGRycy9k&#10;b3ducmV2LnhtbFBLBQYAAAAABAAEAPUAAACJAwAAAAA=&#10;" fillcolor="#ffc" strokeweight=".25pt">
                  <v:stroke dashstyle="1 1" endcap="round"/>
                </v:shape>
                <v:shape id="AutoShape 677" o:spid="_x0000_s314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efsUA&#10;AADcAAAADwAAAGRycy9kb3ducmV2LnhtbESPS4vCQBCE7wv+h6EFb+tEiQ+io4ii7G1ZH3htMm0S&#10;zPTEzGiy/vqdBcFjUVVfUfNla0rxoNoVlhUM+hEI4tTqgjMFx8P2cwrCeWSNpWVS8EsOlovOxxwT&#10;bRv+ocfeZyJA2CWoIPe+SqR0aU4GXd9WxMG72NqgD7LOpK6xCXBTymEUjaXBgsNCjhWtc0qv+7tR&#10;kI1HZdy0W96sn+52/t7Fp9UhVqrXbVczEJ5a/w6/2l9awWQw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d5+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678" o:spid="_x0000_s315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DCf8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IMJ/wwAAANwAAAAP&#10;AAAAAAAAAAAAAAAAAKoCAABkcnMvZG93bnJldi54bWxQSwUGAAAAAAQABAD6AAAAmgMAAAAA&#10;">
                <v:shape id="AutoShape 679" o:spid="_x0000_s315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vl8UA&#10;AADcAAAADwAAAGRycy9kb3ducmV2LnhtbESPQWvCQBSE74X+h+UVvNVNJLVt6kZEUbwVTcXrI/ua&#10;hGbfxuxqUn+9KxR6HGbmG2Y2H0wjLtS52rKCeByBIC6srrlU8JWvn99AOI+ssbFMCn7JwTx7fJhh&#10;qm3PO7rsfSkChF2KCirv21RKV1Rk0I1tSxy8b9sZ9EF2pdQd9gFuGjmJoqk0WHNYqLClZUXFz/5s&#10;FJTTlybphzWvlld3On5uksMiT5QaPQ2LDxCeBv8f/mtvtYLX+B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mu+XxQAAANwAAAAPAAAAAAAAAAAAAAAAAJgCAABkcnMv&#10;ZG93bnJldi54bWxQSwUGAAAAAAQABAD1AAAAigMAAAAA&#10;" fillcolor="#ffc" strokeweight=".25pt">
                  <v:stroke dashstyle="1 1" endcap="round"/>
                </v:shape>
                <v:shape id="AutoShape 680" o:spid="_x0000_s315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yMt8MA&#10;AADcAAAADwAAAGRycy9kb3ducmV2LnhtbERPyWrDMBC9F/IPYgK91XKCs+BaCSElJbfSLPQ6WFPb&#10;1Bo5kho7+frqUMjx8fZiPZhWXMn5xrKCSZKCIC6tbrhScDruXpYgfEDW2FomBTfysF6NngrMte35&#10;k66HUIkYwj5HBXUIXS6lL2sy6BPbEUfu2zqDIUJXSe2wj+GmldM0nUuDDceGGjva1lT+HH6Ngmo+&#10;a7N+2PHb9u4vXx/v2XlzzJR6Hg+bVxCBhvAQ/7v3WsFiGufHM/E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yMt8MAAADcAAAADwAAAAAAAAAAAAAAAACYAgAAZHJzL2Rv&#10;d25yZXYueG1sUEsFBgAAAAAEAAQA9QAAAIgDAAAAAA==&#10;" fillcolor="#ffc" strokeweight=".25pt">
                  <v:stroke dashstyle="1 1" endcap="round"/>
                </v:shape>
                <v:shape id="AutoShape 681" o:spid="_x0000_s315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ApLMQA&#10;AADcAAAADwAAAGRycy9kb3ducmV2LnhtbESPQYvCMBSE78L+h/AWvGmqVFeqUcRF8SbqitdH82yL&#10;zUu3ibbur98IgsdhZr5hZovWlOJOtSssKxj0IxDEqdUFZwp+juveBITzyBpLy6TgQQ4W84/ODBNt&#10;G97T/eAzESDsElSQe18lUro0J4Oubyvi4F1sbdAHWWdS19gEuCnlMIrG0mDBYSHHilY5pdfDzSjI&#10;xqMybto1f6/+3O95t4lPy2OsVPezXU5BeGr9O/xqb7WCr+EA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AKSzEAAAA3AAAAA8AAAAAAAAAAAAAAAAAmAIAAGRycy9k&#10;b3ducmV2LnhtbFBLBQYAAAAABAAEAPUAAACJAwAAAAA=&#10;" fillcolor="#ffc" strokeweight=".25pt">
                  <v:stroke dashstyle="1 1" endcap="round"/>
                </v:shape>
              </v:group>
              <v:group id="Group 682" o:spid="_x0000_s315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Q/K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p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PyjFAAAA3AAA&#10;AA8AAAAAAAAAAAAAAAAAqgIAAGRycy9kb3ducmV2LnhtbFBLBQYAAAAABAAEAPoAAACcAwAAAAA=&#10;">
                <v:shape id="AutoShape 683" o:spid="_x0000_s315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4SwMUA&#10;AADcAAAADwAAAGRycy9kb3ducmV2LnhtbESPW2vCQBSE3wX/w3KEvulGGy9EVxHF0rfiDV8P2WMS&#10;zJ6N2a1J++u7BcHHYWa+YRar1pTiQbUrLCsYDiIQxKnVBWcKTsddfwbCeWSNpWVS8EMOVstuZ4GJ&#10;tg3v6XHwmQgQdgkqyL2vEildmpNBN7AVcfCutjbog6wzqWtsAtyUchRFE2mw4LCQY0WbnNLb4dso&#10;yCbjMm7aHW83v+5++fqIz+tjrNRbr13PQXhq/Sv8bH9qBdPRO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HhLAxQAAANwAAAAPAAAAAAAAAAAAAAAAAJgCAABkcnMv&#10;ZG93bnJldi54bWxQSwUGAAAAAAQABAD1AAAAigMAAAAA&#10;" fillcolor="#ffc" strokeweight=".25pt">
                  <v:stroke dashstyle="1 1" endcap="round"/>
                </v:shape>
                <v:shape id="AutoShape 684" o:spid="_x0000_s315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KtMUA&#10;AADcAAAADwAAAGRycy9kb3ducmV2LnhtbESPQWvCQBSE74L/YXlCb2ZjSG2JriIRS2+lpqXXR/aZ&#10;BLNvY3ZrUn+9Wyj0OMzMN8x6O5pWXKl3jWUFiygGQVxa3XCl4KM4zJ9BOI+ssbVMCn7IwXYznawx&#10;03bgd7oefSUChF2GCmrvu0xKV9Zk0EW2Iw7eyfYGfZB9JXWPQ4CbViZxvJQGGw4LNXaU11Sej99G&#10;QbV8bNNhPPA+v7nL19tL+rkrUqUeZuNuBcLT6P/Df+1XreApSeH3TDgC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94q0xQAAANwAAAAPAAAAAAAAAAAAAAAAAJgCAABkcnMv&#10;ZG93bnJldi54bWxQSwUGAAAAAAQABAD1AAAAigMAAAAA&#10;" fillcolor="#ffc" strokeweight=".25pt">
                  <v:stroke dashstyle="1 1" endcap="round"/>
                </v:shape>
                <v:shape id="AutoShape 685" o:spid="_x0000_s315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vL8UA&#10;AADcAAAADwAAAGRycy9kb3ducmV2LnhtbESPQWvCQBSE7wX/w/KE3upGSazEbEQslt5KY8XrI/tM&#10;gtm3Mbs1aX99t1DwOMzMN0y2GU0rbtS7xrKC+SwCQVxa3XCl4POwf1qBcB5ZY2uZFHyTg00+ecgw&#10;1XbgD7oVvhIBwi5FBbX3XSqlK2sy6Ga2Iw7e2fYGfZB9JXWPQ4CbVi6iaCkNNhwWauxoV1N5Kb6M&#10;gmqZtPEw7vll9+Oup/fX+Lg9xEo9TsftGoSn0d/D/+03reB5kcD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uy8vxQAAANwAAAAPAAAAAAAAAAAAAAAAAJgCAABkcnMv&#10;ZG93bnJldi54bWxQSwUGAAAAAAQABAD1AAAAigMAAAAA&#10;" fillcolor="#ffc" strokeweight=".25pt">
                  <v:stroke dashstyle="1 1" endcap="round"/>
                </v:shape>
              </v:group>
              <v:shape id="AutoShape 686" o:spid="_x0000_s315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mxWMQA&#10;AADcAAAADwAAAGRycy9kb3ducmV2LnhtbESPQWvCQBSE74L/YXmCN90oaZTUVURReis1LV4f2dck&#10;mH0bs6uJ/fXdQsHjMDPfMKtNb2pxp9ZVlhXMphEI4tzqigsFn9lhsgThPLLG2jIpeJCDzXo4WGGq&#10;bccfdD/5QgQIuxQVlN43qZQuL8mgm9qGOHjftjXog2wLqVvsAtzUch5FiTRYcVgosaFdSfnldDMK&#10;iuSljrv+wPvdj7ue34/x1zaLlRqP+u0rCE+9f4b/229awWKewN+Zc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psVjEAAAA3AAAAA8AAAAAAAAAAAAAAAAAmAIAAGRycy9k&#10;b3ducmV2LnhtbFBLBQYAAAAABAAEAPUAAACJAwAAAAA=&#10;" fillcolor="#ffc" strokeweight=".25pt">
                <v:stroke dashstyle="1 1" endcap="round"/>
              </v:shape>
            </v:group>
            <v:group id="Group 687" o:spid="_x0000_s315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Ocs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TnLDFAAAA3AAA&#10;AA8AAAAAAAAAAAAAAAAAqgIAAGRycy9kb3ducmV2LnhtbFBLBQYAAAAABAAEAPoAAACcAwAAAAA=&#10;">
              <v:group id="Group 688" o:spid="_x0000_s316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  <v:shape id="AutoShape 689" o:spid="_x0000_s316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YlKsYA&#10;AADcAAAADwAAAGRycy9kb3ducmV2LnhtbESPT2vCQBTE7wW/w/IK3uqmkvonugmiWHorGsXrI/ua&#10;hGbfxuzWpP303ULB4zAzv2HW2WAacaPO1ZYVPE8iEMSF1TWXCk75/mkBwnlkjY1lUvBNDrJ09LDG&#10;RNueD3Q7+lIECLsEFVTet4mUrqjIoJvYljh4H7Yz6IPsSqk77APcNHIaRTNpsOawUGFL24qKz+OX&#10;UVDOXpq4H/a82/646+X9NT5v8lip8eOwWYHwNPh7+L/9phXMp0v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/YlKsYAAADcAAAADwAAAAAAAAAAAAAAAACYAgAAZHJz&#10;L2Rvd25yZXYueG1sUEsFBgAAAAAEAAQA9QAAAIsDAAAAAA==&#10;" fillcolor="#ffc" strokeweight=".25pt">
                  <v:stroke dashstyle="1 1" endcap="round"/>
                </v:shape>
                <v:shape id="AutoShape 690" o:spid="_x0000_s316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UaasEA&#10;AADcAAAADwAAAGRycy9kb3ducmV2LnhtbERPy4rCMBTdC/5DuII7TWemPqhGEQdlduILt5fm2pZp&#10;bjpNtHW+3iwEl4fzni9bU4o71a6wrOBjGIEgTq0uOFNwOm4GUxDOI2ssLZOCBzlYLrqdOSbaNryn&#10;+8FnIoSwS1BB7n2VSOnSnAy6oa2IA3e1tUEfYJ1JXWMTwk0pP6NoLA0WHBpyrGidU/p7uBkF2XhU&#10;xk274e/1v/u77LbxeXWMler32tUMhKfWv8Uv949WMPkK8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VGmrBAAAA3AAAAA8AAAAAAAAAAAAAAAAAmAIAAGRycy9kb3du&#10;cmV2LnhtbFBLBQYAAAAABAAEAPUAAACGAwAAAAA=&#10;" fillcolor="#ffc" strokeweight=".25pt">
                  <v:stroke dashstyle="1 1" endcap="round"/>
                </v:shape>
                <v:shape id="AutoShape 691" o:spid="_x0000_s316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m/8cUA&#10;AADcAAAADwAAAGRycy9kb3ducmV2LnhtbESPT2vCQBTE70K/w/KE3nRjm6pEVxFF6U38h9dH9pkE&#10;s29jdjVpP31XKHgcZuY3zHTemlI8qHaFZQWDfgSCOLW64EzB8bDujUE4j6yxtEwKfsjBfPbWmWKi&#10;bcM7eux9JgKEXYIKcu+rREqX5mTQ9W1FHLyLrQ36IOtM6hqbADel/IiioTRYcFjIsaJlTul1fzcK&#10;suFXGTftmlfLX3c7bzfxaXGIlXrvtosJCE+tf4X/299awehzAM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b/x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692" o:spid="_x0000_s316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  <v:shape id="AutoShape 693" o:spid="_x0000_s316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eEHcUA&#10;AADcAAAADwAAAGRycy9kb3ducmV2LnhtbESPW2vCQBSE3wv+h+UIvtWNGi9EVxHF0rfiDV8P2WMS&#10;zJ6N2a1J++u7BcHHYWa+YRar1pTiQbUrLCsY9CMQxKnVBWcKTsfd+wyE88gaS8uk4IccrJadtwUm&#10;2ja8p8fBZyJA2CWoIPe+SqR0aU4GXd9WxMG72tqgD7LOpK6xCXBTymEUTaTBgsNCjhVtckpvh2+j&#10;IJuMy7hpd7zd/Lr75esjPq+PsVK9brueg/DU+lf42f7UCqajE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4QdxQAAANwAAAAPAAAAAAAAAAAAAAAAAJgCAABkcnMv&#10;ZG93bnJldi54bWxQSwUGAAAAAAQABAD1AAAAigMAAAAA&#10;" fillcolor="#ffc" strokeweight=".25pt">
                  <v:stroke dashstyle="1 1" endcap="round"/>
                </v:shape>
                <v:shape id="AutoShape 694" o:spid="_x0000_s316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4cacUA&#10;AADcAAAADwAAAGRycy9kb3ducmV2LnhtbESPQWvCQBSE74L/YXlCb7rRpmlJsxFRFG+l2tLrI/ua&#10;hGbfxuxqor/eLRR6HGbmGyZbDqYRF+pcbVnBfBaBIC6srrlU8HHcTl9AOI+ssbFMCq7kYJmPRxmm&#10;2vb8TpeDL0WAsEtRQeV9m0rpiooMupltiYP3bTuDPsiulLrDPsBNIxdRlEiDNYeFCltaV1T8HM5G&#10;QZk8NXE/bHmzvrnT19su/lwdY6UeJsPqFYSnwf+H/9p7reD5MYbfM+EIy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LhxpxQAAANwAAAAPAAAAAAAAAAAAAAAAAJgCAABkcnMv&#10;ZG93bnJldi54bWxQSwUGAAAAAAQABAD1AAAAigMAAAAA&#10;" fillcolor="#ffc" strokeweight=".25pt">
                  <v:stroke dashstyle="1 1" endcap="round"/>
                </v:shape>
                <v:shape id="AutoShape 695" o:spid="_x0000_s316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K58sUA&#10;AADcAAAADwAAAGRycy9kb3ducmV2LnhtbESPQWvCQBSE70L/w/IKvenGGqOkriKKxZuoFa+P7GsS&#10;zL5Ns1uT+utdQehxmJlvmNmiM5W4UuNKywqGgwgEcWZ1ybmCr+OmPwXhPLLGyjIp+CMHi/lLb4ap&#10;ti3v6XrwuQgQdikqKLyvUyldVpBBN7A1cfC+bWPQB9nkUjfYBrip5HsUJdJgyWGhwJpWBWWXw69R&#10;kCfjKm67Da9XN/dz3n3Gp+UxVurttVt+gPDU+f/ws73VCiajMTz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rny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696" o:spid="_x0000_s316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av9s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Gr/bFAAAA3AAA&#10;AA8AAAAAAAAAAAAAAAAAqgIAAGRycy9kb3ducmV2LnhtbFBLBQYAAAAABAAEAPoAAACcAwAAAAA=&#10;">
                <v:shape id="AutoShape 697" o:spid="_x0000_s316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yCHsUA&#10;AADcAAAADwAAAGRycy9kb3ducmV2LnhtbESPQWvCQBSE70L/w/IKvZlN2zRKzCqiWHorasXrI/tM&#10;gtm3Mbs10V/fLRR6HGbmGyZfDKYRV+pcbVnBcxSDIC6srrlU8LXfjKcgnEfW2FgmBTdysJg/jHLM&#10;tO15S9edL0WAsMtQQeV9m0npiooMusi2xME72c6gD7Irpe6wD3DTyJc4TqXBmsNChS2tKirOu2+j&#10;oEzfmqQfNrxe3d3l+PmeHJb7RKmnx2E5A+Fp8P/hv/aHVjB5ncDvmXA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/IIexQAAANwAAAAPAAAAAAAAAAAAAAAAAJgCAABkcnMv&#10;ZG93bnJldi54bWxQSwUGAAAAAAQABAD1AAAAigMAAAAA&#10;" fillcolor="#ffc" strokeweight=".25pt">
                  <v:stroke dashstyle="1 1" endcap="round"/>
                </v:shape>
                <v:shape id="AutoShape 698" o:spid="_x0000_s317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MWbMEA&#10;AADcAAAADwAAAGRycy9kb3ducmV2LnhtbERPy4rCMBTdC/5DuII7TWemPqhGEQdlduILt5fm2pZp&#10;bjpNtHW+3iwEl4fzni9bU4o71a6wrOBjGIEgTq0uOFNwOm4GUxDOI2ssLZOCBzlYLrqdOSbaNryn&#10;+8FnIoSwS1BB7n2VSOnSnAy6oa2IA3e1tUEfYJ1JXWMTwk0pP6NoLA0WHBpyrGidU/p7uBkF2XhU&#10;xk274e/1v/u77LbxeXWMler32tUMhKfWv8Uv949WMPkKa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jFmzBAAAA3AAAAA8AAAAAAAAAAAAAAAAAmAIAAGRycy9kb3du&#10;cmV2LnhtbFBLBQYAAAAABAAEAPUAAACGAwAAAAA=&#10;" fillcolor="#ffc" strokeweight=".25pt">
                  <v:stroke dashstyle="1 1" endcap="round"/>
                </v:shape>
                <v:shape id="AutoShape 699" o:spid="_x0000_s317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+z98YA&#10;AADcAAAADwAAAGRycy9kb3ducmV2LnhtbESPS2vDMBCE74X+B7GF3Bq5jfOoE9mEhJTeQl70ulgb&#10;29RauZYSu/31VSGQ4zAz3zCLrDe1uFLrKssKXoYRCOLc6ooLBcfD5nkGwnlkjbVlUvBDDrL08WGB&#10;ibYd7+i694UIEHYJKii9bxIpXV6SQTe0DXHwzrY16INsC6lb7ALc1PI1iibSYMVhocSGViXlX/uL&#10;UVBMxnXc9Rter37d9+f2PT4tD7FSg6d+OQfhqff38K39oRVMR2/wfyYcAZ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+z98YAAADcAAAADwAAAAAAAAAAAAAAAACYAgAAZHJz&#10;L2Rvd25yZXYueG1sUEsFBgAAAAAEAAQA9QAAAIsDAAAAAA==&#10;" fillcolor="#ffc" strokeweight=".25pt">
                  <v:stroke dashstyle="1 1" endcap="round"/>
                </v:shape>
              </v:group>
              <v:shape id="AutoShape 700" o:spid="_x0000_s317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pF8IA&#10;AADcAAAADwAAAGRycy9kb3ducmV2LnhtbERPTWvCQBC9C/0PyxS86aaSRkldJUQUb6WxxeuQnSah&#10;2dmYXU3sr+8eCh4f73u9HU0rbtS7xrKCl3kEgri0uuFKwedpP1uBcB5ZY2uZFNzJwXbzNFljqu3A&#10;H3QrfCVCCLsUFdTed6mUrqzJoJvbjjhw37Y36APsK6l7HEK4aeUiihJpsOHQUGNHeU3lT3E1Cqrk&#10;tY2Hcc+7/Nddzu+H+Cs7xUpNn8fsDYSn0T/E/+6jVrCMw/xwJhw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E2kXwgAAANwAAAAPAAAAAAAAAAAAAAAAAJgCAABkcnMvZG93&#10;bnJldi54bWxQSwUGAAAAAAQABAD1AAAAhwMAAAAA&#10;" fillcolor="#ffc" strokeweight=".25pt">
                <v:stroke dashstyle="1 1" endcap="round"/>
              </v:shape>
            </v:group>
            <v:group id="Group 701" o:spid="_x0000_s317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<v:group id="Group 702" o:spid="_x0000_s317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  <v:shape id="AutoShape 703" o:spid="_x0000_s317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H3YMUA&#10;AADcAAAADwAAAGRycy9kb3ducmV2LnhtbESPQWvCQBSE74L/YXlCb7rRpmlJsxFRFG+l2tLrI/ua&#10;hGbfxuxqor/eLRR6HGbmGyZbDqYRF+pcbVnBfBaBIC6srrlU8HHcTl9AOI+ssbFMCq7kYJmPRxmm&#10;2vb8TpeDL0WAsEtRQeV9m0rpiooMupltiYP3bTuDPsiulLrDPsBNIxdRlEiDNYeFCltaV1T8HM5G&#10;QZk8NXE/bHmzvrnT19su/lwdY6UeJsPqFYSnwf+H/9p7reA5foTfM+EIy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wfdgxQAAANwAAAAPAAAAAAAAAAAAAAAAAJgCAABkcnMv&#10;ZG93bnJldi54bWxQSwUGAAAAAAQABAD1AAAAigMAAAAA&#10;" fillcolor="#ffc" strokeweight=".25pt">
                  <v:stroke dashstyle="1 1" endcap="round"/>
                </v:shape>
                <v:shape id="AutoShape 704" o:spid="_x0000_s317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hvFMQA&#10;AADcAAAADwAAAGRycy9kb3ducmV2LnhtbESPT2vCQBTE7wW/w/IEb3Vj2aqkriIWS2/iP3p9ZF+T&#10;0OzbmF1N6qd3BcHjMDO/YWaLzlbiQo0vHWsYDRMQxJkzJecaDvv16xSED8gGK8ek4Z88LOa9lxmm&#10;xrW8pcsu5CJC2KeooQihTqX0WUEW/dDVxNH7dY3FEGWTS9NgG+G2km9JMpYWS44LBda0Kij7252t&#10;hnz8Xqm2W/Pn6upPP5svdVzuldaDfrf8ABGoC8/wo/1tNEyUgv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obxTEAAAA3AAAAA8AAAAAAAAAAAAAAAAAmAIAAGRycy9k&#10;b3ducmV2LnhtbFBLBQYAAAAABAAEAPUAAACJAwAAAAA=&#10;" fillcolor="#ffc" strokeweight=".25pt">
                  <v:stroke dashstyle="1 1" endcap="round"/>
                </v:shape>
                <v:shape id="AutoShape 705" o:spid="_x0000_s317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TKj8UA&#10;AADcAAAADwAAAGRycy9kb3ducmV2LnhtbESPQWvCQBSE7wX/w/IEb3VTiamkriIpkd6KUfH6yL4m&#10;odm3Mbs1aX99tyD0OMzMN8x6O5pW3Kh3jWUFT/MIBHFpdcOVgtMxf1yBcB5ZY2uZFHyTg+1m8rDG&#10;VNuBD3QrfCUChF2KCmrvu1RKV9Zk0M1tRxy8D9sb9EH2ldQ9DgFuWrmIokQabDgs1NhRVlP5WXwZ&#10;BVWybONhzPk1+3HXy/s+Pu+OsVKz6bh7AeFp9P/he/tNK3iOl/B3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ZMqP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706" o:spid="_x0000_s317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AutoShape 707" o:spid="_x0000_s317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xY8UA&#10;AADcAAAADwAAAGRycy9kb3ducmV2LnhtbESPQWvCQBSE7wX/w/KE3uqmkkZJXUVSUnorRsXrI/ua&#10;hGbfxuzWpP31XUHwOMzMN8xqM5pWXKh3jWUFz7MIBHFpdcOVgsM+f1qCcB5ZY2uZFPySg8168rDC&#10;VNuBd3QpfCUChF2KCmrvu1RKV9Zk0M1sRxy8L9sb9EH2ldQ9DgFuWjmPokQabDgs1NhRVlP5XfwY&#10;BVXy0sbDmPNb9ufOp8/3+Ljdx0o9TsftKwhPo7+Hb+0PrWARL+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+vFjxQAAANwAAAAPAAAAAAAAAAAAAAAAAJgCAABkcnMv&#10;ZG93bnJldi54bWxQSwUGAAAAAAQABAD1AAAAigMAAAAA&#10;" fillcolor="#ffc" strokeweight=".25pt">
                  <v:stroke dashstyle="1 1" endcap="round"/>
                </v:shape>
                <v:shape id="AutoShape 708" o:spid="_x0000_s318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lEcIA&#10;AADcAAAADwAAAGRycy9kb3ducmV2LnhtbERPTWvCQBC9C/0PyxS86aaSRkldJUQUb6WxxeuQnSah&#10;2dmYXU3sr+8eCh4f73u9HU0rbtS7xrKCl3kEgri0uuFKwedpP1uBcB5ZY2uZFNzJwXbzNFljqu3A&#10;H3QrfCVCCLsUFdTed6mUrqzJoJvbjjhw37Y36APsK6l7HEK4aeUiihJpsOHQUGNHeU3lT3E1Cqrk&#10;tY2Hcc+7/Nddzu+H+Cs7xUpNn8fsDYSn0T/E/+6jVrCMw9pwJhw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WURwgAAANwAAAAPAAAAAAAAAAAAAAAAAJgCAABkcnMvZG93&#10;bnJldi54bWxQSwUGAAAAAAQABAD1AAAAhwMAAAAA&#10;" fillcolor="#ffc" strokeweight=".25pt">
                  <v:stroke dashstyle="1 1" endcap="round"/>
                </v:shape>
                <v:shape id="AutoShape 709" o:spid="_x0000_s318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nAisUA&#10;AADcAAAADwAAAGRycy9kb3ducmV2LnhtbESPQWvCQBSE7wX/w/IEb3XTklpN3QRRFG+lpuL1kX1N&#10;QrNv0+xqUn+9KxR6HGbmG2aZDaYRF+pcbVnB0zQCQVxYXXOp4DPfPs5BOI+ssbFMCn7JQZaOHpaY&#10;aNvzB10OvhQBwi5BBZX3bSKlKyoy6Ka2JQ7el+0M+iC7UuoO+wA3jXyOopk0WHNYqLCldUXF9+Fs&#10;FJSzlybuhy1v1lf3c3rfxcdVHis1GQ+rNxCeBv8f/mvvtYLXeAH3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cCK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710" o:spid="_x0000_s318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x3uc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PHe5wwAAANwAAAAP&#10;AAAAAAAAAAAAAAAAAKoCAABkcnMvZG93bnJldi54bWxQSwUGAAAAAAQABAD6AAAAmgMAAAAA&#10;">
                <v:shape id="AutoShape 711" o:spid="_x0000_s318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ZaUcUA&#10;AADcAAAADwAAAGRycy9kb3ducmV2LnhtbESPQWvCQBSE70L/w/IK3nRjibZEVwkpEW9FbfH6yL4m&#10;odm3aXabxP76bkHwOMzMN8xmN5pG9NS52rKCxTwCQVxYXXOp4P2cz15AOI+ssbFMCq7kYLd9mGww&#10;0XbgI/UnX4oAYZeggsr7NpHSFRUZdHPbEgfv03YGfZBdKXWHQ4CbRj5F0UoarDksVNhSVlHxdfox&#10;CsrVsomHMefX7Nd9X9728Ud6jpWaPo7pGoSn0d/Dt/ZBK3heLuD/TDgC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lpRxQAAANwAAAAPAAAAAAAAAAAAAAAAAJgCAABkcnMv&#10;ZG93bnJldi54bWxQSwUGAAAAAAQABAD1AAAAigMAAAAA&#10;" fillcolor="#ffc" strokeweight=".25pt">
                  <v:stroke dashstyle="1 1" endcap="round"/>
                </v:shape>
                <v:shape id="AutoShape 712" o:spid="_x0000_s318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TEJsUA&#10;AADcAAAADwAAAGRycy9kb3ducmV2LnhtbESPQWvCQBSE7wX/w/KE3upGSazEbEQslt5KY8XrI/tM&#10;gtm3Mbs1aX99t1DwOMzMN0y2GU0rbtS7xrKC+SwCQVxa3XCl4POwf1qBcB5ZY2uZFHyTg00+ecgw&#10;1XbgD7oVvhIBwi5FBbX3XSqlK2sy6Ga2Iw7e2fYGfZB9JXWPQ4CbVi6iaCkNNhwWauxoV1N5Kb6M&#10;gmqZtPEw7vll9+Oup/fX+Lg9xEo9TsftGoSn0d/D/+03reA5WcD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MQmxQAAANwAAAAPAAAAAAAAAAAAAAAAAJgCAABkcnMv&#10;ZG93bnJldi54bWxQSwUGAAAAAAQABAD1AAAAigMAAAAA&#10;" fillcolor="#ffc" strokeweight=".25pt">
                  <v:stroke dashstyle="1 1" endcap="round"/>
                </v:shape>
                <v:shape id="AutoShape 713" o:spid="_x0000_s318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hvcUA&#10;AADcAAAADwAAAGRycy9kb3ducmV2LnhtbESPQWvCQBSE70L/w/IKvenGGqOkriKKxZuoFa+P7GsS&#10;zL5Ns1uT+utdQehxmJlvmNmiM5W4UuNKywqGgwgEcWZ1ybmCr+OmPwXhPLLGyjIp+CMHi/lLb4ap&#10;ti3v6XrwuQgQdikqKLyvUyldVpBBN7A1cfC+bWPQB9nkUjfYBrip5HsUJdJgyWGhwJpWBWWXw69R&#10;kCfjKm67Da9XN/dz3n3Gp+UxVurttVt+gPDU+f/ws73VCibjETz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GG9xQAAANwAAAAPAAAAAAAAAAAAAAAAAJgCAABkcnMv&#10;ZG93bnJldi54bWxQSwUGAAAAAAQABAD1AAAAigMAAAAA&#10;" fillcolor="#ffc" strokeweight=".25pt">
                  <v:stroke dashstyle="1 1" endcap="round"/>
                </v:shape>
              </v:group>
              <v:shape id="AutoShape 714" o:spid="_x0000_s318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H5ycUA&#10;AADcAAAADwAAAGRycy9kb3ducmV2LnhtbESPQWvCQBSE7wX/w/IEb3VTiamkriIpkd6KUfH6yL4m&#10;odm3Mbs1aX99tyD0OMzMN8x6O5pW3Kh3jWUFT/MIBHFpdcOVgtMxf1yBcB5ZY2uZFHyTg+1m8rDG&#10;VNuBD3QrfCUChF2KCmrvu1RKV9Zk0M1tRxy8D9sb9EH2ldQ9DgFuWrmIokQabDgs1NhRVlP5WXwZ&#10;BVWybONhzPk1+3HXy/s+Pu+OsVKz6bh7AeFp9P/he/tNK3hexvB3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fnJxQAAANwAAAAPAAAAAAAAAAAAAAAAAJgCAABkcnMv&#10;ZG93bnJldi54bWxQSwUGAAAAAAQABAD1AAAAigMAAAAA&#10;" fillcolor="#ffc" strokeweight=".25pt">
                <v:stroke dashstyle="1 1" endcap="round"/>
              </v:shape>
            </v:group>
            <v:group id="Group 715" o:spid="_x0000_s318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<v:group id="Group 716" o:spid="_x0000_s318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    <v:shape id="AutoShape 717" o:spid="_x0000_s318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NnvsQA&#10;AADcAAAADwAAAGRycy9kb3ducmV2LnhtbESPT4vCMBTE78J+h/AWvGm6Uv9QjSKK4m1RV7w+mmdb&#10;bF66TbTVT78RhD0OM/MbZrZoTSnuVLvCsoKvfgSCOLW64EzBz3HTm4BwHlljaZkUPMjBYv7RmWGi&#10;bcN7uh98JgKEXYIKcu+rREqX5mTQ9W1FHLyLrQ36IOtM6hqbADelHETRSBosOCzkWNEqp/R6uBkF&#10;2WhYxk274fXq6X7P39v4tDzGSnU/2+UUhKfW/4ff7Z1WMB6O4XUmHA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jZ77EAAAA3AAAAA8AAAAAAAAAAAAAAAAAmAIAAGRycy9k&#10;b3ducmV2LnhtbFBLBQYAAAAABAAEAPUAAACJAwAAAAA=&#10;" fillcolor="#ffc" strokeweight=".25pt">
                  <v:stroke dashstyle="1 1" endcap="round"/>
                </v:shape>
                <v:shape id="AutoShape 718" o:spid="_x0000_s319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zzzMMA&#10;AADcAAAADwAAAGRycy9kb3ducmV2LnhtbERPyWrDMBC9F/IPYgK51XKKs+BaCSElpbfQLPQ6WFPb&#10;1Bo5khK7/froUMjx8fZiPZhW3Mj5xrKCaZKCIC6tbrhScDrunpcgfEDW2FomBb/kYb0aPRWYa9vz&#10;J90OoRIxhH2OCuoQulxKX9Zk0Ce2I47ct3UGQ4SuktphH8NNK1/SdC4NNhwbauxoW1P5c7gaBdV8&#10;1mb9sOO37Z+/fO3fs/PmmCk1GQ+bVxCBhvAQ/7s/tILFLK6NZ+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zzzMMAAADcAAAADwAAAAAAAAAAAAAAAACYAgAAZHJzL2Rv&#10;d25yZXYueG1sUEsFBgAAAAAEAAQA9QAAAIgDAAAAAA==&#10;" fillcolor="#ffc" strokeweight=".25pt">
                  <v:stroke dashstyle="1 1" endcap="round"/>
                </v:shape>
                <v:shape id="AutoShape 719" o:spid="_x0000_s319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BWV8UA&#10;AADcAAAADwAAAGRycy9kb3ducmV2LnhtbESPW2vCQBSE3wv+h+UIvtWNEm/RVcSi9K14w9dD9pgE&#10;s2fT7Gpif323UPBxmJlvmMWqNaV4UO0KywoG/QgEcWp1wZmC03H7PgXhPLLG0jIpeJKD1bLztsBE&#10;24b39Dj4TAQIuwQV5N5XiZQuzcmg69uKOHhXWxv0QdaZ1DU2AW5KOYyisTRYcFjIsaJNTuntcDcK&#10;svGojJt2yx+bH/d9+drF5/UxVqrXbddzEJ5a/wr/tz+1gsloBn9nw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8FZX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720" o:spid="_x0000_s319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C9B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UL0EwwAAANwAAAAP&#10;AAAAAAAAAAAAAAAAAKoCAABkcnMvZG93bnJldi54bWxQSwUGAAAAAAQABAD6AAAAmgMAAAAA&#10;">
                <v:shape id="AutoShape 721" o:spid="_x0000_s319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qQ7MQA&#10;AADcAAAADwAAAGRycy9kb3ducmV2LnhtbESPQWvCQBSE74L/YXmCN90oaZTUVUSx9CY1LV4f2dck&#10;mH0bs6tJ++u7QsHjMDPfMKtNb2pxp9ZVlhXMphEI4tzqigsFn9lhsgThPLLG2jIp+CEHm/VwsMJU&#10;244/6H7yhQgQdikqKL1vUildXpJBN7UNcfC+bWvQB9kWUrfYBbip5TyKEmmw4rBQYkO7kvLL6WYU&#10;FMlLHXf9gfe7X3c9H9/ir20WKzUe9dtXEJ56/wz/t9+1gkUyg8e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qkOzEAAAA3AAAAA8AAAAAAAAAAAAAAAAAmAIAAGRycy9k&#10;b3ducmV2LnhtbFBLBQYAAAAABAAEAPUAAACJAwAAAAA=&#10;" fillcolor="#ffc" strokeweight=".25pt">
                  <v:stroke dashstyle="1 1" endcap="round"/>
                </v:shape>
                <v:shape id="AutoShape 722" o:spid="_x0000_s319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gOm8QA&#10;AADcAAAADwAAAGRycy9kb3ducmV2LnhtbESPQWvCQBSE74L/YXmCN90oaZTUVURReis1LV4f2dck&#10;mH0bs6uJ/fXdQsHjMDPfMKtNb2pxp9ZVlhXMphEI4tzqigsFn9lhsgThPLLG2jIpeJCDzXo4WGGq&#10;bccfdD/5QgQIuxQVlN43qZQuL8mgm9qGOHjftjXog2wLqVvsAtzUch5FiTRYcVgosaFdSfnldDMK&#10;iuSljrv+wPvdj7ue34/x1zaLlRqP+u0rCE+9f4b/229awSKZw9+Zc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4DpvEAAAA3AAAAA8AAAAAAAAAAAAAAAAAmAIAAGRycy9k&#10;b3ducmV2LnhtbFBLBQYAAAAABAAEAPUAAACJAwAAAAA=&#10;" fillcolor="#ffc" strokeweight=".25pt">
                  <v:stroke dashstyle="1 1" endcap="round"/>
                </v:shape>
                <v:shape id="AutoShape 723" o:spid="_x0000_s319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SrAMUA&#10;AADcAAAADwAAAGRycy9kb3ducmV2LnhtbESPQWvCQBSE70L/w/IKvemmbUxL6iaIYulN1IrXR/Y1&#10;Cc2+jdmtif76riB4HGbmG2aWD6YRJ+pcbVnB8yQCQVxYXXOp4Hu3Gr+DcB5ZY2OZFJzJQZ49jGaY&#10;atvzhk5bX4oAYZeigsr7NpXSFRUZdBPbEgfvx3YGfZBdKXWHfYCbRr5EUSIN1hwWKmxpUVHxu/0z&#10;Cspk2sT9sOLl4uKOh/VnvJ/vYqWeHof5BwhPg7+Hb+0vreAteYXrmXAEZ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dKsA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724" o:spid="_x0000_s319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u7B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a7sHxgAAANwA&#10;AAAPAAAAAAAAAAAAAAAAAKoCAABkcnMvZG93bnJldi54bWxQSwUGAAAAAAQABAD6AAAAnQMAAAAA&#10;">
                <v:shape id="AutoShape 725" o:spid="_x0000_s319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GW78UA&#10;AADcAAAADwAAAGRycy9kb3ducmV2LnhtbESPT2vCQBTE70K/w/IKvemmJUaJrhJSLL0V/+H1kX0m&#10;odm3aXZrUj+9WxA8DjPzG2a5HkwjLtS52rKC10kEgriwuuZSwWG/Gc9BOI+ssbFMCv7IwXr1NFpi&#10;qm3PW7rsfCkChF2KCirv21RKV1Rk0E1sSxy8s+0M+iC7UuoO+wA3jXyLokQarDksVNhSXlHxvfs1&#10;Cspk2sT9sOH3/Op+Tl8f8THbx0q9PA/ZAoSnwT/C9/anVjBLpvB/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0ZbvxQAAANwAAAAPAAAAAAAAAAAAAAAAAJgCAABkcnMv&#10;ZG93bnJldi54bWxQSwUGAAAAAAQABAD1AAAAigMAAAAA&#10;" fillcolor="#ffc" strokeweight=".25pt">
                  <v:stroke dashstyle="1 1" endcap="round"/>
                </v:shape>
                <v:shape id="AutoShape 726" o:spid="_x0000_s319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ImMUA&#10;AADcAAAADwAAAGRycy9kb3ducmV2LnhtbESPQWvCQBSE70L/w/IKvemmEtMS3QRRFG9F0+L1kX1N&#10;QrNv0+zWxP76bkHwOMzMN8wqH00rLtS7xrKC51kEgri0uuFKwXuxm76CcB5ZY2uZFFzJQZ49TFaY&#10;ajvwkS4nX4kAYZeigtr7LpXSlTUZdDPbEQfv0/YGfZB9JXWPQ4CbVs6jKJEGGw4LNXa0qan8Ov0Y&#10;BVWyaONh3PF28+u+z2/7+GNdxEo9PY7rJQhPo7+Hb+2DVvCSJPB/JhwBm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iYxQAAANwAAAAPAAAAAAAAAAAAAAAAAJgCAABkcnMv&#10;ZG93bnJldi54bWxQSwUGAAAAAAQABAD1AAAAigMAAAAA&#10;" fillcolor="#ffc" strokeweight=".25pt">
                  <v:stroke dashstyle="1 1" endcap="round"/>
                </v:shape>
                <v:shape id="AutoShape 727" o:spid="_x0000_s319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+tA8UA&#10;AADcAAAADwAAAGRycy9kb3ducmV2LnhtbESPT2vCQBTE7wW/w/IEb3WjxCjRVURReiv1D14f2WcS&#10;zL6N2dWkfvpuodDjMDO/YRarzlTiSY0rLSsYDSMQxJnVJecKTsfd+wyE88gaK8uk4JscrJa9twWm&#10;2rb8Rc+Dz0WAsEtRQeF9nUrpsoIMuqGtiYN3tY1BH2STS91gG+CmkuMoSqTBksNCgTVtCspuh4dR&#10;kCeTKm67HW83L3e/fO7j8/oYKzXod+s5CE+d/w//tT+0gmkyhd8z4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T60DxQAAANwAAAAPAAAAAAAAAAAAAAAAAJgCAABkcnMv&#10;ZG93bnJldi54bWxQSwUGAAAAAAQABAD1AAAAigMAAAAA&#10;" fillcolor="#ffc" strokeweight=".25pt">
                  <v:stroke dashstyle="1 1" endcap="round"/>
                </v:shape>
              </v:group>
              <v:shape id="AutoShape 728" o:spid="_x0000_s3200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A5ccEA&#10;AADcAAAADwAAAGRycy9kb3ducmV2LnhtbERPTYvCMBC9L/gfwgje1lSp3aUaRRTFm6i77HVoxrbY&#10;TGoTbfXXm4Owx8f7ni06U4k7Na60rGA0jEAQZ1aXnCv4OW0+v0E4j6yxskwKHuRgMe99zDDVtuUD&#10;3Y8+FyGEXYoKCu/rVEqXFWTQDW1NHLizbQz6AJtc6gbbEG4qOY6iRBosOTQUWNOqoOxyvBkFeTKp&#10;4rbb8Hr1dNe//Tb+XZ5ipQb9bjkF4anz/+K3e6cVfCVhbTgTj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QOXHBAAAA3AAAAA8AAAAAAAAAAAAAAAAAmAIAAGRycy9kb3du&#10;cmV2LnhtbFBLBQYAAAAABAAEAPUAAACGAwAAAAA=&#10;" fillcolor="#ffc" strokeweight=".25pt">
                <v:stroke dashstyle="1 1" endcap="round"/>
              </v:shape>
            </v:group>
            <v:group id="Group 729" o:spid="_x0000_s320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oUm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k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ahSZxgAAANwA&#10;AAAPAAAAAAAAAAAAAAAAAKoCAABkcnMvZG93bnJldi54bWxQSwUGAAAAAAQABAD6AAAAnQMAAAAA&#10;">
              <v:group id="Group 730" o:spid="_x0000_s320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r2c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WJK9nCAAAA3AAAAA8A&#10;AAAAAAAAAAAAAAAAqgIAAGRycy9kb3ducmV2LnhtbFBLBQYAAAAABAAEAPoAAACZAwAAAAA=&#10;">
                <v:shape id="AutoShape 731" o:spid="_x0000_s320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GMcUA&#10;AADcAAAADwAAAGRycy9kb3ducmV2LnhtbESPS4vCQBCE7wv+h6EFb+tEiQ+io4ii7G1ZH3htMm0S&#10;zPTEzGiy/vqdBcFjUVVfUfNla0rxoNoVlhUM+hEI4tTqgjMFx8P2cwrCeWSNpWVS8EsOlovOxxwT&#10;bRv+ocfeZyJA2CWoIPe+SqR0aU4GXd9WxMG72NqgD7LOpK6xCXBTymEUjaXBgsNCjhWtc0qv+7tR&#10;kI1HZdy0W96sn+52/t7Fp9UhVqrXbVczEJ5a/w6/2l9awWQygP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wYxxQAAANwAAAAPAAAAAAAAAAAAAAAAAJgCAABkcnMv&#10;ZG93bnJldi54bWxQSwUGAAAAAAQABAD1AAAAigMAAAAA&#10;" fillcolor="#ffc" strokeweight=".25pt">
                  <v:stroke dashstyle="1 1" endcap="round"/>
                </v:shape>
                <v:shape id="AutoShape 732" o:spid="_x0000_s320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GYRsUA&#10;AADcAAAADwAAAGRycy9kb3ducmV2LnhtbESPQWvCQBSE74X+h+UVvNVNJdUSXUNQIr2J2uL1kX1N&#10;QrNv0+yapP31riD0OMzMN8wqHU0jeupcbVnByzQCQVxYXXOp4OOUP7+BcB5ZY2OZFPySg3T9+LDC&#10;RNuBD9QffSkChF2CCirv20RKV1Rk0E1tSxy8L9sZ9EF2pdQdDgFuGjmLork0WHNYqLClTUXF9/Fi&#10;FJTz1yYexpy3mz/3c97v4s/sFCs1eRqzJQhPo/8P39vvWsFiMYPbmXA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ZhGxQAAANwAAAAPAAAAAAAAAAAAAAAAAJgCAABkcnMv&#10;ZG93bnJldi54bWxQSwUGAAAAAAQABAD1AAAAigMAAAAA&#10;" fillcolor="#ffc" strokeweight=".25pt">
                  <v:stroke dashstyle="1 1" endcap="round"/>
                </v:shape>
                <v:shape id="AutoShape 733" o:spid="_x0000_s320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093cUA&#10;AADcAAAADwAAAGRycy9kb3ducmV2LnhtbESPQWvCQBSE70L/w/IKvZlN2zRKzCqiWHorasXrI/tM&#10;gtm3Mbs10V/fLRR6HGbmGyZfDKYRV+pcbVnBcxSDIC6srrlU8LXfjKcgnEfW2FgmBTdysJg/jHLM&#10;tO15S9edL0WAsMtQQeV9m0npiooMusi2xME72c6gD7Irpe6wD3DTyJc4TqXBmsNChS2tKirOu2+j&#10;oEzfmqQfNrxe3d3l+PmeHJb7RKmnx2E5A+Fp8P/hv/aHVjCZvMLvmXA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rT3d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734" o:spid="_x0000_s320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  <v:shape id="AutoShape 735" o:spid="_x0000_s320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gAMsQA&#10;AADcAAAADwAAAGRycy9kb3ducmV2LnhtbESPT4vCMBTE78J+h/AWvGm6Uv9QjSKK4m1RV7w+mmdb&#10;bF66TbTVT78RhD0OM/MbZrZoTSnuVLvCsoKvfgSCOLW64EzBz3HTm4BwHlljaZkUPMjBYv7RmWGi&#10;bcN7uh98JgKEXYIKcu+rREqX5mTQ9W1FHLyLrQ36IOtM6hqbADelHETRSBosOCzkWNEqp/R6uBkF&#10;2WhYxk274fXq6X7P39v4tDzGSnU/2+UUhKfW/4ff7Z1WMB4P4XUmHA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IADLEAAAA3AAAAA8AAAAAAAAAAAAAAAAAmAIAAGRycy9k&#10;b3ducmV2LnhtbFBLBQYAAAAABAAEAPUAAACJAwAAAAA=&#10;" fillcolor="#ffc" strokeweight=".25pt">
                  <v:stroke dashstyle="1 1" endcap="round"/>
                </v:shape>
                <v:shape id="AutoShape 736" o:spid="_x0000_s320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eRcUA&#10;AADcAAAADwAAAGRycy9kb3ducmV2LnhtbESPT2vCQBTE7wW/w/IEb3WjxCjRVURReiv1D14f2WcS&#10;zL6N2dWkfvpuodDjMDO/YRarzlTiSY0rLSsYDSMQxJnVJecKTsfd+wyE88gaK8uk4JscrJa9twWm&#10;2rb8Rc+Dz0WAsEtRQeF9nUrpsoIMuqGtiYN3tY1BH2STS91gG+CmkuMoSqTBksNCgTVtCspuh4dR&#10;kCeTKm67HW83L3e/fO7j8/oYKzXod+s5CE+d/w//tT+0guk0gd8z4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2p5FxQAAANwAAAAPAAAAAAAAAAAAAAAAAJgCAABkcnMv&#10;ZG93bnJldi54bWxQSwUGAAAAAAQABAD1AAAAigMAAAAA&#10;" fillcolor="#ffc" strokeweight=".25pt">
                  <v:stroke dashstyle="1 1" endcap="round"/>
                </v:shape>
                <v:shape id="AutoShape 737" o:spid="_x0000_s320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73sUA&#10;AADcAAAADwAAAGRycy9kb3ducmV2LnhtbESPT2vCQBTE70K/w/IKvemmJTUSXSVELN5K/YPXR/aZ&#10;hGbfptnVxH76bkHwOMzMb5jFajCNuFLnassKXicRCOLC6ppLBYf9ZjwD4TyyxsYyKbiRg9XyabTA&#10;VNuev+i686UIEHYpKqi8b1MpXVGRQTexLXHwzrYz6IPsSqk77APcNPItiqbSYM1hocKW8oqK793F&#10;KCin703cDxte57/u5/T5ER+zfazUy/OQzUF4GvwjfG9vtYIkSeD/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jve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738" o:spid="_x0000_s321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  <v:shape id="AutoShape 739" o:spid="_x0000_s321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UKN8UA&#10;AADcAAAADwAAAGRycy9kb3ducmV2LnhtbESPW2vCQBSE3wv9D8sp+FY3lXiLriKK0jfxhq+H7DEJ&#10;zZ6N2dXE/vpuQfBxmJlvmOm8NaW4U+0Kywq+uhEI4tTqgjMFx8P6cwTCeWSNpWVS8CAH89n72xQT&#10;bRve0X3vMxEg7BJUkHtfJVK6NCeDrmsr4uBdbG3QB1lnUtfYBLgpZS+KBtJgwWEhx4qWOaU/+5tR&#10;kA36Zdy0a14tf931vN3Ep8UhVqrz0S4mIDy1/hV+tr+1guFwDP9nw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RQo3xQAAANwAAAAPAAAAAAAAAAAAAAAAAJgCAABkcnMv&#10;ZG93bnJldi54bWxQSwUGAAAAAAQABAD1AAAAigMAAAAA&#10;" fillcolor="#ffc" strokeweight=".25pt">
                  <v:stroke dashstyle="1 1" endcap="round"/>
                </v:shape>
                <v:shape id="AutoShape 740" o:spid="_x0000_s321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rTjcEA&#10;AADcAAAADwAAAGRycy9kb3ducmV2LnhtbERPy4rCMBTdC/MP4Q7MTtOR+qAaRRSH2YlWcXtprm2Z&#10;5qY20Xb8erMQXB7Oe77sTCXu1LjSsoLvQQSCOLO65FzBMd32pyCcR9ZYWSYF/+RgufjozTHRtuU9&#10;3Q8+FyGEXYIKCu/rREqXFWTQDWxNHLiLbQz6AJtc6gbbEG4qOYyisTRYcmgosKZ1Qdnf4WYU5ONR&#10;Fbfdljfrh7uedz/xaZXGSn19dqsZCE+df4tf7l+tYDIN8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q043BAAAA3AAAAA8AAAAAAAAAAAAAAAAAmAIAAGRycy9kb3du&#10;cmV2LnhtbFBLBQYAAAAABAAEAPUAAACGAwAAAAA=&#10;" fillcolor="#ffc" strokeweight=".25pt">
                  <v:stroke dashstyle="1 1" endcap="round"/>
                </v:shape>
                <v:shape id="AutoShape 741" o:spid="_x0000_s321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Z2FsUA&#10;AADcAAAADwAAAGRycy9kb3ducmV2LnhtbESPQWvCQBSE7wX/w/IK3urGkmqIWUUslt5Ko6XXR/aZ&#10;hGbfxuyapP56t1DwOMzMN0y2GU0jeupcbVnBfBaBIC6srrlUcDzsnxIQziNrbCyTgl9ysFlPHjJM&#10;tR34k/rclyJA2KWooPK+TaV0RUUG3cy2xME72c6gD7Irpe5wCHDTyOcoWkiDNYeFClvaVVT85Bej&#10;oFy8NPEw7vl1d3Xn74+3+Gt7iJWaPo7bFQhPo7+H/9vvWsEymcPfmXA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5nYWxQAAANwAAAAPAAAAAAAAAAAAAAAAAJgCAABkcnMv&#10;ZG93bnJldi54bWxQSwUGAAAAAAQABAD1AAAAigMAAAAA&#10;" fillcolor="#ffc" strokeweight=".25pt">
                  <v:stroke dashstyle="1 1" endcap="round"/>
                </v:shape>
              </v:group>
              <v:shape id="AutoShape 742" o:spid="_x0000_s3214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ToYcQA&#10;AADcAAAADwAAAGRycy9kb3ducmV2LnhtbESPQYvCMBSE78L+h/AWvGmqVFeqUcRF8SbqitdH82yL&#10;zUu3ibbur98IgsdhZr5hZovWlOJOtSssKxj0IxDEqdUFZwp+juveBITzyBpLy6TgQQ4W84/ODBNt&#10;G97T/eAzESDsElSQe18lUro0J4Oubyvi4F1sbdAHWWdS19gEuCnlMIrG0mDBYSHHilY5pdfDzSjI&#10;xqMybto1f6/+3O95t4lPy2OsVPezXU5BeGr9O/xqb7WCr8k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06GHEAAAA3AAAAA8AAAAAAAAAAAAAAAAAmAIAAGRycy9k&#10;b3ducmV2LnhtbFBLBQYAAAAABAAEAPUAAACJAwAAAAA=&#10;" fillcolor="#ffc" strokeweight=".25pt">
                <v:stroke dashstyle="1 1" endcap="round"/>
              </v:shape>
            </v:group>
            <v:group id="Group 743" o:spid="_x0000_s321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7Fic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4Xa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jsWJxgAAANwA&#10;AAAPAAAAAAAAAAAAAAAAAKoCAABkcnMvZG93bnJldi54bWxQSwUGAAAAAAQABAD6AAAAnQMAAAAA&#10;">
              <v:group id="Group 744" o:spid="_x0000_s321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2dd/c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YJ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Z139xgAAANwA&#10;AAAPAAAAAAAAAAAAAAAAAKoCAABkcnMvZG93bnJldi54bWxQSwUGAAAAAAQABAD6AAAAnQMAAAAA&#10;">
                <v:shape id="AutoShape 745" o:spid="_x0000_s3217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1wFcUA&#10;AADcAAAADwAAAGRycy9kb3ducmV2LnhtbESPQWvCQBSE70L/w/IK3nTTktgQs4pYFG/F2NLrI/tM&#10;QrNv0+zWxP76bkHwOMzMN0y+Hk0rLtS7xrKCp3kEgri0uuFKwftpN0tBOI+ssbVMCq7kYL16mOSY&#10;aTvwkS6Fr0SAsMtQQe19l0npypoMurntiIN3tr1BH2RfSd3jEOCmlc9RtJAGGw4LNXa0ran8Kn6M&#10;gmqRtPEw7vh1++u+P9/28cfmFCs1fRw3SxCeRn8P39oHreAlTeD/TD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3XAVxQAAANwAAAAPAAAAAAAAAAAAAAAAAJgCAABkcnMv&#10;ZG93bnJldi54bWxQSwUGAAAAAAQABAD1AAAAigMAAAAA&#10;" fillcolor="#ffc" strokeweight=".25pt">
                  <v:stroke dashstyle="1 1" endcap="round"/>
                </v:shape>
                <v:shape id="AutoShape 746" o:spid="_x0000_s3218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uYsUA&#10;AADcAAAADwAAAGRycy9kb3ducmV2LnhtbESPQWvCQBSE74L/YXmCN91Y0igxGxGLpbdS0+L1kX1N&#10;QrNvY3Y1aX99t1DwOMzMN0y2G00rbtS7xrKC1TICQVxa3XCl4L04LjYgnEfW2FomBd/kYJdPJxmm&#10;2g78RreTr0SAsEtRQe19l0rpypoMuqXtiIP3aXuDPsi+krrHIcBNKx+iKJEGGw4LNXZ0qKn8Ol2N&#10;gip5bONhPPLT4cddzq/P8ce+iJWaz8b9FoSn0d/D/+0XrWC9SeD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+5ixQAAANwAAAAPAAAAAAAAAAAAAAAAAJgCAABkcnMv&#10;ZG93bnJldi54bWxQSwUGAAAAAAQABAD1AAAAigMAAAAA&#10;" fillcolor="#ffc" strokeweight=".25pt">
                  <v:stroke dashstyle="1 1" endcap="round"/>
                </v:shape>
                <v:shape id="AutoShape 747" o:spid="_x0000_s3219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NL+cUA&#10;AADcAAAADwAAAGRycy9kb3ducmV2LnhtbESPS4vCQBCE7wv+h6EFb+tEiQ+io4ii7G1ZH3htMm0S&#10;zPTEzGiy/vqdBcFjUVVfUfNla0rxoNoVlhUM+hEI4tTqgjMFx8P2cwrCeWSNpWVS8EsOlovOxxwT&#10;bRv+ocfeZyJA2CWoIPe+SqR0aU4GXd9WxMG72NqgD7LOpK6xCXBTymEUjaXBgsNCjhWtc0qv+7tR&#10;kI1HZdy0W96sn+52/t7Fp9UhVqrXbVczEJ5a/w6/2l9awWQ6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0v5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748" o:spid="_x0000_s322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pX+M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4qV/jCAAAA3AAAAA8A&#10;AAAAAAAAAAAAAAAAqgIAAGRycy9kb3ducmV2LnhtbFBLBQYAAAAABAAEAPoAAACZAwAAAAA=&#10;">
                <v:shape id="AutoShape 749" o:spid="_x0000_s322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B6EMQA&#10;AADcAAAADwAAAGRycy9kb3ducmV2LnhtbESPQWvCQBSE74L/YXmCN91YotXUVURRvIna4vWRfU2C&#10;2bdpdjXRX98tCD0OM/MNM1+2phR3ql1hWcFoGIEgTq0uOFPwed4OpiCcR9ZYWiYFD3KwXHQ7c0y0&#10;bfhI95PPRICwS1BB7n2VSOnSnAy6oa2Ig/dta4M+yDqTusYmwE0p36JoIg0WHBZyrGidU3o93YyC&#10;bDIu46bd8mb9dD+Xwy7+Wp1jpfq9dvUBwlPr/8Ov9l4reJ/O4O9MO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ehDEAAAA3AAAAA8AAAAAAAAAAAAAAAAAmAIAAGRycy9k&#10;b3ducmV2LnhtbFBLBQYAAAAABAAEAPUAAACJAwAAAAA=&#10;" fillcolor="#ffc" strokeweight=".25pt">
                  <v:stroke dashstyle="1 1" endcap="round"/>
                </v:shape>
                <v:shape id="AutoShape 750" o:spid="_x0000_s322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FUMMA&#10;AADcAAAADwAAAGRycy9kb3ducmV2LnhtbERPyWrDMBC9F/IPYgK9NXKCm8WNEoyLS28lG7kO1tQ2&#10;sUaOpdpuv746FHp8vH27H00jeupcbVnBfBaBIC6srrlUcD7lT2sQziNrbCyTgm9ysN9NHraYaDvw&#10;gfqjL0UIYZeggsr7NpHSFRUZdDPbEgfu03YGfYBdKXWHQwg3jVxE0VIarDk0VNhSVlFxO34ZBeXy&#10;uYmHMefX7Mfdrx9v8SU9xUo9Tsf0BYSn0f+L/9zvWsFqE+aHM+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NFUMMAAADcAAAADwAAAAAAAAAAAAAAAACYAgAAZHJzL2Rv&#10;d25yZXYueG1sUEsFBgAAAAAEAAQA9QAAAIgDAAAAAA==&#10;" fillcolor="#ffc" strokeweight=".25pt">
                  <v:stroke dashstyle="1 1" endcap="round"/>
                </v:shape>
                <v:shape id="AutoShape 751" o:spid="_x0000_s322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/gy8UA&#10;AADcAAAADwAAAGRycy9kb3ducmV2LnhtbESPQWvCQBSE74X+h+UVvNVNJLVt6kZEUbwVTcXrI/ua&#10;hGbfxuxqUn+9KxR6HGbmG2Y2H0wjLtS52rKCeByBIC6srrlU8JWvn99AOI+ssbFMCn7JwTx7fJhh&#10;qm3PO7rsfSkChF2KCirv21RKV1Rk0I1tSxy8b9sZ9EF2pdQd9gFuGjmJoqk0WHNYqLClZUXFz/5s&#10;FJTTlybphzWvlld3On5uksMiT5QaPQ2LDxCeBv8f/mtvtYLX9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+DL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752" o:spid="_x0000_s322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v2z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x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G/bPxgAAANwA&#10;AAAPAAAAAAAAAAAAAAAAAKoCAABkcnMvZG93bnJldi54bWxQSwUGAAAAAAQABAD6AAAAnQMAAAAA&#10;">
                <v:shape id="AutoShape 753" o:spid="_x0000_s322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bJ8YA&#10;AADcAAAADwAAAGRycy9kb3ducmV2LnhtbESPS2vDMBCE74X+B7GF3Bq5jfOoE9mEhJTeQl70ulgb&#10;29RauZYSu/31VSGQ4zAz3zCLrDe1uFLrKssKXoYRCOLc6ooLBcfD5nkGwnlkjbVlUvBDDrL08WGB&#10;ibYd7+i694UIEHYJKii9bxIpXV6SQTe0DXHwzrY16INsC6lb7ALc1PI1iibSYMVhocSGViXlX/uL&#10;UVBMxnXc9Rter37d9+f2PT4tD7FSg6d+OQfhqff38K39oRVM30bwfyYcAZ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HbJ8YAAADcAAAADwAAAAAAAAAAAAAAAACYAgAAZHJz&#10;L2Rvd25yZXYueG1sUEsFBgAAAAAEAAQA9QAAAIsDAAAAAA==&#10;" fillcolor="#ffc" strokeweight=".25pt">
                  <v:stroke dashstyle="1 1" endcap="round"/>
                </v:shape>
                <v:shape id="AutoShape 754" o:spid="_x0000_s322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hDU8UA&#10;AADcAAAADwAAAGRycy9kb3ducmV2LnhtbESPQWvCQBSE7wX/w/IEb3XTklpN3QRRFG+lpuL1kX1N&#10;QrNv0+xqUn+9KxR6HGbmG2aZDaYRF+pcbVnB0zQCQVxYXXOp4DPfPs5BOI+ssbFMCn7JQZaOHpaY&#10;aNvzB10OvhQBwi5BBZX3bSKlKyoy6Ka2JQ7el+0M+iC7UuoO+wA3jXyOopk0WHNYqLCldUXF9+Fs&#10;FJSzlybuhy1v1lf3c3rfxcdVHis1GQ+rNxCeBv8f/mvvtYLXRQz3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ENTxQAAANwAAAAPAAAAAAAAAAAAAAAAAJgCAABkcnMv&#10;ZG93bnJldi54bWxQSwUGAAAAAAQABAD1AAAAigMAAAAA&#10;" fillcolor="#ffc" strokeweight=".25pt">
                  <v:stroke dashstyle="1 1" endcap="round"/>
                </v:shape>
                <v:shape id="AutoShape 755" o:spid="_x0000_s322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TmyMUA&#10;AADcAAAADwAAAGRycy9kb3ducmV2LnhtbESPW2vCQBSE3wv+h+UIvtWNEm/RVcSi9K14w9dD9pgE&#10;s2fT7Gpif323UPBxmJlvmMWqNaV4UO0KywoG/QgEcWp1wZmC03H7PgXhPLLG0jIpeJKD1bLztsBE&#10;24b39Dj4TAQIuwQV5N5XiZQuzcmg69uKOHhXWxv0QdaZ1DU2AW5KOYyisTRYcFjIsaJNTuntcDcK&#10;svGojJt2yx+bH/d9+drF5/UxVqrXbddzEJ5a/wr/tz+1gslsBH9nw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BObIxQAAANwAAAAPAAAAAAAAAAAAAAAAAJgCAABkcnMv&#10;ZG93bnJldi54bWxQSwUGAAAAAAQABAD1AAAAigMAAAAA&#10;" fillcolor="#ffc" strokeweight=".25pt">
                  <v:stroke dashstyle="1 1" endcap="round"/>
                </v:shape>
              </v:group>
              <v:shape id="AutoShape 756" o:spid="_x0000_s3228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4v8UA&#10;AADcAAAADwAAAGRycy9kb3ducmV2LnhtbESPQWvCQBSE7wX/w/IEb3VTSdMasxFRlN6k2uL1kX0m&#10;odm3MbuatL++WxB6HGbmGyZbDqYRN+pcbVnB0zQCQVxYXXOp4OO4fXwF4TyyxsYyKfgmB8t89JBh&#10;qm3P73Q7+FIECLsUFVTet6mUrqjIoJvaljh4Z9sZ9EF2pdQd9gFuGjmLokQarDksVNjSuqLi63A1&#10;CsrkuYn7Ycub9Y+7nPa7+HN1jJWajIfVAoSnwf+H7+03reBlnsD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1ni/xQAAANwAAAAPAAAAAAAAAAAAAAAAAJgCAABkcnMv&#10;ZG93bnJldi54bWxQSwUGAAAAAAQABAD1AAAAigMAAAAA&#10;" fillcolor="#ffc" strokeweight=".25pt">
                <v:stroke dashstyle="1 1" endcap="round"/>
              </v:shape>
            </v:group>
            <v:group id="Group 757" o:spid="_x0000_s322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VV8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bFVXxgAAANwA&#10;AAAPAAAAAAAAAAAAAAAAAKoCAABkcnMvZG93bnJldi54bWxQSwUGAAAAAAQABAD6AAAAnQMAAAAA&#10;">
              <v:group id="Group 758" o:spid="_x0000_s323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/PBJc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bX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vzwSXCAAAA3AAAAA8A&#10;AAAAAAAAAAAAAAAAqgIAAGRycy9kb3ducmV2LnhtbFBLBQYAAAAABAAEAPoAAACZAwAAAAA=&#10;">
                <v:shape id="AutoShape 759" o:spid="_x0000_s3231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szcUA&#10;AADcAAAADwAAAGRycy9kb3ducmV2LnhtbESPT2vCQBTE70K/w/IK3nRjiVajq4ii9Cb+w+sj+0yC&#10;2bdpdjWxn75bEHocZuY3zGzRmlI8qHaFZQWDfgSCOLW64EzB6bjpjUE4j6yxtEwKnuRgMX/rzDDR&#10;tuE9PQ4+EwHCLkEFufdVIqVLczLo+rYiDt7V1gZ9kHUmdY1NgJtSfkTRSBosOCzkWNEqp/R2uBsF&#10;2WhYxk274fXqx31fdtv4vDzGSnXf2+UUhKfW/4df7S+t4HMygb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ezNxQAAANwAAAAPAAAAAAAAAAAAAAAAAJgCAABkcnMv&#10;ZG93bnJldi54bWxQSwUGAAAAAAQABAD1AAAAigMAAAAA&#10;" fillcolor="#ffc" strokeweight=".25pt">
                  <v:stroke dashstyle="1 1" endcap="round"/>
                </v:shape>
                <v:shape id="AutoShape 760" o:spid="_x0000_s3232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1EgcEA&#10;AADcAAAADwAAAGRycy9kb3ducmV2LnhtbERPTYvCMBC9L/gfwgje1tSlilTTIi6KN1F38To0Y1ts&#10;JrWJtvrrzWFhj4/3vcx6U4sHta6yrGAyjkAQ51ZXXCj4OW0+5yCcR9ZYWyYFT3KQpYOPJSbadnyg&#10;x9EXIoSwS1BB6X2TSOnykgy6sW2IA3exrUEfYFtI3WIXwk0tv6JoJg1WHBpKbGhdUn493o2CYjat&#10;467f8Pf65W7n/Tb+XZ1ipUbDfrUA4an3/+I/904rmEdhfjgTjoBM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NRIHBAAAA3AAAAA8AAAAAAAAAAAAAAAAAmAIAAGRycy9kb3du&#10;cmV2LnhtbFBLBQYAAAAABAAEAPUAAACGAwAAAAA=&#10;" fillcolor="#ffc" strokeweight=".25pt">
                  <v:stroke dashstyle="1 1" endcap="round"/>
                </v:shape>
                <v:shape id="AutoShape 761" o:spid="_x0000_s3233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hGsMA&#10;AADcAAAADwAAAGRycy9kb3ducmV2LnhtbESPQYvCMBSE74L/ITxhb5oqVaQaRRRlb6KueH00z7bY&#10;vNQm2uqvNwsLexxm5htmvmxNKZ5Uu8KyguEgAkGcWl1wpuDntO1PQTiPrLG0TApe5GC56HbmmGjb&#10;8IGeR5+JAGGXoILc+yqR0qU5GXQDWxEH72prgz7IOpO6xibATSlHUTSRBgsOCzlWtM4pvR0fRkE2&#10;GZdx0255s367+2W/i8+rU6zUV69dzUB4av1/+K/9rRVMoyH8nglHQC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HhGsMAAADcAAAADwAAAAAAAAAAAAAAAACYAgAAZHJzL2Rv&#10;d25yZXYueG1sUEsFBgAAAAAEAAQA9QAAAIgDAAAAAA==&#10;" fillcolor="#ffc" strokeweight=".25pt">
                  <v:stroke dashstyle="1 1" endcap="round"/>
                </v:shape>
              </v:group>
              <v:group id="Group 762" o:spid="_x0000_s323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KX3HsYAAADc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Rgn8&#10;nglHQG5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pfcexgAAANwA&#10;AAAPAAAAAAAAAAAAAAAAAKoCAABkcnMvZG93bnJldi54bWxQSwUGAAAAAAQABAD6AAAAnQMAAAAA&#10;">
                <v:shape id="AutoShape 763" o:spid="_x0000_s323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/a9sUA&#10;AADcAAAADwAAAGRycy9kb3ducmV2LnhtbESPQWvCQBSE7wX/w/IKvdVNaxokukpIsfQmjS1eH9ln&#10;Esy+jdnVpP31XUHwOMzMN8xyPZpWXKh3jWUFL9MIBHFpdcOVgu/d5nkOwnlkja1lUvBLDtarycMS&#10;U20H/qJL4SsRIOxSVFB736VSurImg25qO+LgHWxv0AfZV1L3OAS4aeVrFCXSYMNhocaO8prKY3E2&#10;CqrkrY2HccPv+Z877bcf8U+2i5V6ehyzBQhPo7+Hb+1PrWAezeB6Jhw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9r2xQAAANwAAAAPAAAAAAAAAAAAAAAAAJgCAABkcnMv&#10;ZG93bnJldi54bWxQSwUGAAAAAAQABAD1AAAAigMAAAAA&#10;" fillcolor="#ffc" strokeweight=".25pt">
                  <v:stroke dashstyle="1 1" endcap="round"/>
                </v:shape>
                <v:shape id="AutoShape 764" o:spid="_x0000_s323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ZCgsQA&#10;AADcAAAADwAAAGRycy9kb3ducmV2LnhtbESPT4vCMBTE74LfITzBm6YuXSnVKOKieFvWP3h9NM+2&#10;2LzUJtrqp98sLHgcZuY3zHzZmUo8qHGlZQWTcQSCOLO65FzB8bAZJSCcR9ZYWSYFT3KwXPR7c0y1&#10;bfmHHnufiwBhl6KCwvs6ldJlBRl0Y1sTB+9iG4M+yCaXusE2wE0lP6JoKg2WHBYKrGldUHbd342C&#10;fPpZxW234a/1y93O39v4tDrESg0H3WoGwlPn3+H/9k4rSKIY/s6EI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2QoLEAAAA3AAAAA8AAAAAAAAAAAAAAAAAmAIAAGRycy9k&#10;b3ducmV2LnhtbFBLBQYAAAAABAAEAPUAAACJAwAAAAA=&#10;" fillcolor="#ffc" strokeweight=".25pt">
                  <v:stroke dashstyle="1 1" endcap="round"/>
                </v:shape>
                <v:shape id="AutoShape 765" o:spid="_x0000_s323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rnGcUA&#10;AADcAAAADwAAAGRycy9kb3ducmV2LnhtbESPQWvCQBSE70L/w/IKvenGEkOIriJKSm+l0dLrI/tM&#10;gtm3MbtN0v76bqHgcZiZb5jNbjKtGKh3jWUFy0UEgri0uuFKwfmUz1MQziNrbC2Tgm9ysNs+zDaY&#10;aTvyOw2Fr0SAsMtQQe19l0npypoMuoXtiIN3sb1BH2RfSd3jGOCmlc9RlEiDDYeFGjs61FReiy+j&#10;oEpWbTxOOR8PP+72+fYSf+xPsVJPj9N+DcLT5O/h//arVpBG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ucZxQAAANwAAAAPAAAAAAAAAAAAAAAAAJgCAABkcnMv&#10;ZG93bnJldi54bWxQSwUGAAAAAAQABAD1AAAAigMAAAAA&#10;" fillcolor="#ffc" strokeweight=".25pt">
                  <v:stroke dashstyle="1 1" endcap="round"/>
                </v:shape>
              </v:group>
              <v:group id="Group 766" o:spid="_x0000_s323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  <v:shape id="AutoShape 767" o:spid="_x0000_s323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Tc9cYA&#10;AADcAAAADwAAAGRycy9kb3ducmV2LnhtbESPzWrDMBCE74W8g9hAb7Wc4PzgRgkhwSW30Lil18Xa&#10;2qbWyrFU2+3TV4FCjsPMfMNsdqNpRE+dqy0rmEUxCOLC6ppLBW959rQG4TyyxsYyKfghB7vt5GGD&#10;qbYDv1J/8aUIEHYpKqi8b1MpXVGRQRfZljh4n7Yz6IPsSqk7HALcNHIex0tpsOawUGFLh4qKr8u3&#10;UVAuF00yjBkfD7/u+nF+Sd73eaLU43TcP4PwNPp7+L990grW8QpuZ8IR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Tc9cYAAADcAAAADwAAAAAAAAAAAAAAAACYAgAAZHJz&#10;L2Rvd25yZXYueG1sUEsFBgAAAAAEAAQA9QAAAIsDAAAAAA==&#10;" fillcolor="#ffc" strokeweight=".25pt">
                  <v:stroke dashstyle="1 1" endcap="round"/>
                </v:shape>
                <v:shape id="AutoShape 768" o:spid="_x0000_s324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tIh8EA&#10;AADcAAAADwAAAGRycy9kb3ducmV2LnhtbERPTYvCMBC9L/gfwgje1tSlilTTIi6KN1F38To0Y1ts&#10;JrWJtvrrzWFhj4/3vcx6U4sHta6yrGAyjkAQ51ZXXCj4OW0+5yCcR9ZYWyYFT3KQpYOPJSbadnyg&#10;x9EXIoSwS1BB6X2TSOnykgy6sW2IA3exrUEfYFtI3WIXwk0tv6JoJg1WHBpKbGhdUn493o2CYjat&#10;467f8Pf65W7n/Tb+XZ1ipUbDfrUA4an3/+I/904rmEdhbTgTjoBM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7SIfBAAAA3AAAAA8AAAAAAAAAAAAAAAAAmAIAAGRycy9kb3du&#10;cmV2LnhtbFBLBQYAAAAABAAEAPUAAACGAwAAAAA=&#10;" fillcolor="#ffc" strokeweight=".25pt">
                  <v:stroke dashstyle="1 1" endcap="round"/>
                </v:shape>
                <v:shape id="AutoShape 769" o:spid="_x0000_s324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ftHMUA&#10;AADcAAAADwAAAGRycy9kb3ducmV2LnhtbESPQWvCQBSE7wX/w/KE3uqmkgZNXUVSUnorRsXrI/ua&#10;hGbfxuzWpP31XUHwOMzMN8xqM5pWXKh3jWUFz7MIBHFpdcOVgsM+f1qAcB5ZY2uZFPySg8168rDC&#10;VNuBd3QpfCUChF2KCmrvu1RKV9Zk0M1sRxy8L9sb9EH2ldQ9DgFuWjmPokQabDgs1NhRVlP5XfwY&#10;BVXy0sbDmPNb9ufOp8/3+Ljdx0o9TsftKwhPo7+Hb+0PrWARLe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9+0cxQAAANwAAAAPAAAAAAAAAAAAAAAAAJgCAABkcnMv&#10;ZG93bnJldi54bWxQSwUGAAAAAAQABAD1AAAAigMAAAAA&#10;" fillcolor="#ffc" strokeweight=".25pt">
                  <v:stroke dashstyle="1 1" endcap="round"/>
                </v:shape>
              </v:group>
              <v:shape id="AutoShape 770" o:spid="_x0000_s3242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SXMAA&#10;AADcAAAADwAAAGRycy9kb3ducmV2LnhtbERPy4rCMBTdC/5DuAPuNFWqSMcooijuxBduL82dtkxz&#10;U5toq19vFoLLw3nPFq0pxYNqV1hWMBxEIIhTqwvOFJxPm/4UhPPIGkvLpOBJDhbzbmeGibYNH+hx&#10;9JkIIewSVJB7XyVSujQng25gK+LA/dnaoA+wzqSusQnhppSjKJpIgwWHhhwrWuWU/h/vRkE2GZdx&#10;0254vXq523W/jS/LU6xU76dd/oLw1Pqv+OPeaQXTYZgfzoQj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TSXMAAAADcAAAADwAAAAAAAAAAAAAAAACYAgAAZHJzL2Rvd25y&#10;ZXYueG1sUEsFBgAAAAAEAAQA9QAAAIUDAAAAAA==&#10;" fillcolor="#ffc" strokeweight=".25pt">
                <v:stroke dashstyle="1 1" endcap="round"/>
              </v:shape>
            </v:group>
            <v:group id="Group 771" o:spid="_x0000_s324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rv+0xgAAANwA&#10;AAAPAAAAAAAAAAAAAAAAAKoCAABkcnMvZG93bnJldi54bWxQSwUGAAAAAAQABAD6AAAAnQMAAAAA&#10;">
              <v:group id="Group 772" o:spid="_x0000_s324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xhw8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4wR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fGHDxgAAANwA&#10;AAAPAAAAAAAAAAAAAAAAAKoCAABkcnMvZG93bnJldi54bWxQSwUGAAAAAAQABAD6AAAAnQMAAAAA&#10;">
                <v:shape id="AutoShape 773" o:spid="_x0000_s3245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ZMK8YA&#10;AADcAAAADwAAAGRycy9kb3ducmV2LnhtbESPzWrDMBCE74W8g9hCb42cxjHBiWJMSkpvJT+l18Xa&#10;2KbWyrEU2+3TV4VAjsPMfMOss9E0oqfO1ZYVzKYRCOLC6ppLBafj7nkJwnlkjY1lUvBDDrLN5GGN&#10;qbYD76k/+FIECLsUFVTet6mUrqjIoJvaljh4Z9sZ9EF2pdQdDgFuGvkSRYk0WHNYqLClbUXF9+Fq&#10;FJTJoomHccev2193+fp4iz/zY6zU0+OYr0B4Gv09fGu/awXL2Rz+z4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ZMK8YAAADcAAAADwAAAAAAAAAAAAAAAACYAgAAZHJz&#10;L2Rvd25yZXYueG1sUEsFBgAAAAAEAAQA9QAAAIsDAAAAAA==&#10;" fillcolor="#ffc" strokeweight=".25pt">
                  <v:stroke dashstyle="1 1" endcap="round"/>
                </v:shape>
                <v:shape id="AutoShape 774" o:spid="_x0000_s3246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/UX8MA&#10;AADcAAAADwAAAGRycy9kb3ducmV2LnhtbESPQYvCMBSE74L/ITxhb5oqVaQaRRRlb6KueH00z7bY&#10;vNQm2uqvNwsLexxm5htmvmxNKZ5Uu8KyguEgAkGcWl1wpuDntO1PQTiPrLG0TApe5GC56HbmmGjb&#10;8IGeR5+JAGGXoILc+yqR0qU5GXQDWxEH72prgz7IOpO6xibATSlHUTSRBgsOCzlWtM4pvR0fRkE2&#10;GZdx0255s367+2W/i8+rU6zUV69dzUB4av1/+K/9rRVMhzH8nglHQC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/UX8MAAADcAAAADwAAAAAAAAAAAAAAAACYAgAAZHJzL2Rv&#10;d25yZXYueG1sUEsFBgAAAAAEAAQA9QAAAIgDAAAAAA==&#10;" fillcolor="#ffc" strokeweight=".25pt">
                  <v:stroke dashstyle="1 1" endcap="round"/>
                </v:shape>
                <v:shape id="AutoShape 775" o:spid="_x0000_s3247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xxMQA&#10;AADcAAAADwAAAGRycy9kb3ducmV2LnhtbESPQYvCMBSE7wv7H8Jb8LamSpXSNYooijdRd9nro3m2&#10;xealNtFWf70RBI/DzHzDTGadqcSVGldaVjDoRyCIM6tLzhX8HlbfCQjnkTVWlknBjRzMpp8fE0y1&#10;bXlH173PRYCwS1FB4X2dSumyggy6vq2Jg3e0jUEfZJNL3WAb4KaSwygaS4Mlh4UCa1oUlJ32F6Mg&#10;H4+quO1WvFzc3fl/u47/5odYqd5XN/8B4anz7/CrvdEKksEI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jccTEAAAA3AAAAA8AAAAAAAAAAAAAAAAAmAIAAGRycy9k&#10;b3ducmV2LnhtbFBLBQYAAAAABAAEAPUAAACJAwAAAAA=&#10;" fillcolor="#ffc" strokeweight=".25pt">
                  <v:stroke dashstyle="1 1" endcap="round"/>
                </v:shape>
              </v:group>
              <v:group id="Group 776" o:spid="_x0000_s324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<v:shape id="AutoShape 777" o:spid="_x0000_s3249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1KKMUA&#10;AADcAAAADwAAAGRycy9kb3ducmV2LnhtbESPQWvCQBSE7wX/w/IK3urGkmqIWUUslt5Ko6XXR/aZ&#10;hGbfxuyapP56t1DwOMzMN0y2GU0jeupcbVnBfBaBIC6srrlUcDzsnxIQziNrbCyTgl9ysFlPHjJM&#10;tR34k/rclyJA2KWooPK+TaV0RUUG3cy2xME72c6gD7Irpe5wCHDTyOcoWkiDNYeFClvaVVT85Bej&#10;oFy8NPEw7vl1d3Xn74+3+Gt7iJWaPo7bFQhPo7+H/9vvWkEyX8LfmXA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/UooxQAAANwAAAAPAAAAAAAAAAAAAAAAAJgCAABkcnMv&#10;ZG93bnJldi54bWxQSwUGAAAAAAQABAD1AAAAigMAAAAA&#10;" fillcolor="#ffc" strokeweight=".25pt">
                  <v:stroke dashstyle="1 1" endcap="round"/>
                </v:shape>
                <v:shape id="AutoShape 778" o:spid="_x0000_s3250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eWsAA&#10;AADcAAAADwAAAGRycy9kb3ducmV2LnhtbERPy4rCMBTdC/5DuAPuNFWqSMcooijuxBduL82dtkxz&#10;U5toq19vFoLLw3nPFq0pxYNqV1hWMBxEIIhTqwvOFJxPm/4UhPPIGkvLpOBJDhbzbmeGibYNH+hx&#10;9JkIIewSVJB7XyVSujQng25gK+LA/dnaoA+wzqSusQnhppSjKJpIgwWHhhwrWuWU/h/vRkE2GZdx&#10;0254vXq523W/jS/LU6xU76dd/oLw1Pqv+OPeaQXTYVgbzoQj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GLeWsAAAADcAAAADwAAAAAAAAAAAAAAAACYAgAAZHJzL2Rvd25y&#10;ZXYueG1sUEsFBgAAAAAEAAQA9QAAAIUDAAAAAA==&#10;" fillcolor="#ffc" strokeweight=".25pt">
                  <v:stroke dashstyle="1 1" endcap="round"/>
                </v:shape>
                <v:shape id="AutoShape 779" o:spid="_x0000_s3251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57wcQA&#10;AADcAAAADwAAAGRycy9kb3ducmV2LnhtbESPT4vCMBTE7wt+h/AEb2uqVNFqFFGUvS3rH7w+mmdb&#10;bF5qE23XT79ZEDwOM/MbZr5sTSkeVLvCsoJBPwJBnFpdcKbgeNh+TkA4j6yxtEwKfsnBctH5mGOi&#10;bcM/9Nj7TAQIuwQV5N5XiZQuzcmg69uKOHgXWxv0QdaZ1DU2AW5KOYyisTRYcFjIsaJ1Tul1fzcK&#10;svGojJt2y5v1093O37v4tDrESvW67WoGwlPr3+FX+0srmAym8H8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ue8HEAAAA3AAAAA8AAAAAAAAAAAAAAAAAmAIAAGRycy9k&#10;b3ducmV2LnhtbFBLBQYAAAAABAAEAPUAAACJAwAAAAA=&#10;" fillcolor="#ffc" strokeweight=".25pt">
                  <v:stroke dashstyle="1 1" endcap="round"/>
                </v:shape>
              </v:group>
              <v:group id="Group 780" o:spid="_x0000_s325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6Qk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COkJLCAAAA3AAAAA8A&#10;AAAAAAAAAAAAAAAAqgIAAGRycy9kb3ducmV2LnhtbFBLBQYAAAAABAAEAPoAAACZAwAAAAA=&#10;">
                <v:shape id="AutoShape 781" o:spid="_x0000_s3253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S9esQA&#10;AADcAAAADwAAAGRycy9kb3ducmV2LnhtbESPQYvCMBSE78L+h/AW9qapUqVUo4iLsjdRd/H6aJ5t&#10;sXnpNtFWf70RBI/DzHzDzBadqcSVGldaVjAcRCCIM6tLzhX8Htb9BITzyBory6TgRg4W84/eDFNt&#10;W97Rde9zESDsUlRQeF+nUrqsIINuYGvi4J1sY9AH2eRSN9gGuKnkKIom0mDJYaHAmlYFZef9xSjI&#10;J+Mqbrs1f6/u7v+43cR/y0Os1Ndnt5yC8NT5d/jV/tEKktEQnmfC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0vXrEAAAA3AAAAA8AAAAAAAAAAAAAAAAAmAIAAGRycy9k&#10;b3ducmV2LnhtbFBLBQYAAAAABAAEAPUAAACJAwAAAAA=&#10;" fillcolor="#ffc" strokeweight=".25pt">
                  <v:stroke dashstyle="1 1" endcap="round"/>
                </v:shape>
                <v:shape id="AutoShape 782" o:spid="_x0000_s3254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YjDcQA&#10;AADcAAAADwAAAGRycy9kb3ducmV2LnhtbESPT4vCMBTE78J+h/AW9qappYpUo4iLsjfxH14fzbMt&#10;Ni/dJtrufnojCB6HmfkNM1t0phJ3alxpWcFwEIEgzqwuOVdwPKz7ExDOI2usLJOCP3KwmH/0Zphq&#10;2/KO7nufiwBhl6KCwvs6ldJlBRl0A1sTB+9iG4M+yCaXusE2wE0l4ygaS4Mlh4UCa1oVlF33N6Mg&#10;H4+qpO3W/L36d7/n7SY5LQ+JUl+f3XIKwlPn3+FX+0crmMQxPM+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mIw3EAAAA3AAAAA8AAAAAAAAAAAAAAAAAmAIAAGRycy9k&#10;b3ducmV2LnhtbFBLBQYAAAAABAAEAPUAAACJAwAAAAA=&#10;" fillcolor="#ffc" strokeweight=".25pt">
                  <v:stroke dashstyle="1 1" endcap="round"/>
                </v:shape>
                <v:shape id="AutoShape 783" o:spid="_x0000_s3255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qGlsUA&#10;AADcAAAADwAAAGRycy9kb3ducmV2LnhtbESPQWvCQBSE70L/w/IK3nRTG4NEVwkpSm+itvT6yD6T&#10;0OzbNLtN0v76riD0OMzMN8xmN5pG9NS52rKCp3kEgriwuuZSwdtlP1uBcB5ZY2OZFPyQg932YbLB&#10;VNuBT9SffSkChF2KCirv21RKV1Rk0M1tSxy8q+0M+iC7UuoOhwA3jVxEUSIN1hwWKmwpr6j4PH8b&#10;BWWybOJh3PNL/uu+Po6H+D27xEpNH8dsDcLT6P/D9/arVrBaPMPtTDgC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oaWxQAAANwAAAAPAAAAAAAAAAAAAAAAAJgCAABkcnMv&#10;ZG93bnJldi54bWxQSwUGAAAAAAQABAD1AAAAigMAAAAA&#10;" fillcolor="#ffc" strokeweight=".25pt">
                  <v:stroke dashstyle="1 1" endcap="round"/>
                </v:shape>
              </v:group>
              <v:shape id="AutoShape 784" o:spid="_x0000_s3256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Me4sQA&#10;AADcAAAADwAAAGRycy9kb3ducmV2LnhtbESPT4vCMBTE78J+h/AW9qapUqVUo4jisjfxz7LXR/Ns&#10;i81LbbK2+umNIHgcZuY3zGzRmUpcqXGlZQXDQQSCOLO65FzB8bDpJyCcR9ZYWSYFN3KwmH/0Zphq&#10;2/KOrnufiwBhl6KCwvs6ldJlBRl0A1sTB+9kG4M+yCaXusE2wE0lR1E0kQZLDgsF1rQqKDvv/42C&#10;fDKu4rbb8Hp1d5e/7Xf8uzzESn19dsspCE+df4df7R+tIBnF8Dw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DHuLEAAAA3AAAAA8AAAAAAAAAAAAAAAAAmAIAAGRycy9k&#10;b3ducmV2LnhtbFBLBQYAAAAABAAEAPUAAACJAwAAAAA=&#10;" fillcolor="#ffc" strokeweight=".25pt">
                <v:stroke dashstyle="1 1" endcap="round"/>
              </v:shape>
            </v:group>
          </v:group>
        </w:pict>
      </w:r>
      <w:r>
        <w:rPr>
          <w:noProof/>
          <w:lang w:eastAsia="tr-TR"/>
        </w:rPr>
        <w:pict>
          <v:group id="Grup 676" o:spid="_x0000_s3257" style="position:absolute;left:0;text-align:left;margin-left:323.85pt;margin-top:513pt;width:243.15pt;height:90pt;z-index:251660800" coordorigin="6478,4860" coordsize="486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">
            <v:roundrect id="AutoShape 637" o:spid="_x0000_s3258" style="position:absolute;left:6478;top:486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J2w8QA&#10;AADcAAAADwAAAGRycy9kb3ducmV2LnhtbESPW4vCMBSE3xf8D+EIvq2pIl6qUUQU3H1QvICvh+a0&#10;DTYnpYla//1mYWEfh5n5hlmsWluJJzXeOFYw6CcgiDOnDRcKrpfd5xSED8gaK8ek4E0eVsvOxwJT&#10;7V58ouc5FCJC2KeooAyhTqX0WUkWfd/VxNHLXWMxRNkUUjf4inBbyWGSjKVFw3GhxJo2JWX388Mq&#10;GJlDfjOXY57M8vW38Yfrl9tslep12/UcRKA2/If/2nutYDyZwO+Ze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CdsPEAAAA3AAAAA8AAAAAAAAAAAAAAAAAmAIAAGRycy9k&#10;b3ducmV2LnhtbFBLBQYAAAAABAAEAPUAAACJAwAAAAA=&#10;" strokecolor="#f69" strokeweight=".25pt">
              <v:stroke dashstyle="1 1" endcap="round"/>
              <v:textbox>
                <w:txbxContent>
                  <w:p w:rsidR="008D101E" w:rsidRDefault="008D101E" w:rsidP="00C73AE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Yüzler</w:t>
                    </w:r>
                  </w:p>
                </w:txbxContent>
              </v:textbox>
            </v:roundrect>
            <v:roundrect id="AutoShape 638" o:spid="_x0000_s3259" style="position:absolute;left:6478;top:540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3iscEA&#10;AADcAAAADwAAAGRycy9kb3ducmV2LnhtbERPy4rCMBTdD/gP4QruxlQRR6tRRBQcF4oPcHtpbttg&#10;c1OaqPXvJwthlofzni9bW4knNd44VjDoJyCIM6cNFwqul+33BIQPyBorx6TgTR6Wi87XHFPtXnyi&#10;5zkUIoawT1FBGUKdSumzkiz6vquJI5e7xmKIsCmkbvAVw20lh0kylhYNx4YSa1qXlN3PD6tgZA75&#10;zVyOeTLNV3vjD9dft94o1eu2qxmIQG34F3/cO61g/BPXxjPxCM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d4rHBAAAA3AAAAA8AAAAAAAAAAAAAAAAAmAIAAGRycy9kb3du&#10;cmV2LnhtbFBLBQYAAAAABAAEAPUAAACGAwAAAAA=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AutoShape 639" o:spid="_x0000_s3260" style="position:absolute;left:8099;top:486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FHKsQA&#10;AADcAAAADwAAAGRycy9kb3ducmV2LnhtbESPT4vCMBTE7wt+h/AEb2uqiKvVKCIKrgfFP+D10by2&#10;wealNFG7394sLOxxmJnfMPNlayvxpMYbxwoG/QQEcea04ULB9bL9nIDwAVlj5ZgU/JCH5aLzMcdU&#10;uxef6HkOhYgQ9ikqKEOoUyl9VpJF33c1cfRy11gMUTaF1A2+ItxWcpgkY2nRcFwosaZ1Sdn9/LAK&#10;RuaQ38zlmCfTfLU3/nD9duuNUr1uu5qBCNSG//Bfe6cVjL+m8HsmHgG5e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RRyrEAAAA3AAAAA8AAAAAAAAAAAAAAAAAmAIAAGRycy9k&#10;b3ducmV2LnhtbFBLBQYAAAAABAAEAPUAAACJAwAAAAA=&#10;" strokecolor="#f69" strokeweight=".25pt">
              <v:stroke dashstyle="1 1" endcap="round"/>
              <v:textbox>
                <w:txbxContent>
                  <w:p w:rsidR="008D101E" w:rsidRDefault="008D101E" w:rsidP="00C73AE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Onlar</w:t>
                    </w:r>
                  </w:p>
                </w:txbxContent>
              </v:textbox>
            </v:roundrect>
            <v:roundrect id="AutoShape 640" o:spid="_x0000_s3261" style="position:absolute;left:8099;top:540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6ekMIA&#10;AADcAAAADwAAAGRycy9kb3ducmV2LnhtbERPz2vCMBS+C/4P4Qm7aToZ0nVNRYqDbYfKVNj10by2&#10;Yc1LabLa/ffLYeDx4/ud72fbi4lGbxwreNwkIIhrpw23Cq6X13UKwgdkjb1jUvBLHvbFcpFjpt2N&#10;P2k6h1bEEPYZKuhCGDIpfd2RRb9xA3HkGjdaDBGOrdQj3mK47eU2SXbSouHY0OFAZUf19/nHKngy&#10;VfNlLqcmeW4OH8ZX13dXHpV6WM2HFxCB5nAX/7vftIJdGufHM/EI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p6QwgAAANwAAAAPAAAAAAAAAAAAAAAAAJgCAABkcnMvZG93&#10;bnJldi54bWxQSwUGAAAAAAQABAD1AAAAhwMAAAAA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AutoShape 641" o:spid="_x0000_s3262" style="position:absolute;left:9720;top:486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7C8QA&#10;AADcAAAADwAAAGRycy9kb3ducmV2LnhtbESPT4vCMBTE78J+h/AEbzZVRLRrFJEVdj0o/oG9PprX&#10;Nti8lCar3W9vBMHjMDO/YRarztbiRq03jhWMkhQEce604VLB5bwdzkD4gKyxdkwK/snDavnRW2Cm&#10;3Z2PdDuFUkQI+wwVVCE0mZQ+r8iiT1xDHL3CtRZDlG0pdYv3CLe1HKfpVFo0HBcqbGhTUX49/VkF&#10;E7Mvfs35UKTzYr0zfn/5cZsvpQb9bv0JIlAX3uFX+1srmM5G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yOwvEAAAA3AAAAA8AAAAAAAAAAAAAAAAAmAIAAGRycy9k&#10;b3ducmV2LnhtbFBLBQYAAAAABAAEAPUAAACJAwAAAAA=&#10;" strokecolor="#f69" strokeweight=".25pt">
              <v:stroke dashstyle="1 1" endcap="round"/>
              <v:textbox>
                <w:txbxContent>
                  <w:p w:rsidR="008D101E" w:rsidRDefault="008D101E" w:rsidP="00C73AE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Birler</w:t>
                    </w:r>
                  </w:p>
                </w:txbxContent>
              </v:textbox>
            </v:roundrect>
            <v:roundrect id="AutoShape 642" o:spid="_x0000_s3263" style="position:absolute;left:9720;top:5400;width:162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lfMMA&#10;AADcAAAADwAAAGRycy9kb3ducmV2LnhtbESPT4vCMBTE7wt+h/AEb2uqiGg1ioiC7kHxD3h9NK9t&#10;sHkpTdT67TcLCx6HmfkNM1+2thJParxxrGDQT0AQZ04bLhRcL9vvCQgfkDVWjknBmzwsF52vOaba&#10;vfhEz3MoRISwT1FBGUKdSumzkiz6vquJo5e7xmKIsimkbvAV4baSwyQZS4uG40KJNa1Lyu7nh1Uw&#10;Mof8Zi7HPJnmqx/jD9e9W2+U6nXb1QxEoDZ8wv/tnVYwngzh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ClfMMAAADcAAAADwAAAAAAAAAAAAAAAACYAgAAZHJzL2Rv&#10;d25yZXYueG1sUEsFBgAAAAAEAAQA9QAAAIgDAAAAAA==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AutoShape 643" o:spid="_x0000_s3264" style="position:absolute;left:6480;top:6120;width:48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wA58QA&#10;AADcAAAADwAAAGRycy9kb3ducmV2LnhtbESPW4vCMBSE3xf8D+EIvq2pF0SrUURWcH1QvICvh+a0&#10;DTYnpclq998bYWEfh5n5hlmsWluJBzXeOFYw6CcgiDOnDRcKrpft5xSED8gaK8ek4Jc8rJadjwWm&#10;2j35RI9zKESEsE9RQRlCnUrps5Is+r6riaOXu8ZiiLIppG7wGeG2ksMkmUiLhuNCiTVtSsru5x+r&#10;YGwO+c1cjnkyy9d74w/Xb7f5UqrXbddzEIHa8B/+a++0gsl0BO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AOfEAAAA3AAAAA8AAAAAAAAAAAAAAAAAmAIAAGRycy9k&#10;b3ducmV2LnhtbFBLBQYAAAAABAAEAPUAAACJAwAAAAA=&#10;" strokecolor="#f69" strokeweight=".25pt">
              <v:stroke dashstyle="1 1" endcap="round"/>
              <v:textbox>
                <w:txbxContent>
                  <w:p w:rsidR="008D101E" w:rsidRPr="000A4202" w:rsidRDefault="008D101E" w:rsidP="00C73AEF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Grup 535" o:spid="_x0000_s3265" style="position:absolute;left:0;text-align:left;margin-left:2in;margin-top:486pt;width:90pt;height:63pt;z-index:251659776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">
            <v:group id="Group 496" o:spid="_x0000_s3266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<v:group id="Group 497" o:spid="_x0000_s326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<v:shape id="AutoShape 498" o:spid="_x0000_s326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ngL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QwH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Y7+eAvAAAANwAAAAPAAAAAAAAAAAAAAAAAJgCAABkcnMvZG93bnJldi54&#10;bWxQSwUGAAAAAAQABAD1AAAAgQMAAAAA&#10;" strokeweight=".25pt">
                  <v:stroke dashstyle="1 1" endcap="round"/>
                </v:shape>
                <v:shape id="AutoShape 499" o:spid="_x0000_s326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CG8MA&#10;AADcAAAADwAAAGRycy9kb3ducmV2LnhtbESPT4vCMBTE74LfITzBm6arKG41lq6gePTfZW/P5m3b&#10;3eal20St394IgsdhZn7DLJLWVOJKjSstK/gYRiCIM6tLzhWcjuvBDITzyBory6TgTg6SZbezwFjb&#10;G+/pevC5CBB2MSoovK9jKV1WkEE3tDVx8H5sY9AH2eRSN3gLcFPJURRNpcGSw0KBNa0Kyv4OF6Ng&#10;c1/LXU3y+99i3p5Hv7Nx+uWU6vfadA7CU+vf4Vd7qxVMxp/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NCG8MAAADcAAAADwAAAAAAAAAAAAAAAACYAgAAZHJzL2Rv&#10;d25yZXYueG1sUEsFBgAAAAAEAAQA9QAAAIgDAAAAAA==&#10;" strokeweight=".25pt">
                  <v:stroke dashstyle="1 1" endcap="round"/>
                </v:shape>
                <v:shape id="AutoShape 500" o:spid="_x0000_s327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+Y+8EA&#10;AADcAAAADwAAAGRycy9kb3ducmV2LnhtbERPu27CMBTdkfgH6yKxEafQIhRwIoqUqmMLXbpd4tsk&#10;bXydxiaPv6+HSoxH533IRtOInjpXW1bwEMUgiAuray4VfFzy1Q6E88gaG8ukYCIHWTqfHTDRduB3&#10;6s++FCGEXYIKKu/bREpXVGTQRbYlDtyX7Qz6ALtS6g6HEG4auY7jrTRYc2iosKVTRcXP+WYUvEy5&#10;fGtJfv5aLMfr+nu3OT47pZaL8bgH4Wn0d/G/+1UreHoM88OZcAR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fmPvBAAAA3AAAAA8AAAAAAAAAAAAAAAAAmAIAAGRycy9kb3du&#10;cmV2LnhtbFBLBQYAAAAABAAEAPUAAACGAwAAAAA=&#10;" strokeweight=".25pt">
                  <v:stroke dashstyle="1 1" endcap="round"/>
                </v:shape>
              </v:group>
              <v:group id="Group 501" o:spid="_x0000_s327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0qH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U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bSoexgAAANwA&#10;AAAPAAAAAAAAAAAAAAAAAKoCAABkcnMvZG93bnJldi54bWxQSwUGAAAAAAQABAD6AAAAnQMAAAAA&#10;">
                <v:shape id="AutoShape 502" o:spid="_x0000_s327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GjF8UA&#10;AADcAAAADwAAAGRycy9kb3ducmV2LnhtbESPS2/CMBCE70j9D9ZW4gZOw0NRGoNoJRDH8rj0to23&#10;Sdp4ncYmCf++RkLiOJqZbzTZejC16Kh1lWUFL9MIBHFudcWFgvNpO0lAOI+ssbZMCq7kYL16GmWY&#10;atvzgbqjL0SAsEtRQel9k0rp8pIMuqltiIP3bVuDPsi2kLrFPsBNLeMoWkqDFYeFEht6Lyn/PV6M&#10;gt11Kz8akp9/FovhK/5JZps3p9T4edi8gvA0+Ef43t5rBYt5DLcz4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AaMXxQAAANwAAAAPAAAAAAAAAAAAAAAAAJgCAABkcnMv&#10;ZG93bnJldi54bWxQSwUGAAAAAAQABAD1AAAAigMAAAAA&#10;" strokeweight=".25pt">
                  <v:stroke dashstyle="1 1" endcap="round"/>
                </v:shape>
                <v:shape id="AutoShape 503" o:spid="_x0000_s327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0GjMMA&#10;AADcAAAADwAAAGRycy9kb3ducmV2LnhtbESPT4vCMBTE74LfITzBm6arrkhtKq6gePTfxduzedt2&#10;t3npNlHrtzfCgsdhZn7DJIvWVOJGjSstK/gYRiCIM6tLzhWcjuvBDITzyBory6TgQQ4WabeTYKzt&#10;nfd0O/hcBAi7GBUU3texlC4ryKAb2po4eN+2MeiDbHKpG7wHuKnkKIqm0mDJYaHAmlYFZb+Hq1Gw&#10;eazlriZ5/rOYt5fRz2y8/HJK9Xvtcg7CU+vf4f/2Viv4nIzhdSYcAZk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0GjMMAAADcAAAADwAAAAAAAAAAAAAAAACYAgAAZHJzL2Rv&#10;d25yZXYueG1sUEsFBgAAAAAEAAQA9QAAAIgDAAAAAA==&#10;" strokeweight=".25pt">
                  <v:stroke dashstyle="1 1" endcap="round"/>
                </v:shape>
                <v:shape id="AutoShape 504" o:spid="_x0000_s327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Se+MQA&#10;AADcAAAADwAAAGRycy9kb3ducmV2LnhtbESPQWvCQBSE70L/w/IK3nRTtUViNiEVLD1a68XbM/ua&#10;pM2+TbNrEv+9Wyh4HGbmGybJRtOInjpXW1bwNI9AEBdW11wqOH7uZmsQziNrbCyTgis5yNKHSYKx&#10;tgN/UH/wpQgQdjEqqLxvYyldUZFBN7ctcfC+bGfQB9mVUnc4BLhp5CKKXqTBmsNChS1tKyp+Dhej&#10;4O26k/uW5OnXYjmeF9/rZf7qlJo+jvkGhKfR38P/7Xet4Hm1gr8z4Qj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knvjEAAAA3AAAAA8AAAAAAAAAAAAAAAAAmAIAAGRycy9k&#10;b3ducmV2LnhtbFBLBQYAAAAABAAEAPUAAACJAwAAAAA=&#10;" strokeweight=".25pt">
                  <v:stroke dashstyle="1 1" endcap="round"/>
                </v:shape>
              </v:group>
              <v:group id="Group 505" o:spid="_x0000_s327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<v:shape id="AutoShape 506" o:spid="_x0000_s327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qlFMIA&#10;AADcAAAADwAAAGRycy9kb3ducmV2LnhtbESPzarCMBSE94LvEI7gTlP1KlKNoheUu/Rv4+7YHNtq&#10;c9LbRK1vbwTB5TAz3zDTeW0KcafK5ZYV9LoRCOLE6pxTBYf9qjMG4TyyxsIyKXiSg/ms2ZhirO2D&#10;t3Tf+VQECLsYFWTel7GULsnIoOvakjh4Z1sZ9EFWqdQVPgLcFLIfRSNpMOewkGFJvxkl193NKFg/&#10;V3JTkjz+W0zrU/8yHiyWTql2q15MQHiq/Tf8af9pBcOfE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OqUUwgAAANwAAAAPAAAAAAAAAAAAAAAAAJgCAABkcnMvZG93&#10;bnJldi54bWxQSwUGAAAAAAQABAD1AAAAhwMAAAAA&#10;" strokeweight=".25pt">
                  <v:stroke dashstyle="1 1" endcap="round"/>
                </v:shape>
                <v:shape id="AutoShape 507" o:spid="_x0000_s327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Aj8QA&#10;AADcAAAADwAAAGRycy9kb3ducmV2LnhtbESPwW7CMBBE70j9B2srcSNOUygoYFBaKahHoL1wW+Jt&#10;kjZep7EJ4e9rJKQeRzPzRrPaDKYRPXWutqzgKYpBEBdW11wq+PzIJwsQziNrbCyTgis52KwfRitM&#10;tb3wnvqDL0WAsEtRQeV9m0rpiooMusi2xMH7sp1BH2RXSt3hJcBNI5M4fpEGaw4LFbb0VlHxczgb&#10;BdtrLnctyeOvxXI4Jd+L5+zVKTV+HLIlCE+D/w/f2+9awWw6h9u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2AI/EAAAA3AAAAA8AAAAAAAAAAAAAAAAAmAIAAGRycy9k&#10;b3ducmV2LnhtbFBLBQYAAAAABAAEAPUAAACJAwAAAAA=&#10;" strokeweight=".25pt">
                  <v:stroke dashstyle="1 1" endcap="round"/>
                </v:shape>
                <v:shape id="AutoShape 508" o:spid="_x0000_s327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U/cEA&#10;AADcAAAADwAAAGRycy9kb3ducmV2LnhtbERPu27CMBTdkfgH6yKxEafQIhRwIoqUqmMLXbpd4tsk&#10;bXydxiaPv6+HSoxH533IRtOInjpXW1bwEMUgiAuray4VfFzy1Q6E88gaG8ukYCIHWTqfHTDRduB3&#10;6s++FCGEXYIKKu/bREpXVGTQRbYlDtyX7Qz6ALtS6g6HEG4auY7jrTRYc2iosKVTRcXP+WYUvEy5&#10;fGtJfv5aLMfr+nu3OT47pZaL8bgH4Wn0d/G/+1UreHoMa8OZcAR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plP3BAAAA3AAAAA8AAAAAAAAAAAAAAAAAmAIAAGRycy9kb3du&#10;cmV2LnhtbFBLBQYAAAAABAAEAPUAAACGAwAAAAA=&#10;" strokeweight=".25pt">
                  <v:stroke dashstyle="1 1" endcap="round"/>
                </v:shape>
              </v:group>
              <v:shape id="AutoShape 509" o:spid="_x0000_s327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UxZsUA&#10;AADcAAAADwAAAGRycy9kb3ducmV2LnhtbESPzW7CMBCE70h9B2srcSNOU6ggxaC0UlCP/F24beNt&#10;kjZep7EJ4e1rJKQeRzPzjWa5HkwjeupcbVnBUxSDIC6srrlUcDzkkzkI55E1NpZJwZUcrFcPoyWm&#10;2l54R/3elyJA2KWooPK+TaV0RUUGXWRb4uB92c6gD7Irpe7wEuCmkUkcv0iDNYeFClt6r6j42Z+N&#10;gs01l9uW5OnXYjl8Jt/z5+zNKTV+HLJXEJ4G/x++tz+0gtl0Abc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pTFmxQAAANwAAAAPAAAAAAAAAAAAAAAAAJgCAABkcnMv&#10;ZG93bnJldi54bWxQSwUGAAAAAAQABAD1AAAAigMAAAAA&#10;" strokeweight=".25pt">
                <v:stroke dashstyle="1 1" endcap="round"/>
              </v:shape>
            </v:group>
            <v:group id="Group 510" o:spid="_x0000_s3280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<v:group id="Group 511" o:spid="_x0000_s328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<v:shape id="AutoShape 512" o:spid="_x0000_s328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1ysMA&#10;AADcAAAADwAAAGRycy9kb3ducmV2LnhtbESPT4vCMBTE7wv7HcJb8KbpVhSpxuIKikf/Xfb2tnm2&#10;1ealNrHWb28EYY/DzPyGmaWdqURLjSstK/geRCCIM6tLzhUcD6v+BITzyBory6TgQQ7S+efHDBNt&#10;77yjdu9zESDsElRQeF8nUrqsIINuYGvi4J1sY9AH2eRSN3gPcFPJOIrG0mDJYaHAmpYFZZf9zShY&#10;P1ZyW5P8vVrMu7/4PBkufpxSva9uMQXhqfP/4Xd7oxWMRjG8zoQj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g1ysMAAADcAAAADwAAAAAAAAAAAAAAAACYAgAAZHJzL2Rv&#10;d25yZXYueG1sUEsFBgAAAAAEAAQA9QAAAIgDAAAAAA==&#10;" strokeweight=".25pt">
                  <v:stroke dashstyle="1 1" endcap="round"/>
                </v:shape>
                <v:shape id="AutoShape 513" o:spid="_x0000_s328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SQUcIA&#10;AADcAAAADwAAAGRycy9kb3ducmV2LnhtbESPzarCMBSE94LvEI7gTlMVpVSj6AXlLq8/G3fH5thW&#10;m5Pa5Gp9eyMILoeZ+YaZLRpTijvVrrCsYNCPQBCnVhecKTjs170YhPPIGkvLpOBJDhbzdmuGibYP&#10;3tJ95zMRIOwSVJB7XyVSujQng65vK+LgnW1t0AdZZ1LX+AhwU8phFE2kwYLDQo4V/eSUXnf/RsHm&#10;uZZ/FcnjzWLWnIaXeLRcOaW6nWY5BeGp8d/wp/2rFYzHI3ifCUd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lJBRwgAAANwAAAAPAAAAAAAAAAAAAAAAAJgCAABkcnMvZG93&#10;bnJldi54bWxQSwUGAAAAAAQABAD1AAAAhwMAAAAA&#10;" strokeweight=".25pt">
                  <v:stroke dashstyle="1 1" endcap="round"/>
                </v:shape>
                <v:shape id="AutoShape 514" o:spid="_x0000_s328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0IJcUA&#10;AADcAAAADwAAAGRycy9kb3ducmV2LnhtbESPzW7CMBCE75X6DtZW4lac8lOhEAdRJKoeS8qF2xJv&#10;k7TxOrUNJG+PKyFxHM3MN5ps1ZtWnMn5xrKCl3ECgri0uuFKwf5r+7wA4QOyxtYyKRjIwyp/fMgw&#10;1fbCOzoXoRIRwj5FBXUIXSqlL2sy6Me2I47et3UGQ5SuktrhJcJNKydJ8ioNNhwXauxoU1P5W5yM&#10;gvdhKz87koc/i1V/nPwspus3r9ToqV8vQQTqwz18a39oBfP5DP7PxCM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fQglxQAAANwAAAAPAAAAAAAAAAAAAAAAAJgCAABkcnMv&#10;ZG93bnJldi54bWxQSwUGAAAAAAQABAD1AAAAigMAAAAA&#10;" strokeweight=".25pt">
                  <v:stroke dashstyle="1 1" endcap="round"/>
                </v:shape>
              </v:group>
              <v:group id="Group 515" o:spid="_x0000_s328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<v:shape id="AutoShape 516" o:spid="_x0000_s328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MzycQA&#10;AADcAAAADwAAAGRycy9kb3ducmV2LnhtbESPQWvCQBSE74X+h+UVvDUbUxSJWUULKR6t9tLbM/tM&#10;otm3Mbs1yb93C4Ueh5n5hsnWg2nEnTpXW1YwjWIQxIXVNZcKvo756wKE88gaG8ukYCQH69XzU4ap&#10;tj1/0v3gSxEg7FJUUHnfplK6oiKDLrItcfDOtjPog+xKqTvsA9w0MonjuTRYc1iosKX3iorr4cco&#10;+BhzuW9Jft8slsMpuSzeNlun1ORl2CxBeBr8f/ivvdMKZrM5/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jM8nEAAAA3AAAAA8AAAAAAAAAAAAAAAAAmAIAAGRycy9k&#10;b3ducmV2LnhtbFBLBQYAAAAABAAEAPUAAACJAwAAAAA=&#10;" strokeweight=".25pt">
                  <v:stroke dashstyle="1 1" endcap="round"/>
                </v:shape>
                <v:shape id="AutoShape 517" o:spid="_x0000_s328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+WUsQA&#10;AADcAAAADwAAAGRycy9kb3ducmV2LnhtbESPQWvCQBSE70L/w/IK3nRTxVZiNiEVLD1a68XbM/ua&#10;pM2+TbNrEv+9Wyh4HGbmGybJRtOInjpXW1bwNI9AEBdW11wqOH7uZmsQziNrbCyTgis5yNKHSYKx&#10;tgN/UH/wpQgQdjEqqLxvYyldUZFBN7ctcfC+bGfQB9mVUnc4BLhp5CKKnqXBmsNChS1tKyp+Dhej&#10;4O26k/uW5OnXYjmeF9/rZf7qlJo+jvkGhKfR38P/7XetYLV6gb8z4Qj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vllLEAAAA3AAAAA8AAAAAAAAAAAAAAAAAmAIAAGRycy9k&#10;b3ducmV2LnhtbFBLBQYAAAAABAAEAPUAAACJAwAAAAA=&#10;" strokeweight=".25pt">
                  <v:stroke dashstyle="1 1" endcap="round"/>
                </v:shape>
                <v:shape id="AutoShape 518" o:spid="_x0000_s328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ACIL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QyH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FMAIgvAAAANwAAAAPAAAAAAAAAAAAAAAAAJgCAABkcnMvZG93bnJldi54&#10;bWxQSwUGAAAAAAQABAD1AAAAgQMAAAAA&#10;" strokeweight=".25pt">
                  <v:stroke dashstyle="1 1" endcap="round"/>
                </v:shape>
              </v:group>
              <v:group id="Group 519" o:spid="_x0000_s328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<v:shape id="AutoShape 520" o:spid="_x0000_s329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rEm7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QxH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1KsSbvAAAANwAAAAPAAAAAAAAAAAAAAAAAJgCAABkcnMvZG93bnJldi54&#10;bWxQSwUGAAAAAAQABAD1AAAAgQMAAAAA&#10;" strokeweight=".25pt">
                  <v:stroke dashstyle="1 1" endcap="round"/>
                </v:shape>
                <v:shape id="AutoShape 521" o:spid="_x0000_s329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ZhAMIA&#10;AADcAAAADwAAAGRycy9kb3ducmV2LnhtbESPT4vCMBTE7wt+h/AEb5paWZFqlLqgePTfxduzebbV&#10;5qXbRK3ffiMIexxm5jfMbNGaSjyocaVlBcNBBII4s7rkXMHxsOpPQDiPrLGyTApe5GAx73zNMNH2&#10;yTt67H0uAoRdggoK7+tESpcVZNANbE0cvIttDPogm1zqBp8BbioZR9FYGiw5LBRY009B2W1/NwrW&#10;r5Xc1iRPvxbz9hxfJ6N06ZTqddt0CsJT6//Dn/ZGK/geD+F9Jhw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ZmEAwgAAANwAAAAPAAAAAAAAAAAAAAAAAJgCAABkcnMvZG93&#10;bnJldi54bWxQSwUGAAAAAAQABAD1AAAAhwMAAAAA&#10;" strokeweight=".25pt">
                  <v:stroke dashstyle="1 1" endcap="round"/>
                </v:shape>
                <v:shape id="AutoShape 522" o:spid="_x0000_s329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T/d8IA&#10;AADcAAAADwAAAGRycy9kb3ducmV2LnhtbESPzarCMBSE94LvEI7gTlMrilSjqODlLq8/G3fH5thW&#10;m5Pa5Gp9eyMILoeZ+YaZLRpTijvVrrCsYNCPQBCnVhecKTjsN70JCOeRNZaWScGTHCzm7dYME20f&#10;vKX7zmciQNglqCD3vkqkdGlOBl3fVsTBO9vaoA+yzqSu8RHgppRxFI2lwYLDQo4VrXNKr7t/o+Dn&#10;uZF/FcnjzWLWnOLLZLhcOaW6nWY5BeGp8d/wp/2rFYzGMbzPhCM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tP93wgAAANwAAAAPAAAAAAAAAAAAAAAAAJgCAABkcnMvZG93&#10;bnJldi54bWxQSwUGAAAAAAQABAD1AAAAhwMAAAAA&#10;" strokeweight=".25pt">
                  <v:stroke dashstyle="1 1" endcap="round"/>
                </v:shape>
              </v:group>
              <v:shape id="AutoShape 523" o:spid="_x0000_s329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ha7MMA&#10;AADcAAAADwAAAGRycy9kb3ducmV2LnhtbESPQWvCQBSE7wX/w/IEb3WjoUGiq6ig9NiqF2/P7DOJ&#10;Zt/G7GqSf98tFHocZuYbZrHqTCVe1LjSsoLJOAJBnFldcq7gdNy9z0A4j6yxskwKenKwWg7eFphq&#10;2/I3vQ4+FwHCLkUFhfd1KqXLCjLoxrYmDt7VNgZ9kE0udYNtgJtKTqMokQZLDgsF1rQtKLsfnkbB&#10;vt/Jr5rk+WEx7y7T2yxeb5xSo2G3noPw1Pn/8F/7Uyv4SGL4PROO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ha7MMAAADcAAAADwAAAAAAAAAAAAAAAACYAgAAZHJzL2Rv&#10;d25yZXYueG1sUEsFBgAAAAAEAAQA9QAAAIgDAAAAAA==&#10;" strokeweight=".25pt">
                <v:stroke dashstyle="1 1" endcap="round"/>
              </v:shape>
            </v:group>
            <v:group id="Group 524" o:spid="_x0000_s3294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<v:group id="Group 525" o:spid="_x0000_s329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  <v:shape id="AutoShape 526" o:spid="_x0000_s329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/5dMEA&#10;AADcAAAADwAAAGRycy9kb3ducmV2LnhtbESPzarCMBSE94LvEI7gTlMVi/QaRQXFpX8bd8fm3Lb3&#10;Nie1iVrf3giCy2FmvmGm88aU4k61KywrGPQjEMSp1QVnCk7HdW8CwnlkjaVlUvAkB/NZuzXFRNsH&#10;7+l+8JkIEHYJKsi9rxIpXZqTQde3FXHwfm1t0AdZZ1LX+AhwU8phFMXSYMFhIceKVjml/4ebUbB5&#10;ruWuInm+Wsyay/BvMlosnVLdTrP4AeGp8d/wp73VCsZxDO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P+XTBAAAA3AAAAA8AAAAAAAAAAAAAAAAAmAIAAGRycy9kb3du&#10;cmV2LnhtbFBLBQYAAAAABAAEAPUAAACGAwAAAAA=&#10;" strokeweight=".25pt">
                  <v:stroke dashstyle="1 1" endcap="round"/>
                </v:shape>
                <v:shape id="AutoShape 527" o:spid="_x0000_s329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Nc78QA&#10;AADcAAAADwAAAGRycy9kb3ducmV2LnhtbESPwW7CMBBE75X6D9ZW4lacgqAoxEEUiarHknLhtsTb&#10;JG28Tm0Dyd/jSkgcRzPzRpOtetOKMznfWFbwMk5AEJdWN1wp2H9tnxcgfEDW2FomBQN5WOWPDxmm&#10;2l54R+ciVCJC2KeooA6hS6X0ZU0G/dh2xNH7ts5giNJVUju8RLhp5SRJ5tJgw3Ghxo42NZW/xcko&#10;eB+28rMjefizWPXHyc9iun7zSo2e+vUSRKA+3MO39odWMJu/wv+ZeAR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DXO/EAAAA3AAAAA8AAAAAAAAAAAAAAAAAmAIAAGRycy9k&#10;b3ducmV2LnhtbFBLBQYAAAAABAAEAPUAAACJAwAAAAA=&#10;" strokeweight=".25pt">
                  <v:stroke dashstyle="1 1" endcap="round"/>
                </v:shape>
                <v:shape id="AutoShape 528" o:spid="_x0000_s329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zInb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QxH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LXMidvAAAANwAAAAPAAAAAAAAAAAAAAAAAJgCAABkcnMvZG93bnJldi54&#10;bWxQSwUGAAAAAAQABAD1AAAAgQMAAAAA&#10;" strokeweight=".25pt">
                  <v:stroke dashstyle="1 1" endcap="round"/>
                </v:shape>
              </v:group>
              <v:group id="Group 529" o:spid="_x0000_s329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<v:shape id="AutoShape 530" o:spid="_x0000_s330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NSRsEA&#10;AADcAAAADwAAAGRycy9kb3ducmV2LnhtbERPu27CMBTdkfgH6yKxEaegFhRwIoqUqmMLXbpd4tsk&#10;bXydxiaPv6+HSoxH533IRtOInjpXW1bwEMUgiAuray4VfFzy1Q6E88gaG8ukYCIHWTqfHTDRduB3&#10;6s++FCGEXYIKKu/bREpXVGTQRbYlDtyX7Qz6ALtS6g6HEG4auY7jJ2mw5tBQYUunioqf880oeJly&#10;+daS/Py1WI7X9fduc3x2Si0X43EPwtPo7+J/96tW8LgN88OZcAR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zUkbBAAAA3AAAAA8AAAAAAAAAAAAAAAAAmAIAAGRycy9kb3du&#10;cmV2LnhtbFBLBQYAAAAABAAEAPUAAACGAwAAAAA=&#10;" strokeweight=".25pt">
                  <v:stroke dashstyle="1 1" endcap="round"/>
                </v:shape>
                <v:shape id="AutoShape 531" o:spid="_x0000_s330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/33cMA&#10;AADcAAAADwAAAGRycy9kb3ducmV2LnhtbESPQYvCMBSE78L+h/AEb5qquCu1qbiC4lFdL96ezdu2&#10;a/NSm6j13xthweMwM98wybw1lbhR40rLCoaDCARxZnXJuYLDz6o/BeE8ssbKMil4kIN5+tFJMNb2&#10;zju67X0uAoRdjAoK7+tYSpcVZNANbE0cvF/bGPRBNrnUDd4D3FRyFEWf0mDJYaHAmpYFZef91ShY&#10;P1ZyW5M8Xizm7Wn0Nx0vvp1SvW67mIHw1Pp3+L+90QomX0N4nQlH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/33cMAAADcAAAADwAAAAAAAAAAAAAAAACYAgAAZHJzL2Rv&#10;d25yZXYueG1sUEsFBgAAAAAEAAQA9QAAAIgDAAAAAA==&#10;" strokeweight=".25pt">
                  <v:stroke dashstyle="1 1" endcap="round"/>
                </v:shape>
                <v:shape id="AutoShape 532" o:spid="_x0000_s330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1pqsQA&#10;AADcAAAADwAAAGRycy9kb3ducmV2LnhtbESPzW7CMBCE70h9B2srcQOnQUCUxiBaCcSx/Fx628bb&#10;JG28TmOThLevkZA4jmbmG022HkwtOmpdZVnByzQCQZxbXXGh4HzaThIQziNrrC2Tgis5WK+eRhmm&#10;2vZ8oO7oCxEg7FJUUHrfpFK6vCSDbmob4uB929agD7ItpG6xD3BTyziKFtJgxWGhxIbeS8p/jxej&#10;YHfdyo+G5OefxWL4in+S2ebNKTV+HjavIDwN/hG+t/dawXwZw+1MO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taarEAAAA3AAAAA8AAAAAAAAAAAAAAAAAmAIAAGRycy9k&#10;b3ducmV2LnhtbFBLBQYAAAAABAAEAPUAAACJAwAAAAA=&#10;" strokeweight=".25pt">
                  <v:stroke dashstyle="1 1" endcap="round"/>
                </v:shape>
              </v:group>
              <v:group id="Group 533" o:spid="_x0000_s330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  <v:shape id="AutoShape 534" o:spid="_x0000_s330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hURcQA&#10;AADcAAAADwAAAGRycy9kb3ducmV2LnhtbESPwW7CMBBE70j9B2srcSNOUygoYFBaKahHoL1wW+Jt&#10;kjZep7EJ4e9rJKQeRzPzRrPaDKYRPXWutqzgKYpBEBdW11wq+PzIJwsQziNrbCyTgis52KwfRitM&#10;tb3wnvqDL0WAsEtRQeV9m0rpiooMusi2xMH7sp1BH2RXSt3hJcBNI5M4fpEGaw4LFbb0VlHxczgb&#10;BdtrLnctyeOvxXI4Jd+L5+zVKTV+HLIlCE+D/w/f2+9awWw+hdu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IVEXEAAAA3AAAAA8AAAAAAAAAAAAAAAAAmAIAAGRycy9k&#10;b3ducmV2LnhtbFBLBQYAAAAABAAEAPUAAACJAwAAAAA=&#10;" strokeweight=".25pt">
                  <v:stroke dashstyle="1 1" endcap="round"/>
                </v:shape>
                <v:shape id="AutoShape 535" o:spid="_x0000_s330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Tx3sQA&#10;AADcAAAADwAAAGRycy9kb3ducmV2LnhtbESPQWvCQBSE70L/w/IK3nRTxVZiNiEVLD1a68XbM/ua&#10;pM2+TbNrEv+9Wyh4HGbmGybJRtOInjpXW1bwNI9AEBdW11wqOH7uZmsQziNrbCyTgis5yNKHSYKx&#10;tgN/UH/wpQgQdjEqqLxvYyldUZFBN7ctcfC+bGfQB9mVUnc4BLhp5CKKnqXBmsNChS1tKyp+Dhej&#10;4O26k/uW5OnXYjmeF9/rZf7qlJo+jvkGhKfR38P/7XetYPWygr8z4Qj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E8d7EAAAA3AAAAA8AAAAAAAAAAAAAAAAAmAIAAGRycy9k&#10;b3ducmV2LnhtbFBLBQYAAAAABAAEAPUAAACJAwAAAAA=&#10;" strokeweight=".25pt">
                  <v:stroke dashstyle="1 1" endcap="round"/>
                </v:shape>
                <v:shape id="AutoShape 536" o:spid="_x0000_s330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vqcQA&#10;AADcAAAADwAAAGRycy9kb3ducmV2LnhtbESPwW7CMBBE75X6D9ZW4lacgqAoxEEUiarHknLhtsTb&#10;JG28Tm0Dyd/jSkgcRzPzRpOtetOKMznfWFbwMk5AEJdWN1wp2H9tnxcgfEDW2FomBQN5WOWPDxmm&#10;2l54R+ciVCJC2KeooA6hS6X0ZU0G/dh2xNH7ts5giNJVUju8RLhp5SRJ5tJgw3Ghxo42NZW/xcko&#10;eB+28rMjefizWPXHyc9iun7zSo2e+vUSRKA+3MO39odWMHudw/+ZeAR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Wb6nEAAAA3AAAAA8AAAAAAAAAAAAAAAAAmAIAAGRycy9k&#10;b3ducmV2LnhtbFBLBQYAAAAABAAEAPUAAACJAwAAAAA=&#10;" strokeweight=".25pt">
                  <v:stroke dashstyle="1 1" endcap="round"/>
                </v:shape>
              </v:group>
              <v:shape id="AutoShape 537" o:spid="_x0000_s330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rKMsIA&#10;AADcAAAADwAAAGRycy9kb3ducmV2LnhtbESPzarCMBSE94LvEI7gTlOVq1KNoheUu/Rv4+7YHNtq&#10;c9LbRK1vbwTB5TAz3zDTeW0KcafK5ZYV9LoRCOLE6pxTBYf9qjMG4TyyxsIyKXiSg/ms2ZhirO2D&#10;t3Tf+VQECLsYFWTel7GULsnIoOvakjh4Z1sZ9EFWqdQVPgLcFLIfRUNpMOewkGFJvxkl193NKFg/&#10;V3JTkjz+W0zrU/8yHiyWTql2q15MQHiq/Tf8af9pBT+jE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GsoywgAAANwAAAAPAAAAAAAAAAAAAAAAAJgCAABkcnMvZG93&#10;bnJldi54bWxQSwUGAAAAAAQABAD1AAAAhwMAAAAA&#10;" strokeweight=".25pt">
                <v:stroke dashstyle="1 1" endcap="round"/>
              </v:shape>
            </v:group>
            <v:group id="Group 538" o:spid="_x0000_s3308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<v:group id="Group 539" o:spid="_x0000_s330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  <v:shape id="AutoShape 540" o:spid="_x0000_s331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YiYcEA&#10;AADcAAAADwAAAGRycy9kb3ducmV2LnhtbERPTW+CQBC9N/E/bMakt7po04YgC8EmGo9qe/E2siPQ&#10;srOUXQH/ffdg0uPL+07zybRioN41lhUsFxEI4tLqhisFX5/blxiE88gaW8uk4E4O8mz2lGKi7chH&#10;Gk6+EiGEXYIKau+7REpX1mTQLWxHHLir7Q36APtK6h7HEG5auYqid2mw4dBQY0cfNZU/p5tRsLtv&#10;5aEjef61WE2X1Xf8WmycUs/zqViD8DT5f/HDvdcK3uIwP5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mImHBAAAA3AAAAA8AAAAAAAAAAAAAAAAAmAIAAGRycy9kb3du&#10;cmV2LnhtbFBLBQYAAAAABAAEAPUAAACGAwAAAAA=&#10;" strokeweight=".25pt">
                  <v:stroke dashstyle="1 1" endcap="round"/>
                </v:shape>
                <v:shape id="AutoShape 541" o:spid="_x0000_s331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qH+sIA&#10;AADcAAAADwAAAGRycy9kb3ducmV2LnhtbESPQYvCMBSE74L/ITzBm6ZWlFKNogsVj667F2/P5tlW&#10;m5faZLX++83CgsdhZr5hluvO1OJBrassK5iMIxDEudUVFwq+v7JRAsJ5ZI21ZVLwIgfrVb+3xFTb&#10;J3/S4+gLESDsUlRQet+kUrq8JINubBvi4F1sa9AH2RZSt/gMcFPLOIrm0mDFYaHEhj5Kym/HH6Ng&#10;98rkoSF5ulssunN8TaabrVNqOOg2CxCeOv8O/7f3WsEsmcDfmXA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aof6wgAAANwAAAAPAAAAAAAAAAAAAAAAAJgCAABkcnMvZG93&#10;bnJldi54bWxQSwUGAAAAAAQABAD1AAAAhwMAAAAA&#10;" strokeweight=".25pt">
                  <v:stroke dashstyle="1 1" endcap="round"/>
                </v:shape>
                <v:shape id="AutoShape 542" o:spid="_x0000_s331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gZjcMA&#10;AADcAAAADwAAAGRycy9kb3ducmV2LnhtbESPT4vCMBTE74LfITxhb9vUikupRnEFZY/+u3h7Ns+2&#10;2rx0m6j125uFBY/DzPyGmc47U4s7ta6yrGAYxSCIc6srLhQc9qvPFITzyBpry6TgSQ7ms35vipm2&#10;D97SfecLESDsMlRQet9kUrq8JIMusg1x8M62NeiDbAupW3wEuKllEsdf0mDFYaHEhpYl5dfdzShY&#10;P1dy05A8/losulNySUeLb6fUx6BbTEB46vw7/N/+0QrGaQJ/Z8IR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gZjcMAAADcAAAADwAAAAAAAAAAAAAAAACYAgAAZHJzL2Rv&#10;d25yZXYueG1sUEsFBgAAAAAEAAQA9QAAAIgDAAAAAA==&#10;" strokeweight=".25pt">
                  <v:stroke dashstyle="1 1" endcap="round"/>
                </v:shape>
              </v:group>
              <v:group id="Group 543" o:spid="_x0000_s331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  <v:shape id="AutoShape 544" o:spid="_x0000_s331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0kYsQA&#10;AADcAAAADwAAAGRycy9kb3ducmV2LnhtbESPQWvCQBSE70L/w/IK3sym0ZaQuooVIh5r7KW31+xr&#10;kjb7NmZXTf59Vyh4HGbmG2a5HkwrLtS7xrKCpygGQVxa3XCl4OOYz1IQziNrbC2TgpEcrFcPkyVm&#10;2l75QJfCVyJA2GWooPa+y6R0ZU0GXWQ74uB9296gD7KvpO7xGuCmlUkcv0iDDYeFGjva1lT+Fmej&#10;YDfm8r0j+XmyWA1fyU8637w5paaPw+YVhKfB38P/7b1W8Jwu4HY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dJGLEAAAA3AAAAA8AAAAAAAAAAAAAAAAAmAIAAGRycy9k&#10;b3ducmV2LnhtbFBLBQYAAAAABAAEAPUAAACJAwAAAAA=&#10;" strokeweight=".25pt">
                  <v:stroke dashstyle="1 1" endcap="round"/>
                </v:shape>
                <v:shape id="AutoShape 545" o:spid="_x0000_s331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GB+cIA&#10;AADcAAAADwAAAGRycy9kb3ducmV2LnhtbESPQYvCMBSE74L/ITzB25pacSnVKLpQ8ei6e/H2bJ5t&#10;tXnpNlHrv98IgsdhZr5h5svO1OJGrassKxiPIhDEudUVFwp+f7KPBITzyBpry6TgQQ6Wi35vjqm2&#10;d/6m294XIkDYpaig9L5JpXR5SQbdyDbEwTvZ1qAPsi2kbvEe4KaWcRR9SoMVh4USG/oqKb/sr0bB&#10;5pHJXUPy8Gex6I7xOZms1k6p4aBbzUB46vw7/GpvtYJpMoXn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UYH5wgAAANwAAAAPAAAAAAAAAAAAAAAAAJgCAABkcnMvZG93&#10;bnJldi54bWxQSwUGAAAAAAQABAD1AAAAhwMAAAAA&#10;" strokeweight=".25pt">
                  <v:stroke dashstyle="1 1" endcap="round"/>
                </v:shape>
                <v:shape id="AutoShape 546" o:spid="_x0000_s331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MfjsIA&#10;AADcAAAADwAAAGRycy9kb3ducmV2LnhtbESPQYvCMBSE7wv+h/AEb2uqopRqKiooHl13L96ezbOt&#10;Ni+1ibX+e7OwsMdhZr5hFsvOVKKlxpWWFYyGEQjizOqScwU/39vPGITzyBory6TgRQ6Wae9jgYm2&#10;T/6i9uhzESDsElRQeF8nUrqsIINuaGvi4F1sY9AH2eRSN/gMcFPJcRTNpMGSw0KBNW0Kym7Hh1Gw&#10;e23loSZ5ulvMu/P4Gk9Wa6fUoN+t5iA8df4//NfeawXTeAa/Z8IRkO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gx+OwgAAANwAAAAPAAAAAAAAAAAAAAAAAJgCAABkcnMvZG93&#10;bnJldi54bWxQSwUGAAAAAAQABAD1AAAAhwMAAAAA&#10;" strokeweight=".25pt">
                  <v:stroke dashstyle="1 1" endcap="round"/>
                </v:shape>
              </v:group>
              <v:group id="Group 547" o:spid="_x0000_s331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<v:shape id="AutoShape 548" o:spid="_x0000_s331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AuZ8EA&#10;AADcAAAADwAAAGRycy9kb3ducmV2LnhtbERPTW+CQBC9N/E/bMakt7po04YgC8EmGo9qe/E2siPQ&#10;srOUXQH/ffdg0uPL+07zybRioN41lhUsFxEI4tLqhisFX5/blxiE88gaW8uk4E4O8mz2lGKi7chH&#10;Gk6+EiGEXYIKau+7REpX1mTQLWxHHLir7Q36APtK6h7HEG5auYqid2mw4dBQY0cfNZU/p5tRsLtv&#10;5aEjef61WE2X1Xf8WmycUs/zqViD8DT5f/HDvdcK3uKwNp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QLmfBAAAA3AAAAA8AAAAAAAAAAAAAAAAAmAIAAGRycy9kb3du&#10;cmV2LnhtbFBLBQYAAAAABAAEAPUAAACGAwAAAAA=&#10;" strokeweight=".25pt">
                  <v:stroke dashstyle="1 1" endcap="round"/>
                </v:shape>
                <v:shape id="AutoShape 549" o:spid="_x0000_s331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yL/MIA&#10;AADcAAAADwAAAGRycy9kb3ducmV2LnhtbESPQYvCMBSE74L/ITzBm6YqSq1G0QXFo+t68fZsnm21&#10;eek2Ueu/NwvCHoeZ+YaZLxtTigfVrrCsYNCPQBCnVhecKTj+bHoxCOeRNZaWScGLHCwX7dYcE22f&#10;/E2Pg89EgLBLUEHufZVI6dKcDLq+rYiDd7G1QR9knUld4zPATSmHUTSRBgsOCzlW9JVTejvcjYLt&#10;ayP3FcnTr8WsOQ+v8Wi1dkp1O81qBsJT4//Dn/ZOKxjHU/g7E46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Iv8wgAAANwAAAAPAAAAAAAAAAAAAAAAAJgCAABkcnMvZG93&#10;bnJldi54bWxQSwUGAAAAAAQABAD1AAAAhwMAAAAA&#10;" strokeweight=".25pt">
                  <v:stroke dashstyle="1 1" endcap="round"/>
                </v:shape>
                <v:shape id="AutoShape 550" o:spid="_x0000_s332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+0vMAA&#10;AADcAAAADwAAAGRycy9kb3ducmV2LnhtbERPPW/CMBDdK/U/WFeJrXEIagUhBgUkECOlXdiO+EgC&#10;8TnEBsK/rwckxqf3nc1704gbda62rGAYxSCIC6trLhX8/a4+xyCcR9bYWCYFD3Iwn72/ZZhqe+cf&#10;uu18KUIIuxQVVN63qZSuqMigi2xLHLij7Qz6ALtS6g7vIdw0Monjb2mw5tBQYUvLiorz7moUrB8r&#10;uW1J7i8Wy/6QnMajfOGUGnz0+RSEp96/xE/3Riv4moT5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+0vMAAAADcAAAADwAAAAAAAAAAAAAAAACYAgAAZHJzL2Rvd25y&#10;ZXYueG1sUEsFBgAAAAAEAAQA9QAAAIUDAAAAAA==&#10;" strokeweight=".25pt">
                  <v:stroke dashstyle="1 1" endcap="round"/>
                </v:shape>
              </v:group>
              <v:shape id="AutoShape 551" o:spid="_x0000_s332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MRJ8MA&#10;AADcAAAADwAAAGRycy9kb3ducmV2LnhtbESPQYvCMBSE78L+h/AEb5paUdxqlK6geFR3L3t7Nm/b&#10;rs1LbaLWf28EweMwM98w82VrKnGlxpWWFQwHEQjizOqScwU/3+v+FITzyBory6TgTg6Wi4/OHBNt&#10;b7yn68HnIkDYJaig8L5OpHRZQQbdwNbEwfuzjUEfZJNL3eAtwE0l4yiaSIMlh4UCa1oVlJ0OF6Ng&#10;c1/LXU3y92wxb4/x/3SUfjmlet02nYHw1Pp3+NXeagXjzyE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MRJ8MAAADcAAAADwAAAAAAAAAAAAAAAACYAgAAZHJzL2Rv&#10;d25yZXYueG1sUEsFBgAAAAAEAAQA9QAAAIgDAAAAAA==&#10;" strokeweight=".25pt">
                <v:stroke dashstyle="1 1" endcap="round"/>
              </v:shape>
            </v:group>
            <v:group id="Group 552" o:spid="_x0000_s3322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<v:group id="Group 553" o:spid="_x0000_s332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<v:shape id="AutoShape 554" o:spid="_x0000_s332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Syv8UA&#10;AADcAAAADwAAAGRycy9kb3ducmV2LnhtbESPzW7CMBCE70h9B2srcSNOU6ggxaC0UlCP/F24beNt&#10;kjZep7EJ4e1rJKQeRzPzjWa5HkwjeupcbVnBUxSDIC6srrlUcDzkkzkI55E1NpZJwZUcrFcPoyWm&#10;2l54R/3elyJA2KWooPK+TaV0RUUGXWRb4uB92c6gD7Irpe7wEuCmkUkcv0iDNYeFClt6r6j42Z+N&#10;gs01l9uW5OnXYjl8Jt/z5+zNKTV+HLJXEJ4G/x++tz+0gtliCrc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xLK/xQAAANwAAAAPAAAAAAAAAAAAAAAAAJgCAABkcnMv&#10;ZG93bnJldi54bWxQSwUGAAAAAAQABAD1AAAAigMAAAAA&#10;" strokeweight=".25pt">
                  <v:stroke dashstyle="1 1" endcap="round"/>
                </v:shape>
                <v:shape id="AutoShape 555" o:spid="_x0000_s332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XJMQA&#10;AADcAAAADwAAAGRycy9kb3ducmV2LnhtbESPQWvCQBSE70L/w/IK3sxGJSWmrmIFS49qe/H2mn0m&#10;0ezbNLtq8u9doeBxmJlvmPmyM7W4UusqywrGUQyCOLe64kLBz/dmlIJwHlljbZkU9ORguXgZzDHT&#10;9sY7uu59IQKEXYYKSu+bTEqXl2TQRbYhDt7RtgZ9kG0hdYu3ADe1nMTxmzRYcVgosaF1Sfl5fzEK&#10;PvuN3DYkD38Wi+53ckqnqw+n1PC1W72D8NT5Z/i//aUVJLMEHmfC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IFyTEAAAA3AAAAA8AAAAAAAAAAAAAAAAAmAIAAGRycy9k&#10;b3ducmV2LnhtbFBLBQYAAAAABAAEAPUAAACJAwAAAAA=&#10;" strokeweight=".25pt">
                  <v:stroke dashstyle="1 1" endcap="round"/>
                </v:shape>
                <v:shape id="AutoShape 556" o:spid="_x0000_s332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qJU8MA&#10;AADcAAAADwAAAGRycy9kb3ducmV2LnhtbESPT4vCMBTE74LfITzBm6arKG41liooHtc/l709m7dt&#10;d5uX2kSt394sCB6HmfkNs0haU4kbNa60rOBjGIEgzqwuOVdwOm4GMxDOI2usLJOCBzlIlt3OAmNt&#10;77yn28HnIkDYxaig8L6OpXRZQQbd0NbEwfuxjUEfZJNL3eA9wE0lR1E0lQZLDgsF1rQuKPs7XI2C&#10;7WMjv2qS3xeLeXse/c7G6cop1e+16RyEp9a/w6/2TiuYfE7h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qJU8MAAADcAAAADwAAAAAAAAAAAAAAAACYAgAAZHJzL2Rv&#10;d25yZXYueG1sUEsFBgAAAAAEAAQA9QAAAIgDAAAAAA==&#10;" strokeweight=".25pt">
                  <v:stroke dashstyle="1 1" endcap="round"/>
                </v:shape>
              </v:group>
              <v:group id="Group 557" o:spid="_x0000_s332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g7t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r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qDu2xgAAANwA&#10;AAAPAAAAAAAAAAAAAAAAAKoCAABkcnMvZG93bnJldi54bWxQSwUGAAAAAAQABAD6AAAAnQMAAAAA&#10;">
                <v:shape id="AutoShape 558" o:spid="_x0000_s332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m4usAA&#10;AADcAAAADwAAAGRycy9kb3ducmV2LnhtbERPPW/CMBDdK/U/WFeJrXEIagUhBgUkECOlXdiO+EgC&#10;8TnEBsK/rwckxqf3nc1704gbda62rGAYxSCIC6trLhX8/a4+xyCcR9bYWCYFD3Iwn72/ZZhqe+cf&#10;uu18KUIIuxQVVN63qZSuqMigi2xLHLij7Qz6ALtS6g7vIdw0Monjb2mw5tBQYUvLiorz7moUrB8r&#10;uW1J7i8Wy/6QnMajfOGUGnz0+RSEp96/xE/3Riv4moS1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m4usAAAADcAAAADwAAAAAAAAAAAAAAAACYAgAAZHJzL2Rvd25y&#10;ZXYueG1sUEsFBgAAAAAEAAQA9QAAAIUDAAAAAA==&#10;" strokeweight=".25pt">
                  <v:stroke dashstyle="1 1" endcap="round"/>
                </v:shape>
                <v:shape id="AutoShape 559" o:spid="_x0000_s332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UdIcIA&#10;AADcAAAADwAAAGRycy9kb3ducmV2LnhtbESPzarCMBSE94LvEI7gTlOVK1qNoheUu/Rv4+7YHNtq&#10;c9LbRK1vbwTB5TAz3zDTeW0KcafK5ZYV9LoRCOLE6pxTBYf9qjMC4TyyxsIyKXiSg/ms2ZhirO2D&#10;t3Tf+VQECLsYFWTel7GULsnIoOvakjh4Z1sZ9EFWqdQVPgLcFLIfRUNpMOewkGFJvxkl193NKFg/&#10;V3JTkjz+W0zrU/8yGiyWTql2q15MQHiq/Tf8af9pBT/jM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R0hwgAAANwAAAAPAAAAAAAAAAAAAAAAAJgCAABkcnMvZG93&#10;bnJldi54bWxQSwUGAAAAAAQABAD1AAAAhwMAAAAA&#10;" strokeweight=".25pt">
                  <v:stroke dashstyle="1 1" endcap="round"/>
                </v:shape>
                <v:shape id="AutoShape 560" o:spid="_x0000_s333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BAR7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CKw/x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z0EBHvAAAANwAAAAPAAAAAAAAAAAAAAAAAJgCAABkcnMvZG93bnJldi54&#10;bWxQSwUGAAAAAAQABAD1AAAAgQMAAAAA&#10;" strokeweight=".25pt">
                  <v:stroke dashstyle="1 1" endcap="round"/>
                </v:shape>
              </v:group>
              <v:group id="Group 561" o:spid="_x0000_s333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LyosYAAADc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UQy3&#10;M+EIyP0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IvKixgAAANwA&#10;AAAPAAAAAAAAAAAAAAAAAKoCAABkcnMvZG93bnJldi54bWxQSwUGAAAAAAQABAD6AAAAnQMAAAAA&#10;">
                <v:shape id="AutoShape 562" o:spid="_x0000_s333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57q8IA&#10;AADcAAAADwAAAGRycy9kb3ducmV2LnhtbESPQYvCMBSE78L+h/AWvNnUCiLVWKqgeHRdL3t72zzb&#10;avNSm6j1328EYY/DzHzDLLLeNOJOnastKxhHMQjiwuqaSwXH781oBsJ5ZI2NZVLwJAfZ8mOwwFTb&#10;B3/R/eBLESDsUlRQed+mUrqiIoMusi1x8E62M+iD7EqpO3wEuGlkEsdTabDmsFBhS+uKisvhZhRs&#10;nxu5b0n+XC2W/W9ynk3ylVNq+NnncxCeev8ffrd3WsE0TuB1Jhw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nurwgAAANwAAAAPAAAAAAAAAAAAAAAAAJgCAABkcnMvZG93&#10;bnJldi54bWxQSwUGAAAAAAQABAD1AAAAhwMAAAAA&#10;" strokeweight=".25pt">
                  <v:stroke dashstyle="1 1" endcap="round"/>
                </v:shape>
                <v:shape id="AutoShape 563" o:spid="_x0000_s333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eML8A&#10;AADcAAAADwAAAGRycy9kb3ducmV2LnhtbESPzQrCMBCE74LvEFbwpqkKItUoKige/bt4W5u1rTab&#10;2kStb28EweMwM98wk1ltCvGkyuWWFfS6EQjixOqcUwXHw6ozAuE8ssbCMil4k4PZtNmYYKzti3f0&#10;3PtUBAi7GBVk3pexlC7JyKDr2pI4eBdbGfRBVqnUFb4C3BSyH0VDaTDnsJBhScuMktv+YRSs3yu5&#10;LUme7hbT+ty/jgbzhVOq3arnYxCeav8P/9obrWAYDeB7JhwBO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At4wvwAAANwAAAAPAAAAAAAAAAAAAAAAAJgCAABkcnMvZG93bnJl&#10;di54bWxQSwUGAAAAAAQABAD1AAAAhAMAAAAA&#10;" strokeweight=".25pt">
                  <v:stroke dashstyle="1 1" endcap="round"/>
                </v:shape>
                <v:shape id="AutoShape 564" o:spid="_x0000_s333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tGRMIA&#10;AADcAAAADwAAAGRycy9kb3ducmV2LnhtbESPzarCMBSE94LvEI7gTlN/kFKNooJyl/eqG3fH5thW&#10;m5PaRK1vby4ILoeZ+YaZLRpTigfVrrCsYNCPQBCnVhecKTjsN70YhPPIGkvLpOBFDhbzdmuGibZP&#10;/qPHzmciQNglqCD3vkqkdGlOBl3fVsTBO9vaoA+yzqSu8RngppTDKJpIgwWHhRwrWueUXnd3o2D7&#10;2sjfiuTxZjFrTsNLPFqunFLdTrOcgvDU+G/40/7RCibRGP7PhCM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60ZEwgAAANwAAAAPAAAAAAAAAAAAAAAAAJgCAABkcnMvZG93&#10;bnJldi54bWxQSwUGAAAAAAQABAD1AAAAhwMAAAAA&#10;" strokeweight=".25pt">
                  <v:stroke dashstyle="1 1" endcap="round"/>
                </v:shape>
              </v:group>
              <v:shape id="AutoShape 565" o:spid="_x0000_s333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fj38EA&#10;AADcAAAADwAAAGRycy9kb3ducmV2LnhtbESPQYvCMBSE74L/ITzBm6YqSqlGUUHZ46568fZsnm21&#10;ealN1PrvzYLgcZiZb5jZojGleFDtCssKBv0IBHFqdcGZgsN+04tBOI+ssbRMCl7kYDFvt2aYaPvk&#10;P3rsfCYChF2CCnLvq0RKl+Zk0PVtRRy8s60N+iDrTOoanwFuSjmMook0WHBYyLGidU7pdXc3Crav&#10;jfytSB5vFrPmNLzEo+XKKdXtNMspCE+N/4Y/7R+tYBKN4f9MO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n49/BAAAA3AAAAA8AAAAAAAAAAAAAAAAAmAIAAGRycy9kb3du&#10;cmV2LnhtbFBLBQYAAAAABAAEAPUAAACGAwAAAAA=&#10;" strokeweight=".25pt">
                <v:stroke dashstyle="1 1" endcap="round"/>
              </v:shape>
            </v:group>
            <v:group id="Group 566" o:spid="_x0000_s3336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<v:group id="Group 567" o:spid="_x0000_s3337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  <v:shape id="AutoShape 568" o:spid="_x0000_s333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ZMQb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CKw9p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NpkxBvAAAANwAAAAPAAAAAAAAAAAAAAAAAJgCAABkcnMvZG93bnJldi54&#10;bWxQSwUGAAAAAAQABAD1AAAAgQMAAAAA&#10;" strokeweight=".25pt">
                  <v:stroke dashstyle="1 1" endcap="round"/>
                </v:shape>
                <v:shape id="AutoShape 569" o:spid="_x0000_s333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rp2sMA&#10;AADcAAAADwAAAGRycy9kb3ducmV2LnhtbESPT4vCMBTE74LfITzBm01XQdyusbiC4tF/l729bZ5t&#10;3eal28Rav70RBI/DzPyGmaedqURLjSstK/iIYhDEmdUl5wpOx/VoBsJ5ZI2VZVJwJwfpot+bY6Lt&#10;jffUHnwuAoRdggoK7+tESpcVZNBFtiYO3tk2Bn2QTS51g7cAN5Ucx/FUGiw5LBRY06qg7O9wNQo2&#10;97Xc1SR//i3m3e/4Mpssv51Sw0G3/ALhqfPv8Ku91Qqm8Sc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rp2sMAAADcAAAADwAAAAAAAAAAAAAAAACYAgAAZHJzL2Rv&#10;d25yZXYueG1sUEsFBgAAAAAEAAQA9QAAAIgDAAAAAA==&#10;" strokeweight=".25pt">
                  <v:stroke dashstyle="1 1" endcap="round"/>
                </v:shape>
                <v:shape id="AutoShape 570" o:spid="_x0000_s334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nWmr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Dqh/nhTDgCcvY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2CdaavAAAANwAAAAPAAAAAAAAAAAAAAAAAJgCAABkcnMvZG93bnJldi54&#10;bWxQSwUGAAAAAAQABAD1AAAAgQMAAAAA&#10;" strokeweight=".25pt">
                  <v:stroke dashstyle="1 1" endcap="round"/>
                </v:shape>
              </v:group>
              <v:group id="Group 571" o:spid="_x0000_s3341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H7ZH/FAAAA3AAA&#10;AA8AAAAAAAAAAAAAAAAAqgIAAGRycy9kb3ducmV2LnhtbFBLBQYAAAAABAAEAPoAAACcAwAAAAA=&#10;">
                <v:shape id="AutoShape 572" o:spid="_x0000_s334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tdsQA&#10;AADcAAAADwAAAGRycy9kb3ducmV2LnhtbESPQWvCQBSE74X+h+UVvNVNIoikriEWUjxa7aW31+wz&#10;iWbfptltEv99VxA8DjPzDbPOJtOKgXrXWFYQzyMQxKXVDVcKvo7F6wqE88gaW8uk4EoOss3z0xpT&#10;bUf+pOHgKxEg7FJUUHvfpVK6siaDbm474uCdbG/QB9lXUvc4BrhpZRJFS2mw4bBQY0fvNZWXw59R&#10;8HEt5L4j+f1rsZp+kvNqkW+dUrOXKX8D4Wnyj/C9vdMKlnECt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X7XbEAAAA3AAAAA8AAAAAAAAAAAAAAAAAmAIAAGRycy9k&#10;b3ducmV2LnhtbFBLBQYAAAAABAAEAPUAAACJAwAAAAA=&#10;" strokeweight=".25pt">
                  <v:stroke dashstyle="1 1" endcap="round"/>
                </v:shape>
                <v:shape id="AutoShape 573" o:spid="_x0000_s334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tI7b8A&#10;AADcAAAADwAAAGRycy9kb3ducmV2LnhtbESPzQrCMBCE74LvEFbwpqkKItUoKige/bt4W5u1rTab&#10;2kStb28EweMwM98wk1ltCvGkyuWWFfS6EQjixOqcUwXHw6ozAuE8ssbCMil4k4PZtNmYYKzti3f0&#10;3PtUBAi7GBVk3pexlC7JyKDr2pI4eBdbGfRBVqnUFb4C3BSyH0VDaTDnsJBhScuMktv+YRSs3yu5&#10;LUme7hbT+ty/jgbzhVOq3arnYxCeav8P/9obrWDYG8D3TDgC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20jtvwAAANwAAAAPAAAAAAAAAAAAAAAAAJgCAABkcnMvZG93bnJl&#10;di54bWxQSwUGAAAAAAQABAD1AAAAhAMAAAAA&#10;" strokeweight=".25pt">
                  <v:stroke dashstyle="1 1" endcap="round"/>
                </v:shape>
                <v:shape id="AutoShape 574" o:spid="_x0000_s334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LQmcIA&#10;AADcAAAADwAAAGRycy9kb3ducmV2LnhtbESPT4vCMBTE7wt+h/AEb5paF5FqlLqgePTfxduzebbV&#10;5qXbRK3ffiMIexxm5jfMbNGaSjyocaVlBcNBBII4s7rkXMHxsOpPQDiPrLGyTApe5GAx73zNMNH2&#10;yTt67H0uAoRdggoK7+tESpcVZNANbE0cvIttDPogm1zqBp8BbioZR9FYGiw5LBRY009B2W1/NwrW&#10;r5Xc1iRPvxbz9hxfJ6N06ZTqddt0CsJT6//Dn/ZGKxgPv+F9Jhw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MtCZwgAAANwAAAAPAAAAAAAAAAAAAAAAAJgCAABkcnMvZG93&#10;bnJldi54bWxQSwUGAAAAAAQABAD1AAAAhwMAAAAA&#10;" strokeweight=".25pt">
                  <v:stroke dashstyle="1 1" endcap="round"/>
                </v:shape>
              </v:group>
              <v:group id="Group 575" o:spid="_x0000_s3345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BifM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lsoD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wGJ8xgAAANwA&#10;AAAPAAAAAAAAAAAAAAAAAKoCAABkcnMvZG93bnJldi54bWxQSwUGAAAAAAQABAD6AAAAnQMAAAAA&#10;">
                <v:shape id="AutoShape 576" o:spid="_x0000_s334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zrdcMA&#10;AADcAAAADwAAAGRycy9kb3ducmV2LnhtbESPT4vCMBTE74LfITzBm01VKFKNpSsoHv2zl709m7dt&#10;d5uX2kSt394sLHgcZuY3zCrrTSPu1LnasoJpFIMgLqyuuVTwed5OFiCcR9bYWCYFT3KQrYeDFaba&#10;PvhI95MvRYCwS1FB5X2bSumKigy6yLbEwfu2nUEfZFdK3eEjwE0jZ3GcSIM1h4UKW9pUVPyebkbB&#10;7rmVh5bk19Vi2V9mP4t5/uGUGo/6fAnCU+/f4f/2XitIpgn8nQ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zrdcMAAADcAAAADwAAAAAAAAAAAAAAAACYAgAAZHJzL2Rv&#10;d25yZXYueG1sUEsFBgAAAAAEAAQA9QAAAIgDAAAAAA==&#10;" strokeweight=".25pt">
                  <v:stroke dashstyle="1 1" endcap="round"/>
                </v:shape>
                <v:shape id="AutoShape 577" o:spid="_x0000_s334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BO7sMA&#10;AADcAAAADwAAAGRycy9kb3ducmV2LnhtbESPT4vCMBTE7wt+h/AEb5paQUvXKFVQPPpnL3t727xt&#10;uzYvtYlav70RhD0OM/MbZr7sTC1u1LrKsoLxKAJBnFtdcaHg67QZJiCcR9ZYWyYFD3KwXPQ+5phq&#10;e+cD3Y6+EAHCLkUFpfdNKqXLSzLoRrYhDt6vbQ36INtC6hbvAW5qGUfRVBqsOCyU2NC6pPx8vBoF&#10;28dG7huS3xeLRfcT/yWTbOWUGvS77BOEp87/h9/tnVYwHc/gdSYc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BO7sMAAADcAAAADwAAAAAAAAAAAAAAAACYAgAAZHJzL2Rv&#10;d25yZXYueG1sUEsFBgAAAAAEAAQA9QAAAIgDAAAAAA==&#10;" strokeweight=".25pt">
                  <v:stroke dashstyle="1 1" endcap="round"/>
                </v:shape>
                <v:shape id="AutoShape 578" o:spid="_x0000_s334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/anL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Dqh7XhTDgCcvY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If9qcvAAAANwAAAAPAAAAAAAAAAAAAAAAAJgCAABkcnMvZG93bnJldi54&#10;bWxQSwUGAAAAAAQABAD1AAAAgQMAAAAA&#10;" strokeweight=".25pt">
                  <v:stroke dashstyle="1 1" endcap="round"/>
                </v:shape>
              </v:group>
              <v:shape id="AutoShape 579" o:spid="_x0000_s3349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/B8MA&#10;AADcAAAADwAAAGRycy9kb3ducmV2LnhtbESPT4vCMBTE7wt+h/CEvdm0CqLVWHRB2eP65+Lt2Tzb&#10;avNSm6zWb78RhD0OM/MbZp51phZ3al1lWUESxSCIc6srLhQc9uvBBITzyBpry6TgSQ6yRe9jjqm2&#10;D97SfecLESDsUlRQet+kUrq8JIMusg1x8M62NeiDbAupW3wEuKnlMI7H0mDFYaHEhr5Kyq+7X6Ng&#10;81zLn4bk8Wax6E7Dy2S0XDmlPvvdcgbCU+f/w+/2t1YwTqbwOhOO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N/B8MAAADcAAAADwAAAAAAAAAAAAAAAACYAgAAZHJzL2Rv&#10;d25yZXYueG1sUEsFBgAAAAAEAAQA9QAAAIgDAAAAAA==&#10;" strokeweight=".25pt">
                <v:stroke dashstyle="1 1" endcap="round"/>
              </v:shape>
            </v:group>
            <v:group id="Group 580" o:spid="_x0000_s3350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<v:group id="Group 581" o:spid="_x0000_s3351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euw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W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5euwsQAAADcAAAA&#10;DwAAAAAAAAAAAAAAAACqAgAAZHJzL2Rvd25yZXYueG1sUEsFBgAAAAAEAAQA+gAAAJsDAAAAAA==&#10;">
                <v:shape id="AutoShape 582" o:spid="_x0000_s335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sny8IA&#10;AADcAAAADwAAAGRycy9kb3ducmV2LnhtbESPQYvCMBSE78L+h/AWvNnUCiLVWKqgeHRdL3t72zzb&#10;avNSm6j1328EYY/DzHzDLLLeNOJOnastKxhHMQjiwuqaSwXH781oBsJ5ZI2NZVLwJAfZ8mOwwFTb&#10;B3/R/eBLESDsUlRQed+mUrqiIoMusi1x8E62M+iD7EqpO3wEuGlkEsdTabDmsFBhS+uKisvhZhRs&#10;nxu5b0n+XC2W/W9ynk3ylVNq+NnncxCeev8ffrd3WsE0SeB1Jhw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yfLwgAAANwAAAAPAAAAAAAAAAAAAAAAAJgCAABkcnMvZG93&#10;bnJldi54bWxQSwUGAAAAAAQABAD1AAAAhwMAAAAA&#10;" strokeweight=".25pt">
                  <v:stroke dashstyle="1 1" endcap="round"/>
                </v:shape>
                <v:shape id="AutoShape 583" o:spid="_x0000_s335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CUMEA&#10;AADcAAAADwAAAGRycy9kb3ducmV2LnhtbESPQYvCMBSE74L/ITzBm02tIFKNooKyR3W9eHs2z7ba&#10;vNQmq/XfG0HY4zAz3zCzRWsq8aDGlZYVDKMYBHFmdcm5guPvZjAB4TyyxsoyKXiRg8W825lhqu2T&#10;9/Q4+FwECLsUFRTe16mULivIoItsTRy8i20M+iCbXOoGnwFuKpnE8VgaLDksFFjTuqDsdvgzCrav&#10;jdzVJE93i3l7Tq6T0XLllOr32uUUhKfW/4e/7R+tYJyM4HM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3glDBAAAA3AAAAA8AAAAAAAAAAAAAAAAAmAIAAGRycy9kb3du&#10;cmV2LnhtbFBLBQYAAAAABAAEAPUAAACGAwAAAAA=&#10;" strokeweight=".25pt">
                  <v:stroke dashstyle="1 1" endcap="round"/>
                </v:shape>
                <v:shape id="AutoShape 584" o:spid="_x0000_s335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4aJMIA&#10;AADcAAAADwAAAGRycy9kb3ducmV2LnhtbESPzarCMBSE94LvEI7gTlOriFSjqODlLq8/G3fH5thW&#10;m5Pa5Gp9eyMILoeZ+YaZLRpTijvVrrCsYNCPQBCnVhecKTjsN70JCOeRNZaWScGTHCzm7dYME20f&#10;vKX7zmciQNglqCD3vkqkdGlOBl3fVsTBO9vaoA+yzqSu8RHgppRxFI2lwYLDQo4VrXNKr7t/o+Dn&#10;uZF/FcnjzWLWnOLLZLhcOaW6nWY5BeGp8d/wp/2rFYzjEbzPhCM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hokwgAAANwAAAAPAAAAAAAAAAAAAAAAAJgCAABkcnMvZG93&#10;bnJldi54bWxQSwUGAAAAAAQABAD1AAAAhwMAAAAA&#10;" strokeweight=".25pt">
                  <v:stroke dashstyle="1 1" endcap="round"/>
                </v:shape>
              </v:group>
              <v:group id="Group 585" o:spid="_x0000_s3355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<v:shape id="AutoShape 586" o:spid="_x0000_s335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hyMQA&#10;AADcAAAADwAAAGRycy9kb3ducmV2LnhtbESPT2uDQBTE74V8h+UFeqtrLUiwrpIWEnps/lx6e3Vf&#10;1cR9a92Nmm+fLRRyHGbmN0xezqYTIw2utazgOYpBEFdWt1wrOB42TysQziNr7CyTgis5KIvFQ46Z&#10;thPvaNz7WgQIuwwVNN73mZSuasigi2xPHLwfOxj0QQ611ANOAW46mcRxKg22HBYa7Om9oeq8vxgF&#10;2+tGfvYkv34t1vN3clq9rN+cUo/Lef0KwtPs7+H/9odWkCYp/J0JR0A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AIcjEAAAA3AAAAA8AAAAAAAAAAAAAAAAAmAIAAGRycy9k&#10;b3ducmV2LnhtbFBLBQYAAAAABAAEAPUAAACJAwAAAAA=&#10;" strokeweight=".25pt">
                  <v:stroke dashstyle="1 1" endcap="round"/>
                </v:shape>
                <v:shape id="AutoShape 587" o:spid="_x0000_s335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yEU8MA&#10;AADcAAAADwAAAGRycy9kb3ducmV2LnhtbESPT4vCMBTE7wv7HcJb8KbpVlCpxuIKikf/Xfb2tnm2&#10;1ealNrHWb28EYY/DzPyGmaWdqURLjSstK/geRCCIM6tLzhUcD6v+BITzyBory6TgQQ7S+efHDBNt&#10;77yjdu9zESDsElRQeF8nUrqsIINuYGvi4J1sY9AH2eRSN3gPcFPJOIpG0mDJYaHAmpYFZZf9zShY&#10;P1ZyW5P8vVrMu7/4PBkufpxSva9uMQXhqfP/4Xd7oxWM4jG8zoQj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yEU8MAAADcAAAADwAAAAAAAAAAAAAAAACYAgAAZHJzL2Rv&#10;d25yZXYueG1sUEsFBgAAAAAEAAQA9QAAAIgDAAAAAA==&#10;" strokeweight=".25pt">
                  <v:stroke dashstyle="1 1" endcap="round"/>
                </v:shape>
                <v:shape id="AutoShape 588" o:spid="_x0000_s335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MQIbwA&#10;AADcAAAADwAAAGRycy9kb3ducmV2LnhtbERPyw7BQBTdS/zD5ErsmKpEpAxBQiy9NnZX52pL5051&#10;BvX3ZiGxPDnv6bwxpXhR7QrLCgb9CARxanXBmYLTcd0bg3AeWWNpmRR8yMF81m5NMdH2zXt6HXwm&#10;Qgi7BBXk3leJlC7NyaDr24o4cFdbG/QB1pnUNb5DuCllHEUjabDg0JBjRauc0vvhaRRsPmu5q0ie&#10;Hxaz5hLfxsPF0inV7TSLCQhPjf+Lf+6tVjCKw9p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GExAhvAAAANwAAAAPAAAAAAAAAAAAAAAAAJgCAABkcnMvZG93bnJldi54&#10;bWxQSwUGAAAAAAQABAD1AAAAgQMAAAAA&#10;" strokeweight=".25pt">
                  <v:stroke dashstyle="1 1" endcap="round"/>
                </v:shape>
              </v:group>
              <v:group id="Group 589" o:spid="_x0000_s3359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ix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aLExgAAANwA&#10;AAAPAAAAAAAAAAAAAAAAAKoCAABkcnMvZG93bnJldi54bWxQSwUGAAAAAAQABAD6AAAAnQMAAAAA&#10;">
                <v:shape id="AutoShape 590" o:spid="_x0000_s336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yK+r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AahvnhTDgCcvY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vIr6vAAAANwAAAAPAAAAAAAAAAAAAAAAAJgCAABkcnMvZG93bnJldi54&#10;bWxQSwUGAAAAAAQABAD1AAAAgQMAAAAA&#10;" strokeweight=".25pt">
                  <v:stroke dashstyle="1 1" endcap="round"/>
                </v:shape>
                <v:shape id="AutoShape 591" o:spid="_x0000_s336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AvYb8A&#10;AADcAAAADwAAAGRycy9kb3ducmV2LnhtbESPzQrCMBCE74LvEFbwpqkKItUoKige/bt4W5u1rTab&#10;2kStb28EweMwM98wk1ltCvGkyuWWFfS6EQjixOqcUwXHw6ozAuE8ssbCMil4k4PZtNmYYKzti3f0&#10;3PtUBAi7GBVk3pexlC7JyKDr2pI4eBdbGfRBVqnUFb4C3BSyH0VDaTDnsJBhScuMktv+YRSs3yu5&#10;LUme7hbT+ty/jgbzhVOq3arnYxCeav8P/9obrWA46MH3TDgC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8C9hvwAAANwAAAAPAAAAAAAAAAAAAAAAAJgCAABkcnMvZG93bnJl&#10;di54bWxQSwUGAAAAAAQABAD1AAAAhAMAAAAA&#10;" strokeweight=".25pt">
                  <v:stroke dashstyle="1 1" endcap="round"/>
                </v:shape>
                <v:shape id="AutoShape 592" o:spid="_x0000_s336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KxFsEA&#10;AADcAAAADwAAAGRycy9kb3ducmV2LnhtbESPQYvCMBSE74L/ITzBm02tIFKNooKyR3W9eHs2z7ba&#10;vNQmq/XfG0HY4zAz3zCzRWsq8aDGlZYVDKMYBHFmdcm5guPvZjAB4TyyxsoyKXiRg8W825lhqu2T&#10;9/Q4+FwECLsUFRTe16mULivIoItsTRy8i20M+iCbXOoGnwFuKpnE8VgaLDksFFjTuqDsdvgzCrav&#10;jdzVJE93i3l7Tq6T0XLllOr32uUUhKfW/4e/7R+tYDxK4HM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isRbBAAAA3AAAAA8AAAAAAAAAAAAAAAAAmAIAAGRycy9kb3du&#10;cmV2LnhtbFBLBQYAAAAABAAEAPUAAACGAwAAAAA=&#10;" strokeweight=".25pt">
                  <v:stroke dashstyle="1 1" endcap="round"/>
                </v:shape>
              </v:group>
              <v:shape id="AutoShape 593" o:spid="_x0000_s3363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4UjcQA&#10;AADcAAAADwAAAGRycy9kb3ducmV2LnhtbESPQWuDQBSE74H8h+UFeotrIkgwrmIDCT22aS+9vbiv&#10;auu+Ne420X/fLRR6HGbmGyYvJ9OLG42us6xgE8UgiGurO24UvL0e1zsQziNr7C2TgpkclMVykWOm&#10;7Z1f6Hb2jQgQdhkqaL0fMild3ZJBF9mBOHgfdjTogxwbqUe8B7jp5TaOU2mw47DQ4kCHluqv87dR&#10;cJqP8nkg+X612EyX7ecuqR6dUg+rqdqD8DT5//Bf+0krSJMEfs+E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uFI3EAAAA3AAAAA8AAAAAAAAAAAAAAAAAmAIAAGRycy9k&#10;b3ducmV2LnhtbFBLBQYAAAAABAAEAPUAAACJAwAAAAA=&#10;" strokeweight=".25pt">
                <v:stroke dashstyle="1 1" endcap="round"/>
              </v:shape>
            </v:group>
            <v:group id="Group 594" o:spid="_x0000_s3364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group id="Group 595" o:spid="_x0000_s3365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<v:shape id="AutoShape 596" o:spid="_x0000_s3366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m3FcIA&#10;AADcAAAADwAAAGRycy9kb3ducmV2LnhtbESPQYvCMBSE74L/ITzBm01VKFKNpSsoHl3dy96ezdu2&#10;u81LbaLWf78RBI/DzHzDrLLeNOJGnastK5hGMQjiwuqaSwVfp+1kAcJ5ZI2NZVLwIAfZejhYYart&#10;nT/pdvSlCBB2KSqovG9TKV1RkUEX2ZY4eD+2M+iD7EqpO7wHuGnkLI4TabDmsFBhS5uKir/j1SjY&#10;Pbby0JL8vlgs+/PsdzHPP5xS41GfL0F46v07/GrvtYJknsDzTDg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bcVwgAAANwAAAAPAAAAAAAAAAAAAAAAAJgCAABkcnMvZG93&#10;bnJldi54bWxQSwUGAAAAAAQABAD1AAAAhwMAAAAA&#10;" strokeweight=".25pt">
                  <v:stroke dashstyle="1 1" endcap="round"/>
                </v:shape>
                <v:shape id="AutoShape 597" o:spid="_x0000_s3367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USjsIA&#10;AADcAAAADwAAAGRycy9kb3ducmV2LnhtbESPzarCMBSE94LvEI7gTlMVtFSj6AXlLq8/G3fH5thW&#10;m5Pa5Gp9eyMILoeZ+YaZLRpTijvVrrCsYNCPQBCnVhecKTjs170YhPPIGkvLpOBJDhbzdmuGibYP&#10;3tJ95zMRIOwSVJB7XyVSujQng65vK+LgnW1t0AdZZ1LX+AhwU8phFI2lwYLDQo4V/eSUXnf/RsHm&#10;uZZ/FcnjzWLWnIaXeLRcOaW6nWY5BeGp8d/wp/2rFYxHE3ifCUd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VRKOwgAAANwAAAAPAAAAAAAAAAAAAAAAAJgCAABkcnMvZG93&#10;bnJldi54bWxQSwUGAAAAAAQABAD1AAAAhwMAAAAA&#10;" strokeweight=".25pt">
                  <v:stroke dashstyle="1 1" endcap="round"/>
                </v:shape>
                <v:shape id="AutoShape 598" o:spid="_x0000_s3368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qG/L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AahrXhTDgCcvY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yob8vAAAANwAAAAPAAAAAAAAAAAAAAAAAJgCAABkcnMvZG93bnJldi54&#10;bWxQSwUGAAAAAAQABAD1AAAAgQMAAAAA&#10;" strokeweight=".25pt">
                  <v:stroke dashstyle="1 1" endcap="round"/>
                </v:shape>
              </v:group>
              <v:group id="Group 599" o:spid="_x0000_s3369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shape id="AutoShape 600" o:spid="_x0000_s337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r5h7wA&#10;AADcAAAADwAAAGRycy9kb3ducmV2LnhtbERPyw7BQBTdS/zD5ErsmHpEpAxBQiy9NnZX52pL5051&#10;BvX3ZiGxPDnv6bw2hXhR5XLLCnrdCARxYnXOqYLTcd0Zg3AeWWNhmRR8yMF81mxMMdb2zXt6HXwq&#10;Qgi7GBVk3pexlC7JyKDr2pI4cFdbGfQBVqnUFb5DuClkP4pG0mDOoSHDklYZJffD0yjYfNZyV5I8&#10;Pyym9aV/Gw8WS6dUu1UvJiA81f4v/rm3WsFoGOaHM+EIyN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uvmHvAAAANwAAAAPAAAAAAAAAAAAAAAAAJgCAABkcnMvZG93bnJldi54&#10;bWxQSwUGAAAAAAQABAD1AAAAgQMAAAAA&#10;" strokeweight=".25pt">
                  <v:stroke dashstyle="1 1" endcap="round"/>
                </v:shape>
                <v:shape id="AutoShape 601" o:spid="_x0000_s337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ZcHMIA&#10;AADcAAAADwAAAGRycy9kb3ducmV2LnhtbESPT4vCMBTE7wt+h/AEb5paF5FqlLqgePTfxduzebbV&#10;5qXbRK3ffiMIexxm5jfMbNGaSjyocaVlBcNBBII4s7rkXMHxsOpPQDiPrLGyTApe5GAx73zNMNH2&#10;yTt67H0uAoRdggoK7+tESpcVZNANbE0cvIttDPogm1zqBp8BbioZR9FYGiw5LBRY009B2W1/NwrW&#10;r5Xc1iRPvxbz9hxfJ6N06ZTqddt0CsJT6//Dn/ZGKxh/D+F9Jhw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9lwcwgAAANwAAAAPAAAAAAAAAAAAAAAAAJgCAABkcnMvZG93&#10;bnJldi54bWxQSwUGAAAAAAQABAD1AAAAhwMAAAAA&#10;" strokeweight=".25pt">
                  <v:stroke dashstyle="1 1" endcap="round"/>
                </v:shape>
                <v:shape id="AutoShape 602" o:spid="_x0000_s337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TCa8IA&#10;AADcAAAADwAAAGRycy9kb3ducmV2LnhtbESPzarCMBSE94LvEI7gTlOriFSjqODlLq8/G3fH5thW&#10;m5Pa5Gp9eyMILoeZ+YaZLRpTijvVrrCsYNCPQBCnVhecKTjsN70JCOeRNZaWScGTHCzm7dYME20f&#10;vKX7zmciQNglqCD3vkqkdGlOBl3fVsTBO9vaoA+yzqSu8RHgppRxFI2lwYLDQo4VrXNKr7t/o+Dn&#10;uZF/FcnjzWLWnOLLZLhcOaW6nWY5BeGp8d/wp/2rFYxHMbzPhCM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JMJrwgAAANwAAAAPAAAAAAAAAAAAAAAAAJgCAABkcnMvZG93&#10;bnJldi54bWxQSwUGAAAAAAQABAD1AAAAhwMAAAAA&#10;" strokeweight=".25pt">
                  <v:stroke dashstyle="1 1" endcap="round"/>
                </v:shape>
              </v:group>
              <v:group id="Group 603" o:spid="_x0000_s3373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  <v:shape id="AutoShape 604" o:spid="_x0000_s337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H/hMQA&#10;AADcAAAADwAAAGRycy9kb3ducmV2LnhtbESPQWvCQBSE74X+h+UVvDUbUxGJWUULKR6t9tLbM/tM&#10;otm3Mbs1yb93C4Ueh5n5hsnWg2nEnTpXW1YwjWIQxIXVNZcKvo756wKE88gaG8ukYCQH69XzU4ap&#10;tj1/0v3gSxEg7FJUUHnfplK6oiKDLrItcfDOtjPog+xKqTvsA9w0MonjuTRYc1iosKX3iorr4cco&#10;+BhzuW9Jft8slsMpuSzeNlun1ORl2CxBeBr8f/ivvdMK5rMZ/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B/4TEAAAA3AAAAA8AAAAAAAAAAAAAAAAAmAIAAGRycy9k&#10;b3ducmV2LnhtbFBLBQYAAAAABAAEAPUAAACJAwAAAAA=&#10;" strokeweight=".25pt">
                  <v:stroke dashstyle="1 1" endcap="round"/>
                </v:shape>
                <v:shape id="AutoShape 605" o:spid="_x0000_s337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1aH8IA&#10;AADcAAAADwAAAGRycy9kb3ducmV2LnhtbESPzarCMBSE94LvEI7gTlP1KlKNoheUu/Rv4+7YHNtq&#10;c9LbRK1vbwTB5TAz3zDTeW0KcafK5ZYV9LoRCOLE6pxTBYf9qjMG4TyyxsIyKXiSg/ms2ZhirO2D&#10;t3Tf+VQECLsYFWTel7GULsnIoOvakjh4Z1sZ9EFWqdQVPgLcFLIfRSNpMOewkGFJvxkl193NKFg/&#10;V3JTkjz+W0zrU/8yHiyWTql2q15MQHiq/Tf8af9pBaOfI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zVofwgAAANwAAAAPAAAAAAAAAAAAAAAAAJgCAABkcnMvZG93&#10;bnJldi54bWxQSwUGAAAAAAQABAD1AAAAhwMAAAAA&#10;" strokeweight=".25pt">
                  <v:stroke dashstyle="1 1" endcap="round"/>
                </v:shape>
                <v:shape id="AutoShape 606" o:spid="_x0000_s337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/EaMIA&#10;AADcAAAADwAAAGRycy9kb3ducmV2LnhtbESPS6vCMBSE94L/IRzBnaY+KNJrFBUUl7427o7NuW3v&#10;bU5qE7X+eyMILoeZ+YaZzhtTijvVrrCsYNCPQBCnVhecKTgd170JCOeRNZaWScGTHMxn7dYUE20f&#10;vKf7wWciQNglqCD3vkqkdGlOBl3fVsTB+7W1QR9knUld4yPATSmHURRLgwWHhRwrWuWU/h9uRsHm&#10;uZa7iuT5ajFrLsO/yWixdEp1O83iB4Snxn/Dn/ZWK4jHM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H8RowgAAANwAAAAPAAAAAAAAAAAAAAAAAJgCAABkcnMvZG93&#10;bnJldi54bWxQSwUGAAAAAAQABAD1AAAAhwMAAAAA&#10;" strokeweight=".25pt">
                  <v:stroke dashstyle="1 1" endcap="round"/>
                </v:shape>
              </v:group>
              <v:shape id="AutoShape 607" o:spid="_x0000_s3377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Nh88QA&#10;AADcAAAADwAAAGRycy9kb3ducmV2LnhtbESPwW7CMBBE75X6D9ZW4lacAqIoxEEUiarHknLhtsTb&#10;JG28Tm0Dyd/jSkgcRzPzRpOtetOKMznfWFbwMk5AEJdWN1wp2H9tnxcgfEDW2FomBQN5WOWPDxmm&#10;2l54R+ciVCJC2KeooA6hS6X0ZU0G/dh2xNH7ts5giNJVUju8RLhp5SRJ5tJgw3Ghxo42NZW/xcko&#10;eB+28rMjefizWPXHyc9iun7zSo2e+vUSRKA+3MO39odWMJ+9wv+ZeAR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YfPEAAAA3AAAAA8AAAAAAAAAAAAAAAAAmAIAAGRycy9k&#10;b3ducmV2LnhtbFBLBQYAAAAABAAEAPUAAACJAwAAAAA=&#10;" strokeweight=".25pt">
                <v:stroke dashstyle="1 1" endcap="round"/>
              </v:shape>
            </v:group>
            <v:group id="Group 608" o:spid="_x0000_s3378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<v:group id="Group 609" o:spid="_x0000_s3379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<v:shape id="AutoShape 610" o:spid="_x0000_s3380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NvWr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YyG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Y29avAAAANwAAAAPAAAAAAAAAAAAAAAAAJgCAABkcnMvZG93bnJldi54&#10;bWxQSwUGAAAAAAQABAD1AAAAgQMAAAAA&#10;" strokeweight=".25pt">
                  <v:stroke dashstyle="1 1" endcap="round"/>
                </v:shape>
                <v:shape id="AutoShape 611" o:spid="_x0000_s3381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/KwcIA&#10;AADcAAAADwAAAGRycy9kb3ducmV2LnhtbESPT4vCMBTE7wt+h/AEb5paWZFqlLqgePTfxduzebbV&#10;5qXbRK3ffiMIexxm5jfMbNGaSjyocaVlBcNBBII4s7rkXMHxsOpPQDiPrLGyTApe5GAx73zNMNH2&#10;yTt67H0uAoRdggoK7+tESpcVZNANbE0cvIttDPogm1zqBp8BbioZR9FYGiw5LBRY009B2W1/NwrW&#10;r5Xc1iRPvxbz9hxfJ6N06ZTqddt0CsJT6//Dn/ZGKxh/D+F9Jhw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L8rBwgAAANwAAAAPAAAAAAAAAAAAAAAAAJgCAABkcnMvZG93&#10;bnJldi54bWxQSwUGAAAAAAQABAD1AAAAhwMAAAAA&#10;" strokeweight=".25pt">
                  <v:stroke dashstyle="1 1" endcap="round"/>
                </v:shape>
                <v:shape id="AutoShape 612" o:spid="_x0000_s3382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1UtsIA&#10;AADcAAAADwAAAGRycy9kb3ducmV2LnhtbESPzarCMBSE94LvEI7gTlMrilSjqODlLq8/G3fH5thW&#10;m5Pa5Gp9eyMILoeZ+YaZLRpTijvVrrCsYNCPQBCnVhecKTjsN70JCOeRNZaWScGTHCzm7dYME20f&#10;vKX7zmciQNglqCD3vkqkdGlOBl3fVsTBO9vaoA+yzqSu8RHgppRxFI2lwYLDQo4VrXNKr7t/o+Dn&#10;uZF/FcnjzWLWnOLLZLhcOaW6nWY5BeGp8d/wp/2rFYxHMbzPhCM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/VS2wgAAANwAAAAPAAAAAAAAAAAAAAAAAJgCAABkcnMvZG93&#10;bnJldi54bWxQSwUGAAAAAAQABAD1AAAAhwMAAAAA&#10;" strokeweight=".25pt">
                  <v:stroke dashstyle="1 1" endcap="round"/>
                </v:shape>
              </v:group>
              <v:group id="Group 613" o:spid="_x0000_s3383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  <v:shape id="AutoShape 614" o:spid="_x0000_s338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hpWcIA&#10;AADcAAAADwAAAGRycy9kb3ducmV2LnhtbESPzarCMBSE94LvEI7gTlP1KlKNoheUu/Rv4+7YHNtq&#10;c9LbRK1vbwTB5TAz3zDTeW0KcafK5ZYV9LoRCOLE6pxTBYf9qjMG4TyyxsIyKXiSg/ms2ZhirO2D&#10;t3Tf+VQECLsYFWTel7GULsnIoOvakjh4Z1sZ9EFWqdQVPgLcFLIfRSNpMOewkGFJvxkl193NKFg/&#10;V3JTkjz+W0zrU/8yHiyWTql2q15MQHiq/Tf8af9pBaPhD7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GlZwgAAANwAAAAPAAAAAAAAAAAAAAAAAJgCAABkcnMvZG93&#10;bnJldi54bWxQSwUGAAAAAAQABAD1AAAAhwMAAAAA&#10;" strokeweight=".25pt">
                  <v:stroke dashstyle="1 1" endcap="round"/>
                </v:shape>
                <v:shape id="AutoShape 615" o:spid="_x0000_s338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TMwsQA&#10;AADcAAAADwAAAGRycy9kb3ducmV2LnhtbESPQWvCQBSE74X+h+UVvDUbUxSJWUULKR6t9tLbM/tM&#10;otm3Mbs1yb93C4Ueh5n5hsnWg2nEnTpXW1YwjWIQxIXVNZcKvo756wKE88gaG8ukYCQH69XzU4ap&#10;tj1/0v3gSxEg7FJUUHnfplK6oiKDLrItcfDOtjPog+xKqTvsA9w0MonjuTRYc1iosKX3iorr4cco&#10;+BhzuW9Jft8slsMpuSzeNlun1ORl2CxBeBr8f/ivvdMK5rMZ/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UzMLEAAAA3AAAAA8AAAAAAAAAAAAAAAAAmAIAAGRycy9k&#10;b3ducmV2LnhtbFBLBQYAAAAABAAEAPUAAACJAwAAAAA=&#10;" strokeweight=".25pt">
                  <v:stroke dashstyle="1 1" endcap="round"/>
                </v:shape>
                <v:shape id="AutoShape 616" o:spid="_x0000_s338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ZStcEA&#10;AADcAAAADwAAAGRycy9kb3ducmV2LnhtbESPzarCMBSE94LvEI7gTlMVi/QaRQXFpX8bd8fm3Lb3&#10;Nie1iVrf3giCy2FmvmGm88aU4k61KywrGPQjEMSp1QVnCk7HdW8CwnlkjaVlUvAkB/NZuzXFRNsH&#10;7+l+8JkIEHYJKsi9rxIpXZqTQde3FXHwfm1t0AdZZ1LX+AhwU8phFMXSYMFhIceKVjml/4ebUbB5&#10;ruWuInm+Wsyay/BvMlosnVLdTrP4AeGp8d/wp73VCuJxDO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GUrXBAAAA3AAAAA8AAAAAAAAAAAAAAAAAmAIAAGRycy9kb3du&#10;cmV2LnhtbFBLBQYAAAAABAAEAPUAAACGAwAAAAA=&#10;" strokeweight=".25pt">
                  <v:stroke dashstyle="1 1" endcap="round"/>
                </v:shape>
              </v:group>
              <v:group id="Group 617" o:spid="_x0000_s3387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TgU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R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04FDFAAAA3AAA&#10;AA8AAAAAAAAAAAAAAAAAqgIAAGRycy9kb3ducmV2LnhtbFBLBQYAAAAABAAEAPoAAACcAwAAAAA=&#10;">
                <v:shape id="AutoShape 618" o:spid="_x0000_s338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VjXL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YyG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FWNcvAAAANwAAAAPAAAAAAAAAAAAAAAAAJgCAABkcnMvZG93bnJldi54&#10;bWxQSwUGAAAAAAQABAD1AAAAgQMAAAAA&#10;" strokeweight=".25pt">
                  <v:stroke dashstyle="1 1" endcap="round"/>
                </v:shape>
                <v:shape id="AutoShape 619" o:spid="_x0000_s338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nGx8MA&#10;AADcAAAADwAAAGRycy9kb3ducmV2LnhtbESPT4vCMBTE74LfITzBm6arKG41liooHtc/l709m7dt&#10;d5uX2kSt394sCB6HmfkNs0haU4kbNa60rOBjGIEgzqwuOVdwOm4GMxDOI2usLJOCBzlIlt3OAmNt&#10;77yn28HnIkDYxaig8L6OpXRZQQbd0NbEwfuxjUEfZJNL3eA9wE0lR1E0lQZLDgsF1rQuKPs7XI2C&#10;7WMjv2qS3xeLeXse/c7G6cop1e+16RyEp9a/w6/2TiuYTj7h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nGx8MAAADcAAAADwAAAAAAAAAAAAAAAACYAgAAZHJzL2Rv&#10;d25yZXYueG1sUEsFBgAAAAAEAAQA9QAAAIgDAAAAAA==&#10;" strokeweight=".25pt">
                  <v:stroke dashstyle="1 1" endcap="round"/>
                </v:shape>
                <v:shape id="AutoShape 620" o:spid="_x0000_s339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+l57wA&#10;AADcAAAADwAAAGRycy9kb3ducmV2LnhtbERPyw7BQBTdS/zD5ErsmCJppAxBQiy9NnZX52pL5051&#10;BvX3ZiGxPDnv6bwxpXhR7QrLCgb9CARxanXBmYLTcd0bg3AeWWNpmRR8yMF81m5NMdH2zXt6HXwm&#10;Qgi7BBXk3leJlC7NyaDr24o4cFdbG/QB1pnUNb5DuCnlMIpiabDg0JBjRauc0vvhaRRsPmu5q0ie&#10;Hxaz5jK8jUeLpVOq22kWExCeGv8X/9xbrSCOw/x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D6XnvAAAANwAAAAPAAAAAAAAAAAAAAAAAJgCAABkcnMvZG93bnJldi54&#10;bWxQSwUGAAAAAAQABAD1AAAAgQMAAAAA&#10;" strokeweight=".25pt">
                  <v:stroke dashstyle="1 1" endcap="round"/>
                </v:shape>
              </v:group>
              <v:shape id="AutoShape 621" o:spid="_x0000_s3391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AfMMA&#10;AADcAAAADwAAAGRycy9kb3ducmV2LnhtbESPT4vCMBTE74LfITzBm01VKFKNpSsoHv2zl709m7dt&#10;d5uX2kSt394sLHgcZuY3zCrrTSPu1LnasoJpFIMgLqyuuVTwed5OFiCcR9bYWCYFT3KQrYeDFaba&#10;PvhI95MvRYCwS1FB5X2bSumKigy6yLbEwfu2nUEfZFdK3eEjwE0jZ3GcSIM1h4UKW9pUVPyebkbB&#10;7rmVh5bk19Vi2V9mP4t5/uGUGo/6fAnCU+/f4f/2XitIkin8nQ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MAfMMAAADcAAAADwAAAAAAAAAAAAAAAACYAgAAZHJzL2Rv&#10;d25yZXYueG1sUEsFBgAAAAAEAAQA9QAAAIgDAAAAAA==&#10;" strokeweight=".25pt">
                <v:stroke dashstyle="1 1" endcap="round"/>
              </v:shape>
            </v:group>
            <v:group id="Group 622" o:spid="_x0000_s3392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<v:group id="Group 623" o:spid="_x0000_s3393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s7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iSZwu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Ms7sQAAADcAAAA&#10;DwAAAAAAAAAAAAAAAACqAgAAZHJzL2Rvd25yZXYueG1sUEsFBgAAAAAEAAQA+gAAAJsDAAAAAA==&#10;">
                <v:shape id="AutoShape 624" o:spid="_x0000_s3394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Sj5MIA&#10;AADcAAAADwAAAGRycy9kb3ducmV2LnhtbESPS6vCMBSE94L/IRzBnaY+KNJrFBUUl7427o7NuW3v&#10;bU5qE7X+eyMILoeZ+YaZzhtTijvVrrCsYNCPQBCnVhecKTgd170JCOeRNZaWScGTHMxn7dYUE20f&#10;vKf7wWciQNglqCD3vkqkdGlOBl3fVsTB+7W1QR9knUld4yPATSmHURRLgwWHhRwrWuWU/h9uRsHm&#10;uZa7iuT5ajFrLsO/yWixdEp1O83iB4Snxn/Dn/ZWK4jjM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NKPkwgAAANwAAAAPAAAAAAAAAAAAAAAAAJgCAABkcnMvZG93&#10;bnJldi54bWxQSwUGAAAAAAQABAD1AAAAhwMAAAAA&#10;" strokeweight=".25pt">
                  <v:stroke dashstyle="1 1" endcap="round"/>
                </v:shape>
                <v:shape id="AutoShape 625" o:spid="_x0000_s3395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gGf8EA&#10;AADcAAAADwAAAGRycy9kb3ducmV2LnhtbESPzarCMBSE94LvEI7gTlMVi/QaRQXFpX8bd8fm3Lb3&#10;Nie1iVrf3giCy2FmvmGm88aU4k61KywrGPQjEMSp1QVnCk7HdW8CwnlkjaVlUvAkB/NZuzXFRNsH&#10;7+l+8JkIEHYJKsi9rxIpXZqTQde3FXHwfm1t0AdZZ1LX+AhwU8phFMXSYMFhIceKVjml/4ebUbB5&#10;ruWuInm+Wsyay/BvMlosnVLdTrP4AeGp8d/wp73VCuJ4DO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4Bn/BAAAA3AAAAA8AAAAAAAAAAAAAAAAAmAIAAGRycy9kb3du&#10;cmV2LnhtbFBLBQYAAAAABAAEAPUAAACGAwAAAAA=&#10;" strokeweight=".25pt">
                  <v:stroke dashstyle="1 1" endcap="round"/>
                </v:shape>
                <v:shape id="AutoShape 626" o:spid="_x0000_s3396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qYCMMA&#10;AADcAAAADwAAAGRycy9kb3ducmV2LnhtbESPQWvCQBSE70L/w/IK3szGCEHSbEQLEY9WvfT2mn1N&#10;0mbfptlV47/vCoLHYWa+YfLVaDpxocG1lhXMoxgEcWV1y7WC07GcLUE4j6yxs0wKbuRgVbxMcsy0&#10;vfIHXQ6+FgHCLkMFjfd9JqWrGjLoItsTB+/bDgZ9kEMt9YDXADedTOI4lQZbDgsN9vTeUPV7OBsF&#10;21sp9z3Jzz+L9fiV/CwX641Tavo6rt9AeBr9M/xo77SCNE3hfiYcAV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qYCMMAAADcAAAADwAAAAAAAAAAAAAAAACYAgAAZHJzL2Rv&#10;d25yZXYueG1sUEsFBgAAAAAEAAQA9QAAAIgDAAAAAA==&#10;" strokeweight=".25pt">
                  <v:stroke dashstyle="1 1" endcap="round"/>
                </v:shape>
              </v:group>
              <v:group id="Group 627" o:spid="_x0000_s3397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  <v:shape id="AutoShape 628" o:spid="_x0000_s3398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mp4bwA&#10;AADcAAAADwAAAGRycy9kb3ducmV2LnhtbERPyw7BQBTdS/zD5ErsmCJppAxBQiy9NnZX52pL5051&#10;BvX3ZiGxPDnv6bwxpXhR7QrLCgb9CARxanXBmYLTcd0bg3AeWWNpmRR8yMF81m5NMdH2zXt6HXwm&#10;Qgi7BBXk3leJlC7NyaDr24o4cFdbG/QB1pnUNb5DuCnlMIpiabDg0JBjRauc0vvhaRRsPmu5q0ie&#10;Hxaz5jK8jUeLpVOq22kWExCeGv8X/9xbrSCOw9p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QeanhvAAAANwAAAAPAAAAAAAAAAAAAAAAAJgCAABkcnMvZG93bnJldi54&#10;bWxQSwUGAAAAAAQABAD1AAAAgQMAAAAA&#10;" strokeweight=".25pt">
                  <v:stroke dashstyle="1 1" endcap="round"/>
                </v:shape>
                <v:shape id="AutoShape 629" o:spid="_x0000_s3399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UMesMA&#10;AADcAAAADwAAAGRycy9kb3ducmV2LnhtbESPT4vCMBTE78J+h/AWvGm6FYpbjeIKFY/+u+zt2Tzb&#10;us1Lt4lav70RBI/DzPyGmc47U4srta6yrOBrGIEgzq2uuFBw2GeDMQjnkTXWlknBnRzMZx+9Kaba&#10;3nhL150vRICwS1FB6X2TSunykgy6oW2Ig3eyrUEfZFtI3eItwE0t4yhKpMGKw0KJDS1Lyv92F6Ng&#10;dc/kpiH5+2+x6I7xeTxa/Dil+p/dYgLCU+ff4Vd7rRUkyTc8z4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UMesMAAADcAAAADwAAAAAAAAAAAAAAAACYAgAAZHJzL2Rv&#10;d25yZXYueG1sUEsFBgAAAAAEAAQA9QAAAIgDAAAAAA==&#10;" strokeweight=".25pt">
                  <v:stroke dashstyle="1 1" endcap="round"/>
                </v:shape>
                <v:shape id="AutoShape 630" o:spid="_x0000_s3400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zOrwA&#10;AADcAAAADwAAAGRycy9kb3ducmV2LnhtbERPyw7BQBTdS/zD5ErsmCJByhAkxNJrY3d1rrZ07lRn&#10;UH9vFhLLk/OezmtTiBdVLresoNeNQBAnVuecKjgd150xCOeRNRaWScGHHMxnzcYUY23fvKfXwaci&#10;hLCLUUHmfRlL6ZKMDLquLYkDd7WVQR9glUpd4TuEm0L2o2goDeYcGjIsaZVRcj88jYLNZy13Jcnz&#10;w2JaX/q38WCxdEq1W/ViAsJT7f/in3urFQxH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r1jM6vAAAANwAAAAPAAAAAAAAAAAAAAAAAJgCAABkcnMvZG93bnJldi54&#10;bWxQSwUGAAAAAAQABAD1AAAAgQMAAAAA&#10;" strokeweight=".25pt">
                  <v:stroke dashstyle="1 1" endcap="round"/>
                </v:shape>
              </v:group>
              <v:group id="Group 631" o:spid="_x0000_s3401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  <v:shape id="AutoShape 632" o:spid="_x0000_s3402" type="#_x0000_t16" style="position:absolute;left:2160;top:1080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I1sMA&#10;AADcAAAADwAAAGRycy9kb3ducmV2LnhtbESPT4vCMBTE7wv7HcJb8KbpVlCpxuIKikf/Xfb2tnm2&#10;1ealNrHWb28EYY/DzPyGmaWdqURLjSstK/geRCCIM6tLzhUcD6v+BITzyBory6TgQQ7S+efHDBNt&#10;77yjdu9zESDsElRQeF8nUrqsIINuYGvi4J1sY9AH2eRSN3gPcFPJOIpG0mDJYaHAmpYFZZf9zShY&#10;P1ZyW5P8vVrMu7/4PBkufpxSva9uMQXhqfP/4Xd7oxWMxjG8zoQj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gI1sMAAADcAAAADwAAAAAAAAAAAAAAAACYAgAAZHJzL2Rv&#10;d25yZXYueG1sUEsFBgAAAAAEAAQA9QAAAIgDAAAAAA==&#10;" strokeweight=".25pt">
                  <v:stroke dashstyle="1 1" endcap="round"/>
                </v:shape>
                <v:shape id="AutoShape 633" o:spid="_x0000_s3403" type="#_x0000_t16" style="position:absolute;left:2160;top:1026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StTcIA&#10;AADcAAAADwAAAGRycy9kb3ducmV2LnhtbESPzarCMBSE94LvEI7gTlMVtFSj6AXlLq8/G3fH5thW&#10;m5Pa5Gp9eyMILoeZ+YaZLRpTijvVrrCsYNCPQBCnVhecKTjs170YhPPIGkvLpOBJDhbzdmuGibYP&#10;3tJ95zMRIOwSVJB7XyVSujQng65vK+LgnW1t0AdZZ1LX+AhwU8phFI2lwYLDQo4V/eSUXnf/RsHm&#10;uZZ/FcnjzWLWnIaXeLRcOaW6nWY5BeGp8d/wp/2rFYwnI3ifCUd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K1NwgAAANwAAAAPAAAAAAAAAAAAAAAAAJgCAABkcnMvZG93&#10;bnJldi54bWxQSwUGAAAAAAQABAD1AAAAhwMAAAAA&#10;" strokeweight=".25pt">
                  <v:stroke dashstyle="1 1" endcap="round"/>
                </v:shape>
                <v:shape id="AutoShape 634" o:spid="_x0000_s3404" type="#_x0000_t16" style="position:absolute;left:2160;top:972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01OcQA&#10;AADcAAAADwAAAGRycy9kb3ducmV2LnhtbESPwW7CMBBE75X6D9ZW4lacAqIoxEEUiarHknLhtsTb&#10;JG28Tm0Dyd/jSkgcRzPzRpOtetOKMznfWFbwMk5AEJdWN1wp2H9tnxcgfEDW2FomBQN5WOWPDxmm&#10;2l54R+ciVCJC2KeooA6hS6X0ZU0G/dh2xNH7ts5giNJVUju8RLhp5SRJ5tJgw3Ghxo42NZW/xcko&#10;eB+28rMjefizWPXHyc9iun7zSo2e+vUSRKA+3MO39odWMH+dwf+ZeAR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NTnEAAAA3AAAAA8AAAAAAAAAAAAAAAAAmAIAAGRycy9k&#10;b3ducmV2LnhtbFBLBQYAAAAABAAEAPUAAACJAwAAAAA=&#10;" strokeweight=".25pt">
                  <v:stroke dashstyle="1 1" endcap="round"/>
                </v:shape>
              </v:group>
              <v:shape id="AutoShape 635" o:spid="_x0000_s3405" type="#_x0000_t16" style="position:absolute;left:2160;top:5940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QosQA&#10;AADcAAAADwAAAGRycy9kb3ducmV2LnhtbESPwW7CMBBE75X6D9ZW4lacgqAoxEEUiarHknLhtsTb&#10;JG28Tm0Dyd/jSkgcRzPzRpOtetOKMznfWFbwMk5AEJdWN1wp2H9tnxcgfEDW2FomBQN5WOWPDxmm&#10;2l54R+ciVCJC2KeooA6hS6X0ZU0G/dh2xNH7ts5giNJVUju8RLhp5SRJ5tJgw3Ghxo42NZW/xcko&#10;eB+28rMjefizWPXHyc9iun7zSo2e+vUSRKA+3MO39odWMH+dwf+ZeAR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hkKLEAAAA3AAAAA8AAAAAAAAAAAAAAAAAmAIAAGRycy9k&#10;b3ducmV2LnhtbFBLBQYAAAAABAAEAPUAAACJAwAAAAA=&#10;" strokeweight=".25pt">
                <v:stroke dashstyle="1 1" endcap="round"/>
              </v:shape>
            </v:group>
          </v:group>
        </w:pict>
      </w:r>
      <w:r>
        <w:rPr>
          <w:rFonts w:ascii="ALFABET98" w:hAnsi="ALFABET98"/>
          <w:b/>
          <w:color w:val="EEECE1"/>
          <w:sz w:val="28"/>
        </w:rPr>
        <w:t xml:space="preserve">ÖZEL SORU   </w:t>
      </w:r>
    </w:p>
    <w:p w:rsidR="008D101E" w:rsidRPr="00C42030" w:rsidRDefault="008D101E" w:rsidP="00C42030">
      <w:pPr>
        <w:ind w:left="426"/>
        <w:rPr>
          <w:b/>
          <w:sz w:val="28"/>
        </w:rPr>
      </w:pPr>
      <w:r>
        <w:rPr>
          <w:noProof/>
          <w:lang w:eastAsia="tr-TR"/>
        </w:rPr>
        <w:pict>
          <v:rect id="Dikdörtgen 2399" o:spid="_x0000_s3406" style="position:absolute;left:0;text-align:left;margin-left:183.45pt;margin-top:73.1pt;width:81.85pt;height:22pt;z-index:251681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"/>
        </w:pict>
      </w:r>
      <w:r>
        <w:rPr>
          <w:noProof/>
          <w:lang w:eastAsia="tr-TR"/>
        </w:rPr>
        <w:pict>
          <v:rect id="Dikdörtgen 2397" o:spid="_x0000_s3407" style="position:absolute;left:0;text-align:left;margin-left:98.95pt;margin-top:73.1pt;width:81.85pt;height:22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"/>
        </w:pict>
      </w:r>
      <w:r>
        <w:rPr>
          <w:noProof/>
          <w:lang w:eastAsia="tr-TR"/>
        </w:rPr>
        <w:pict>
          <v:rect id="Dikdörtgen 2398" o:spid="_x0000_s3408" style="position:absolute;left:0;text-align:left;margin-left:183.8pt;margin-top:44.95pt;width:81.85pt;height:22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"/>
        </w:pict>
      </w:r>
      <w:r>
        <w:rPr>
          <w:noProof/>
          <w:lang w:eastAsia="tr-TR"/>
        </w:rPr>
        <w:pict>
          <v:rect id="Dikdörtgen 2396" o:spid="_x0000_s3409" style="position:absolute;left:0;text-align:left;margin-left:98.9pt;margin-top:44.95pt;width:81.85pt;height:22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"/>
        </w:pict>
      </w:r>
      <w:r>
        <w:rPr>
          <w:noProof/>
          <w:lang w:eastAsia="tr-TR"/>
        </w:rPr>
        <w:pict>
          <v:rect id="Dikdörtgen 2395" o:spid="_x0000_s3410" style="position:absolute;left:0;text-align:left;margin-left:14.45pt;margin-top:73.1pt;width:81.85pt;height:22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"/>
        </w:pict>
      </w:r>
      <w:r>
        <w:rPr>
          <w:noProof/>
          <w:lang w:eastAsia="tr-TR"/>
        </w:rPr>
        <w:pict>
          <v:rect id="Dikdörtgen 2394" o:spid="_x0000_s3411" style="position:absolute;left:0;text-align:left;margin-left:14.7pt;margin-top:44.95pt;width:81.85pt;height:22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"/>
        </w:pict>
      </w:r>
      <w:r w:rsidRPr="00C42030">
        <w:rPr>
          <w:b/>
          <w:sz w:val="28"/>
        </w:rPr>
        <w:t>8, 1, 2</w:t>
      </w:r>
      <w:r w:rsidRPr="00C42030">
        <w:rPr>
          <w:b/>
        </w:rPr>
        <w:t xml:space="preserve"> </w:t>
      </w:r>
      <w:r w:rsidRPr="00C42030">
        <w:t xml:space="preserve">sayıları ile </w:t>
      </w:r>
      <w:r>
        <w:t xml:space="preserve">yazılabilecek </w:t>
      </w:r>
      <w:r w:rsidRPr="00C42030">
        <w:t>3 basamaklı farklı s</w:t>
      </w:r>
      <w:r w:rsidRPr="00C42030">
        <w:t>a</w:t>
      </w:r>
      <w:r w:rsidRPr="00C42030">
        <w:t>yı</w:t>
      </w:r>
      <w:r>
        <w:t xml:space="preserve">ları aşağıdaki kutucuklara yazınız. </w:t>
      </w:r>
    </w:p>
    <w:sectPr w:rsidR="008D101E" w:rsidRPr="00C42030" w:rsidSect="00695D7B">
      <w:pgSz w:w="11906" w:h="16838"/>
      <w:pgMar w:top="567" w:right="566" w:bottom="426" w:left="709" w:header="708" w:footer="708" w:gutter="0"/>
      <w:cols w:num="2"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F2EFB"/>
    <w:multiLevelType w:val="hybridMultilevel"/>
    <w:tmpl w:val="C150B614"/>
    <w:lvl w:ilvl="0" w:tplc="14AC593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D7B"/>
    <w:rsid w:val="000511D9"/>
    <w:rsid w:val="000A4202"/>
    <w:rsid w:val="00577972"/>
    <w:rsid w:val="00695D7B"/>
    <w:rsid w:val="0087363A"/>
    <w:rsid w:val="00887510"/>
    <w:rsid w:val="008C701F"/>
    <w:rsid w:val="008D101E"/>
    <w:rsid w:val="009C16CC"/>
    <w:rsid w:val="00C42030"/>
    <w:rsid w:val="00C73AEF"/>
    <w:rsid w:val="00D61DAC"/>
    <w:rsid w:val="00DD3BE4"/>
    <w:rsid w:val="00E26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12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63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95D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87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75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61D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283</Words>
  <Characters>1615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tonysli</dc:creator>
  <cp:keywords>www.sorubak.com</cp:keywords>
  <dc:description/>
  <cp:lastModifiedBy>edanur</cp:lastModifiedBy>
  <cp:revision>4</cp:revision>
  <cp:lastPrinted>2013-09-19T22:03:00Z</cp:lastPrinted>
  <dcterms:created xsi:type="dcterms:W3CDTF">2013-09-19T21:23:00Z</dcterms:created>
  <dcterms:modified xsi:type="dcterms:W3CDTF">2014-09-14T09:05:00Z</dcterms:modified>
</cp:coreProperties>
</file>