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0F0" w:rsidRPr="00AB35F9" w:rsidRDefault="004250F0" w:rsidP="00590892">
      <w:pPr>
        <w:rPr>
          <w:b/>
          <w:sz w:val="96"/>
          <w:szCs w:val="96"/>
        </w:rPr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152.5pt;margin-top:30.15pt;width:338.9pt;height:0;z-index:251649024" o:connectortype="straight" strokeweight="10pt">
            <v:stroke startarrow="block" endarrow="block"/>
            <v:shadow color="#868686"/>
          </v:shape>
        </w:pict>
      </w:r>
      <w:r w:rsidRPr="00AB35F9">
        <w:rPr>
          <w:b/>
          <w:sz w:val="96"/>
          <w:szCs w:val="96"/>
        </w:rPr>
        <w:t xml:space="preserve">Doğru </w:t>
      </w:r>
    </w:p>
    <w:p w:rsidR="004250F0" w:rsidRPr="00AB35F9" w:rsidRDefault="004250F0" w:rsidP="00590892">
      <w:pPr>
        <w:ind w:firstLine="708"/>
        <w:rPr>
          <w:rFonts w:ascii="Comic Sans MS" w:hAnsi="Comic Sans MS"/>
          <w:color w:val="000000"/>
          <w:sz w:val="40"/>
          <w:szCs w:val="40"/>
        </w:rPr>
      </w:pPr>
      <w:r w:rsidRPr="00AB35F9">
        <w:rPr>
          <w:rFonts w:ascii="Comic Sans MS" w:hAnsi="Comic Sans MS"/>
          <w:sz w:val="40"/>
          <w:szCs w:val="40"/>
        </w:rPr>
        <w:t>Her iki ucundan istenildiği kadar uzatılır.</w:t>
      </w:r>
      <w:r w:rsidRPr="00AB35F9">
        <w:rPr>
          <w:rFonts w:ascii="Comic Sans MS" w:hAnsi="Comic Sans MS"/>
          <w:color w:val="FF0000"/>
          <w:sz w:val="40"/>
          <w:szCs w:val="40"/>
        </w:rPr>
        <w:t xml:space="preserve"> </w:t>
      </w:r>
      <w:r w:rsidRPr="00AB35F9">
        <w:rPr>
          <w:rFonts w:ascii="Comic Sans MS" w:hAnsi="Comic Sans MS"/>
          <w:color w:val="000000"/>
          <w:sz w:val="40"/>
          <w:szCs w:val="40"/>
        </w:rPr>
        <w:t>Doğruların iki ucu sınırsızdır.</w:t>
      </w:r>
      <w:r w:rsidRPr="00AB35F9">
        <w:rPr>
          <w:rFonts w:ascii="Comic Sans MS" w:hAnsi="Comic Sans MS"/>
          <w:noProof/>
          <w:sz w:val="40"/>
          <w:szCs w:val="40"/>
          <w:lang w:eastAsia="tr-TR"/>
        </w:rPr>
        <w:t xml:space="preserve"> </w:t>
      </w:r>
    </w:p>
    <w:p w:rsidR="004250F0" w:rsidRDefault="004250F0" w:rsidP="00590892">
      <w:pPr>
        <w:tabs>
          <w:tab w:val="left" w:pos="142"/>
        </w:tabs>
        <w:rPr>
          <w:sz w:val="52"/>
          <w:szCs w:val="52"/>
        </w:rPr>
      </w:pPr>
      <w:r>
        <w:rPr>
          <w:sz w:val="52"/>
          <w:szCs w:val="52"/>
        </w:rPr>
        <w:tab/>
      </w:r>
      <w:r w:rsidRPr="009C4E69">
        <w:rPr>
          <w:noProof/>
          <w:sz w:val="52"/>
          <w:szCs w:val="52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7" o:spid="_x0000_i1025" type="#_x0000_t75" alt="q47538-c0" style="width:146.25pt;height:156.75pt;visibility:visible">
            <v:imagedata r:id="rId4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Resim 40" o:spid="_x0000_i1026" type="#_x0000_t75" style="width:319.5pt;height:127.5pt;visibility:visible">
            <v:imagedata r:id="rId5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Resim 2" o:spid="_x0000_i1027" type="#_x0000_t75" style="width:261.75pt;height:61.5pt;visibility:visible">
            <v:imagedata r:id="rId6" o:title=""/>
          </v:shape>
        </w:pict>
      </w:r>
    </w:p>
    <w:p w:rsidR="004250F0" w:rsidRDefault="004250F0" w:rsidP="00590892">
      <w:pPr>
        <w:ind w:firstLine="708"/>
        <w:rPr>
          <w:sz w:val="52"/>
          <w:szCs w:val="52"/>
        </w:rPr>
      </w:pPr>
      <w:r w:rsidRPr="009C4E69">
        <w:rPr>
          <w:noProof/>
          <w:sz w:val="52"/>
          <w:szCs w:val="52"/>
          <w:lang w:eastAsia="tr-TR"/>
        </w:rPr>
        <w:pict>
          <v:shape id="Resim 5" o:spid="_x0000_i1028" type="#_x0000_t75" style="width:245.25pt;height:164.25pt;visibility:visible">
            <v:imagedata r:id="rId7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Resim 4" o:spid="_x0000_i1029" type="#_x0000_t75" style="width:89.25pt;height:180pt;visibility:visible">
            <v:imagedata r:id="rId8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Resim 1" o:spid="_x0000_i1030" type="#_x0000_t75" style="width:122.25pt;height:198.75pt;visibility:visible">
            <v:imagedata r:id="rId9" o:title=""/>
          </v:shape>
        </w:pict>
      </w:r>
    </w:p>
    <w:p w:rsidR="004250F0" w:rsidRDefault="004250F0" w:rsidP="00B946E9">
      <w:pPr>
        <w:rPr>
          <w:sz w:val="52"/>
          <w:szCs w:val="52"/>
        </w:rPr>
      </w:pPr>
      <w:r>
        <w:rPr>
          <w:noProof/>
          <w:lang w:eastAsia="tr-TR"/>
        </w:rPr>
        <w:pict>
          <v:shape id="Resim 6" o:spid="_x0000_s1027" type="#_x0000_t75" alt="http://t0.gstatic.com/images?q=tbn:xs684r3ZhHhCjM:" href="http://www.google.com.tr/imgres?imgurl=http://www.clker.com/cliparts/8/n/O/j/V/X/electric-tower-hi.png&amp;imgrefurl=http://www.clker.com/clipart-electric-tower.html&amp;usg=__VFZapijbufgM66PCVeXhV65UO1g=&amp;h=380&amp;w=600&amp;sz=16&amp;hl=tr&amp;start=85&amp;zoom=1&amp;um=1&amp;itbs=1&amp;tbnid=xs684r3ZhHhCjM:&amp;tbnh=86&amp;tbnw=135&amp;prev=/images?q=electric+pole+clipart&amp;start=80&amp;um=1&amp;hl=tr&amp;sa=N&amp;ndsp=20&amp;tbs=isch" style="position:absolute;margin-left:283.3pt;margin-top:8.05pt;width:189.75pt;height:145.5pt;z-index:251650048;visibility:visible" o:button="t">
            <v:fill o:detectmouseclick="t"/>
            <v:imagedata r:id="rId10" r:href="rId11"/>
          </v:shape>
        </w:pict>
      </w:r>
      <w:r w:rsidRPr="009C4E69">
        <w:rPr>
          <w:rFonts w:ascii="Arial" w:hAnsi="Arial" w:cs="Arial"/>
          <w:noProof/>
          <w:color w:val="0000FF"/>
          <w:sz w:val="27"/>
          <w:szCs w:val="27"/>
          <w:lang w:eastAsia="tr-TR"/>
        </w:rPr>
        <w:pict>
          <v:shape id="Resim 9" o:spid="_x0000_i1031" type="#_x0000_t75" style="width:168pt;height:147.75pt;visibility:visible">
            <v:imagedata r:id="rId12" o:title=""/>
          </v:shape>
        </w:pict>
      </w:r>
      <w:r>
        <w:rPr>
          <w:noProof/>
          <w:lang w:eastAsia="tr-TR"/>
        </w:rPr>
        <w:pict>
          <v:shape id="Resim 10" o:spid="_x0000_s1028" type="#_x0000_t75" alt="http://t0.gstatic.com/images?q=tbn:xs684r3ZhHhCjM:" href="http://www.google.com.tr/imgres?imgurl=http://www.clker.com/cliparts/8/n/O/j/V/X/electric-tower-hi.png&amp;imgrefurl=http://www.clker.com/clipart-electric-tower.html&amp;usg=__VFZapijbufgM66PCVeXhV65UO1g=&amp;h=380&amp;w=600&amp;sz=16&amp;hl=tr&amp;start=85&amp;zoom=1&amp;um=1&amp;itbs=1&amp;tbnid=xs684r3ZhHhCjM:&amp;tbnh=86&amp;tbnw=135&amp;prev=/images?q=electric+pole+clipart&amp;start=80&amp;um=1&amp;hl=tr&amp;sa=N&amp;ndsp=20&amp;tbs=isch" style="position:absolute;margin-left:159pt;margin-top:477.65pt;width:119.25pt;height:91.75pt;z-index:251654144;visibility:visible;mso-position-horizontal-relative:text;mso-position-vertical-relative:text" o:button="t">
            <v:fill o:detectmouseclick="t"/>
            <v:imagedata r:id="rId10" r:href="rId13"/>
          </v:shape>
        </w:pict>
      </w:r>
    </w:p>
    <w:p w:rsidR="004250F0" w:rsidRDefault="004250F0" w:rsidP="00B946E9">
      <w:pPr>
        <w:rPr>
          <w:sz w:val="52"/>
          <w:szCs w:val="52"/>
        </w:rPr>
      </w:pPr>
      <w:r>
        <w:rPr>
          <w:noProof/>
          <w:lang w:eastAsia="tr-TR"/>
        </w:rPr>
        <w:pict>
          <v:shape id="Resim 11" o:spid="_x0000_s1029" type="#_x0000_t75" alt="http://t0.gstatic.com/images?q=tbn:xs684r3ZhHhCjM:" href="http://www.google.com.tr/imgres?imgurl=http://www.clker.com/cliparts/8/n/O/j/V/X/electric-tower-hi.png&amp;imgrefurl=http://www.clker.com/clipart-electric-tower.html&amp;usg=__VFZapijbufgM66PCVeXhV65UO1g=&amp;h=380&amp;w=600&amp;sz=16&amp;hl=tr&amp;start=85&amp;zoom=1&amp;um=1&amp;itbs=1&amp;tbnid=xs684r3ZhHhCjM:&amp;tbnh=86&amp;tbnw=135&amp;prev=/images?q=electric+pole+clipart&amp;start=80&amp;um=1&amp;hl=tr&amp;sa=N&amp;ndsp=20&amp;tbs=isch" style="position:absolute;margin-left:159pt;margin-top:477.65pt;width:119.25pt;height:91.75pt;z-index:251655168;visibility:visible" o:button="t">
            <v:fill o:detectmouseclick="t"/>
            <v:imagedata r:id="rId10" r:href="rId14"/>
          </v:shape>
        </w:pict>
      </w:r>
      <w:r>
        <w:rPr>
          <w:noProof/>
          <w:lang w:eastAsia="tr-TR"/>
        </w:rPr>
        <w:pict>
          <v:shape id="Resim 9" o:spid="_x0000_s1030" type="#_x0000_t75" alt="http://t0.gstatic.com/images?q=tbn:xs684r3ZhHhCjM:" href="http://www.google.com.tr/imgres?imgurl=http://www.clker.com/cliparts/8/n/O/j/V/X/electric-tower-hi.png&amp;imgrefurl=http://www.clker.com/clipart-electric-tower.html&amp;usg=__VFZapijbufgM66PCVeXhV65UO1g=&amp;h=380&amp;w=600&amp;sz=16&amp;hl=tr&amp;start=85&amp;zoom=1&amp;um=1&amp;itbs=1&amp;tbnid=xs684r3ZhHhCjM:&amp;tbnh=86&amp;tbnw=135&amp;prev=/images?q=electric+pole+clipart&amp;start=80&amp;um=1&amp;hl=tr&amp;sa=N&amp;ndsp=20&amp;tbs=isch" style="position:absolute;margin-left:159pt;margin-top:477.65pt;width:119.25pt;height:91.75pt;z-index:251653120;visibility:visible" o:button="t">
            <v:fill o:detectmouseclick="t"/>
            <v:imagedata r:id="rId10" r:href="rId15"/>
          </v:shape>
        </w:pict>
      </w:r>
      <w:r>
        <w:rPr>
          <w:noProof/>
          <w:lang w:eastAsia="tr-TR"/>
        </w:rPr>
        <w:pict>
          <v:shape id="Resim 8" o:spid="_x0000_s1031" type="#_x0000_t75" alt="http://t0.gstatic.com/images?q=tbn:xs684r3ZhHhCjM:" href="http://www.google.com.tr/imgres?imgurl=http://www.clker.com/cliparts/8/n/O/j/V/X/electric-tower-hi.png&amp;imgrefurl=http://www.clker.com/clipart-electric-tower.html&amp;usg=__VFZapijbufgM66PCVeXhV65UO1g=&amp;h=380&amp;w=600&amp;sz=16&amp;hl=tr&amp;start=85&amp;zoom=1&amp;um=1&amp;itbs=1&amp;tbnid=xs684r3ZhHhCjM:&amp;tbnh=86&amp;tbnw=135&amp;prev=/images?q=electric+pole+clipart&amp;start=80&amp;um=1&amp;hl=tr&amp;sa=N&amp;ndsp=20&amp;tbs=isch" style="position:absolute;margin-left:159pt;margin-top:506.9pt;width:119.25pt;height:91.75pt;z-index:251652096;visibility:visible" o:button="t">
            <v:fill o:detectmouseclick="t"/>
            <v:imagedata r:id="rId10" r:href="rId16"/>
          </v:shape>
        </w:pict>
      </w:r>
      <w:r>
        <w:rPr>
          <w:noProof/>
          <w:lang w:eastAsia="tr-TR"/>
        </w:rPr>
        <w:pict>
          <v:shape id="Resim 7" o:spid="_x0000_s1032" type="#_x0000_t75" alt="http://t0.gstatic.com/images?q=tbn:xs684r3ZhHhCjM:" href="http://www.google.com.tr/imgres?imgurl=http://www.clker.com/cliparts/8/n/O/j/V/X/electric-tower-hi.png&amp;imgrefurl=http://www.clker.com/clipart-electric-tower.html&amp;usg=__VFZapijbufgM66PCVeXhV65UO1g=&amp;h=380&amp;w=600&amp;sz=16&amp;hl=tr&amp;start=85&amp;zoom=1&amp;um=1&amp;itbs=1&amp;tbnid=xs684r3ZhHhCjM:&amp;tbnh=86&amp;tbnw=135&amp;prev=/images?q=electric+pole+clipart&amp;start=80&amp;um=1&amp;hl=tr&amp;sa=N&amp;ndsp=20&amp;tbs=isch" style="position:absolute;margin-left:159pt;margin-top:506.9pt;width:119.25pt;height:91.75pt;z-index:251651072;visibility:visible" o:button="t">
            <v:fill o:detectmouseclick="t"/>
            <v:imagedata r:id="rId10" r:href="rId17"/>
          </v:shape>
        </w:pict>
      </w:r>
    </w:p>
    <w:p w:rsidR="004250F0" w:rsidRPr="00AB35F9" w:rsidRDefault="004250F0" w:rsidP="00AB35F9">
      <w:pPr>
        <w:ind w:firstLine="142"/>
        <w:rPr>
          <w:b/>
          <w:sz w:val="96"/>
          <w:szCs w:val="96"/>
        </w:rPr>
      </w:pPr>
      <w:r>
        <w:rPr>
          <w:noProof/>
          <w:lang w:eastAsia="tr-TR"/>
        </w:rPr>
        <w:pict>
          <v:shape id="_x0000_s1033" type="#_x0000_t32" style="position:absolute;left:0;text-align:left;margin-left:260.05pt;margin-top:2.7pt;width:257.65pt;height:1.95pt;flip:y;z-index:251656192" o:connectortype="straight" strokeweight="10pt">
            <v:shadow color="#868686"/>
          </v:shape>
        </w:pict>
      </w:r>
      <w:r w:rsidRPr="00AB35F9">
        <w:rPr>
          <w:b/>
          <w:sz w:val="96"/>
          <w:szCs w:val="96"/>
        </w:rPr>
        <w:t>Doğru Parçası</w:t>
      </w:r>
    </w:p>
    <w:p w:rsidR="004250F0" w:rsidRPr="00AB35F9" w:rsidRDefault="004250F0" w:rsidP="00590892">
      <w:pPr>
        <w:rPr>
          <w:rFonts w:ascii="Comic Sans MS" w:hAnsi="Comic Sans MS"/>
          <w:sz w:val="40"/>
          <w:szCs w:val="40"/>
        </w:rPr>
      </w:pPr>
      <w:r w:rsidRPr="00AB35F9">
        <w:rPr>
          <w:rFonts w:ascii="Comic Sans MS" w:hAnsi="Comic Sans MS"/>
          <w:sz w:val="40"/>
          <w:szCs w:val="40"/>
        </w:rPr>
        <w:t>İki ucu sınırlı uzunluğu belli olan şekillere doğru parçası denir.</w:t>
      </w:r>
      <w:r w:rsidRPr="00AB35F9">
        <w:rPr>
          <w:rFonts w:ascii="Comic Sans MS" w:hAnsi="Comic Sans MS"/>
          <w:b/>
          <w:sz w:val="40"/>
          <w:szCs w:val="40"/>
        </w:rPr>
        <w:t xml:space="preserve"> </w:t>
      </w:r>
      <w:r w:rsidRPr="00AB35F9">
        <w:rPr>
          <w:rFonts w:ascii="Comic Sans MS" w:hAnsi="Comic Sans MS"/>
          <w:sz w:val="40"/>
          <w:szCs w:val="40"/>
        </w:rPr>
        <w:t>Doğrunun bir kısmına verilen addır.</w:t>
      </w:r>
    </w:p>
    <w:p w:rsidR="004250F0" w:rsidRDefault="004250F0" w:rsidP="00590892">
      <w:pPr>
        <w:tabs>
          <w:tab w:val="left" w:pos="1170"/>
        </w:tabs>
        <w:rPr>
          <w:sz w:val="52"/>
          <w:szCs w:val="52"/>
        </w:rPr>
      </w:pPr>
      <w:r>
        <w:rPr>
          <w:sz w:val="52"/>
          <w:szCs w:val="52"/>
        </w:rPr>
        <w:tab/>
      </w:r>
      <w:r w:rsidRPr="009C4E69">
        <w:rPr>
          <w:noProof/>
          <w:sz w:val="52"/>
          <w:szCs w:val="52"/>
          <w:lang w:eastAsia="tr-TR"/>
        </w:rPr>
        <w:pict>
          <v:shape id="Resim 14" o:spid="_x0000_i1032" type="#_x0000_t75" style="width:113.25pt;height:33pt;visibility:visible">
            <v:imagedata r:id="rId18" o:title=""/>
          </v:shape>
        </w:pict>
      </w:r>
    </w:p>
    <w:p w:rsidR="004250F0" w:rsidRDefault="004250F0" w:rsidP="00691DE3">
      <w:r>
        <w:rPr>
          <w:noProof/>
          <w:lang w:eastAsia="tr-TR"/>
        </w:rPr>
        <w:pict>
          <v:shape id="il_fi" o:spid="_x0000_s1034" type="#_x0000_t75" alt="http://www.akdenizmarket.com.tr/image/cache/data/atistirmalik/ubuk-500x500.jpg" style="position:absolute;margin-left:385.3pt;margin-top:118.9pt;width:151.5pt;height:139.5pt;z-index:251657216;visibility:visible">
            <v:imagedata r:id="rId19" r:href="rId20"/>
          </v:shape>
        </w:pict>
      </w:r>
      <w:r>
        <w:rPr>
          <w:sz w:val="52"/>
          <w:szCs w:val="52"/>
        </w:rPr>
        <w:tab/>
      </w:r>
      <w:r w:rsidRPr="008B6FB7">
        <w:rPr>
          <w:noProof/>
          <w:lang w:eastAsia="tr-TR"/>
        </w:rPr>
        <w:pict>
          <v:shape id="Resim 15" o:spid="_x0000_i1033" type="#_x0000_t75" style="width:197.25pt;height:103.5pt;visibility:visible">
            <v:imagedata r:id="rId21" o:title=""/>
          </v:shape>
        </w:pict>
      </w:r>
      <w:r>
        <w:t xml:space="preserve">  </w:t>
      </w:r>
      <w:r w:rsidRPr="008B6FB7">
        <w:rPr>
          <w:noProof/>
          <w:lang w:eastAsia="tr-TR"/>
        </w:rPr>
        <w:pict>
          <v:shape id="Resim 16" o:spid="_x0000_i1034" type="#_x0000_t75" style="width:206.25pt;height:111.75pt;visibility:visible">
            <v:imagedata r:id="rId22" o:title=""/>
          </v:shape>
        </w:pict>
      </w:r>
    </w:p>
    <w:p w:rsidR="004250F0" w:rsidRDefault="004250F0" w:rsidP="00691DE3">
      <w:pPr>
        <w:rPr>
          <w:sz w:val="52"/>
          <w:szCs w:val="52"/>
        </w:rPr>
      </w:pPr>
      <w:r>
        <w:rPr>
          <w:noProof/>
          <w:lang w:eastAsia="tr-TR"/>
        </w:rPr>
        <w:pict>
          <v:shape id="_x0000_s1035" type="#_x0000_t75" alt="http://upload.wikimedia.org/wikipedia/commons/b/b8/Number-2-pencil.jpg" style="position:absolute;margin-left:218.05pt;margin-top:138.6pt;width:230.25pt;height:103.5pt;z-index:251658240;visibility:visible">
            <v:imagedata r:id="rId23" r:href="rId24"/>
          </v:shape>
        </w:pict>
      </w:r>
      <w:r w:rsidRPr="009C4E69">
        <w:rPr>
          <w:rFonts w:ascii="Arial" w:hAnsi="Arial" w:cs="Arial"/>
          <w:noProof/>
          <w:color w:val="1122CC"/>
          <w:sz w:val="27"/>
          <w:szCs w:val="27"/>
          <w:lang w:eastAsia="tr-TR"/>
        </w:rPr>
        <w:pict>
          <v:shape id="rg_hi" o:spid="_x0000_i1035" type="#_x0000_t75" alt="ANd9GcR0ZKYqRJEubU0BruWPBge_aU79UL3NZtY_h_NWtjhuyaFKAzlE" style="width:97.5pt;height:102.75pt;visibility:visible">
            <v:imagedata r:id="rId25" o:title=""/>
          </v:shape>
        </w:pict>
      </w:r>
      <w:r w:rsidRPr="008B6FB7">
        <w:rPr>
          <w:noProof/>
          <w:lang w:eastAsia="tr-TR"/>
        </w:rPr>
        <w:pict>
          <v:shape id="Resim 28" o:spid="_x0000_i1036" type="#_x0000_t75" style="width:231pt;height:172.5pt;visibility:visible">
            <v:imagedata r:id="rId26" o:title=""/>
          </v:shape>
        </w:pict>
      </w:r>
    </w:p>
    <w:p w:rsidR="004250F0" w:rsidRDefault="004250F0" w:rsidP="00B946E9">
      <w:pPr>
        <w:tabs>
          <w:tab w:val="left" w:pos="1680"/>
          <w:tab w:val="left" w:pos="7500"/>
        </w:tabs>
        <w:rPr>
          <w:sz w:val="52"/>
          <w:szCs w:val="52"/>
        </w:rPr>
      </w:pPr>
      <w:r>
        <w:rPr>
          <w:sz w:val="52"/>
          <w:szCs w:val="52"/>
        </w:rPr>
        <w:tab/>
      </w:r>
      <w:r w:rsidRPr="009C4E69">
        <w:rPr>
          <w:noProof/>
          <w:sz w:val="52"/>
          <w:szCs w:val="52"/>
          <w:lang w:eastAsia="tr-TR"/>
        </w:rPr>
        <w:pict>
          <v:shape id="_x0000_i1037" type="#_x0000_t75" style="width:89.25pt;height:180pt;visibility:visible">
            <v:imagedata r:id="rId8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_x0000_i1038" type="#_x0000_t75" style="width:319.5pt;height:127.5pt;visibility:visible">
            <v:imagedata r:id="rId5" o:title=""/>
          </v:shape>
        </w:pict>
      </w:r>
    </w:p>
    <w:p w:rsidR="004250F0" w:rsidRDefault="004250F0" w:rsidP="005F46AB">
      <w:pPr>
        <w:tabs>
          <w:tab w:val="left" w:pos="8400"/>
          <w:tab w:val="left" w:pos="9390"/>
        </w:tabs>
        <w:rPr>
          <w:sz w:val="52"/>
          <w:szCs w:val="52"/>
        </w:rPr>
      </w:pPr>
      <w:r>
        <w:rPr>
          <w:sz w:val="52"/>
          <w:szCs w:val="52"/>
        </w:rPr>
        <w:tab/>
      </w:r>
    </w:p>
    <w:p w:rsidR="004250F0" w:rsidRPr="00691DE3" w:rsidRDefault="004250F0" w:rsidP="00691DE3">
      <w:pPr>
        <w:tabs>
          <w:tab w:val="left" w:pos="8400"/>
          <w:tab w:val="left" w:pos="9390"/>
        </w:tabs>
        <w:rPr>
          <w:sz w:val="52"/>
          <w:szCs w:val="52"/>
        </w:rPr>
      </w:pPr>
      <w:r>
        <w:rPr>
          <w:noProof/>
          <w:lang w:eastAsia="tr-TR"/>
        </w:rPr>
        <w:pict>
          <v:shape id="_x0000_s1036" type="#_x0000_t32" style="position:absolute;margin-left:107.5pt;margin-top:34.15pt;width:357.1pt;height:0;z-index:251665408" o:connectortype="straight" strokeweight="10pt">
            <v:stroke endarrow="block"/>
            <v:shadow color="#868686"/>
          </v:shape>
        </w:pict>
      </w:r>
      <w:r w:rsidRPr="00AB35F9">
        <w:rPr>
          <w:b/>
          <w:sz w:val="96"/>
          <w:szCs w:val="96"/>
        </w:rPr>
        <w:t>Işın</w:t>
      </w:r>
    </w:p>
    <w:p w:rsidR="004250F0" w:rsidRPr="00AB35F9" w:rsidRDefault="004250F0" w:rsidP="00891B0E">
      <w:pPr>
        <w:tabs>
          <w:tab w:val="center" w:pos="5315"/>
          <w:tab w:val="left" w:pos="7140"/>
          <w:tab w:val="left" w:pos="8400"/>
          <w:tab w:val="left" w:pos="9390"/>
        </w:tabs>
        <w:rPr>
          <w:rFonts w:ascii="Comic Sans MS" w:hAnsi="Comic Sans MS"/>
          <w:color w:val="000000"/>
          <w:sz w:val="40"/>
          <w:szCs w:val="40"/>
        </w:rPr>
      </w:pPr>
      <w:r w:rsidRPr="00AB35F9">
        <w:rPr>
          <w:rFonts w:ascii="Comic Sans MS" w:hAnsi="Comic Sans MS"/>
          <w:color w:val="000000"/>
          <w:sz w:val="40"/>
          <w:szCs w:val="40"/>
        </w:rPr>
        <w:t>Bir başlangıç noktasından başlayarak sonsuza uzanır. Bir ucu sabit,diğer ucundan uzatılabilen şekillerdir.</w:t>
      </w:r>
      <w:r w:rsidRPr="00AB35F9">
        <w:rPr>
          <w:rFonts w:ascii="Comic Sans MS" w:hAnsi="Comic Sans MS"/>
          <w:color w:val="000000"/>
          <w:sz w:val="40"/>
          <w:szCs w:val="40"/>
        </w:rPr>
        <w:tab/>
      </w:r>
    </w:p>
    <w:p w:rsidR="004250F0" w:rsidRDefault="004250F0" w:rsidP="00891B0E">
      <w:pPr>
        <w:tabs>
          <w:tab w:val="left" w:pos="1200"/>
          <w:tab w:val="left" w:pos="1470"/>
          <w:tab w:val="left" w:pos="7140"/>
        </w:tabs>
        <w:rPr>
          <w:sz w:val="52"/>
          <w:szCs w:val="52"/>
        </w:rPr>
      </w:pPr>
      <w:r>
        <w:rPr>
          <w:noProof/>
          <w:lang w:eastAsia="tr-TR"/>
        </w:rPr>
        <w:pict>
          <v:shape id="_x0000_s1037" type="#_x0000_t75" alt="http://t2.gstatic.com/images?q=tbn:ANd9GcTuBc-GYG1-Z6CIuKekQCJRoNzs-172wMQ8Fr0d1L2UXr1q_Brrrw5Wncp1YQ" style="position:absolute;margin-left:210pt;margin-top:325.65pt;width:160.5pt;height:128.25pt;z-index:251662336;visibility:visible">
            <v:imagedata r:id="rId27" r:href="rId28"/>
          </v:shape>
        </w:pict>
      </w:r>
      <w:r>
        <w:rPr>
          <w:noProof/>
          <w:lang w:eastAsia="tr-TR"/>
        </w:rPr>
        <w:pict>
          <v:shape id="_x0000_s1038" type="#_x0000_t75" alt="http://t2.gstatic.com/images?q=tbn:ANd9GcRDuqXNPlybvgU5GARVtRnj6TgQk8bfmurQHlrIsIshzQSeMcurbw" href="http://www.google.com.tr/imgres?q=%C3%A7izgi+minare&amp;um=1&amp;hl=tr&amp;tbo=d&amp;biw=1280&amp;bih=763&amp;tbm=isch&amp;tbnid=nDgKTIU0Jkc0BM:&amp;imgrefurl=http://www.adivi.de.tl/-h--h--h--h--h-#304;NARE-h--h--h--h--h-.htm&amp;docid=ZSj0BvpF2UCzKM&amp;imgurl=http://upload.wikimedia.org/wikipedia/commons/3/30/Minaret_Kocatepe.jpg&amp;w=1516&amp;h=2304&amp;ei=fsHkUOHUG5SGswaw3IHIDg&amp;zoom=1&amp;iact=hc&amp;vpx=230&amp;vpy=177&amp;dur=1859&amp;hovh=277&amp;hovw=182&amp;tx=116&amp;ty=160&amp;sig=105716358381666685198&amp;page=3&amp;tbnh=135&amp;tbnw=98&amp;start=59&amp;ndsp=34&amp;ved=1t:429,r:67,s:0,i:2" style="position:absolute;margin-left:313.5pt;margin-top:118.65pt;width:109pt;height:166.5pt;z-index:251666432;visibility:visible" o:button="t">
            <v:fill o:detectmouseclick="t"/>
            <v:imagedata r:id="rId29" r:href="rId30"/>
          </v:shape>
        </w:pict>
      </w:r>
      <w:r>
        <w:rPr>
          <w:noProof/>
          <w:lang w:eastAsia="tr-TR"/>
        </w:rPr>
        <w:pict>
          <v:shape id="Resim 28" o:spid="_x0000_s1039" type="#_x0000_t75" style="position:absolute;margin-left:-114.75pt;margin-top:245.4pt;width:91.5pt;height:137.25pt;z-index:251664384;visibility:visible">
            <v:imagedata r:id="rId31" o:title=""/>
          </v:shape>
        </w:pict>
      </w:r>
      <w:r>
        <w:rPr>
          <w:noProof/>
          <w:lang w:eastAsia="tr-TR"/>
        </w:rPr>
        <w:pict>
          <v:shape id="Resim 16" o:spid="_x0000_s1040" type="#_x0000_t75" alt="http://t1.gstatic.com/images?q=tbn:6Es5BFle-BZxBM:" href="http://www.google.com.tr/imgres?imgurl=http://www.nalbantogluhirdavat.com.tr/img_ftp/pro_pic/Stanley_Metre.jpg&amp;imgrefurl=http://gevezeciceginyeri.clubme.net/t2824-matemetik-performans-odevi-performans-odevi-kapaklary&amp;usg=__pLnWkQw5RAtIU16Diy7nrEFnMM0=&amp;h=336&amp;w=500&amp;sz=22&amp;hl=tr&amp;start=55&amp;zoom=1&amp;um=1&amp;itbs=1&amp;tbnid=6Es5BFle-BZxBM:&amp;tbnh=87&amp;tbnw=130&amp;prev=/images?q=k%C4%B1r%C4%B1k+metre&amp;start=40&amp;um=1&amp;hl=tr&amp;sa=N&amp;ndsp=20&amp;tbs=isch" style="position:absolute;margin-left:-106.5pt;margin-top:118.65pt;width:124.5pt;height:86.25pt;z-index:251660288;visibility:visible" o:button="t">
            <v:fill o:detectmouseclick="t"/>
            <v:imagedata r:id="rId32" r:href="rId33"/>
          </v:shape>
        </w:pict>
      </w:r>
      <w:r>
        <w:rPr>
          <w:noProof/>
          <w:lang w:eastAsia="tr-TR"/>
        </w:rPr>
        <w:pict>
          <v:shape id="rg_hi" o:spid="_x0000_s1041" type="#_x0000_t75" alt="ANd9GcTQjFZnF1-qizF7zKe8UHl86ljTCEK75Lc69VLt5Ha4uwpkKQsjQA" style="position:absolute;margin-left:1.3pt;margin-top:5.4pt;width:90.75pt;height:94.5pt;z-index:251659264;visibility:visible">
            <v:imagedata r:id="rId34" o:title=""/>
            <w10:wrap type="square"/>
          </v:shape>
        </w:pict>
      </w:r>
      <w:r>
        <w:rPr>
          <w:sz w:val="52"/>
          <w:szCs w:val="52"/>
        </w:rPr>
        <w:tab/>
      </w:r>
      <w:r w:rsidRPr="009C4E69">
        <w:rPr>
          <w:rFonts w:ascii="Arial" w:hAnsi="Arial" w:cs="Arial"/>
          <w:noProof/>
          <w:sz w:val="20"/>
          <w:szCs w:val="20"/>
          <w:lang w:eastAsia="tr-TR"/>
        </w:rPr>
        <w:pict>
          <v:shape id="Resim 50" o:spid="_x0000_i1039" type="#_x0000_t75" alt="q47538-c1" style="width:117.75pt;height:74.25pt;visibility:visible">
            <v:imagedata r:id="rId35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Resim 42" o:spid="_x0000_i1040" type="#_x0000_t75" style="width:155.25pt;height:23.25pt;visibility:visible">
            <v:imagedata r:id="rId36" o:title=""/>
          </v:shape>
        </w:pic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 w:rsidRPr="009C4E69">
        <w:rPr>
          <w:noProof/>
          <w:sz w:val="52"/>
          <w:szCs w:val="52"/>
          <w:lang w:eastAsia="tr-TR"/>
        </w:rPr>
        <w:pict>
          <v:shape id="Resim 49" o:spid="_x0000_i1041" type="#_x0000_t75" style="width:161.25pt;height:207.75pt;visibility:visible">
            <v:imagedata r:id="rId37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Resim 54" o:spid="_x0000_i1042" type="#_x0000_t75" style="width:78.75pt;height:246pt;visibility:visible">
            <v:imagedata r:id="rId38" o:title=""/>
          </v:shape>
        </w:pict>
      </w:r>
    </w:p>
    <w:p w:rsidR="004250F0" w:rsidRDefault="004250F0" w:rsidP="00891B0E">
      <w:pPr>
        <w:tabs>
          <w:tab w:val="left" w:pos="5280"/>
        </w:tabs>
        <w:rPr>
          <w:sz w:val="52"/>
          <w:szCs w:val="52"/>
        </w:rPr>
      </w:pPr>
      <w:r>
        <w:rPr>
          <w:noProof/>
          <w:lang w:eastAsia="tr-TR"/>
        </w:rPr>
        <w:pict>
          <v:shape id="Resim 25" o:spid="_x0000_s1042" type="#_x0000_t75" style="position:absolute;margin-left:188.8pt;margin-top:140.25pt;width:311.6pt;height:2in;z-index:251663360;visibility:visible">
            <v:imagedata r:id="rId39" o:title=""/>
          </v:shape>
        </w:pict>
      </w:r>
      <w:r>
        <w:rPr>
          <w:noProof/>
          <w:lang w:eastAsia="tr-TR"/>
        </w:rPr>
        <w:pict>
          <v:shape id="_x0000_s1043" type="#_x0000_t75" alt="http://tekstilmalzeme.com/6696-4169-thickbox/kursun-kalem-mercanli-atlas.jpg" style="position:absolute;margin-left:-16.7pt;margin-top:161.25pt;width:186.75pt;height:94.5pt;rotation:180;z-index:251661312;visibility:visible">
            <v:imagedata r:id="rId40" r:href="rId41" croptop="24701f" cropbottom="22381f"/>
          </v:shape>
        </w:pict>
      </w:r>
      <w:r>
        <w:rPr>
          <w:sz w:val="52"/>
          <w:szCs w:val="52"/>
        </w:rPr>
        <w:tab/>
      </w:r>
      <w:r>
        <w:rPr>
          <w:sz w:val="52"/>
          <w:szCs w:val="52"/>
        </w:rPr>
        <w:br w:type="textWrapping" w:clear="all"/>
      </w:r>
      <w:r w:rsidRPr="008B6FB7">
        <w:rPr>
          <w:noProof/>
          <w:lang w:eastAsia="tr-TR"/>
        </w:rPr>
        <w:pict>
          <v:shape id="Resim 43" o:spid="_x0000_i1043" type="#_x0000_t75" style="width:89.25pt;height:75.75pt;visibility:visible">
            <v:imagedata r:id="rId42" o:title=""/>
          </v:shape>
        </w:pict>
      </w:r>
      <w:r w:rsidRPr="009C4E69">
        <w:rPr>
          <w:noProof/>
          <w:sz w:val="52"/>
          <w:szCs w:val="52"/>
          <w:lang w:eastAsia="tr-TR"/>
        </w:rPr>
        <w:pict>
          <v:shape id="Resim 53" o:spid="_x0000_i1044" type="#_x0000_t75" style="width:165.75pt;height:103.5pt;visibility:visible">
            <v:imagedata r:id="rId43" o:title=""/>
          </v:shape>
        </w:pict>
      </w:r>
    </w:p>
    <w:p w:rsidR="004250F0" w:rsidRDefault="004250F0" w:rsidP="00B946E9">
      <w:pPr>
        <w:tabs>
          <w:tab w:val="left" w:pos="1485"/>
        </w:tabs>
        <w:rPr>
          <w:sz w:val="52"/>
          <w:szCs w:val="52"/>
        </w:rPr>
      </w:pPr>
      <w:r>
        <w:rPr>
          <w:sz w:val="52"/>
          <w:szCs w:val="52"/>
        </w:rPr>
        <w:tab/>
      </w:r>
    </w:p>
    <w:p w:rsidR="004250F0" w:rsidRPr="00B946E9" w:rsidRDefault="004250F0" w:rsidP="00B946E9">
      <w:pPr>
        <w:rPr>
          <w:sz w:val="52"/>
          <w:szCs w:val="52"/>
        </w:rPr>
      </w:pPr>
    </w:p>
    <w:p w:rsidR="004250F0" w:rsidRDefault="004250F0" w:rsidP="00691DE3">
      <w:pPr>
        <w:tabs>
          <w:tab w:val="left" w:pos="4110"/>
        </w:tabs>
        <w:rPr>
          <w:sz w:val="52"/>
          <w:szCs w:val="52"/>
        </w:rPr>
      </w:pPr>
      <w:r w:rsidRPr="009C4E69">
        <w:rPr>
          <w:noProof/>
          <w:sz w:val="52"/>
          <w:szCs w:val="52"/>
          <w:lang w:eastAsia="tr-TR"/>
        </w:rPr>
        <w:pict>
          <v:shape id="Resim 55" o:spid="_x0000_i1045" type="#_x0000_t75" style="width:216.75pt;height:193.5pt;visibility:visible">
            <v:imagedata r:id="rId44" o:title=""/>
          </v:shape>
        </w:pict>
      </w:r>
      <w:r>
        <w:rPr>
          <w:sz w:val="52"/>
          <w:szCs w:val="52"/>
        </w:rPr>
        <w:tab/>
      </w:r>
      <w:r w:rsidRPr="009C4E69">
        <w:rPr>
          <w:noProof/>
          <w:sz w:val="52"/>
          <w:szCs w:val="52"/>
          <w:lang w:eastAsia="tr-TR"/>
        </w:rPr>
        <w:pict>
          <v:shape id="Resim 58" o:spid="_x0000_i1046" type="#_x0000_t75" style="width:243.75pt;height:238.5pt;visibility:visible">
            <v:imagedata r:id="rId45" o:title=""/>
          </v:shape>
        </w:pic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</w:p>
    <w:p w:rsidR="004250F0" w:rsidRDefault="004250F0" w:rsidP="00891B0E">
      <w:pPr>
        <w:tabs>
          <w:tab w:val="left" w:pos="2595"/>
          <w:tab w:val="left" w:pos="7320"/>
        </w:tabs>
        <w:rPr>
          <w:sz w:val="52"/>
          <w:szCs w:val="52"/>
        </w:rPr>
      </w:pPr>
      <w:r>
        <w:rPr>
          <w:sz w:val="52"/>
          <w:szCs w:val="52"/>
        </w:rPr>
        <w:tab/>
      </w:r>
      <w:r>
        <w:rPr>
          <w:sz w:val="52"/>
          <w:szCs w:val="52"/>
        </w:rPr>
        <w:tab/>
      </w:r>
    </w:p>
    <w:p w:rsidR="004250F0" w:rsidRPr="00AB35F9" w:rsidRDefault="004250F0" w:rsidP="00AB35F9">
      <w:pPr>
        <w:tabs>
          <w:tab w:val="left" w:pos="1305"/>
        </w:tabs>
        <w:rPr>
          <w:sz w:val="52"/>
          <w:szCs w:val="52"/>
        </w:rPr>
      </w:pPr>
      <w:r>
        <w:rPr>
          <w:sz w:val="52"/>
          <w:szCs w:val="52"/>
        </w:rPr>
        <w:tab/>
      </w:r>
      <w:hyperlink r:id="rId46" w:history="1">
        <w:r w:rsidRPr="0079378C">
          <w:rPr>
            <w:rStyle w:val="Hyperlink"/>
            <w:sz w:val="52"/>
            <w:szCs w:val="52"/>
          </w:rPr>
          <w:t>www.sorubak.com</w:t>
        </w:r>
      </w:hyperlink>
      <w:r>
        <w:rPr>
          <w:sz w:val="52"/>
          <w:szCs w:val="52"/>
        </w:rPr>
        <w:t xml:space="preserve"> </w:t>
      </w:r>
    </w:p>
    <w:sectPr w:rsidR="004250F0" w:rsidRPr="00AB35F9" w:rsidSect="00691DE3">
      <w:pgSz w:w="11906" w:h="16838"/>
      <w:pgMar w:top="567" w:right="282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90892"/>
    <w:rsid w:val="00115B33"/>
    <w:rsid w:val="00365DEA"/>
    <w:rsid w:val="004250F0"/>
    <w:rsid w:val="00590892"/>
    <w:rsid w:val="005F46AB"/>
    <w:rsid w:val="00691DE3"/>
    <w:rsid w:val="0079378C"/>
    <w:rsid w:val="00891B0E"/>
    <w:rsid w:val="008B6FB7"/>
    <w:rsid w:val="008D7C94"/>
    <w:rsid w:val="009C4E69"/>
    <w:rsid w:val="00A65D52"/>
    <w:rsid w:val="00AB35F9"/>
    <w:rsid w:val="00B946E9"/>
    <w:rsid w:val="00C470D9"/>
    <w:rsid w:val="00D67B7B"/>
    <w:rsid w:val="00DC7F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7F2F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5908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9089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A65D5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http://t0.gstatic.com/images?q=tbn:xs684r3ZhHhCjM:" TargetMode="External"/><Relationship Id="rId18" Type="http://schemas.openxmlformats.org/officeDocument/2006/relationships/image" Target="media/image9.emf"/><Relationship Id="rId26" Type="http://schemas.openxmlformats.org/officeDocument/2006/relationships/image" Target="media/image15.png"/><Relationship Id="rId39" Type="http://schemas.openxmlformats.org/officeDocument/2006/relationships/image" Target="media/image25.pn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34" Type="http://schemas.openxmlformats.org/officeDocument/2006/relationships/image" Target="media/image20.jpeg"/><Relationship Id="rId42" Type="http://schemas.openxmlformats.org/officeDocument/2006/relationships/image" Target="media/image27.png"/><Relationship Id="rId47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8.png"/><Relationship Id="rId17" Type="http://schemas.openxmlformats.org/officeDocument/2006/relationships/image" Target="http://t0.gstatic.com/images?q=tbn:xs684r3ZhHhCjM:" TargetMode="External"/><Relationship Id="rId25" Type="http://schemas.openxmlformats.org/officeDocument/2006/relationships/image" Target="media/image14.jpeg"/><Relationship Id="rId33" Type="http://schemas.openxmlformats.org/officeDocument/2006/relationships/image" Target="http://t1.gstatic.com/images?q=tbn:6Es5BFle-BZxBM:" TargetMode="External"/><Relationship Id="rId38" Type="http://schemas.openxmlformats.org/officeDocument/2006/relationships/image" Target="media/image24.emf"/><Relationship Id="rId46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http://t0.gstatic.com/images?q=tbn:xs684r3ZhHhCjM:" TargetMode="External"/><Relationship Id="rId20" Type="http://schemas.openxmlformats.org/officeDocument/2006/relationships/image" Target="http://www.akdenizmarket.com.tr/image/cache/data/atistirmalik/ubuk-500x500.jpg" TargetMode="External"/><Relationship Id="rId29" Type="http://schemas.openxmlformats.org/officeDocument/2006/relationships/image" Target="media/image17.jpeg"/><Relationship Id="rId41" Type="http://schemas.openxmlformats.org/officeDocument/2006/relationships/image" Target="http://tekstilmalzeme.com/6696-4169-thickbox/kursun-kalem-mercanli-atlas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http://t0.gstatic.com/images?q=tbn:xs684r3ZhHhCjM:" TargetMode="External"/><Relationship Id="rId24" Type="http://schemas.openxmlformats.org/officeDocument/2006/relationships/image" Target="http://upload.wikimedia.org/wikipedia/commons/b/b8/Number-2-pencil.jpg" TargetMode="External"/><Relationship Id="rId32" Type="http://schemas.openxmlformats.org/officeDocument/2006/relationships/image" Target="media/image19.jpeg"/><Relationship Id="rId37" Type="http://schemas.openxmlformats.org/officeDocument/2006/relationships/image" Target="media/image23.emf"/><Relationship Id="rId40" Type="http://schemas.openxmlformats.org/officeDocument/2006/relationships/image" Target="media/image26.jpeg"/><Relationship Id="rId45" Type="http://schemas.openxmlformats.org/officeDocument/2006/relationships/image" Target="media/image30.png"/><Relationship Id="rId5" Type="http://schemas.openxmlformats.org/officeDocument/2006/relationships/image" Target="media/image2.png"/><Relationship Id="rId15" Type="http://schemas.openxmlformats.org/officeDocument/2006/relationships/image" Target="http://t0.gstatic.com/images?q=tbn:xs684r3ZhHhCjM:" TargetMode="External"/><Relationship Id="rId23" Type="http://schemas.openxmlformats.org/officeDocument/2006/relationships/image" Target="media/image13.jpeg"/><Relationship Id="rId28" Type="http://schemas.openxmlformats.org/officeDocument/2006/relationships/image" Target="http://t2.gstatic.com/images?q=tbn:ANd9GcTuBc-GYG1-Z6CIuKekQCJRoNzs-172wMQ8Fr0d1L2UXr1q_Brrrw5Wncp1YQ" TargetMode="External"/><Relationship Id="rId36" Type="http://schemas.openxmlformats.org/officeDocument/2006/relationships/image" Target="media/image22.emf"/><Relationship Id="rId10" Type="http://schemas.openxmlformats.org/officeDocument/2006/relationships/image" Target="media/image7.jpeg"/><Relationship Id="rId19" Type="http://schemas.openxmlformats.org/officeDocument/2006/relationships/image" Target="media/image10.jpeg"/><Relationship Id="rId31" Type="http://schemas.openxmlformats.org/officeDocument/2006/relationships/image" Target="media/image18.png"/><Relationship Id="rId44" Type="http://schemas.openxmlformats.org/officeDocument/2006/relationships/image" Target="media/image2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http://t0.gstatic.com/images?q=tbn:xs684r3ZhHhCjM: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6.jpeg"/><Relationship Id="rId30" Type="http://schemas.openxmlformats.org/officeDocument/2006/relationships/image" Target="http://t2.gstatic.com/images?q=tbn:ANd9GcRDuqXNPlybvgU5GARVtRnj6TgQk8bfmurQHlrIsIshzQSeMcurbw" TargetMode="External"/><Relationship Id="rId35" Type="http://schemas.openxmlformats.org/officeDocument/2006/relationships/image" Target="media/image21.png"/><Relationship Id="rId43" Type="http://schemas.openxmlformats.org/officeDocument/2006/relationships/image" Target="media/image28.emf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84</TotalTime>
  <Pages>4</Pages>
  <Words>66</Words>
  <Characters>379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asus</dc:creator>
  <cp:keywords>www.sorubak.com</cp:keywords>
  <dc:description>www.sorubak.com</dc:description>
  <cp:lastModifiedBy>edanur</cp:lastModifiedBy>
  <cp:revision>3</cp:revision>
  <dcterms:created xsi:type="dcterms:W3CDTF">2014-12-11T18:44:00Z</dcterms:created>
  <dcterms:modified xsi:type="dcterms:W3CDTF">2014-12-17T14:24:00Z</dcterms:modified>
</cp:coreProperties>
</file>