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105" w:rsidRDefault="00E16105">
      <w:r>
        <w:rPr>
          <w:noProof/>
        </w:rPr>
        <w:pict>
          <v:rect id="Rectangle 2" o:spid="_x0000_s1026" style="position:absolute;margin-left:396.65pt;margin-top:-10pt;width:399.75pt;height:548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" fillcolor="window" strokecolor="#f79646" strokeweight="2pt">
            <v:textbox>
              <w:txbxContent>
                <w:p w:rsidR="00E16105" w:rsidRDefault="00E16105" w:rsidP="000E1180">
                  <w:pPr>
                    <w:jc w:val="center"/>
                    <w:rPr>
                      <w:rFonts w:ascii="ALFABET98" w:hAnsi="ALFABET98"/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</w:pPr>
                  <w:r w:rsidRPr="005F560D">
                    <w:rPr>
                      <w:rFonts w:ascii="ALFABET98" w:hAnsi="ALFABET98"/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DOĞAL VE BEŞERİ UNSURLAR</w:t>
                  </w:r>
                </w:p>
                <w:p w:rsidR="00E16105" w:rsidRDefault="00E16105" w:rsidP="000E1180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ab/>
                    <w:t>Yaşadığımız çevrede dağlar, akarsular, denizler, ormanlar, çeşitli bitkiler, yollar, evler, okullar bulunur. Bunlar doğal ve beşeri unsurlar olarak ikiye ayrılır.</w:t>
                  </w:r>
                </w:p>
                <w:p w:rsidR="00E16105" w:rsidRDefault="00E16105" w:rsidP="000E1180">
                  <w:pPr>
                    <w:jc w:val="both"/>
                    <w:rPr>
                      <w:rFonts w:ascii="Times New Roman" w:hAnsi="Times New Roman"/>
                      <w:color w:val="00B050"/>
                      <w:sz w:val="24"/>
                      <w:szCs w:val="24"/>
                    </w:rPr>
                  </w:pPr>
                  <w:r w:rsidRPr="00AC444F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  <w:u w:val="single"/>
                    </w:rPr>
                    <w:t>Doğal Unsurlar:</w:t>
                  </w:r>
                  <w:r w:rsidRPr="00AC444F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Doğada var olan, insan eli değmeden kendiliğinden oluşan unsurlara denir. Çevremizde bulunan yeryüzü şekilleri doğal unsurlardır. </w:t>
                  </w:r>
                  <w:r w:rsidRPr="00AC444F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Örneğin:</w:t>
                  </w: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dağ, deniz, yayla, ova, ağaçlar</w:t>
                  </w:r>
                  <w:r>
                    <w:rPr>
                      <w:rFonts w:ascii="Times New Roman" w:hAnsi="Times New Roman"/>
                      <w:color w:val="00B050"/>
                      <w:sz w:val="24"/>
                      <w:szCs w:val="24"/>
                    </w:rPr>
                    <w:t>…</w:t>
                  </w:r>
                </w:p>
                <w:p w:rsidR="00E16105" w:rsidRPr="00AC444F" w:rsidRDefault="00E16105" w:rsidP="000E1180">
                  <w:pPr>
                    <w:jc w:val="both"/>
                    <w:rPr>
                      <w:rFonts w:ascii="ALFABET98" w:hAnsi="ALFABET98"/>
                      <w:color w:val="00B0F0"/>
                      <w:sz w:val="24"/>
                      <w:szCs w:val="24"/>
                    </w:rPr>
                  </w:pPr>
                  <w:r w:rsidRPr="00AC444F">
                    <w:rPr>
                      <w:rFonts w:ascii="ALFABET98" w:hAnsi="ALFABET98"/>
                      <w:color w:val="00B0F0"/>
                      <w:sz w:val="24"/>
                      <w:szCs w:val="24"/>
                    </w:rPr>
                    <w:t>Ülkemizde Bulunan Bazı Doğal Unsurlar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526"/>
                    <w:gridCol w:w="6237"/>
                  </w:tblGrid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 xml:space="preserve">Ada 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Gökçeada, Bozcaada, Kıbrıs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 xml:space="preserve">Deniz 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Karadeniz, Akdeniz, Marmara Denizi, Ege Denizi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 xml:space="preserve">Irmak </w:t>
                        </w:r>
                        <w:r w:rsidRPr="00950371">
                          <w:rPr>
                            <w:rFonts w:ascii="ALFABET98" w:hAnsi="ALFABET98"/>
                            <w:color w:val="C00000"/>
                          </w:rPr>
                          <w:t>(Nehir)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Fırat, Dicle, Kızılırmak, Meriç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Göl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Van Gölü, Tuz Gölü, Eğirdir Gölü, Acı Göl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Dağ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Nemrut Dağı, Karacadağ, Ağrı Dağı, Uludağ, Ilgaz Dağı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Şelale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Manavgat Şelalesi, Düden Şelalesi, Günpınar Şelalesi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</w:tbl>
                <w:p w:rsidR="00E16105" w:rsidRDefault="00E16105" w:rsidP="000E1180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</w:p>
                <w:p w:rsidR="00E16105" w:rsidRDefault="00E16105" w:rsidP="000E1180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 w:rsidRPr="00AC444F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  <w:u w:val="single"/>
                    </w:rPr>
                    <w:t>Beşeri Unsurlar:</w:t>
                  </w:r>
                  <w:r w:rsidRPr="00AC444F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Doğadaki ham maddeden yararlanarak insanların oluşturduğu unsurlardır. Beşeri unsurlar yapılırken doğal çevremiz zarar görebilir. Bu da çevre kirliliğine neden olabilir. </w:t>
                  </w:r>
                  <w:r w:rsidRPr="00AC444F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Örneğin:</w:t>
                  </w: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köprüler, barajlar, binalar, hamamlar, yollar, tüneller</w:t>
                  </w:r>
                  <w:r>
                    <w:rPr>
                      <w:rFonts w:ascii="Times New Roman" w:hAnsi="Times New Roman"/>
                      <w:color w:val="00B050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</w:t>
                  </w:r>
                </w:p>
                <w:p w:rsidR="00E16105" w:rsidRPr="00AC444F" w:rsidRDefault="00E16105" w:rsidP="000E1180">
                  <w:pPr>
                    <w:jc w:val="both"/>
                    <w:rPr>
                      <w:rFonts w:ascii="ALFABET98" w:hAnsi="ALFABET98"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</w:t>
                  </w:r>
                  <w:r w:rsidRPr="00AC444F">
                    <w:rPr>
                      <w:rFonts w:ascii="ALFABET98" w:hAnsi="ALFABET98"/>
                      <w:color w:val="00B0F0"/>
                      <w:sz w:val="24"/>
                      <w:szCs w:val="24"/>
                    </w:rPr>
                    <w:t>Ülkemizde Bulunan Bazı Doğal Unsurlar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668"/>
                    <w:gridCol w:w="6014"/>
                  </w:tblGrid>
                  <w:tr w:rsidR="00E16105" w:rsidTr="00950371">
                    <w:tc>
                      <w:tcPr>
                        <w:tcW w:w="166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Köprü</w:t>
                        </w:r>
                      </w:p>
                    </w:tc>
                    <w:tc>
                      <w:tcPr>
                        <w:tcW w:w="6014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Nissibi Köprüsü, Fatih Sultan Mehmet köprüsü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66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Kale</w:t>
                        </w:r>
                      </w:p>
                    </w:tc>
                    <w:tc>
                      <w:tcPr>
                        <w:tcW w:w="6014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Kahta Kalesi, Kars Kalesi, Erzurum Kalesi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66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Saray</w:t>
                        </w:r>
                      </w:p>
                    </w:tc>
                    <w:tc>
                      <w:tcPr>
                        <w:tcW w:w="6014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Topkapı Sarayı, İshak Paşa Sarayı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66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Baraj</w:t>
                        </w:r>
                      </w:p>
                    </w:tc>
                    <w:tc>
                      <w:tcPr>
                        <w:tcW w:w="6014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Atatürk Barajı, Keban Barajı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66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B05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Camii</w:t>
                        </w:r>
                      </w:p>
                    </w:tc>
                    <w:tc>
                      <w:tcPr>
                        <w:tcW w:w="6014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Sultan Ahmet Camisi, Ayasofya Camisi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</w:tbl>
                <w:p w:rsidR="00E16105" w:rsidRPr="005F560D" w:rsidRDefault="00E16105" w:rsidP="000E1180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-15.1pt;margin-top:-9.25pt;width:399.75pt;height:548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" strokecolor="#f79646" strokeweight="2pt">
            <v:textbox>
              <w:txbxContent>
                <w:p w:rsidR="00E16105" w:rsidRDefault="00E16105" w:rsidP="005F560D">
                  <w:pPr>
                    <w:jc w:val="center"/>
                    <w:rPr>
                      <w:rFonts w:ascii="ALFABET98" w:hAnsi="ALFABET98"/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</w:pPr>
                  <w:r w:rsidRPr="005F560D">
                    <w:rPr>
                      <w:rFonts w:ascii="ALFABET98" w:hAnsi="ALFABET98"/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DOĞAL VE BEŞERİ UNSURLAR</w:t>
                  </w:r>
                </w:p>
                <w:p w:rsidR="00E16105" w:rsidRDefault="00E16105" w:rsidP="005F560D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ab/>
                    <w:t>Yaşadığımız çevrede dağlar, akarsular, denizler, ormanlar, çeşitli bitkiler, yollar, evler, okullar bulunur. Bunlar doğal ve beşeri unsurlar olarak ikiye ayrılır.</w:t>
                  </w:r>
                </w:p>
                <w:p w:rsidR="00E16105" w:rsidRDefault="00E16105" w:rsidP="005F560D">
                  <w:pPr>
                    <w:jc w:val="both"/>
                    <w:rPr>
                      <w:rFonts w:ascii="Times New Roman" w:hAnsi="Times New Roman"/>
                      <w:color w:val="00B050"/>
                      <w:sz w:val="24"/>
                      <w:szCs w:val="24"/>
                    </w:rPr>
                  </w:pPr>
                  <w:r w:rsidRPr="00AC444F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  <w:u w:val="single"/>
                    </w:rPr>
                    <w:t>Doğal Unsurlar:</w:t>
                  </w:r>
                  <w:r w:rsidRPr="00AC444F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Doğada var olan, insan eli değmeden kendiliğinden oluşan unsurlara denir. Çevremizde bulunan yeryüzü şekilleri doğal unsurlardır. </w:t>
                  </w:r>
                  <w:r w:rsidRPr="00AC444F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Örneğin:</w:t>
                  </w: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dağ, deniz, yayla, ova, ağaçlar</w:t>
                  </w:r>
                  <w:r>
                    <w:rPr>
                      <w:rFonts w:ascii="Times New Roman" w:hAnsi="Times New Roman"/>
                      <w:color w:val="00B050"/>
                      <w:sz w:val="24"/>
                      <w:szCs w:val="24"/>
                    </w:rPr>
                    <w:t>…</w:t>
                  </w:r>
                </w:p>
                <w:p w:rsidR="00E16105" w:rsidRPr="00AC444F" w:rsidRDefault="00E16105" w:rsidP="005F560D">
                  <w:pPr>
                    <w:jc w:val="both"/>
                    <w:rPr>
                      <w:rFonts w:ascii="ALFABET98" w:hAnsi="ALFABET98"/>
                      <w:color w:val="00B0F0"/>
                      <w:sz w:val="24"/>
                      <w:szCs w:val="24"/>
                    </w:rPr>
                  </w:pPr>
                  <w:r w:rsidRPr="00AC444F">
                    <w:rPr>
                      <w:rFonts w:ascii="ALFABET98" w:hAnsi="ALFABET98"/>
                      <w:color w:val="00B0F0"/>
                      <w:sz w:val="24"/>
                      <w:szCs w:val="24"/>
                    </w:rPr>
                    <w:t>Ülkemizde Bulunan Bazı Doğal Unsurlar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526"/>
                    <w:gridCol w:w="6237"/>
                  </w:tblGrid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 xml:space="preserve">Ada 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Gökçeada, Bozcaada, Kıbrıs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 xml:space="preserve">Deniz 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Karadeniz, Akdeniz, Marmara Denizi, Ege Denizi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 xml:space="preserve">Irmak </w:t>
                        </w:r>
                        <w:r w:rsidRPr="00950371">
                          <w:rPr>
                            <w:rFonts w:ascii="ALFABET98" w:hAnsi="ALFABET98"/>
                            <w:color w:val="C00000"/>
                          </w:rPr>
                          <w:t>(Nehir)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Fırat, Dicle, Kızılırmak, Meriç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Göl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Van Gölü, Tuz Gölü, Eğirdir Gölü, Acı Göl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Dağ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Nemrut Dağı, Karacadağ, Ağrı Dağı, Uludağ, Ilgaz Dağı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526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Şelale</w:t>
                        </w:r>
                      </w:p>
                    </w:tc>
                    <w:tc>
                      <w:tcPr>
                        <w:tcW w:w="623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Manavgat Şelalesi, Düden Şelalesi, Günpınar Şelalesi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</w:tbl>
                <w:p w:rsidR="00E16105" w:rsidRDefault="00E16105" w:rsidP="005F560D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</w:p>
                <w:p w:rsidR="00E16105" w:rsidRDefault="00E16105" w:rsidP="005F560D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 w:rsidRPr="00AC444F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  <w:u w:val="single"/>
                    </w:rPr>
                    <w:t>Beşeri Unsurlar:</w:t>
                  </w:r>
                  <w:r w:rsidRPr="00AC444F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Doğadaki ham maddeden yararlanarak insanların oluşturduğu unsurlardır. Beşeri unsurlar yapılırken doğal çevremiz zarar görebilir. Bu da çevre kirliliğine neden olabilir. </w:t>
                  </w:r>
                  <w:r w:rsidRPr="00AC444F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Örneğin:</w:t>
                  </w: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köprüler, barajlar, binalar, hamamlar, yollar, tüneller</w:t>
                  </w:r>
                  <w:r>
                    <w:rPr>
                      <w:rFonts w:ascii="Times New Roman" w:hAnsi="Times New Roman"/>
                      <w:color w:val="00B050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</w:t>
                  </w:r>
                </w:p>
                <w:p w:rsidR="00E16105" w:rsidRPr="00AC444F" w:rsidRDefault="00E16105" w:rsidP="00007F14">
                  <w:pPr>
                    <w:jc w:val="both"/>
                    <w:rPr>
                      <w:rFonts w:ascii="ALFABET98" w:hAnsi="ALFABET98"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</w:t>
                  </w:r>
                  <w:r w:rsidRPr="00AC444F">
                    <w:rPr>
                      <w:rFonts w:ascii="ALFABET98" w:hAnsi="ALFABET98"/>
                      <w:color w:val="00B0F0"/>
                      <w:sz w:val="24"/>
                      <w:szCs w:val="24"/>
                    </w:rPr>
                    <w:t>Ülkemizde Bulunan Bazı Doğal Unsurlar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668"/>
                    <w:gridCol w:w="6014"/>
                  </w:tblGrid>
                  <w:tr w:rsidR="00E16105" w:rsidTr="00950371">
                    <w:tc>
                      <w:tcPr>
                        <w:tcW w:w="166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Köprü</w:t>
                        </w:r>
                      </w:p>
                    </w:tc>
                    <w:tc>
                      <w:tcPr>
                        <w:tcW w:w="6014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Nissibi Köprüsü, Fatih Sultan Mehmet köprüsü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66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Kale</w:t>
                        </w:r>
                      </w:p>
                    </w:tc>
                    <w:tc>
                      <w:tcPr>
                        <w:tcW w:w="6014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Kahta Kalesi, Kars Kalesi, Erzurum Kalesi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66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Saray</w:t>
                        </w:r>
                      </w:p>
                    </w:tc>
                    <w:tc>
                      <w:tcPr>
                        <w:tcW w:w="6014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Topkapı Sarayı, İshak Paşa Sarayı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66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Baraj</w:t>
                        </w:r>
                      </w:p>
                    </w:tc>
                    <w:tc>
                      <w:tcPr>
                        <w:tcW w:w="6014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Atatürk Barajı, Keban Barajı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 w:rsidR="00E16105" w:rsidTr="00950371">
                    <w:tc>
                      <w:tcPr>
                        <w:tcW w:w="166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B05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  <w:t>Camii</w:t>
                        </w:r>
                      </w:p>
                    </w:tc>
                    <w:tc>
                      <w:tcPr>
                        <w:tcW w:w="6014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Sultan Ahmet Camisi, Ayasofya Camisi</w:t>
                        </w:r>
                        <w:r w:rsidRPr="00950371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</w:tbl>
                <w:p w:rsidR="00E16105" w:rsidRPr="005F560D" w:rsidRDefault="00E16105" w:rsidP="005F560D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E16105" w:rsidRDefault="00E16105" w:rsidP="000E1180">
      <w:pPr>
        <w:jc w:val="center"/>
      </w:pPr>
    </w:p>
    <w:p w:rsidR="00E16105" w:rsidRDefault="00E16105" w:rsidP="00C62364">
      <w:pPr>
        <w:jc w:val="center"/>
      </w:pPr>
    </w:p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Pr="004C2D48" w:rsidRDefault="00E16105" w:rsidP="004C2D48"/>
    <w:p w:rsidR="00E16105" w:rsidRDefault="00E16105" w:rsidP="004C2D48"/>
    <w:p w:rsidR="00E16105" w:rsidRDefault="00E16105" w:rsidP="004C2D48">
      <w:pPr>
        <w:jc w:val="right"/>
      </w:pPr>
      <w:r>
        <w:t>4</w:t>
      </w:r>
    </w:p>
    <w:p w:rsidR="00E16105" w:rsidRPr="004C2D48" w:rsidRDefault="00E16105" w:rsidP="004C2D48">
      <w:pPr>
        <w:jc w:val="both"/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28" type="#_x0000_t61" style="position:absolute;left:0;text-align:left;margin-left:531.15pt;margin-top:269.4pt;width:249.75pt;height:37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" adj="-1112,15228" fillcolor="window" strokecolor="windowText" strokeweight="2pt">
            <v:textbox>
              <w:txbxContent>
                <w:p w:rsidR="00E16105" w:rsidRPr="00AD1904" w:rsidRDefault="00E16105" w:rsidP="00B22364">
                  <w:pPr>
                    <w:jc w:val="both"/>
                    <w:rPr>
                      <w:rFonts w:ascii="ALFABET98" w:hAnsi="ALFABET98"/>
                      <w:color w:val="00B050"/>
                    </w:rPr>
                  </w:pPr>
                  <w:r w:rsidRPr="00AD1904">
                    <w:rPr>
                      <w:rFonts w:ascii="ALFABET98" w:hAnsi="ALFABET98"/>
                      <w:color w:val="00B050"/>
                    </w:rPr>
                    <w:t>İnsanlar doğal çevreden faydalanırken doğal unsurlara zarar verirler.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9" style="position:absolute;left:0;text-align:left;margin-left:396.9pt;margin-top:-8.85pt;width:399.75pt;height:54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" fillcolor="window" strokecolor="#f79646" strokeweight="2pt">
            <v:textbox>
              <w:txbxContent>
                <w:p w:rsidR="00E16105" w:rsidRDefault="00E16105" w:rsidP="00B22364">
                  <w:pPr>
                    <w:ind w:firstLine="708"/>
                    <w:jc w:val="both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162A21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Sözcükleri okuyunuz. Doğal olanların başına </w:t>
                  </w:r>
                  <w:r w:rsidRPr="00162A21"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>“D”</w:t>
                  </w:r>
                  <w:r w:rsidRPr="00162A21"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</w:t>
                  </w:r>
                  <w:r w:rsidRPr="00162A21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, beşeri olanların başına </w:t>
                  </w:r>
                  <w:r w:rsidRPr="00162A21"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>“B”</w:t>
                  </w:r>
                  <w:r w:rsidRPr="00162A21"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</w:t>
                  </w:r>
                  <w:r w:rsidRPr="00162A21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koyunuz.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817"/>
                    <w:gridCol w:w="2552"/>
                    <w:gridCol w:w="708"/>
                    <w:gridCol w:w="2835"/>
                  </w:tblGrid>
                  <w:tr w:rsidR="00E16105" w:rsidTr="00950371">
                    <w:tc>
                      <w:tcPr>
                        <w:tcW w:w="81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Saray</w:t>
                        </w:r>
                      </w:p>
                    </w:tc>
                    <w:tc>
                      <w:tcPr>
                        <w:tcW w:w="70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 xml:space="preserve">Cami </w:t>
                        </w:r>
                      </w:p>
                    </w:tc>
                  </w:tr>
                  <w:tr w:rsidR="00E16105" w:rsidTr="00950371">
                    <w:tc>
                      <w:tcPr>
                        <w:tcW w:w="81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Ova</w:t>
                        </w:r>
                      </w:p>
                    </w:tc>
                    <w:tc>
                      <w:tcPr>
                        <w:tcW w:w="70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 xml:space="preserve">Körfez </w:t>
                        </w:r>
                      </w:p>
                    </w:tc>
                  </w:tr>
                  <w:tr w:rsidR="00E16105" w:rsidTr="00950371">
                    <w:tc>
                      <w:tcPr>
                        <w:tcW w:w="81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Vadi</w:t>
                        </w:r>
                      </w:p>
                    </w:tc>
                    <w:tc>
                      <w:tcPr>
                        <w:tcW w:w="70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Milli park</w:t>
                        </w:r>
                      </w:p>
                    </w:tc>
                  </w:tr>
                  <w:tr w:rsidR="00E16105" w:rsidTr="00950371">
                    <w:tc>
                      <w:tcPr>
                        <w:tcW w:w="81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Fabrika</w:t>
                        </w:r>
                      </w:p>
                    </w:tc>
                    <w:tc>
                      <w:tcPr>
                        <w:tcW w:w="70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Sel</w:t>
                        </w:r>
                      </w:p>
                    </w:tc>
                  </w:tr>
                  <w:tr w:rsidR="00E16105" w:rsidTr="00950371">
                    <w:tc>
                      <w:tcPr>
                        <w:tcW w:w="81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Mera</w:t>
                        </w:r>
                      </w:p>
                    </w:tc>
                    <w:tc>
                      <w:tcPr>
                        <w:tcW w:w="70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 xml:space="preserve">Ev </w:t>
                        </w:r>
                      </w:p>
                    </w:tc>
                  </w:tr>
                </w:tbl>
                <w:p w:rsidR="00E16105" w:rsidRDefault="00E16105" w:rsidP="00B22364">
                  <w:pPr>
                    <w:ind w:firstLine="708"/>
                    <w:jc w:val="both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</w:p>
                <w:p w:rsidR="00E16105" w:rsidRDefault="00E16105" w:rsidP="00B22364">
                  <w:pPr>
                    <w:jc w:val="center"/>
                    <w:rPr>
                      <w:rFonts w:ascii="ALFABET98" w:hAnsi="ALFABET98"/>
                      <w:b/>
                      <w:color w:val="7030A0"/>
                      <w:sz w:val="32"/>
                      <w:szCs w:val="32"/>
                    </w:rPr>
                  </w:pPr>
                  <w:r w:rsidRPr="00162A21">
                    <w:rPr>
                      <w:rFonts w:ascii="ALFABET98" w:hAnsi="ALFABET98"/>
                      <w:b/>
                      <w:color w:val="7030A0"/>
                      <w:sz w:val="32"/>
                      <w:szCs w:val="32"/>
                    </w:rPr>
                    <w:t>TEST</w:t>
                  </w:r>
                </w:p>
                <w:p w:rsidR="00E16105" w:rsidRDefault="00E16105" w:rsidP="00B22364">
                  <w:pPr>
                    <w:pStyle w:val="ListParagraph"/>
                    <w:numPr>
                      <w:ilvl w:val="0"/>
                      <w:numId w:val="12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Çevremizde doğal ve beşeri bir arada yer almaktadır. Buna göre aşağıdakilerden hangisi beşeri unsurdur.</w:t>
                  </w:r>
                </w:p>
                <w:p w:rsidR="00E16105" w:rsidRPr="003E10B7" w:rsidRDefault="00E16105" w:rsidP="00B22364">
                  <w:pPr>
                    <w:pStyle w:val="ListParagraph"/>
                    <w:ind w:left="502"/>
                    <w:jc w:val="both"/>
                    <w:rPr>
                      <w:rFonts w:ascii="ALFABET98" w:hAnsi="ALFABET98"/>
                      <w:color w:val="0070C0"/>
                      <w:sz w:val="12"/>
                      <w:szCs w:val="12"/>
                    </w:rPr>
                  </w:pPr>
                </w:p>
                <w:p w:rsidR="00E16105" w:rsidRPr="00B22364" w:rsidRDefault="00E16105" w:rsidP="00B22364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Vadi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B22364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b) 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Dağ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B22364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c) 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Akarsu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B22364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d)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Baraj</w:t>
                  </w:r>
                </w:p>
                <w:p w:rsidR="00E16105" w:rsidRDefault="00E16105" w:rsidP="00B22364">
                  <w:pPr>
                    <w:pStyle w:val="ListParagraph"/>
                    <w:ind w:left="1069"/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</w:p>
                <w:p w:rsidR="00E16105" w:rsidRPr="00B22364" w:rsidRDefault="00E16105" w:rsidP="00B22364">
                  <w:pPr>
                    <w:pStyle w:val="ListParagraph"/>
                    <w:ind w:left="1069"/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7023EA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7" o:spid="_x0000_i1026" type="#_x0000_t75" style="width:59.25pt;height:55.5pt;flip:x;visibility:visible">
                        <v:imagedata r:id="rId7" o:title=""/>
                      </v:shape>
                    </w:pict>
                  </w:r>
                </w:p>
                <w:p w:rsidR="00E16105" w:rsidRPr="00B22364" w:rsidRDefault="00E16105" w:rsidP="00B22364">
                  <w:pPr>
                    <w:pStyle w:val="ListParagraph"/>
                    <w:numPr>
                      <w:ilvl w:val="0"/>
                      <w:numId w:val="12"/>
                    </w:numPr>
                    <w:jc w:val="both"/>
                    <w:rPr>
                      <w:rFonts w:ascii="ALFABET98" w:hAnsi="ALFABET98"/>
                      <w:b/>
                      <w:color w:val="0070C0"/>
                      <w:sz w:val="24"/>
                      <w:szCs w:val="24"/>
                      <w:u w:val="single"/>
                    </w:rPr>
                  </w:pP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Buna göre aşağıdaki seçeneklerden hangisi doğal çevreye zarar </w:t>
                  </w:r>
                  <w:r w:rsidRPr="00B22364">
                    <w:rPr>
                      <w:rFonts w:ascii="ALFABET98" w:hAnsi="ALFABET98"/>
                      <w:b/>
                      <w:color w:val="0070C0"/>
                      <w:sz w:val="24"/>
                      <w:szCs w:val="24"/>
                      <w:u w:val="single"/>
                    </w:rPr>
                    <w:t>vermez?</w:t>
                  </w:r>
                </w:p>
                <w:p w:rsidR="00E16105" w:rsidRPr="00AD1904" w:rsidRDefault="00E16105" w:rsidP="00B22364">
                  <w:pPr>
                    <w:pStyle w:val="ListParagraph"/>
                    <w:jc w:val="both"/>
                    <w:rPr>
                      <w:rFonts w:ascii="ALFABET98" w:hAnsi="ALFABET98"/>
                      <w:b/>
                      <w:color w:val="0070C0"/>
                      <w:sz w:val="12"/>
                      <w:szCs w:val="12"/>
                      <w:u w:val="single"/>
                    </w:rPr>
                  </w:pPr>
                </w:p>
                <w:p w:rsidR="00E16105" w:rsidRDefault="00E16105" w:rsidP="00B22364">
                  <w:pPr>
                    <w:pStyle w:val="ListParagraph"/>
                    <w:numPr>
                      <w:ilvl w:val="0"/>
                      <w:numId w:val="14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Fabrikalar yapmak</w:t>
                  </w:r>
                </w:p>
                <w:p w:rsidR="00E16105" w:rsidRDefault="00E16105" w:rsidP="00B22364">
                  <w:pPr>
                    <w:pStyle w:val="ListParagraph"/>
                    <w:numPr>
                      <w:ilvl w:val="0"/>
                      <w:numId w:val="14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Boş arazilere park ve bahçeler kurmak</w:t>
                  </w:r>
                </w:p>
                <w:p w:rsidR="00E16105" w:rsidRDefault="00E16105" w:rsidP="00B22364">
                  <w:pPr>
                    <w:pStyle w:val="ListParagraph"/>
                    <w:numPr>
                      <w:ilvl w:val="0"/>
                      <w:numId w:val="14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Yer açmak için orman yakmak</w:t>
                  </w:r>
                </w:p>
                <w:p w:rsidR="00E16105" w:rsidRPr="00B22364" w:rsidRDefault="00E16105" w:rsidP="00B22364">
                  <w:pPr>
                    <w:pStyle w:val="ListParagraph"/>
                    <w:numPr>
                      <w:ilvl w:val="0"/>
                      <w:numId w:val="14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Fabrika atıklarını akarsu ve göllere boşaltmak</w:t>
                  </w:r>
                </w:p>
                <w:p w:rsidR="00E16105" w:rsidRDefault="00E16105" w:rsidP="00B22364">
                  <w:pPr>
                    <w:pStyle w:val="ListParagraph"/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</w:p>
                <w:p w:rsidR="00E16105" w:rsidRPr="00B22364" w:rsidRDefault="00E16105" w:rsidP="00B22364">
                  <w:pPr>
                    <w:pStyle w:val="ListParagraph"/>
                    <w:numPr>
                      <w:ilvl w:val="0"/>
                      <w:numId w:val="12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Bina </w:t>
                  </w:r>
                  <w:r w:rsidRPr="00950371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–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Kedi </w:t>
                  </w:r>
                  <w:r w:rsidRPr="00950371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–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Baraj </w:t>
                  </w:r>
                  <w:r w:rsidRPr="00950371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–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A</w:t>
                  </w:r>
                  <w:r w:rsidRPr="00950371">
                    <w:rPr>
                      <w:rFonts w:ascii="ALFABET98" w:hAnsi="ALFABET98" w:cs="ALFABET98"/>
                      <w:b/>
                      <w:color w:val="000000"/>
                      <w:sz w:val="24"/>
                      <w:szCs w:val="24"/>
                    </w:rPr>
                    <w:t>ğ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>a</w:t>
                  </w:r>
                  <w:r w:rsidRPr="00950371">
                    <w:rPr>
                      <w:rFonts w:ascii="ALFABET98" w:hAnsi="ALFABET98" w:cs="ALFABET98"/>
                      <w:b/>
                      <w:color w:val="000000"/>
                      <w:sz w:val="24"/>
                      <w:szCs w:val="24"/>
                    </w:rPr>
                    <w:t>ç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50371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–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Orman </w:t>
                  </w:r>
                  <w:r w:rsidRPr="00950371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–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K</w:t>
                  </w:r>
                  <w:r w:rsidRPr="00950371">
                    <w:rPr>
                      <w:rFonts w:ascii="ALFABET98" w:hAnsi="ALFABET98" w:cs="ALFABET98"/>
                      <w:b/>
                      <w:color w:val="000000"/>
                      <w:sz w:val="24"/>
                      <w:szCs w:val="24"/>
                    </w:rPr>
                    <w:t>ö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>pr</w:t>
                  </w:r>
                  <w:r w:rsidRPr="00950371">
                    <w:rPr>
                      <w:rFonts w:ascii="ALFABET98" w:hAnsi="ALFABET98" w:cs="ALFABET98"/>
                      <w:b/>
                      <w:color w:val="000000"/>
                      <w:sz w:val="24"/>
                      <w:szCs w:val="24"/>
                    </w:rPr>
                    <w:t>ü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>,</w:t>
                  </w:r>
                  <w:r w:rsidRPr="00950371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bu terimlerden ka</w:t>
                  </w:r>
                  <w:r w:rsidRPr="00B22364">
                    <w:rPr>
                      <w:rFonts w:ascii="ALFABET98" w:hAnsi="ALFABET98" w:cs="ALFABET98"/>
                      <w:color w:val="0070C0"/>
                      <w:sz w:val="24"/>
                      <w:szCs w:val="24"/>
                    </w:rPr>
                    <w:t>ç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 tanesi be</w:t>
                  </w:r>
                  <w:r w:rsidRPr="00B22364">
                    <w:rPr>
                      <w:rFonts w:ascii="ALFABET98" w:hAnsi="ALFABET98" w:cs="ALFABET98"/>
                      <w:color w:val="0070C0"/>
                      <w:sz w:val="24"/>
                      <w:szCs w:val="24"/>
                    </w:rPr>
                    <w:t>ş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eri unsurdur? </w:t>
                  </w:r>
                </w:p>
                <w:p w:rsidR="00E16105" w:rsidRPr="00B22364" w:rsidRDefault="00E16105" w:rsidP="00B22364">
                  <w:pPr>
                    <w:pStyle w:val="ListParagraph"/>
                    <w:numPr>
                      <w:ilvl w:val="0"/>
                      <w:numId w:val="15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1 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B22364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b) 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2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B22364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         c) 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3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  <w:t xml:space="preserve">   </w:t>
                  </w:r>
                  <w:r w:rsidRPr="00B22364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d) 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Hepsi</w:t>
                  </w:r>
                </w:p>
              </w:txbxContent>
            </v:textbox>
          </v:rect>
        </w:pict>
      </w:r>
      <w:r>
        <w:rPr>
          <w:noProof/>
        </w:rPr>
        <w:pict>
          <v:shape id="Dikdörtgen Belirtme Çizgisi 3" o:spid="_x0000_s1030" type="#_x0000_t61" style="position:absolute;left:0;text-align:left;margin-left:111.15pt;margin-top:259.65pt;width:249.75pt;height:37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" adj="-1112,15228" strokeweight="2pt">
            <v:textbox>
              <w:txbxContent>
                <w:p w:rsidR="00E16105" w:rsidRPr="00AD1904" w:rsidRDefault="00E16105" w:rsidP="00AD1904">
                  <w:pPr>
                    <w:jc w:val="both"/>
                    <w:rPr>
                      <w:rFonts w:ascii="ALFABET98" w:hAnsi="ALFABET98"/>
                      <w:color w:val="00B050"/>
                    </w:rPr>
                  </w:pPr>
                  <w:r w:rsidRPr="00AD1904">
                    <w:rPr>
                      <w:rFonts w:ascii="ALFABET98" w:hAnsi="ALFABET98"/>
                      <w:color w:val="00B050"/>
                    </w:rPr>
                    <w:t>İnsanlar doğal çevreden faydalanırken doğal unsurlara zarar verirler.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1" style="position:absolute;left:0;text-align:left;margin-left:-15.1pt;margin-top:-8.5pt;width:399.75pt;height:548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" fillcolor="window" strokecolor="#f79646" strokeweight="2pt">
            <v:textbox>
              <w:txbxContent>
                <w:p w:rsidR="00E16105" w:rsidRDefault="00E16105" w:rsidP="00162A21">
                  <w:pPr>
                    <w:ind w:firstLine="708"/>
                    <w:jc w:val="both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162A21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Sözcükleri okuyunuz. Doğal olanların başına </w:t>
                  </w:r>
                  <w:r w:rsidRPr="00162A21"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>“D”</w:t>
                  </w:r>
                  <w:r w:rsidRPr="00162A21"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</w:t>
                  </w:r>
                  <w:r w:rsidRPr="00162A21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, beşeri olanların başına </w:t>
                  </w:r>
                  <w:r w:rsidRPr="00162A21"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>“B”</w:t>
                  </w:r>
                  <w:r w:rsidRPr="00162A21"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</w:t>
                  </w:r>
                  <w:r w:rsidRPr="00162A21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koyunuz.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817"/>
                    <w:gridCol w:w="2552"/>
                    <w:gridCol w:w="708"/>
                    <w:gridCol w:w="2835"/>
                  </w:tblGrid>
                  <w:tr w:rsidR="00E16105" w:rsidTr="00950371">
                    <w:tc>
                      <w:tcPr>
                        <w:tcW w:w="81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Saray</w:t>
                        </w:r>
                      </w:p>
                    </w:tc>
                    <w:tc>
                      <w:tcPr>
                        <w:tcW w:w="70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 xml:space="preserve">Cami </w:t>
                        </w:r>
                      </w:p>
                    </w:tc>
                  </w:tr>
                  <w:tr w:rsidR="00E16105" w:rsidTr="00950371">
                    <w:tc>
                      <w:tcPr>
                        <w:tcW w:w="81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Ova</w:t>
                        </w:r>
                      </w:p>
                    </w:tc>
                    <w:tc>
                      <w:tcPr>
                        <w:tcW w:w="70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 xml:space="preserve">Körfez </w:t>
                        </w:r>
                      </w:p>
                    </w:tc>
                  </w:tr>
                  <w:tr w:rsidR="00E16105" w:rsidTr="00950371">
                    <w:tc>
                      <w:tcPr>
                        <w:tcW w:w="81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Vadi</w:t>
                        </w:r>
                      </w:p>
                    </w:tc>
                    <w:tc>
                      <w:tcPr>
                        <w:tcW w:w="70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Milli park</w:t>
                        </w:r>
                      </w:p>
                    </w:tc>
                  </w:tr>
                  <w:tr w:rsidR="00E16105" w:rsidTr="00950371">
                    <w:tc>
                      <w:tcPr>
                        <w:tcW w:w="81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Fabrika</w:t>
                        </w:r>
                      </w:p>
                    </w:tc>
                    <w:tc>
                      <w:tcPr>
                        <w:tcW w:w="70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Sel</w:t>
                        </w:r>
                      </w:p>
                    </w:tc>
                  </w:tr>
                  <w:tr w:rsidR="00E16105" w:rsidTr="00950371">
                    <w:tc>
                      <w:tcPr>
                        <w:tcW w:w="817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Mera</w:t>
                        </w:r>
                      </w:p>
                    </w:tc>
                    <w:tc>
                      <w:tcPr>
                        <w:tcW w:w="708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:rsidR="00E16105" w:rsidRPr="00950371" w:rsidRDefault="00E16105" w:rsidP="00950371">
                        <w:pPr>
                          <w:spacing w:after="0" w:line="240" w:lineRule="auto"/>
                          <w:jc w:val="both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950371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 xml:space="preserve">Ev </w:t>
                        </w:r>
                      </w:p>
                    </w:tc>
                  </w:tr>
                </w:tbl>
                <w:p w:rsidR="00E16105" w:rsidRDefault="00E16105" w:rsidP="00162A21">
                  <w:pPr>
                    <w:ind w:firstLine="708"/>
                    <w:jc w:val="both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</w:p>
                <w:p w:rsidR="00E16105" w:rsidRDefault="00E16105" w:rsidP="00162A21">
                  <w:pPr>
                    <w:jc w:val="center"/>
                    <w:rPr>
                      <w:rFonts w:ascii="ALFABET98" w:hAnsi="ALFABET98"/>
                      <w:b/>
                      <w:color w:val="7030A0"/>
                      <w:sz w:val="32"/>
                      <w:szCs w:val="32"/>
                    </w:rPr>
                  </w:pPr>
                  <w:r w:rsidRPr="00162A21">
                    <w:rPr>
                      <w:rFonts w:ascii="ALFABET98" w:hAnsi="ALFABET98"/>
                      <w:b/>
                      <w:color w:val="7030A0"/>
                      <w:sz w:val="32"/>
                      <w:szCs w:val="32"/>
                    </w:rPr>
                    <w:t>TEST</w:t>
                  </w:r>
                </w:p>
                <w:p w:rsidR="00E16105" w:rsidRPr="0001265A" w:rsidRDefault="00E16105" w:rsidP="00162A21">
                  <w:pPr>
                    <w:pStyle w:val="ListParagraph"/>
                    <w:numPr>
                      <w:ilvl w:val="0"/>
                      <w:numId w:val="7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01265A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Çevremizde doğal ve beşeri bir arada yer almaktadır. Buna göre aşağıdakilerden hangisi beşeri unsurdur.</w:t>
                  </w:r>
                </w:p>
                <w:p w:rsidR="00E16105" w:rsidRDefault="00E16105" w:rsidP="00162A21">
                  <w:pPr>
                    <w:pStyle w:val="ListParagraph"/>
                    <w:numPr>
                      <w:ilvl w:val="0"/>
                      <w:numId w:val="8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01265A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Vadi</w:t>
                  </w:r>
                  <w:r w:rsidRPr="0001265A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01265A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b)  </w:t>
                  </w: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D</w:t>
                  </w:r>
                  <w:r w:rsidRPr="0001265A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ağ </w:t>
                  </w:r>
                  <w:r w:rsidRPr="0001265A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01265A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c)  </w:t>
                  </w: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A</w:t>
                  </w:r>
                  <w:r w:rsidRPr="0001265A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karsu</w:t>
                  </w:r>
                  <w:r w:rsidRPr="0001265A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01265A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01265A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d) </w:t>
                  </w: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B</w:t>
                  </w:r>
                  <w:r w:rsidRPr="0001265A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araj</w:t>
                  </w:r>
                </w:p>
                <w:p w:rsidR="00E16105" w:rsidRDefault="00E16105" w:rsidP="0001265A">
                  <w:pPr>
                    <w:pStyle w:val="ListParagraph"/>
                    <w:ind w:left="1069"/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</w:p>
                <w:p w:rsidR="00E16105" w:rsidRDefault="00E16105" w:rsidP="00AD1904">
                  <w:pPr>
                    <w:pStyle w:val="ListParagraph"/>
                    <w:numPr>
                      <w:ilvl w:val="0"/>
                      <w:numId w:val="7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950371">
                    <w:rPr>
                      <w:rFonts w:ascii="ALFABET98" w:hAnsi="ALFABET98"/>
                      <w:noProof/>
                      <w:color w:val="0070C0"/>
                      <w:sz w:val="24"/>
                      <w:szCs w:val="24"/>
                    </w:rPr>
                    <w:pict>
                      <v:shape id="Resim 5" o:spid="_x0000_i1028" type="#_x0000_t75" style="width:59.25pt;height:55.5pt;flip:x;visibility:visible">
                        <v:imagedata r:id="rId7" o:title=""/>
                      </v:shape>
                    </w:pict>
                  </w:r>
                </w:p>
                <w:p w:rsidR="00E16105" w:rsidRDefault="00E16105" w:rsidP="00AD1904">
                  <w:pPr>
                    <w:pStyle w:val="ListParagraph"/>
                    <w:jc w:val="both"/>
                    <w:rPr>
                      <w:rFonts w:ascii="ALFABET98" w:hAnsi="ALFABET98"/>
                      <w:b/>
                      <w:color w:val="0070C0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Buna göre aşağıdaki seçeneklerden hangisi doğal çevreye zarar </w:t>
                  </w:r>
                  <w:r w:rsidRPr="00AD1904">
                    <w:rPr>
                      <w:rFonts w:ascii="ALFABET98" w:hAnsi="ALFABET98"/>
                      <w:b/>
                      <w:color w:val="0070C0"/>
                      <w:sz w:val="24"/>
                      <w:szCs w:val="24"/>
                      <w:u w:val="single"/>
                    </w:rPr>
                    <w:t>vermez?</w:t>
                  </w:r>
                </w:p>
                <w:p w:rsidR="00E16105" w:rsidRPr="00AD1904" w:rsidRDefault="00E16105" w:rsidP="00AD1904">
                  <w:pPr>
                    <w:pStyle w:val="ListParagraph"/>
                    <w:jc w:val="both"/>
                    <w:rPr>
                      <w:rFonts w:ascii="ALFABET98" w:hAnsi="ALFABET98"/>
                      <w:b/>
                      <w:color w:val="0070C0"/>
                      <w:sz w:val="12"/>
                      <w:szCs w:val="12"/>
                      <w:u w:val="single"/>
                    </w:rPr>
                  </w:pPr>
                </w:p>
                <w:p w:rsidR="00E16105" w:rsidRDefault="00E16105" w:rsidP="00B22364">
                  <w:pPr>
                    <w:pStyle w:val="ListParagraph"/>
                    <w:numPr>
                      <w:ilvl w:val="0"/>
                      <w:numId w:val="10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Fabrikalar yapmak</w:t>
                  </w:r>
                </w:p>
                <w:p w:rsidR="00E16105" w:rsidRDefault="00E16105" w:rsidP="00B22364">
                  <w:pPr>
                    <w:pStyle w:val="ListParagraph"/>
                    <w:numPr>
                      <w:ilvl w:val="0"/>
                      <w:numId w:val="10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Boş arazilere park ve bahçeler kurmak</w:t>
                  </w:r>
                </w:p>
                <w:p w:rsidR="00E16105" w:rsidRDefault="00E16105" w:rsidP="00B22364">
                  <w:pPr>
                    <w:pStyle w:val="ListParagraph"/>
                    <w:numPr>
                      <w:ilvl w:val="0"/>
                      <w:numId w:val="10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Yer </w:t>
                  </w:r>
                  <w:bookmarkStart w:id="0" w:name="_GoBack"/>
                  <w:bookmarkEnd w:id="0"/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açmak için orman yakmak</w:t>
                  </w:r>
                </w:p>
                <w:p w:rsidR="00E16105" w:rsidRDefault="00E16105" w:rsidP="00B22364">
                  <w:pPr>
                    <w:pStyle w:val="ListParagraph"/>
                    <w:numPr>
                      <w:ilvl w:val="0"/>
                      <w:numId w:val="10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Fabrika atıklarını akarsu ve göllere boşaltmak</w:t>
                  </w:r>
                </w:p>
                <w:p w:rsidR="00E16105" w:rsidRDefault="00E16105" w:rsidP="00B22364">
                  <w:pPr>
                    <w:pStyle w:val="ListParagraph"/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</w:p>
                <w:p w:rsidR="00E16105" w:rsidRPr="00B22364" w:rsidRDefault="00E16105" w:rsidP="00B22364">
                  <w:pPr>
                    <w:pStyle w:val="ListParagraph"/>
                    <w:numPr>
                      <w:ilvl w:val="0"/>
                      <w:numId w:val="7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Bina </w:t>
                  </w:r>
                  <w:r w:rsidRPr="00950371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–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Kedi </w:t>
                  </w:r>
                  <w:r w:rsidRPr="00950371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–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Baraj </w:t>
                  </w:r>
                  <w:r w:rsidRPr="00950371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–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A</w:t>
                  </w:r>
                  <w:r w:rsidRPr="00950371">
                    <w:rPr>
                      <w:rFonts w:ascii="ALFABET98" w:hAnsi="ALFABET98" w:cs="ALFABET98"/>
                      <w:b/>
                      <w:color w:val="000000"/>
                      <w:sz w:val="24"/>
                      <w:szCs w:val="24"/>
                    </w:rPr>
                    <w:t>ğ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>a</w:t>
                  </w:r>
                  <w:r w:rsidRPr="00950371">
                    <w:rPr>
                      <w:rFonts w:ascii="ALFABET98" w:hAnsi="ALFABET98" w:cs="ALFABET98"/>
                      <w:b/>
                      <w:color w:val="000000"/>
                      <w:sz w:val="24"/>
                      <w:szCs w:val="24"/>
                    </w:rPr>
                    <w:t>ç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50371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–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Orman </w:t>
                  </w:r>
                  <w:r w:rsidRPr="00950371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–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K</w:t>
                  </w:r>
                  <w:r w:rsidRPr="00950371">
                    <w:rPr>
                      <w:rFonts w:ascii="ALFABET98" w:hAnsi="ALFABET98" w:cs="ALFABET98"/>
                      <w:b/>
                      <w:color w:val="000000"/>
                      <w:sz w:val="24"/>
                      <w:szCs w:val="24"/>
                    </w:rPr>
                    <w:t>ö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>pr</w:t>
                  </w:r>
                  <w:r w:rsidRPr="00950371">
                    <w:rPr>
                      <w:rFonts w:ascii="ALFABET98" w:hAnsi="ALFABET98" w:cs="ALFABET98"/>
                      <w:b/>
                      <w:color w:val="000000"/>
                      <w:sz w:val="24"/>
                      <w:szCs w:val="24"/>
                    </w:rPr>
                    <w:t>ü</w:t>
                  </w:r>
                  <w:r w:rsidRPr="0095037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>,</w:t>
                  </w:r>
                  <w:r w:rsidRPr="00950371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bu terimlerden ka</w:t>
                  </w:r>
                  <w:r w:rsidRPr="00B22364">
                    <w:rPr>
                      <w:rFonts w:ascii="ALFABET98" w:hAnsi="ALFABET98" w:cs="ALFABET98"/>
                      <w:color w:val="0070C0"/>
                      <w:sz w:val="24"/>
                      <w:szCs w:val="24"/>
                    </w:rPr>
                    <w:t>ç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 tanesi be</w:t>
                  </w:r>
                  <w:r w:rsidRPr="00B22364">
                    <w:rPr>
                      <w:rFonts w:ascii="ALFABET98" w:hAnsi="ALFABET98" w:cs="ALFABET98"/>
                      <w:color w:val="0070C0"/>
                      <w:sz w:val="24"/>
                      <w:szCs w:val="24"/>
                    </w:rPr>
                    <w:t>ş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eri unsurdur? </w:t>
                  </w:r>
                </w:p>
                <w:p w:rsidR="00E16105" w:rsidRPr="00627F28" w:rsidRDefault="00E16105" w:rsidP="00896B40"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1  </w:t>
                  </w: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B22364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b) 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2 </w:t>
                  </w: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</w:r>
                  <w:r w:rsidRPr="00B22364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         c) 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3 </w:t>
                  </w: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ab/>
                    <w:t xml:space="preserve">   </w:t>
                  </w:r>
                  <w:r w:rsidRPr="00B22364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d)  </w:t>
                  </w:r>
                  <w:r w:rsidRPr="00B22364"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Hepsi</w:t>
                  </w:r>
                  <w:hyperlink r:id="rId8" w:history="1">
                    <w:r w:rsidRPr="009C58EB"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E16105" w:rsidRPr="00B22364" w:rsidRDefault="00E16105" w:rsidP="00B22364">
                  <w:pPr>
                    <w:pStyle w:val="ListParagraph"/>
                    <w:numPr>
                      <w:ilvl w:val="0"/>
                      <w:numId w:val="11"/>
                    </w:numPr>
                    <w:jc w:val="both"/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t xml:space="preserve">sözcükleri </w:t>
      </w:r>
    </w:p>
    <w:sectPr w:rsidR="00E16105" w:rsidRPr="004C2D48" w:rsidSect="00497850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105" w:rsidRDefault="00E16105" w:rsidP="000E1180">
      <w:pPr>
        <w:spacing w:after="0" w:line="240" w:lineRule="auto"/>
      </w:pPr>
      <w:r>
        <w:separator/>
      </w:r>
    </w:p>
  </w:endnote>
  <w:endnote w:type="continuationSeparator" w:id="0">
    <w:p w:rsidR="00E16105" w:rsidRDefault="00E16105" w:rsidP="000E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105" w:rsidRDefault="00E16105" w:rsidP="000E1180">
      <w:pPr>
        <w:spacing w:after="0" w:line="240" w:lineRule="auto"/>
      </w:pPr>
      <w:r>
        <w:separator/>
      </w:r>
    </w:p>
  </w:footnote>
  <w:footnote w:type="continuationSeparator" w:id="0">
    <w:p w:rsidR="00E16105" w:rsidRDefault="00E16105" w:rsidP="000E1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46D5"/>
    <w:multiLevelType w:val="hybridMultilevel"/>
    <w:tmpl w:val="905C984E"/>
    <w:lvl w:ilvl="0" w:tplc="EC5E71F6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E896263"/>
    <w:multiLevelType w:val="hybridMultilevel"/>
    <w:tmpl w:val="B7F2450E"/>
    <w:lvl w:ilvl="0" w:tplc="7A2449C6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39560A0"/>
    <w:multiLevelType w:val="hybridMultilevel"/>
    <w:tmpl w:val="0A36054C"/>
    <w:lvl w:ilvl="0" w:tplc="A42E0E66">
      <w:start w:val="1"/>
      <w:numFmt w:val="bullet"/>
      <w:lvlText w:val="o"/>
      <w:lvlJc w:val="left"/>
      <w:pPr>
        <w:ind w:left="862" w:hanging="360"/>
      </w:pPr>
      <w:rPr>
        <w:rFonts w:ascii="Courier New" w:hAnsi="Courier New" w:hint="default"/>
        <w:sz w:val="60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DFE4BE2"/>
    <w:multiLevelType w:val="hybridMultilevel"/>
    <w:tmpl w:val="857A2E1A"/>
    <w:lvl w:ilvl="0" w:tplc="0110258A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B050"/>
        <w:sz w:val="28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1D2331D"/>
    <w:multiLevelType w:val="hybridMultilevel"/>
    <w:tmpl w:val="2684DA18"/>
    <w:lvl w:ilvl="0" w:tplc="6C325696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>
    <w:nsid w:val="27CC0A38"/>
    <w:multiLevelType w:val="hybridMultilevel"/>
    <w:tmpl w:val="63D0825A"/>
    <w:lvl w:ilvl="0" w:tplc="3F0896F2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>
    <w:nsid w:val="2C9801A8"/>
    <w:multiLevelType w:val="hybridMultilevel"/>
    <w:tmpl w:val="0D804ACC"/>
    <w:lvl w:ilvl="0" w:tplc="E586EA4A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F1C123E"/>
    <w:multiLevelType w:val="hybridMultilevel"/>
    <w:tmpl w:val="5FE0A59C"/>
    <w:lvl w:ilvl="0" w:tplc="D5F846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806187"/>
    <w:multiLevelType w:val="hybridMultilevel"/>
    <w:tmpl w:val="76CCDA68"/>
    <w:lvl w:ilvl="0" w:tplc="6EF6651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636CAA"/>
    <w:multiLevelType w:val="hybridMultilevel"/>
    <w:tmpl w:val="88E074D8"/>
    <w:lvl w:ilvl="0" w:tplc="333259E8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b/>
        <w:color w:val="00B050"/>
        <w:sz w:val="32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53814A81"/>
    <w:multiLevelType w:val="hybridMultilevel"/>
    <w:tmpl w:val="2BF81548"/>
    <w:lvl w:ilvl="0" w:tplc="BFB05BF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577E4B66"/>
    <w:multiLevelType w:val="hybridMultilevel"/>
    <w:tmpl w:val="888CF850"/>
    <w:lvl w:ilvl="0" w:tplc="D69A51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3587448"/>
    <w:multiLevelType w:val="hybridMultilevel"/>
    <w:tmpl w:val="74B83166"/>
    <w:lvl w:ilvl="0" w:tplc="9B5CC44A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DBF0FA0"/>
    <w:multiLevelType w:val="hybridMultilevel"/>
    <w:tmpl w:val="87E61526"/>
    <w:lvl w:ilvl="0" w:tplc="972A94A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  <w:sz w:val="28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3"/>
  </w:num>
  <w:num w:numId="4">
    <w:abstractNumId w:val="9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1"/>
  </w:num>
  <w:num w:numId="10">
    <w:abstractNumId w:val="7"/>
  </w:num>
  <w:num w:numId="11">
    <w:abstractNumId w:val="4"/>
  </w:num>
  <w:num w:numId="12">
    <w:abstractNumId w:val="10"/>
  </w:num>
  <w:num w:numId="13">
    <w:abstractNumId w:val="12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850"/>
    <w:rsid w:val="0000018C"/>
    <w:rsid w:val="00007F14"/>
    <w:rsid w:val="0001265A"/>
    <w:rsid w:val="00034C91"/>
    <w:rsid w:val="000E1180"/>
    <w:rsid w:val="00162A21"/>
    <w:rsid w:val="003673EB"/>
    <w:rsid w:val="003D1821"/>
    <w:rsid w:val="003E10B7"/>
    <w:rsid w:val="0040253B"/>
    <w:rsid w:val="00497850"/>
    <w:rsid w:val="004C2D48"/>
    <w:rsid w:val="005221FF"/>
    <w:rsid w:val="005417E7"/>
    <w:rsid w:val="005F560D"/>
    <w:rsid w:val="00627F28"/>
    <w:rsid w:val="00651BE7"/>
    <w:rsid w:val="006F3DD7"/>
    <w:rsid w:val="007023EA"/>
    <w:rsid w:val="0072030E"/>
    <w:rsid w:val="007C11AC"/>
    <w:rsid w:val="00896B40"/>
    <w:rsid w:val="009455ED"/>
    <w:rsid w:val="00950371"/>
    <w:rsid w:val="009C58EB"/>
    <w:rsid w:val="00AC444F"/>
    <w:rsid w:val="00AD1904"/>
    <w:rsid w:val="00B22364"/>
    <w:rsid w:val="00B84A78"/>
    <w:rsid w:val="00BB481A"/>
    <w:rsid w:val="00C123C4"/>
    <w:rsid w:val="00C30CBB"/>
    <w:rsid w:val="00C62364"/>
    <w:rsid w:val="00C63003"/>
    <w:rsid w:val="00E16105"/>
    <w:rsid w:val="00F52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850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978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62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2364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AC44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E1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E1180"/>
    <w:rPr>
      <w:rFonts w:ascii="Calibri" w:hAnsi="Calibri" w:cs="Times New Roman"/>
      <w:lang w:eastAsia="tr-TR"/>
    </w:rPr>
  </w:style>
  <w:style w:type="paragraph" w:styleId="Footer">
    <w:name w:val="footer"/>
    <w:basedOn w:val="Normal"/>
    <w:link w:val="FooterChar"/>
    <w:uiPriority w:val="99"/>
    <w:rsid w:val="000E1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E1180"/>
    <w:rPr>
      <w:rFonts w:ascii="Calibri" w:hAnsi="Calibri" w:cs="Times New Roman"/>
      <w:lang w:eastAsia="tr-TR"/>
    </w:rPr>
  </w:style>
  <w:style w:type="table" w:customStyle="1" w:styleId="TabloKlavuzu1">
    <w:name w:val="Tablo Kılavuzu1"/>
    <w:uiPriority w:val="99"/>
    <w:rsid w:val="00B223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96B4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5</Words>
  <Characters>35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cp:keywords>sorubak.com</cp:keywords>
  <dc:description>sorubak.com</dc:description>
  <cp:lastPrinted>2014-12-10T17:54:00Z</cp:lastPrinted>
  <dcterms:created xsi:type="dcterms:W3CDTF">2014-12-17T04:25:00Z</dcterms:created>
  <dcterms:modified xsi:type="dcterms:W3CDTF">2014-12-20T21:41:00Z</dcterms:modified>
  <cp:category>sorubak.com</cp:category>
</cp:coreProperties>
</file>