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14"/>
        <w:gridCol w:w="363"/>
        <w:gridCol w:w="1452"/>
        <w:gridCol w:w="725"/>
        <w:gridCol w:w="1089"/>
        <w:gridCol w:w="1088"/>
        <w:gridCol w:w="727"/>
        <w:gridCol w:w="1450"/>
        <w:gridCol w:w="364"/>
        <w:gridCol w:w="1817"/>
      </w:tblGrid>
      <w:tr w:rsidR="00F256CD" w:rsidRPr="002F4BC4" w:rsidTr="002F4BC4">
        <w:trPr>
          <w:trHeight w:val="639"/>
        </w:trPr>
        <w:tc>
          <w:tcPr>
            <w:tcW w:w="10888" w:type="dxa"/>
            <w:gridSpan w:val="10"/>
            <w:vAlign w:val="center"/>
          </w:tcPr>
          <w:p w:rsidR="00F256CD" w:rsidRPr="002F4BC4" w:rsidRDefault="00F256CD" w:rsidP="002F4BC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Aşağıdaki kutularda bulunan sayılardan daha küçük olanları yuvarlak içine alın.</w:t>
            </w:r>
          </w:p>
        </w:tc>
      </w:tr>
      <w:tr w:rsidR="00F256CD" w:rsidRPr="002F4BC4" w:rsidTr="002F4BC4">
        <w:trPr>
          <w:trHeight w:val="530"/>
        </w:trPr>
        <w:tc>
          <w:tcPr>
            <w:tcW w:w="2177" w:type="dxa"/>
            <w:gridSpan w:val="2"/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735</w:t>
            </w:r>
          </w:p>
        </w:tc>
        <w:tc>
          <w:tcPr>
            <w:tcW w:w="2177" w:type="dxa"/>
            <w:gridSpan w:val="2"/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260</w:t>
            </w:r>
          </w:p>
        </w:tc>
        <w:tc>
          <w:tcPr>
            <w:tcW w:w="2177" w:type="dxa"/>
            <w:gridSpan w:val="2"/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586</w:t>
            </w:r>
          </w:p>
        </w:tc>
        <w:tc>
          <w:tcPr>
            <w:tcW w:w="2177" w:type="dxa"/>
            <w:gridSpan w:val="2"/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702</w:t>
            </w:r>
          </w:p>
        </w:tc>
        <w:tc>
          <w:tcPr>
            <w:tcW w:w="2181" w:type="dxa"/>
            <w:gridSpan w:val="2"/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379</w:t>
            </w:r>
          </w:p>
        </w:tc>
      </w:tr>
      <w:tr w:rsidR="00F256CD" w:rsidRPr="002F4BC4" w:rsidTr="002F4BC4">
        <w:trPr>
          <w:trHeight w:val="2435"/>
        </w:trPr>
        <w:tc>
          <w:tcPr>
            <w:tcW w:w="2177" w:type="dxa"/>
            <w:gridSpan w:val="2"/>
            <w:tcBorders>
              <w:bottom w:val="triple" w:sz="4" w:space="0" w:color="auto"/>
            </w:tcBorders>
          </w:tcPr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612       354 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822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721       699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742</w:t>
            </w:r>
          </w:p>
        </w:tc>
        <w:tc>
          <w:tcPr>
            <w:tcW w:w="2177" w:type="dxa"/>
            <w:gridSpan w:val="2"/>
            <w:tcBorders>
              <w:bottom w:val="triple" w:sz="4" w:space="0" w:color="auto"/>
            </w:tcBorders>
          </w:tcPr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555       197 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275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258       263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333</w:t>
            </w:r>
          </w:p>
        </w:tc>
        <w:tc>
          <w:tcPr>
            <w:tcW w:w="2177" w:type="dxa"/>
            <w:gridSpan w:val="2"/>
            <w:tcBorders>
              <w:bottom w:val="triple" w:sz="4" w:space="0" w:color="auto"/>
            </w:tcBorders>
          </w:tcPr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456       611 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282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567       584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588</w:t>
            </w:r>
          </w:p>
        </w:tc>
        <w:tc>
          <w:tcPr>
            <w:tcW w:w="2177" w:type="dxa"/>
            <w:gridSpan w:val="2"/>
            <w:tcBorders>
              <w:bottom w:val="triple" w:sz="4" w:space="0" w:color="auto"/>
            </w:tcBorders>
          </w:tcPr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822       670 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700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499       719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709</w:t>
            </w:r>
          </w:p>
        </w:tc>
        <w:tc>
          <w:tcPr>
            <w:tcW w:w="2181" w:type="dxa"/>
            <w:gridSpan w:val="2"/>
            <w:tcBorders>
              <w:bottom w:val="triple" w:sz="4" w:space="0" w:color="auto"/>
            </w:tcBorders>
          </w:tcPr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401       534 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360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381       392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369</w:t>
            </w:r>
          </w:p>
        </w:tc>
      </w:tr>
      <w:tr w:rsidR="00F256CD" w:rsidRPr="002F4BC4" w:rsidTr="002F4BC4">
        <w:trPr>
          <w:trHeight w:val="533"/>
        </w:trPr>
        <w:tc>
          <w:tcPr>
            <w:tcW w:w="2177" w:type="dxa"/>
            <w:gridSpan w:val="2"/>
            <w:tcBorders>
              <w:top w:val="trip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3 472</w:t>
            </w:r>
          </w:p>
        </w:tc>
        <w:tc>
          <w:tcPr>
            <w:tcW w:w="2177" w:type="dxa"/>
            <w:gridSpan w:val="2"/>
            <w:tcBorders>
              <w:top w:val="trip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6 208</w:t>
            </w:r>
          </w:p>
        </w:tc>
        <w:tc>
          <w:tcPr>
            <w:tcW w:w="2177" w:type="dxa"/>
            <w:gridSpan w:val="2"/>
            <w:tcBorders>
              <w:top w:val="trip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2 816</w:t>
            </w:r>
          </w:p>
        </w:tc>
        <w:tc>
          <w:tcPr>
            <w:tcW w:w="2177" w:type="dxa"/>
            <w:gridSpan w:val="2"/>
            <w:tcBorders>
              <w:top w:val="trip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7 777</w:t>
            </w:r>
          </w:p>
        </w:tc>
        <w:tc>
          <w:tcPr>
            <w:tcW w:w="2181" w:type="dxa"/>
            <w:gridSpan w:val="2"/>
            <w:tcBorders>
              <w:top w:val="trip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4 836</w:t>
            </w:r>
          </w:p>
        </w:tc>
      </w:tr>
      <w:tr w:rsidR="00F256CD" w:rsidRPr="002F4BC4" w:rsidTr="002F4BC4">
        <w:trPr>
          <w:trHeight w:val="2358"/>
        </w:trPr>
        <w:tc>
          <w:tcPr>
            <w:tcW w:w="2177" w:type="dxa"/>
            <w:gridSpan w:val="2"/>
            <w:tcBorders>
              <w:bottom w:val="triple" w:sz="4" w:space="0" w:color="auto"/>
            </w:tcBorders>
          </w:tcPr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2 871     4 990 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3 309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987       1 654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5 003</w:t>
            </w:r>
          </w:p>
        </w:tc>
        <w:tc>
          <w:tcPr>
            <w:tcW w:w="2177" w:type="dxa"/>
            <w:gridSpan w:val="2"/>
            <w:tcBorders>
              <w:bottom w:val="triple" w:sz="4" w:space="0" w:color="auto"/>
            </w:tcBorders>
          </w:tcPr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5 321     6 173 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5 888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427       7 111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8 107</w:t>
            </w:r>
          </w:p>
        </w:tc>
        <w:tc>
          <w:tcPr>
            <w:tcW w:w="2177" w:type="dxa"/>
            <w:gridSpan w:val="2"/>
            <w:tcBorders>
              <w:bottom w:val="triple" w:sz="4" w:space="0" w:color="auto"/>
            </w:tcBorders>
          </w:tcPr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2 871     6 101 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4 231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1 505     5 002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9 444</w:t>
            </w:r>
          </w:p>
        </w:tc>
        <w:tc>
          <w:tcPr>
            <w:tcW w:w="2177" w:type="dxa"/>
            <w:gridSpan w:val="2"/>
            <w:tcBorders>
              <w:bottom w:val="triple" w:sz="4" w:space="0" w:color="auto"/>
            </w:tcBorders>
          </w:tcPr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2 871     4 990 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3 309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987       1 654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5 003</w:t>
            </w:r>
          </w:p>
        </w:tc>
        <w:tc>
          <w:tcPr>
            <w:tcW w:w="2181" w:type="dxa"/>
            <w:gridSpan w:val="2"/>
            <w:tcBorders>
              <w:bottom w:val="triple" w:sz="4" w:space="0" w:color="auto"/>
            </w:tcBorders>
          </w:tcPr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4 829     4 841 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4 830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4 852    4 811</w:t>
            </w:r>
          </w:p>
          <w:p w:rsidR="00F256CD" w:rsidRPr="002F4BC4" w:rsidRDefault="00F256CD" w:rsidP="002F4BC4">
            <w:pPr>
              <w:spacing w:after="0" w:line="48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    4 872</w:t>
            </w:r>
          </w:p>
        </w:tc>
      </w:tr>
      <w:tr w:rsidR="00F256CD" w:rsidRPr="002F4BC4" w:rsidTr="002F4BC4">
        <w:trPr>
          <w:trHeight w:val="628"/>
        </w:trPr>
        <w:tc>
          <w:tcPr>
            <w:tcW w:w="1814" w:type="dxa"/>
            <w:tcBorders>
              <w:top w:val="trip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24 641</w:t>
            </w:r>
          </w:p>
        </w:tc>
        <w:tc>
          <w:tcPr>
            <w:tcW w:w="1815" w:type="dxa"/>
            <w:gridSpan w:val="2"/>
            <w:tcBorders>
              <w:top w:val="trip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47 019</w:t>
            </w:r>
          </w:p>
        </w:tc>
        <w:tc>
          <w:tcPr>
            <w:tcW w:w="1814" w:type="dxa"/>
            <w:gridSpan w:val="2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80 009</w:t>
            </w:r>
          </w:p>
        </w:tc>
        <w:tc>
          <w:tcPr>
            <w:tcW w:w="1815" w:type="dxa"/>
            <w:gridSpan w:val="2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267 432</w:t>
            </w:r>
          </w:p>
        </w:tc>
        <w:tc>
          <w:tcPr>
            <w:tcW w:w="1814" w:type="dxa"/>
            <w:gridSpan w:val="2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550 028</w:t>
            </w:r>
          </w:p>
        </w:tc>
        <w:tc>
          <w:tcPr>
            <w:tcW w:w="1815" w:type="dxa"/>
            <w:tcBorders>
              <w:top w:val="trip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300 753</w:t>
            </w:r>
          </w:p>
        </w:tc>
      </w:tr>
      <w:tr w:rsidR="00F256CD" w:rsidRPr="002F4BC4" w:rsidTr="002F4BC4">
        <w:trPr>
          <w:trHeight w:val="3999"/>
        </w:trPr>
        <w:tc>
          <w:tcPr>
            <w:tcW w:w="1814" w:type="dxa"/>
            <w:tcBorders>
              <w:bottom w:val="trip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11 983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22 707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45 617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55 228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24 599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24 643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5 702</w:t>
            </w:r>
          </w:p>
        </w:tc>
        <w:tc>
          <w:tcPr>
            <w:tcW w:w="1815" w:type="dxa"/>
            <w:gridSpan w:val="2"/>
            <w:tcBorders>
              <w:bottom w:val="trip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48 101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46 720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39 909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51 000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47 020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40 999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121 823</w:t>
            </w:r>
          </w:p>
        </w:tc>
        <w:tc>
          <w:tcPr>
            <w:tcW w:w="1814" w:type="dxa"/>
            <w:gridSpan w:val="2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79 984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72 630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81 002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90 011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50 987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6 553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99 998</w:t>
            </w:r>
          </w:p>
        </w:tc>
        <w:tc>
          <w:tcPr>
            <w:tcW w:w="1815" w:type="dxa"/>
            <w:gridSpan w:val="2"/>
            <w:tcBorders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98 303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192 353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4 810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268 002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411 024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239 461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267 414</w:t>
            </w:r>
          </w:p>
        </w:tc>
        <w:tc>
          <w:tcPr>
            <w:tcW w:w="1814" w:type="dxa"/>
            <w:gridSpan w:val="2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440 141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93 728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1 824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600 026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550 031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490 173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462 555</w:t>
            </w:r>
          </w:p>
        </w:tc>
        <w:tc>
          <w:tcPr>
            <w:tcW w:w="1815" w:type="dxa"/>
            <w:tcBorders>
              <w:bottom w:val="triple" w:sz="4" w:space="0" w:color="auto"/>
            </w:tcBorders>
            <w:vAlign w:val="center"/>
          </w:tcPr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12"/>
                <w:szCs w:val="12"/>
              </w:rPr>
            </w:pP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197 256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58 942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81 753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818 750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300 711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300 759</w:t>
            </w:r>
          </w:p>
          <w:p w:rsidR="00F256CD" w:rsidRPr="002F4BC4" w:rsidRDefault="00F256CD" w:rsidP="002F4BC4">
            <w:pPr>
              <w:spacing w:after="0" w:line="48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300 763</w:t>
            </w:r>
          </w:p>
        </w:tc>
      </w:tr>
    </w:tbl>
    <w:p w:rsidR="00F256CD" w:rsidRDefault="00F256CD"/>
    <w:tbl>
      <w:tblPr>
        <w:tblW w:w="109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142"/>
        <w:gridCol w:w="2552"/>
        <w:gridCol w:w="567"/>
        <w:gridCol w:w="283"/>
        <w:gridCol w:w="1455"/>
        <w:gridCol w:w="530"/>
        <w:gridCol w:w="141"/>
        <w:gridCol w:w="4012"/>
      </w:tblGrid>
      <w:tr w:rsidR="00F256CD" w:rsidRPr="002F4BC4" w:rsidTr="002F4BC4">
        <w:trPr>
          <w:trHeight w:val="672"/>
        </w:trPr>
        <w:tc>
          <w:tcPr>
            <w:tcW w:w="10924" w:type="dxa"/>
            <w:gridSpan w:val="9"/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Aşağıda verilen sayıları büyük ve küçük oluşlarına göre belirtilen yerlere yazın.</w:t>
            </w:r>
          </w:p>
        </w:tc>
      </w:tr>
      <w:tr w:rsidR="00F256CD" w:rsidRPr="002F4BC4" w:rsidTr="002F4BC4">
        <w:trPr>
          <w:trHeight w:val="1241"/>
        </w:trPr>
        <w:tc>
          <w:tcPr>
            <w:tcW w:w="1242" w:type="dxa"/>
            <w:vMerge w:val="restart"/>
            <w:vAlign w:val="center"/>
          </w:tcPr>
          <w:p w:rsidR="00F256CD" w:rsidRPr="002F4BC4" w:rsidRDefault="00F256CD" w:rsidP="002F4BC4">
            <w:pPr>
              <w:pStyle w:val="NoSpacing"/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722</w:t>
            </w:r>
          </w:p>
        </w:tc>
        <w:tc>
          <w:tcPr>
            <w:tcW w:w="3261" w:type="dxa"/>
            <w:gridSpan w:val="3"/>
            <w:vMerge w:val="restart"/>
            <w:vAlign w:val="center"/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673         456     720 </w:t>
            </w:r>
          </w:p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472         888     709</w:t>
            </w:r>
          </w:p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399         719      800</w:t>
            </w:r>
          </w:p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731         728      741</w:t>
            </w:r>
          </w:p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45            97      1 232</w:t>
            </w:r>
          </w:p>
        </w:tc>
        <w:tc>
          <w:tcPr>
            <w:tcW w:w="1738" w:type="dxa"/>
            <w:gridSpan w:val="2"/>
          </w:tcPr>
          <w:p w:rsidR="00F256CD" w:rsidRPr="002F4BC4" w:rsidRDefault="00F256CD" w:rsidP="002F4BC4">
            <w:pPr>
              <w:pStyle w:val="NoSpacing"/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722’den</w:t>
            </w:r>
            <w:r w:rsidRPr="002F4BC4">
              <w:rPr>
                <w:rFonts w:ascii="Comic Sans MS" w:hAnsi="Comic Sans MS"/>
                <w:sz w:val="28"/>
                <w:szCs w:val="28"/>
              </w:rPr>
              <w:t xml:space="preserve"> küçük olan sayılar</w:t>
            </w:r>
          </w:p>
        </w:tc>
        <w:tc>
          <w:tcPr>
            <w:tcW w:w="4683" w:type="dxa"/>
            <w:gridSpan w:val="3"/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256CD" w:rsidRPr="002F4BC4" w:rsidTr="002F4BC4">
        <w:trPr>
          <w:trHeight w:val="1241"/>
        </w:trPr>
        <w:tc>
          <w:tcPr>
            <w:tcW w:w="1242" w:type="dxa"/>
            <w:vMerge/>
            <w:tcBorders>
              <w:bottom w:val="doubleWave" w:sz="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vMerge/>
            <w:tcBorders>
              <w:bottom w:val="doubleWave" w:sz="6" w:space="0" w:color="auto"/>
            </w:tcBorders>
            <w:vAlign w:val="center"/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38" w:type="dxa"/>
            <w:gridSpan w:val="2"/>
            <w:tcBorders>
              <w:bottom w:val="doubleWave" w:sz="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722’den</w:t>
            </w:r>
            <w:r w:rsidRPr="002F4BC4">
              <w:rPr>
                <w:rFonts w:ascii="Comic Sans MS" w:hAnsi="Comic Sans MS"/>
                <w:sz w:val="28"/>
                <w:szCs w:val="28"/>
                <w:u w:val="dotted"/>
              </w:rPr>
              <w:t xml:space="preserve"> </w:t>
            </w:r>
            <w:r w:rsidRPr="002F4BC4">
              <w:rPr>
                <w:rFonts w:ascii="Comic Sans MS" w:hAnsi="Comic Sans MS"/>
                <w:sz w:val="28"/>
                <w:szCs w:val="28"/>
              </w:rPr>
              <w:t>büyük olan sayılar</w:t>
            </w:r>
          </w:p>
        </w:tc>
        <w:tc>
          <w:tcPr>
            <w:tcW w:w="4683" w:type="dxa"/>
            <w:gridSpan w:val="3"/>
            <w:tcBorders>
              <w:bottom w:val="doubleWave" w:sz="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256CD" w:rsidRPr="002F4BC4" w:rsidTr="002F4BC4">
        <w:trPr>
          <w:trHeight w:val="1241"/>
        </w:trPr>
        <w:tc>
          <w:tcPr>
            <w:tcW w:w="1242" w:type="dxa"/>
            <w:vMerge w:val="restart"/>
            <w:tcBorders>
              <w:top w:val="thinThickThinMediumGap" w:sz="36" w:space="0" w:color="auto"/>
            </w:tcBorders>
            <w:vAlign w:val="center"/>
          </w:tcPr>
          <w:p w:rsidR="00F256CD" w:rsidRPr="002F4BC4" w:rsidRDefault="00F256CD" w:rsidP="002F4BC4">
            <w:pPr>
              <w:pStyle w:val="NoSpacing"/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6 502</w:t>
            </w:r>
          </w:p>
        </w:tc>
        <w:tc>
          <w:tcPr>
            <w:tcW w:w="3261" w:type="dxa"/>
            <w:gridSpan w:val="3"/>
            <w:vMerge w:val="restart"/>
            <w:tcBorders>
              <w:top w:val="thinThickThinMediumGap" w:sz="36" w:space="0" w:color="auto"/>
            </w:tcBorders>
            <w:vAlign w:val="center"/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4 507            3 999  </w:t>
            </w:r>
          </w:p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6 102            2 900</w:t>
            </w:r>
          </w:p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6 504           6 601</w:t>
            </w:r>
          </w:p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 xml:space="preserve">   808           6 500 </w:t>
            </w:r>
          </w:p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5 983              726</w:t>
            </w:r>
          </w:p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sz w:val="28"/>
                <w:szCs w:val="28"/>
              </w:rPr>
              <w:t>4 444           12 365</w:t>
            </w:r>
          </w:p>
        </w:tc>
        <w:tc>
          <w:tcPr>
            <w:tcW w:w="1738" w:type="dxa"/>
            <w:gridSpan w:val="2"/>
            <w:tcBorders>
              <w:top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6 502’den</w:t>
            </w:r>
            <w:r w:rsidRPr="002F4BC4">
              <w:rPr>
                <w:rFonts w:ascii="Comic Sans MS" w:hAnsi="Comic Sans MS"/>
                <w:sz w:val="28"/>
                <w:szCs w:val="28"/>
              </w:rPr>
              <w:t xml:space="preserve"> küçük olan sayılar</w:t>
            </w:r>
          </w:p>
        </w:tc>
        <w:tc>
          <w:tcPr>
            <w:tcW w:w="4683" w:type="dxa"/>
            <w:gridSpan w:val="3"/>
            <w:tcBorders>
              <w:top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256CD" w:rsidRPr="002F4BC4" w:rsidTr="002F4BC4">
        <w:trPr>
          <w:trHeight w:val="1241"/>
        </w:trPr>
        <w:tc>
          <w:tcPr>
            <w:tcW w:w="1242" w:type="dxa"/>
            <w:vMerge/>
            <w:tcBorders>
              <w:bottom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vMerge/>
            <w:tcBorders>
              <w:bottom w:val="thinThickThinMediumGap" w:sz="36" w:space="0" w:color="auto"/>
            </w:tcBorders>
            <w:vAlign w:val="center"/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38" w:type="dxa"/>
            <w:gridSpan w:val="2"/>
            <w:tcBorders>
              <w:bottom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6 502’den</w:t>
            </w:r>
            <w:r w:rsidRPr="002F4BC4">
              <w:rPr>
                <w:rFonts w:ascii="Comic Sans MS" w:hAnsi="Comic Sans MS"/>
                <w:sz w:val="28"/>
                <w:szCs w:val="28"/>
              </w:rPr>
              <w:t xml:space="preserve"> büyük olan sayılar</w:t>
            </w:r>
          </w:p>
        </w:tc>
        <w:tc>
          <w:tcPr>
            <w:tcW w:w="4683" w:type="dxa"/>
            <w:gridSpan w:val="3"/>
            <w:tcBorders>
              <w:bottom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256CD" w:rsidRPr="002F4BC4" w:rsidTr="002F4BC4">
        <w:trPr>
          <w:trHeight w:val="1460"/>
        </w:trPr>
        <w:tc>
          <w:tcPr>
            <w:tcW w:w="1242" w:type="dxa"/>
            <w:vMerge w:val="restart"/>
            <w:tcBorders>
              <w:top w:val="thinThickThinMediumGap" w:sz="36" w:space="0" w:color="auto"/>
            </w:tcBorders>
            <w:vAlign w:val="center"/>
          </w:tcPr>
          <w:p w:rsidR="00F256CD" w:rsidRPr="002F4BC4" w:rsidRDefault="00F256CD" w:rsidP="002F4BC4">
            <w:pPr>
              <w:pStyle w:val="NoSpacing"/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35 890</w:t>
            </w:r>
          </w:p>
        </w:tc>
        <w:tc>
          <w:tcPr>
            <w:tcW w:w="3544" w:type="dxa"/>
            <w:gridSpan w:val="4"/>
            <w:vMerge w:val="restart"/>
            <w:tcBorders>
              <w:top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oval id="_x0000_s1026" style="position:absolute;margin-left:35.35pt;margin-top:93.95pt;width:98.6pt;height:32.3pt;z-index:251655168;mso-position-horizontal-relative:text;mso-position-vertical-relative:text">
                  <v:textbox style="mso-next-textbox:#_x0000_s1026">
                    <w:txbxContent>
                      <w:p w:rsidR="00F256CD" w:rsidRPr="00BC046D" w:rsidRDefault="00F256CD" w:rsidP="00BC046D"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423 880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27" style="position:absolute;margin-left:83.55pt;margin-top:137.65pt;width:81.6pt;height:32.3pt;z-index:251658240;mso-position-horizontal-relative:text;mso-position-vertical-relative:text">
                  <v:textbox style="mso-next-textbox:#_x0000_s1027">
                    <w:txbxContent>
                      <w:p w:rsidR="00F256CD" w:rsidRPr="00BC046D" w:rsidRDefault="00F256CD" w:rsidP="00BC046D"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42 222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28" style="position:absolute;margin-left:88.95pt;margin-top:48.85pt;width:81.6pt;height:32.3pt;z-index:251656192;mso-position-horizontal-relative:text;mso-position-vertical-relative:text">
                  <v:textbox style="mso-next-textbox:#_x0000_s1028">
                    <w:txbxContent>
                      <w:p w:rsidR="00F256CD" w:rsidRPr="00BC046D" w:rsidRDefault="00F256CD" w:rsidP="00BC046D"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45 901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29" style="position:absolute;margin-left:83.55pt;margin-top:1.9pt;width:81.6pt;height:32.3pt;z-index:251653120;mso-position-horizontal-relative:text;mso-position-vertical-relative:text">
                  <v:textbox style="mso-next-textbox:#_x0000_s1029">
                    <w:txbxContent>
                      <w:p w:rsidR="00F256CD" w:rsidRPr="00BC046D" w:rsidRDefault="00F256CD" w:rsidP="00BC046D"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9 636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30" style="position:absolute;margin-left:-3.45pt;margin-top:48.85pt;width:81.6pt;height:32.3pt;z-index:251654144;mso-position-horizontal-relative:text;mso-position-vertical-relative:text">
                  <v:textbox style="mso-next-textbox:#_x0000_s1030">
                    <w:txbxContent>
                      <w:p w:rsidR="00F256CD" w:rsidRPr="00BC046D" w:rsidRDefault="00F256CD" w:rsidP="00BC046D"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32 733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31" style="position:absolute;margin-left:-3.45pt;margin-top:137.65pt;width:81.6pt;height:32.3pt;z-index:251657216;mso-position-horizontal-relative:text;mso-position-vertical-relative:text">
                  <v:textbox style="mso-next-textbox:#_x0000_s1031">
                    <w:txbxContent>
                      <w:p w:rsidR="00F256CD" w:rsidRPr="00BC046D" w:rsidRDefault="00F256CD" w:rsidP="00BC046D"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35 791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32" style="position:absolute;margin-left:-3.45pt;margin-top:1.9pt;width:81.6pt;height:32.3pt;z-index:251652096;mso-position-horizontal-relative:text;mso-position-vertical-relative:text">
                  <v:textbox style="mso-next-textbox:#_x0000_s1032">
                    <w:txbxContent>
                      <w:p w:rsidR="00F256CD" w:rsidRPr="00BC046D" w:rsidRDefault="00F256CD" w:rsidP="00BC046D"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35 882</w:t>
                        </w:r>
                      </w:p>
                    </w:txbxContent>
                  </v:textbox>
                </v:oval>
              </w:pict>
            </w:r>
            <w:r w:rsidRPr="002F4BC4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35 890’dan</w:t>
            </w:r>
            <w:r w:rsidRPr="002F4BC4">
              <w:rPr>
                <w:rFonts w:ascii="Comic Sans MS" w:hAnsi="Comic Sans MS"/>
                <w:sz w:val="28"/>
                <w:szCs w:val="28"/>
              </w:rPr>
              <w:t xml:space="preserve"> küçük olan sayılar</w:t>
            </w:r>
          </w:p>
        </w:tc>
        <w:tc>
          <w:tcPr>
            <w:tcW w:w="4153" w:type="dxa"/>
            <w:gridSpan w:val="2"/>
            <w:tcBorders>
              <w:top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256CD" w:rsidRPr="002F4BC4" w:rsidTr="002F4BC4">
        <w:trPr>
          <w:trHeight w:val="1460"/>
        </w:trPr>
        <w:tc>
          <w:tcPr>
            <w:tcW w:w="1242" w:type="dxa"/>
            <w:vMerge/>
            <w:tcBorders>
              <w:bottom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44" w:type="dxa"/>
            <w:gridSpan w:val="4"/>
            <w:vMerge/>
            <w:tcBorders>
              <w:bottom w:val="thinThickThinMediumGap" w:sz="36" w:space="0" w:color="auto"/>
            </w:tcBorders>
            <w:vAlign w:val="center"/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35 890’dan</w:t>
            </w:r>
            <w:r w:rsidRPr="002F4BC4">
              <w:rPr>
                <w:rFonts w:ascii="Comic Sans MS" w:hAnsi="Comic Sans MS"/>
                <w:sz w:val="28"/>
                <w:szCs w:val="28"/>
              </w:rPr>
              <w:t xml:space="preserve"> büyük olan sayılar</w:t>
            </w:r>
          </w:p>
        </w:tc>
        <w:tc>
          <w:tcPr>
            <w:tcW w:w="4153" w:type="dxa"/>
            <w:gridSpan w:val="2"/>
            <w:tcBorders>
              <w:bottom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256CD" w:rsidRPr="002F4BC4" w:rsidTr="002F4BC4">
        <w:trPr>
          <w:trHeight w:val="1460"/>
        </w:trPr>
        <w:tc>
          <w:tcPr>
            <w:tcW w:w="1384" w:type="dxa"/>
            <w:gridSpan w:val="2"/>
            <w:vMerge w:val="restart"/>
            <w:tcBorders>
              <w:top w:val="thinThickThinMediumGap" w:sz="36" w:space="0" w:color="auto"/>
            </w:tcBorders>
            <w:vAlign w:val="center"/>
          </w:tcPr>
          <w:p w:rsidR="00F256CD" w:rsidRPr="002F4BC4" w:rsidRDefault="00F256CD" w:rsidP="002F4BC4">
            <w:pPr>
              <w:pStyle w:val="NoSpacing"/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  <w:u w:val="dotted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404 053</w:t>
            </w:r>
          </w:p>
        </w:tc>
        <w:tc>
          <w:tcPr>
            <w:tcW w:w="2552" w:type="dxa"/>
            <w:vMerge w:val="restart"/>
            <w:tcBorders>
              <w:top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oval id="_x0000_s1033" style="position:absolute;margin-left:-.85pt;margin-top:128.2pt;width:103.9pt;height:32.3pt;z-index:251661312;mso-position-horizontal-relative:text;mso-position-vertical-relative:text">
                  <v:textbox style="mso-next-textbox:#_x0000_s1033">
                    <w:txbxContent>
                      <w:p w:rsidR="00F256CD" w:rsidRPr="00BC046D" w:rsidRDefault="00F256CD" w:rsidP="001F5F6C"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404 007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34" style="position:absolute;margin-left:-.85pt;margin-top:95.9pt;width:103.9pt;height:32.3pt;z-index:251663360;mso-position-horizontal-relative:text;mso-position-vertical-relative:text">
                  <v:textbox style="mso-next-textbox:#_x0000_s1034">
                    <w:txbxContent>
                      <w:p w:rsidR="00F256CD" w:rsidRPr="00BC046D" w:rsidRDefault="00F256CD" w:rsidP="001F5F6C"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404 066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35" style="position:absolute;margin-left:-.85pt;margin-top:63.6pt;width:103.9pt;height:32.3pt;z-index:251662336;mso-position-horizontal-relative:text;mso-position-vertical-relative:text">
                  <v:textbox style="mso-next-textbox:#_x0000_s1035">
                    <w:txbxContent>
                      <w:p w:rsidR="00F256CD" w:rsidRPr="00BC046D" w:rsidRDefault="00F256CD" w:rsidP="001F5F6C"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404 058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36" style="position:absolute;margin-left:-.85pt;margin-top:31.3pt;width:103.9pt;height:32.3pt;z-index:251660288;mso-position-horizontal-relative:text;mso-position-vertical-relative:text">
                  <v:textbox style="mso-next-textbox:#_x0000_s1036">
                    <w:txbxContent>
                      <w:p w:rsidR="00F256CD" w:rsidRPr="00BC046D" w:rsidRDefault="00F256CD" w:rsidP="001F5F6C"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404 049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37" style="position:absolute;margin-left:-.85pt;margin-top:-1pt;width:103.9pt;height:32.3pt;z-index:251659264;mso-position-horizontal-relative:text;mso-position-vertical-relative:text">
                  <v:textbox style="mso-next-textbox:#_x0000_s1037">
                    <w:txbxContent>
                      <w:p w:rsidR="00F256CD" w:rsidRPr="00BC046D" w:rsidRDefault="00F256CD" w:rsidP="00BC046D"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423 880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976" w:type="dxa"/>
            <w:gridSpan w:val="5"/>
            <w:tcBorders>
              <w:top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404 053’den</w:t>
            </w:r>
            <w:r w:rsidRPr="002F4BC4">
              <w:rPr>
                <w:rFonts w:ascii="Comic Sans MS" w:hAnsi="Comic Sans MS"/>
                <w:sz w:val="28"/>
                <w:szCs w:val="28"/>
              </w:rPr>
              <w:t xml:space="preserve"> küçük olan sayılar</w:t>
            </w:r>
          </w:p>
        </w:tc>
        <w:tc>
          <w:tcPr>
            <w:tcW w:w="4012" w:type="dxa"/>
            <w:tcBorders>
              <w:top w:val="thinThickThinMediumGap" w:sz="36" w:space="0" w:color="auto"/>
            </w:tcBorders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256CD" w:rsidRPr="002F4BC4" w:rsidTr="002F4BC4">
        <w:trPr>
          <w:trHeight w:val="1763"/>
        </w:trPr>
        <w:tc>
          <w:tcPr>
            <w:tcW w:w="1384" w:type="dxa"/>
            <w:gridSpan w:val="2"/>
            <w:vMerge/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6" w:type="dxa"/>
            <w:gridSpan w:val="5"/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2F4BC4">
              <w:rPr>
                <w:rFonts w:ascii="Comic Sans MS" w:hAnsi="Comic Sans MS"/>
                <w:b/>
                <w:sz w:val="28"/>
                <w:szCs w:val="28"/>
                <w:u w:val="dotted"/>
              </w:rPr>
              <w:t>404 053’den</w:t>
            </w:r>
            <w:r w:rsidRPr="002F4BC4">
              <w:rPr>
                <w:rFonts w:ascii="Comic Sans MS" w:hAnsi="Comic Sans MS"/>
                <w:sz w:val="28"/>
                <w:szCs w:val="28"/>
              </w:rPr>
              <w:t xml:space="preserve"> büyük olan sayılar</w:t>
            </w:r>
          </w:p>
        </w:tc>
        <w:tc>
          <w:tcPr>
            <w:tcW w:w="4012" w:type="dxa"/>
          </w:tcPr>
          <w:p w:rsidR="00F256CD" w:rsidRPr="002F4BC4" w:rsidRDefault="00F256CD" w:rsidP="002F4BC4">
            <w:pPr>
              <w:pStyle w:val="NoSpacing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256CD" w:rsidRDefault="00F256CD" w:rsidP="00B97BE2">
      <w:pPr>
        <w:pStyle w:val="Heading1"/>
        <w:jc w:val="left"/>
      </w:pPr>
      <w:r>
        <w:t xml:space="preserve">Aşağıdaki sayıları </w:t>
      </w:r>
      <w:r w:rsidRPr="00F178A6">
        <w:rPr>
          <w:b/>
          <w:i/>
          <w:u w:val="single"/>
        </w:rPr>
        <w:t>küçükten büyüğe</w:t>
      </w:r>
      <w:r>
        <w:t xml:space="preserve"> doğru sıraya koyun.</w:t>
      </w:r>
    </w:p>
    <w:p w:rsidR="00F256CD" w:rsidRDefault="00F256CD" w:rsidP="00B97BE2">
      <w:pPr>
        <w:pStyle w:val="Heading1"/>
        <w:jc w:val="left"/>
      </w:pPr>
      <w:r>
        <w:t xml:space="preserve">1 –-  82 608 -- 42 706 -- 30 603 -- 24 607  </w:t>
      </w:r>
    </w:p>
    <w:p w:rsidR="00F256CD" w:rsidRDefault="00F256CD" w:rsidP="00B97BE2">
      <w:pPr>
        <w:pStyle w:val="Heading1"/>
        <w:jc w:val="left"/>
      </w:pPr>
      <w:r>
        <w:t>…………………………………………………………………………………………………………………………………………………..</w:t>
      </w:r>
    </w:p>
    <w:p w:rsidR="00F256CD" w:rsidRDefault="00F256CD" w:rsidP="00B97BE2">
      <w:pPr>
        <w:pStyle w:val="Heading1"/>
        <w:jc w:val="left"/>
      </w:pPr>
      <w:r>
        <w:t xml:space="preserve">2--  55 354 --  55 455 --  85  454 --  58 484  </w:t>
      </w:r>
    </w:p>
    <w:p w:rsidR="00F256CD" w:rsidRDefault="00F256CD" w:rsidP="00B97BE2">
      <w:pPr>
        <w:pStyle w:val="Heading1"/>
        <w:jc w:val="left"/>
      </w:pPr>
      <w:r>
        <w:t>………………………………………………………………………….…………………………………………………………………......</w:t>
      </w:r>
    </w:p>
    <w:p w:rsidR="00F256CD" w:rsidRDefault="00F256CD" w:rsidP="00B97BE2">
      <w:pPr>
        <w:pStyle w:val="Heading1"/>
        <w:jc w:val="left"/>
      </w:pPr>
      <w:r>
        <w:t>3--  684 375 --  249 476  --  302 704  -- 584 573 ………………………………………………………………………….…………………………………………………………………......</w:t>
      </w:r>
    </w:p>
    <w:p w:rsidR="00F256CD" w:rsidRDefault="00F256CD" w:rsidP="00B97BE2">
      <w:pPr>
        <w:pStyle w:val="Heading1"/>
        <w:jc w:val="left"/>
      </w:pPr>
      <w:r>
        <w:t>4--  226 275  --  402 451  --  215 620  --  681 327</w:t>
      </w:r>
    </w:p>
    <w:p w:rsidR="00F256CD" w:rsidRDefault="00F256CD" w:rsidP="00B97BE2">
      <w:pPr>
        <w:pStyle w:val="Heading1"/>
        <w:jc w:val="left"/>
      </w:pPr>
      <w:r>
        <w:t>………………………………………………………………………….…………………………………………………………………......</w:t>
      </w:r>
    </w:p>
    <w:p w:rsidR="00F256CD" w:rsidRDefault="00F256CD" w:rsidP="00B97BE2">
      <w:pPr>
        <w:pStyle w:val="Heading1"/>
        <w:jc w:val="left"/>
      </w:pPr>
      <w:r>
        <w:t>5--  956 275  --  965 420  --  942 045  --  992 604</w:t>
      </w:r>
    </w:p>
    <w:p w:rsidR="00F256CD" w:rsidRDefault="00F256CD" w:rsidP="00B97BE2">
      <w:pPr>
        <w:pStyle w:val="Heading1"/>
        <w:jc w:val="left"/>
      </w:pPr>
      <w:r>
        <w:t>………………………………………………………………………….…………………………………………………………………......</w:t>
      </w:r>
    </w:p>
    <w:p w:rsidR="00F256CD" w:rsidRPr="00E738B4" w:rsidRDefault="00F256CD" w:rsidP="00B97BE2">
      <w:pPr>
        <w:pStyle w:val="Heading1"/>
        <w:jc w:val="left"/>
      </w:pPr>
      <w:r w:rsidRPr="00E738B4">
        <w:sym w:font="Wingdings" w:char="F07A"/>
      </w:r>
      <w:r>
        <w:t xml:space="preserve">  </w:t>
      </w:r>
      <w:r w:rsidRPr="00E738B4">
        <w:sym w:font="Wingdings" w:char="F07A"/>
      </w:r>
      <w:r>
        <w:t xml:space="preserve">   </w:t>
      </w:r>
      <w:r w:rsidRPr="00E738B4">
        <w:sym w:font="Wingdings" w:char="F07A"/>
      </w:r>
      <w:r>
        <w:t xml:space="preserve">   </w:t>
      </w:r>
      <w:r w:rsidRPr="00E738B4">
        <w:sym w:font="Wingdings" w:char="F07A"/>
      </w:r>
      <w:r>
        <w:t xml:space="preserve">   </w:t>
      </w:r>
      <w:r w:rsidRPr="00E738B4">
        <w:sym w:font="Wingdings" w:char="F07A"/>
      </w:r>
      <w:r>
        <w:t xml:space="preserve">   </w:t>
      </w:r>
      <w:r w:rsidRPr="00E738B4">
        <w:sym w:font="Wingdings" w:char="F07A"/>
      </w:r>
      <w:r>
        <w:t xml:space="preserve">   </w:t>
      </w:r>
      <w:r w:rsidRPr="00E738B4">
        <w:sym w:font="Wingdings" w:char="F07A"/>
      </w:r>
      <w:r>
        <w:t xml:space="preserve">   </w:t>
      </w:r>
      <w:r w:rsidRPr="00E738B4">
        <w:sym w:font="Wingdings" w:char="F07A"/>
      </w:r>
      <w:r>
        <w:t xml:space="preserve">   </w:t>
      </w:r>
      <w:r w:rsidRPr="00E738B4">
        <w:sym w:font="Wingdings" w:char="F07A"/>
      </w:r>
      <w:r>
        <w:t xml:space="preserve">   </w:t>
      </w:r>
      <w:r w:rsidRPr="00E738B4">
        <w:sym w:font="Wingdings" w:char="F07A"/>
      </w:r>
      <w:r>
        <w:t xml:space="preserve">   </w:t>
      </w:r>
      <w:r w:rsidRPr="00E738B4">
        <w:sym w:font="Wingdings" w:char="F07A"/>
      </w:r>
      <w:r>
        <w:t xml:space="preserve">   </w:t>
      </w:r>
      <w:r w:rsidRPr="00E738B4">
        <w:sym w:font="Wingdings" w:char="F07A"/>
      </w:r>
      <w:r>
        <w:t xml:space="preserve">   </w:t>
      </w:r>
      <w:r w:rsidRPr="00E738B4">
        <w:sym w:font="Wingdings" w:char="F07A"/>
      </w:r>
      <w:r>
        <w:t xml:space="preserve">   </w:t>
      </w:r>
      <w:r w:rsidRPr="00E738B4">
        <w:sym w:font="Wingdings" w:char="F07A"/>
      </w:r>
      <w:r>
        <w:t xml:space="preserve">   </w:t>
      </w:r>
      <w:r w:rsidRPr="00E738B4">
        <w:sym w:font="Wingdings" w:char="F07A"/>
      </w:r>
    </w:p>
    <w:p w:rsidR="00F256CD" w:rsidRDefault="00F256CD" w:rsidP="00B97BE2">
      <w:pPr>
        <w:pStyle w:val="Heading1"/>
        <w:jc w:val="left"/>
      </w:pPr>
      <w:r>
        <w:t xml:space="preserve">Aşağıdaki sayıları </w:t>
      </w:r>
      <w:r w:rsidRPr="00F178A6">
        <w:rPr>
          <w:b/>
          <w:i/>
          <w:u w:val="single"/>
        </w:rPr>
        <w:t>büyüğe</w:t>
      </w:r>
      <w:r>
        <w:t xml:space="preserve"> </w:t>
      </w:r>
      <w:r w:rsidRPr="00F178A6">
        <w:rPr>
          <w:b/>
          <w:i/>
          <w:u w:val="single"/>
        </w:rPr>
        <w:t xml:space="preserve">küçükten </w:t>
      </w:r>
      <w:r>
        <w:t>doğru sıraya koyun.</w:t>
      </w:r>
    </w:p>
    <w:p w:rsidR="00F256CD" w:rsidRDefault="00F256CD" w:rsidP="00B97BE2">
      <w:pPr>
        <w:pStyle w:val="Heading1"/>
        <w:jc w:val="left"/>
      </w:pPr>
      <w:r>
        <w:t>1 –-  54 326  --  64 632  --  72 849  --  72 615  ………………………………………………………………………….…………………………………………………………………......</w:t>
      </w:r>
    </w:p>
    <w:p w:rsidR="00F256CD" w:rsidRDefault="00F256CD" w:rsidP="00B97BE2">
      <w:pPr>
        <w:pStyle w:val="Heading1"/>
        <w:jc w:val="left"/>
      </w:pPr>
      <w:r>
        <w:t>2--  33 613  --  36 313  --  33 136  --  33 631 ………………………………………………………………………….…………………………………………………………………......</w:t>
      </w:r>
    </w:p>
    <w:p w:rsidR="00F256CD" w:rsidRDefault="00F256CD" w:rsidP="00B97BE2">
      <w:pPr>
        <w:pStyle w:val="Heading1"/>
        <w:jc w:val="left"/>
      </w:pPr>
      <w:r>
        <w:t>3--  575 349  --  892 175  --  618 214  --  525 419 ………………………………………………………………………….…………………………………………………………………......</w:t>
      </w:r>
    </w:p>
    <w:p w:rsidR="00F256CD" w:rsidRDefault="00F256CD" w:rsidP="00B97BE2">
      <w:pPr>
        <w:pStyle w:val="Heading1"/>
        <w:jc w:val="left"/>
      </w:pPr>
      <w:r>
        <w:t>4—886 721  --  892 175  --  618 214  --  525 419 ………………………………………………………………………….…………………………………………………………………......</w:t>
      </w:r>
    </w:p>
    <w:p w:rsidR="00F256CD" w:rsidRDefault="00F256CD" w:rsidP="00B97BE2">
      <w:pPr>
        <w:pStyle w:val="Heading1"/>
        <w:jc w:val="left"/>
      </w:pPr>
      <w:r>
        <w:t>5—55 632  --  56 236  --  55 362  --  54 633  -- 55 630 ………………………………………………………………………….…………………………………………………………………......</w:t>
      </w:r>
    </w:p>
    <w:p w:rsidR="00F256CD" w:rsidRDefault="00F256CD" w:rsidP="00576952">
      <w:pPr>
        <w:pStyle w:val="Heading1"/>
      </w:pPr>
    </w:p>
    <w:p w:rsidR="00F256CD" w:rsidRDefault="00F256CD" w:rsidP="006448FF"/>
    <w:p w:rsidR="00F256CD" w:rsidRDefault="00F256CD" w:rsidP="006448FF">
      <w:hyperlink r:id="rId4" w:history="1">
        <w:r>
          <w:rPr>
            <w:rStyle w:val="Hyperlink"/>
          </w:rPr>
          <w:t>www.sorubak.com</w:t>
        </w:r>
      </w:hyperlink>
    </w:p>
    <w:p w:rsidR="00F256CD" w:rsidRDefault="00F256CD" w:rsidP="006448FF"/>
    <w:p w:rsidR="00F256CD" w:rsidRDefault="00F256CD" w:rsidP="006448F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35"/>
        <w:gridCol w:w="912"/>
        <w:gridCol w:w="1824"/>
        <w:gridCol w:w="1823"/>
        <w:gridCol w:w="913"/>
        <w:gridCol w:w="2736"/>
      </w:tblGrid>
      <w:tr w:rsidR="00F256CD" w:rsidRPr="002F4BC4" w:rsidTr="002F4BC4">
        <w:trPr>
          <w:trHeight w:val="859"/>
        </w:trPr>
        <w:tc>
          <w:tcPr>
            <w:tcW w:w="10943" w:type="dxa"/>
            <w:gridSpan w:val="6"/>
            <w:tcBorders>
              <w:right w:val="single" w:sz="4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 xml:space="preserve">Aşağıdaki sayıların arasına   </w:t>
            </w:r>
            <w:r w:rsidRPr="002F4BC4">
              <w:rPr>
                <w:sz w:val="56"/>
                <w:szCs w:val="56"/>
              </w:rPr>
              <w:t>&gt;   &lt;</w:t>
            </w:r>
            <w:r w:rsidRPr="002F4BC4">
              <w:t xml:space="preserve">  veya </w:t>
            </w:r>
            <w:r w:rsidRPr="002F4BC4">
              <w:rPr>
                <w:sz w:val="56"/>
                <w:szCs w:val="56"/>
              </w:rPr>
              <w:t>=</w:t>
            </w:r>
            <w:r w:rsidRPr="002F4BC4">
              <w:t>işaretlerinden uygun olanlarını yapın.</w:t>
            </w:r>
          </w:p>
        </w:tc>
      </w:tr>
      <w:tr w:rsidR="00F256CD" w:rsidRPr="002F4BC4" w:rsidTr="002F4BC4">
        <w:trPr>
          <w:trHeight w:val="910"/>
        </w:trPr>
        <w:tc>
          <w:tcPr>
            <w:tcW w:w="2735" w:type="dxa"/>
            <w:tcBorders>
              <w:righ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243 ……..…… 455</w:t>
            </w:r>
          </w:p>
        </w:tc>
        <w:tc>
          <w:tcPr>
            <w:tcW w:w="2736" w:type="dxa"/>
            <w:gridSpan w:val="2"/>
            <w:tcBorders>
              <w:left w:val="thinThickThinMediumGap" w:sz="18" w:space="0" w:color="auto"/>
              <w:righ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722 …..……….. 432</w:t>
            </w:r>
          </w:p>
        </w:tc>
        <w:tc>
          <w:tcPr>
            <w:tcW w:w="2736" w:type="dxa"/>
            <w:gridSpan w:val="2"/>
            <w:tcBorders>
              <w:left w:val="thinThickThinMediumGap" w:sz="18" w:space="0" w:color="auto"/>
              <w:righ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801 ……..…… 801</w:t>
            </w:r>
          </w:p>
        </w:tc>
        <w:tc>
          <w:tcPr>
            <w:tcW w:w="2736" w:type="dxa"/>
            <w:tcBorders>
              <w:left w:val="thinThickThinMediumGap" w:sz="18" w:space="0" w:color="auto"/>
              <w:right w:val="single" w:sz="4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901 ……..… 333</w:t>
            </w:r>
          </w:p>
        </w:tc>
      </w:tr>
      <w:tr w:rsidR="00F256CD" w:rsidRPr="002F4BC4" w:rsidTr="002F4BC4">
        <w:trPr>
          <w:trHeight w:val="910"/>
        </w:trPr>
        <w:tc>
          <w:tcPr>
            <w:tcW w:w="2735" w:type="dxa"/>
            <w:tcBorders>
              <w:righ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2 763 ………. 2 831</w:t>
            </w:r>
          </w:p>
        </w:tc>
        <w:tc>
          <w:tcPr>
            <w:tcW w:w="2736" w:type="dxa"/>
            <w:gridSpan w:val="2"/>
            <w:tcBorders>
              <w:left w:val="thinThickThinMediumGap" w:sz="18" w:space="0" w:color="auto"/>
              <w:righ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6 019 …..… 5989</w:t>
            </w:r>
          </w:p>
        </w:tc>
        <w:tc>
          <w:tcPr>
            <w:tcW w:w="2736" w:type="dxa"/>
            <w:gridSpan w:val="2"/>
            <w:tcBorders>
              <w:left w:val="thinThickThinMediumGap" w:sz="18" w:space="0" w:color="auto"/>
              <w:righ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7 292 …..… 7 292</w:t>
            </w:r>
          </w:p>
        </w:tc>
        <w:tc>
          <w:tcPr>
            <w:tcW w:w="2736" w:type="dxa"/>
            <w:tcBorders>
              <w:lef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8 631 ……..… 948</w:t>
            </w:r>
          </w:p>
        </w:tc>
      </w:tr>
      <w:tr w:rsidR="00F256CD" w:rsidRPr="002F4BC4" w:rsidTr="002F4BC4">
        <w:trPr>
          <w:trHeight w:val="910"/>
        </w:trPr>
        <w:tc>
          <w:tcPr>
            <w:tcW w:w="2735" w:type="dxa"/>
            <w:tcBorders>
              <w:righ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26 703 ….... 45 001</w:t>
            </w:r>
          </w:p>
        </w:tc>
        <w:tc>
          <w:tcPr>
            <w:tcW w:w="2736" w:type="dxa"/>
            <w:gridSpan w:val="2"/>
            <w:tcBorders>
              <w:left w:val="thinThickThinMediumGap" w:sz="18" w:space="0" w:color="auto"/>
              <w:righ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50 024 ….... 50 100</w:t>
            </w:r>
          </w:p>
        </w:tc>
        <w:tc>
          <w:tcPr>
            <w:tcW w:w="2736" w:type="dxa"/>
            <w:gridSpan w:val="2"/>
            <w:tcBorders>
              <w:left w:val="thinThickThinMediumGap" w:sz="18" w:space="0" w:color="auto"/>
              <w:righ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102 333 ….. 95 444</w:t>
            </w:r>
          </w:p>
        </w:tc>
        <w:tc>
          <w:tcPr>
            <w:tcW w:w="2736" w:type="dxa"/>
            <w:tcBorders>
              <w:lef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49 103 …….. 49 103</w:t>
            </w:r>
          </w:p>
        </w:tc>
      </w:tr>
      <w:tr w:rsidR="00F256CD" w:rsidRPr="002F4BC4" w:rsidTr="002F4BC4">
        <w:trPr>
          <w:trHeight w:val="910"/>
        </w:trPr>
        <w:tc>
          <w:tcPr>
            <w:tcW w:w="3647" w:type="dxa"/>
            <w:gridSpan w:val="2"/>
            <w:tcBorders>
              <w:righ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654 702 ………... 334 511</w:t>
            </w:r>
          </w:p>
        </w:tc>
        <w:tc>
          <w:tcPr>
            <w:tcW w:w="3647" w:type="dxa"/>
            <w:gridSpan w:val="2"/>
            <w:tcBorders>
              <w:left w:val="thinThickThinMediumGap" w:sz="18" w:space="0" w:color="auto"/>
              <w:righ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802 357 …………. 802 475</w:t>
            </w:r>
          </w:p>
        </w:tc>
        <w:tc>
          <w:tcPr>
            <w:tcW w:w="3649" w:type="dxa"/>
            <w:gridSpan w:val="2"/>
            <w:tcBorders>
              <w:lef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411 507 ………….. 410 705</w:t>
            </w:r>
          </w:p>
        </w:tc>
      </w:tr>
      <w:tr w:rsidR="00F256CD" w:rsidRPr="002F4BC4" w:rsidTr="002F4BC4">
        <w:trPr>
          <w:trHeight w:val="910"/>
        </w:trPr>
        <w:tc>
          <w:tcPr>
            <w:tcW w:w="3647" w:type="dxa"/>
            <w:gridSpan w:val="2"/>
            <w:tcBorders>
              <w:righ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336 700 ……..….. 335 899</w:t>
            </w:r>
          </w:p>
        </w:tc>
        <w:tc>
          <w:tcPr>
            <w:tcW w:w="3647" w:type="dxa"/>
            <w:gridSpan w:val="2"/>
            <w:tcBorders>
              <w:left w:val="thinThickThinMediumGap" w:sz="18" w:space="0" w:color="auto"/>
              <w:righ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992 603 ………..… 992 613</w:t>
            </w:r>
          </w:p>
        </w:tc>
        <w:tc>
          <w:tcPr>
            <w:tcW w:w="3649" w:type="dxa"/>
            <w:gridSpan w:val="2"/>
            <w:tcBorders>
              <w:left w:val="thinThickThinMediumGap" w:sz="18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502 017 ………….…. 502 016</w:t>
            </w:r>
          </w:p>
        </w:tc>
      </w:tr>
    </w:tbl>
    <w:p w:rsidR="00F256CD" w:rsidRDefault="00F256CD" w:rsidP="00576952">
      <w:pPr>
        <w:pStyle w:val="Heading1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45"/>
        <w:gridCol w:w="3645"/>
        <w:gridCol w:w="3646"/>
      </w:tblGrid>
      <w:tr w:rsidR="00F256CD" w:rsidRPr="002F4BC4" w:rsidTr="002F4BC4">
        <w:trPr>
          <w:trHeight w:val="344"/>
        </w:trPr>
        <w:tc>
          <w:tcPr>
            <w:tcW w:w="10936" w:type="dxa"/>
            <w:gridSpan w:val="3"/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>Aşağıdaki kutularda verilen işaretlere uygun sayılar yazın.</w:t>
            </w:r>
          </w:p>
        </w:tc>
      </w:tr>
      <w:tr w:rsidR="00F256CD" w:rsidRPr="002F4BC4" w:rsidTr="002F4BC4">
        <w:trPr>
          <w:trHeight w:val="1171"/>
        </w:trPr>
        <w:tc>
          <w:tcPr>
            <w:tcW w:w="3645" w:type="dxa"/>
            <w:tcBorders>
              <w:right w:val="thinThickThinMediumGap" w:sz="12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 xml:space="preserve">786   </w:t>
            </w:r>
            <w:r w:rsidRPr="002F4BC4">
              <w:rPr>
                <w:sz w:val="40"/>
                <w:szCs w:val="40"/>
              </w:rPr>
              <w:t>&gt; …………</w:t>
            </w:r>
          </w:p>
        </w:tc>
        <w:tc>
          <w:tcPr>
            <w:tcW w:w="3645" w:type="dxa"/>
            <w:tcBorders>
              <w:left w:val="thinThickThinMediumGap" w:sz="12" w:space="0" w:color="auto"/>
              <w:right w:val="thinThickThinMediumGap" w:sz="12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 xml:space="preserve">399   </w:t>
            </w:r>
            <w:r w:rsidRPr="002F4BC4">
              <w:rPr>
                <w:sz w:val="40"/>
                <w:szCs w:val="40"/>
              </w:rPr>
              <w:t>&lt; …………</w:t>
            </w:r>
          </w:p>
        </w:tc>
        <w:tc>
          <w:tcPr>
            <w:tcW w:w="3646" w:type="dxa"/>
            <w:tcBorders>
              <w:left w:val="thinThickThinMediumGap" w:sz="12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 xml:space="preserve">4 505 </w:t>
            </w:r>
            <w:r w:rsidRPr="002F4BC4">
              <w:rPr>
                <w:sz w:val="40"/>
                <w:szCs w:val="40"/>
              </w:rPr>
              <w:t>&gt; …………</w:t>
            </w:r>
          </w:p>
        </w:tc>
      </w:tr>
      <w:tr w:rsidR="00F256CD" w:rsidRPr="002F4BC4" w:rsidTr="002F4BC4">
        <w:trPr>
          <w:trHeight w:val="1171"/>
        </w:trPr>
        <w:tc>
          <w:tcPr>
            <w:tcW w:w="3645" w:type="dxa"/>
            <w:tcBorders>
              <w:right w:val="thinThickThinMediumGap" w:sz="12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 xml:space="preserve">8 002 </w:t>
            </w:r>
            <w:r w:rsidRPr="002F4BC4">
              <w:rPr>
                <w:sz w:val="40"/>
                <w:szCs w:val="40"/>
              </w:rPr>
              <w:t>&gt; …………</w:t>
            </w:r>
          </w:p>
        </w:tc>
        <w:tc>
          <w:tcPr>
            <w:tcW w:w="3645" w:type="dxa"/>
            <w:tcBorders>
              <w:left w:val="thinThickThinMediumGap" w:sz="12" w:space="0" w:color="auto"/>
              <w:right w:val="thinThickThinMediumGap" w:sz="12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 xml:space="preserve">2 300 </w:t>
            </w:r>
            <w:r w:rsidRPr="002F4BC4">
              <w:rPr>
                <w:sz w:val="40"/>
                <w:szCs w:val="40"/>
              </w:rPr>
              <w:t>&lt; …………</w:t>
            </w:r>
          </w:p>
        </w:tc>
        <w:tc>
          <w:tcPr>
            <w:tcW w:w="3646" w:type="dxa"/>
            <w:tcBorders>
              <w:left w:val="thinThickThinMediumGap" w:sz="12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 xml:space="preserve">6 660 </w:t>
            </w:r>
            <w:r w:rsidRPr="002F4BC4">
              <w:rPr>
                <w:sz w:val="40"/>
                <w:szCs w:val="40"/>
              </w:rPr>
              <w:t>&gt; …………</w:t>
            </w:r>
          </w:p>
        </w:tc>
      </w:tr>
      <w:tr w:rsidR="00F256CD" w:rsidRPr="002F4BC4" w:rsidTr="002F4BC4">
        <w:trPr>
          <w:trHeight w:val="1171"/>
        </w:trPr>
        <w:tc>
          <w:tcPr>
            <w:tcW w:w="3645" w:type="dxa"/>
            <w:tcBorders>
              <w:right w:val="thinThickThinMediumGap" w:sz="12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 xml:space="preserve">45 029 </w:t>
            </w:r>
            <w:r w:rsidRPr="002F4BC4">
              <w:rPr>
                <w:sz w:val="40"/>
                <w:szCs w:val="40"/>
              </w:rPr>
              <w:t>&gt; …………</w:t>
            </w:r>
          </w:p>
        </w:tc>
        <w:tc>
          <w:tcPr>
            <w:tcW w:w="3645" w:type="dxa"/>
            <w:tcBorders>
              <w:left w:val="thinThickThinMediumGap" w:sz="12" w:space="0" w:color="auto"/>
              <w:right w:val="thinThickThinMediumGap" w:sz="12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 xml:space="preserve">60 038 </w:t>
            </w:r>
            <w:r w:rsidRPr="002F4BC4">
              <w:rPr>
                <w:sz w:val="40"/>
                <w:szCs w:val="40"/>
              </w:rPr>
              <w:t>&gt; …………</w:t>
            </w:r>
          </w:p>
        </w:tc>
        <w:tc>
          <w:tcPr>
            <w:tcW w:w="3646" w:type="dxa"/>
            <w:tcBorders>
              <w:left w:val="thinThickThinMediumGap" w:sz="12" w:space="0" w:color="auto"/>
            </w:tcBorders>
            <w:vAlign w:val="center"/>
          </w:tcPr>
          <w:p w:rsidR="00F256CD" w:rsidRPr="002F4BC4" w:rsidRDefault="00F256CD" w:rsidP="00C93685">
            <w:pPr>
              <w:pStyle w:val="Heading1"/>
            </w:pPr>
            <w:r w:rsidRPr="002F4BC4">
              <w:t xml:space="preserve">231 672 </w:t>
            </w:r>
            <w:r w:rsidRPr="002F4BC4">
              <w:rPr>
                <w:sz w:val="40"/>
                <w:szCs w:val="40"/>
              </w:rPr>
              <w:t>&lt; …………</w:t>
            </w:r>
          </w:p>
        </w:tc>
      </w:tr>
      <w:tr w:rsidR="00F256CD" w:rsidRPr="002F4BC4" w:rsidTr="002F4BC4">
        <w:trPr>
          <w:trHeight w:val="1171"/>
        </w:trPr>
        <w:tc>
          <w:tcPr>
            <w:tcW w:w="3645" w:type="dxa"/>
            <w:tcBorders>
              <w:right w:val="thinThickThinMediumGap" w:sz="12" w:space="0" w:color="auto"/>
            </w:tcBorders>
            <w:vAlign w:val="center"/>
          </w:tcPr>
          <w:p w:rsidR="00F256CD" w:rsidRPr="002F4BC4" w:rsidRDefault="00F256CD" w:rsidP="00C93685">
            <w:pPr>
              <w:pStyle w:val="Heading1"/>
            </w:pPr>
            <w:r w:rsidRPr="002F4BC4">
              <w:t xml:space="preserve">400 305 </w:t>
            </w:r>
            <w:r w:rsidRPr="002F4BC4">
              <w:rPr>
                <w:sz w:val="40"/>
                <w:szCs w:val="40"/>
              </w:rPr>
              <w:t>&lt; …………</w:t>
            </w:r>
          </w:p>
        </w:tc>
        <w:tc>
          <w:tcPr>
            <w:tcW w:w="3645" w:type="dxa"/>
            <w:tcBorders>
              <w:left w:val="thinThickThinMediumGap" w:sz="12" w:space="0" w:color="auto"/>
              <w:right w:val="thinThickThinMediumGap" w:sz="12" w:space="0" w:color="auto"/>
            </w:tcBorders>
            <w:vAlign w:val="center"/>
          </w:tcPr>
          <w:p w:rsidR="00F256CD" w:rsidRPr="002F4BC4" w:rsidRDefault="00F256CD" w:rsidP="00576952">
            <w:pPr>
              <w:pStyle w:val="Heading1"/>
            </w:pPr>
            <w:r w:rsidRPr="002F4BC4">
              <w:t xml:space="preserve">555 765 </w:t>
            </w:r>
            <w:r w:rsidRPr="002F4BC4">
              <w:rPr>
                <w:sz w:val="40"/>
                <w:szCs w:val="40"/>
              </w:rPr>
              <w:t>&gt; …………</w:t>
            </w:r>
          </w:p>
        </w:tc>
        <w:tc>
          <w:tcPr>
            <w:tcW w:w="3646" w:type="dxa"/>
            <w:tcBorders>
              <w:left w:val="thinThickThinMediumGap" w:sz="12" w:space="0" w:color="auto"/>
            </w:tcBorders>
            <w:vAlign w:val="center"/>
          </w:tcPr>
          <w:p w:rsidR="00F256CD" w:rsidRPr="002F4BC4" w:rsidRDefault="00F256CD" w:rsidP="00C93685">
            <w:pPr>
              <w:pStyle w:val="Heading1"/>
            </w:pPr>
            <w:r w:rsidRPr="002F4BC4">
              <w:t xml:space="preserve">800 908 </w:t>
            </w:r>
            <w:r w:rsidRPr="002F4BC4">
              <w:rPr>
                <w:sz w:val="40"/>
                <w:szCs w:val="40"/>
              </w:rPr>
              <w:t>&gt; …………</w:t>
            </w:r>
          </w:p>
        </w:tc>
      </w:tr>
    </w:tbl>
    <w:p w:rsidR="00F256CD" w:rsidRDefault="00F256CD" w:rsidP="00C93685">
      <w:pPr>
        <w:pStyle w:val="Heading1"/>
        <w:jc w:val="lef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45"/>
        <w:gridCol w:w="3645"/>
        <w:gridCol w:w="3646"/>
      </w:tblGrid>
      <w:tr w:rsidR="00F256CD" w:rsidRPr="002F4BC4" w:rsidTr="002F4BC4">
        <w:trPr>
          <w:trHeight w:val="344"/>
        </w:trPr>
        <w:tc>
          <w:tcPr>
            <w:tcW w:w="10936" w:type="dxa"/>
            <w:gridSpan w:val="3"/>
            <w:vAlign w:val="center"/>
          </w:tcPr>
          <w:p w:rsidR="00F256CD" w:rsidRPr="002F4BC4" w:rsidRDefault="00F256CD" w:rsidP="00011EF3">
            <w:pPr>
              <w:pStyle w:val="Heading1"/>
            </w:pPr>
            <w:r w:rsidRPr="002F4BC4">
              <w:t>Aşağıdaki kutularda verilen işaretlere uygun sayılar yazın.</w:t>
            </w:r>
          </w:p>
        </w:tc>
      </w:tr>
      <w:tr w:rsidR="00F256CD" w:rsidRPr="002F4BC4" w:rsidTr="002F4BC4">
        <w:trPr>
          <w:trHeight w:val="1171"/>
        </w:trPr>
        <w:tc>
          <w:tcPr>
            <w:tcW w:w="3645" w:type="dxa"/>
            <w:tcBorders>
              <w:right w:val="thinThickThinMediumGap" w:sz="12" w:space="0" w:color="auto"/>
            </w:tcBorders>
            <w:vAlign w:val="center"/>
          </w:tcPr>
          <w:p w:rsidR="00F256CD" w:rsidRPr="002F4BC4" w:rsidRDefault="00F256CD" w:rsidP="002F4BC4">
            <w:pPr>
              <w:pStyle w:val="Heading1"/>
              <w:jc w:val="left"/>
            </w:pPr>
            <w:r w:rsidRPr="002F4BC4">
              <w:t xml:space="preserve">568  </w:t>
            </w:r>
            <w:r w:rsidRPr="002F4BC4">
              <w:rPr>
                <w:sz w:val="40"/>
                <w:szCs w:val="40"/>
              </w:rPr>
              <w:t xml:space="preserve">&lt; …..…….…&lt;  </w:t>
            </w:r>
            <w:r w:rsidRPr="002F4BC4">
              <w:t>976</w:t>
            </w:r>
          </w:p>
        </w:tc>
        <w:tc>
          <w:tcPr>
            <w:tcW w:w="3645" w:type="dxa"/>
            <w:tcBorders>
              <w:left w:val="thinThickThinMediumGap" w:sz="12" w:space="0" w:color="auto"/>
              <w:right w:val="thinThickThinMediumGap" w:sz="12" w:space="0" w:color="auto"/>
            </w:tcBorders>
            <w:vAlign w:val="center"/>
          </w:tcPr>
          <w:p w:rsidR="00F256CD" w:rsidRPr="002F4BC4" w:rsidRDefault="00F256CD" w:rsidP="00C93685">
            <w:pPr>
              <w:pStyle w:val="Heading1"/>
            </w:pPr>
            <w:r w:rsidRPr="002F4BC4">
              <w:t xml:space="preserve">340  </w:t>
            </w:r>
            <w:r w:rsidRPr="002F4BC4">
              <w:rPr>
                <w:sz w:val="40"/>
                <w:szCs w:val="40"/>
              </w:rPr>
              <w:t xml:space="preserve">&lt; …..…….…&lt;  </w:t>
            </w:r>
            <w:r w:rsidRPr="002F4BC4">
              <w:t>344</w:t>
            </w:r>
          </w:p>
        </w:tc>
        <w:tc>
          <w:tcPr>
            <w:tcW w:w="3646" w:type="dxa"/>
            <w:tcBorders>
              <w:left w:val="thinThickThinMediumGap" w:sz="12" w:space="0" w:color="auto"/>
            </w:tcBorders>
            <w:vAlign w:val="center"/>
          </w:tcPr>
          <w:p w:rsidR="00F256CD" w:rsidRPr="002F4BC4" w:rsidRDefault="00F256CD" w:rsidP="00C93685">
            <w:pPr>
              <w:pStyle w:val="Heading1"/>
            </w:pPr>
            <w:r w:rsidRPr="002F4BC4">
              <w:t xml:space="preserve">1 579  </w:t>
            </w:r>
            <w:r w:rsidRPr="002F4BC4">
              <w:rPr>
                <w:sz w:val="40"/>
                <w:szCs w:val="40"/>
              </w:rPr>
              <w:t xml:space="preserve">&lt; …..…….&lt;  </w:t>
            </w:r>
            <w:r w:rsidRPr="002F4BC4">
              <w:t>1 750</w:t>
            </w:r>
          </w:p>
        </w:tc>
      </w:tr>
      <w:tr w:rsidR="00F256CD" w:rsidRPr="002F4BC4" w:rsidTr="002F4BC4">
        <w:trPr>
          <w:trHeight w:val="1171"/>
        </w:trPr>
        <w:tc>
          <w:tcPr>
            <w:tcW w:w="3645" w:type="dxa"/>
            <w:tcBorders>
              <w:right w:val="thinThickThinMediumGap" w:sz="12" w:space="0" w:color="auto"/>
            </w:tcBorders>
            <w:vAlign w:val="center"/>
          </w:tcPr>
          <w:p w:rsidR="00F256CD" w:rsidRPr="002F4BC4" w:rsidRDefault="00F256CD" w:rsidP="00011EF3">
            <w:pPr>
              <w:pStyle w:val="Heading1"/>
            </w:pPr>
            <w:r w:rsidRPr="002F4BC4">
              <w:t xml:space="preserve">4 555 </w:t>
            </w:r>
            <w:r w:rsidRPr="002F4BC4">
              <w:rPr>
                <w:sz w:val="40"/>
                <w:szCs w:val="40"/>
              </w:rPr>
              <w:t>&gt; ……..… &gt;</w:t>
            </w:r>
            <w:r w:rsidRPr="002F4BC4">
              <w:t xml:space="preserve"> 4 000</w:t>
            </w:r>
          </w:p>
        </w:tc>
        <w:tc>
          <w:tcPr>
            <w:tcW w:w="3645" w:type="dxa"/>
            <w:tcBorders>
              <w:left w:val="thinThickThinMediumGap" w:sz="12" w:space="0" w:color="auto"/>
              <w:right w:val="thinThickThinMediumGap" w:sz="12" w:space="0" w:color="auto"/>
            </w:tcBorders>
            <w:vAlign w:val="center"/>
          </w:tcPr>
          <w:p w:rsidR="00F256CD" w:rsidRPr="002F4BC4" w:rsidRDefault="00F256CD" w:rsidP="00C93685">
            <w:pPr>
              <w:pStyle w:val="Heading1"/>
            </w:pPr>
            <w:r w:rsidRPr="002F4BC4">
              <w:t xml:space="preserve">7 104 </w:t>
            </w:r>
            <w:r w:rsidRPr="002F4BC4">
              <w:rPr>
                <w:sz w:val="40"/>
                <w:szCs w:val="40"/>
              </w:rPr>
              <w:t>&lt; ……..… &lt;</w:t>
            </w:r>
            <w:r w:rsidRPr="002F4BC4">
              <w:t xml:space="preserve"> 7 200</w:t>
            </w:r>
          </w:p>
        </w:tc>
        <w:tc>
          <w:tcPr>
            <w:tcW w:w="3646" w:type="dxa"/>
            <w:tcBorders>
              <w:left w:val="thinThickThinMediumGap" w:sz="12" w:space="0" w:color="auto"/>
            </w:tcBorders>
            <w:vAlign w:val="center"/>
          </w:tcPr>
          <w:p w:rsidR="00F256CD" w:rsidRPr="002F4BC4" w:rsidRDefault="00F256CD" w:rsidP="00011EF3">
            <w:pPr>
              <w:pStyle w:val="Heading1"/>
            </w:pPr>
            <w:r w:rsidRPr="002F4BC4">
              <w:t xml:space="preserve">6 003 </w:t>
            </w:r>
            <w:r w:rsidRPr="002F4BC4">
              <w:rPr>
                <w:sz w:val="40"/>
                <w:szCs w:val="40"/>
              </w:rPr>
              <w:t xml:space="preserve">&gt; ……..… &gt; </w:t>
            </w:r>
            <w:r w:rsidRPr="002F4BC4">
              <w:t>5 800</w:t>
            </w:r>
          </w:p>
        </w:tc>
      </w:tr>
      <w:tr w:rsidR="00F256CD" w:rsidRPr="002F4BC4" w:rsidTr="002F4BC4">
        <w:trPr>
          <w:trHeight w:val="1171"/>
        </w:trPr>
        <w:tc>
          <w:tcPr>
            <w:tcW w:w="3645" w:type="dxa"/>
            <w:tcBorders>
              <w:right w:val="thinThickThinMediumGap" w:sz="12" w:space="0" w:color="auto"/>
            </w:tcBorders>
            <w:vAlign w:val="center"/>
          </w:tcPr>
          <w:p w:rsidR="00F256CD" w:rsidRPr="002F4BC4" w:rsidRDefault="00F256CD" w:rsidP="00F47ADC">
            <w:pPr>
              <w:pStyle w:val="Heading1"/>
            </w:pPr>
            <w:r w:rsidRPr="002F4BC4">
              <w:t xml:space="preserve">33 500 </w:t>
            </w:r>
            <w:r w:rsidRPr="002F4BC4">
              <w:rPr>
                <w:sz w:val="40"/>
                <w:szCs w:val="40"/>
              </w:rPr>
              <w:t xml:space="preserve">&gt; …..… &gt; </w:t>
            </w:r>
            <w:r w:rsidRPr="002F4BC4">
              <w:t>33 200</w:t>
            </w:r>
          </w:p>
        </w:tc>
        <w:tc>
          <w:tcPr>
            <w:tcW w:w="3645" w:type="dxa"/>
            <w:tcBorders>
              <w:left w:val="thinThickThinMediumGap" w:sz="12" w:space="0" w:color="auto"/>
              <w:right w:val="thinThickThinMediumGap" w:sz="12" w:space="0" w:color="auto"/>
            </w:tcBorders>
            <w:vAlign w:val="center"/>
          </w:tcPr>
          <w:p w:rsidR="00F256CD" w:rsidRPr="002F4BC4" w:rsidRDefault="00F256CD" w:rsidP="00F47ADC">
            <w:pPr>
              <w:pStyle w:val="Heading1"/>
            </w:pPr>
            <w:r w:rsidRPr="002F4BC4">
              <w:t xml:space="preserve">78 006 </w:t>
            </w:r>
            <w:r w:rsidRPr="002F4BC4">
              <w:rPr>
                <w:sz w:val="40"/>
                <w:szCs w:val="40"/>
              </w:rPr>
              <w:t xml:space="preserve">&lt; …..… &lt; </w:t>
            </w:r>
            <w:r w:rsidRPr="002F4BC4">
              <w:t>78 350</w:t>
            </w:r>
          </w:p>
        </w:tc>
        <w:tc>
          <w:tcPr>
            <w:tcW w:w="3646" w:type="dxa"/>
            <w:tcBorders>
              <w:left w:val="thinThickThinMediumGap" w:sz="12" w:space="0" w:color="auto"/>
            </w:tcBorders>
            <w:vAlign w:val="center"/>
          </w:tcPr>
          <w:p w:rsidR="00F256CD" w:rsidRPr="002F4BC4" w:rsidRDefault="00F256CD" w:rsidP="00011EF3">
            <w:pPr>
              <w:pStyle w:val="Heading1"/>
            </w:pPr>
            <w:r w:rsidRPr="002F4BC4">
              <w:t>20 000</w:t>
            </w:r>
            <w:r w:rsidRPr="002F4BC4">
              <w:rPr>
                <w:sz w:val="40"/>
                <w:szCs w:val="40"/>
              </w:rPr>
              <w:t>&gt; …….… &gt;</w:t>
            </w:r>
            <w:r w:rsidRPr="002F4BC4">
              <w:t xml:space="preserve"> 19 800</w:t>
            </w:r>
          </w:p>
        </w:tc>
      </w:tr>
    </w:tbl>
    <w:p w:rsidR="00F256CD" w:rsidRPr="00F178A6" w:rsidRDefault="00F256CD" w:rsidP="00C93685">
      <w:pPr>
        <w:spacing w:line="360" w:lineRule="auto"/>
      </w:pPr>
    </w:p>
    <w:sectPr w:rsidR="00F256CD" w:rsidRPr="00F178A6" w:rsidSect="001F5F6C">
      <w:pgSz w:w="11906" w:h="16838"/>
      <w:pgMar w:top="720" w:right="282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5172"/>
    <w:rsid w:val="00011EF3"/>
    <w:rsid w:val="00017A96"/>
    <w:rsid w:val="00106615"/>
    <w:rsid w:val="00174E15"/>
    <w:rsid w:val="00194662"/>
    <w:rsid w:val="001F5F6C"/>
    <w:rsid w:val="002E5D93"/>
    <w:rsid w:val="002F4BC4"/>
    <w:rsid w:val="004014B6"/>
    <w:rsid w:val="0041335B"/>
    <w:rsid w:val="00456B48"/>
    <w:rsid w:val="005318EB"/>
    <w:rsid w:val="00576952"/>
    <w:rsid w:val="006448FF"/>
    <w:rsid w:val="00667851"/>
    <w:rsid w:val="006B69C7"/>
    <w:rsid w:val="00802D8C"/>
    <w:rsid w:val="00810242"/>
    <w:rsid w:val="00827BD8"/>
    <w:rsid w:val="00851CD5"/>
    <w:rsid w:val="00896A35"/>
    <w:rsid w:val="008B6CA1"/>
    <w:rsid w:val="00973989"/>
    <w:rsid w:val="00A0509B"/>
    <w:rsid w:val="00A81955"/>
    <w:rsid w:val="00A93943"/>
    <w:rsid w:val="00AD1C95"/>
    <w:rsid w:val="00B613C5"/>
    <w:rsid w:val="00B97BE2"/>
    <w:rsid w:val="00BB5494"/>
    <w:rsid w:val="00BC046D"/>
    <w:rsid w:val="00BE3EF4"/>
    <w:rsid w:val="00C93685"/>
    <w:rsid w:val="00D62EDB"/>
    <w:rsid w:val="00DB241C"/>
    <w:rsid w:val="00DD42E5"/>
    <w:rsid w:val="00DF5172"/>
    <w:rsid w:val="00E738B4"/>
    <w:rsid w:val="00EB4AEB"/>
    <w:rsid w:val="00EE3621"/>
    <w:rsid w:val="00F178A6"/>
    <w:rsid w:val="00F256CD"/>
    <w:rsid w:val="00F47ADC"/>
    <w:rsid w:val="00F91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BD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576952"/>
    <w:pPr>
      <w:keepNext/>
      <w:spacing w:after="0" w:line="240" w:lineRule="auto"/>
      <w:jc w:val="center"/>
      <w:outlineLvl w:val="0"/>
    </w:pPr>
    <w:rPr>
      <w:rFonts w:ascii="Comic Sans MS" w:eastAsia="Times New Roman" w:hAnsi="Comic Sans MS"/>
      <w:bCs/>
      <w:kern w:val="32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6952"/>
    <w:rPr>
      <w:rFonts w:ascii="Comic Sans MS" w:hAnsi="Comic Sans MS" w:cs="Times New Roman"/>
      <w:bCs/>
      <w:kern w:val="32"/>
      <w:sz w:val="28"/>
      <w:szCs w:val="28"/>
    </w:rPr>
  </w:style>
  <w:style w:type="paragraph" w:styleId="NoSpacing">
    <w:name w:val="No Spacing"/>
    <w:uiPriority w:val="99"/>
    <w:qFormat/>
    <w:rsid w:val="00827BD8"/>
    <w:rPr>
      <w:lang w:eastAsia="en-US"/>
    </w:rPr>
  </w:style>
  <w:style w:type="table" w:styleId="TableGrid">
    <w:name w:val="Table Grid"/>
    <w:basedOn w:val="TableNormal"/>
    <w:uiPriority w:val="99"/>
    <w:rsid w:val="00DF517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73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398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56B4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</TotalTime>
  <Pages>4</Pages>
  <Words>593</Words>
  <Characters>3383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>www.sorubak.com</cp:keywords>
  <dc:description/>
  <cp:lastModifiedBy>edanur</cp:lastModifiedBy>
  <cp:revision>14</cp:revision>
  <cp:lastPrinted>2010-10-09T08:41:00Z</cp:lastPrinted>
  <dcterms:created xsi:type="dcterms:W3CDTF">2010-10-08T13:08:00Z</dcterms:created>
  <dcterms:modified xsi:type="dcterms:W3CDTF">2014-10-06T20:47:00Z</dcterms:modified>
</cp:coreProperties>
</file>