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EDE" w:rsidRPr="00E469CE" w:rsidRDefault="008F0EDE" w:rsidP="00E469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9.75pt;height:36pt" fillcolor="lime">
            <v:shadow color="#868686"/>
            <v:textpath style="font-family:&quot;Arial Black&quot;;font-size:12pt;v-text-kern:t" trim="t" fitpath="t" string="FEN ve TEKNOLOJİ"/>
          </v:shape>
        </w:pict>
      </w:r>
      <w:r>
        <w:t xml:space="preserve">    </w:t>
      </w:r>
      <w:r w:rsidRPr="00E469CE">
        <w:rPr>
          <w:rFonts w:ascii="Times New Roman" w:hAnsi="Times New Roman" w:cs="Times New Roman"/>
          <w:b/>
          <w:bCs/>
          <w:sz w:val="24"/>
          <w:szCs w:val="24"/>
        </w:rPr>
        <w:t>1. DÖNEM 1. YAZILI SORULARI</w:t>
      </w:r>
    </w:p>
    <w:p w:rsidR="008F0EDE" w:rsidRDefault="008F0EDE" w:rsidP="00E469C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1. Aşağıdaki kemiklerin çeşitlerini yazınız.                                                                                                                </w:t>
      </w:r>
      <w:hyperlink r:id="rId4" w:history="1">
        <w:r w:rsidRPr="001B4687">
          <w:rPr>
            <w:noProof/>
            <w:color w:val="0000FF"/>
            <w:sz w:val="27"/>
            <w:szCs w:val="27"/>
            <w:bdr w:val="none" w:sz="0" w:space="0" w:color="auto" w:frame="1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6" type="#_x0000_t75" alt="http://2.bp.blogspot.com/_jTrz6HMEgqE/TQXRRJZk5BI/AAAAAAAAEoc/AtpHlQEIpIc/s1600/kol.JPG" href="http://www.nesetuana.com/2010/12/kol-ckg-nasl-anlaslr.ht" style="width:84.75pt;height:63pt;visibility:visible" o:button="t">
              <v:fill o:detectmouseclick="t"/>
              <v:imagedata r:id="rId5" o:title=""/>
            </v:shape>
          </w:pict>
        </w:r>
      </w:hyperlink>
      <w:r>
        <w:rPr>
          <w:rFonts w:ascii="Times New Roman" w:hAnsi="Times New Roman" w:cs="Times New Roman"/>
          <w:b/>
          <w:bCs/>
        </w:rPr>
        <w:tab/>
      </w:r>
      <w:hyperlink r:id="rId6" w:history="1">
        <w:r w:rsidRPr="001B4687">
          <w:rPr>
            <w:noProof/>
            <w:color w:val="0000FF"/>
            <w:sz w:val="27"/>
            <w:szCs w:val="27"/>
            <w:bdr w:val="none" w:sz="0" w:space="0" w:color="auto" w:frame="1"/>
            <w:lang w:eastAsia="tr-TR"/>
          </w:rPr>
          <w:pict>
            <v:shape id="_x0000_i1027" type="#_x0000_t75" alt="http://m.harunyahya.org/Image/guncelyorumlar/kafatasi.jpg" href="http://m.harunyahya.org/tr/Guncel-Yorumlar/100163/Beyni-koruyan-kafata" style="width:105pt;height:61.5pt;visibility:visible" o:button="t">
              <v:fill o:detectmouseclick="t"/>
              <v:imagedata r:id="rId7" o:title=""/>
            </v:shape>
          </w:pict>
        </w:r>
      </w:hyperlink>
      <w:r>
        <w:rPr>
          <w:rFonts w:ascii="Times New Roman" w:hAnsi="Times New Roman" w:cs="Times New Roman"/>
          <w:b/>
          <w:bCs/>
        </w:rPr>
        <w:tab/>
      </w:r>
      <w:hyperlink r:id="rId8" w:history="1">
        <w:r w:rsidRPr="001B4687">
          <w:rPr>
            <w:noProof/>
            <w:color w:val="0000FF"/>
            <w:sz w:val="27"/>
            <w:szCs w:val="27"/>
            <w:bdr w:val="none" w:sz="0" w:space="0" w:color="auto" w:frame="1"/>
            <w:lang w:eastAsia="tr-TR"/>
          </w:rPr>
          <w:pict>
            <v:shape id="_x0000_i1028" type="#_x0000_t75" alt="http://www.usak.tv/userfiles/images/Untitled-1.jpg" href="http://www.usak.tv/HaberiYazdir.aspx?hid=59" style="width:84.75pt;height:51.75pt;visibility:visible" o:button="t">
              <v:fill o:detectmouseclick="t"/>
              <v:imagedata r:id="rId9" o:title=""/>
            </v:shape>
          </w:pict>
        </w:r>
      </w:hyperlink>
      <w:r>
        <w:rPr>
          <w:rFonts w:ascii="Times New Roman" w:hAnsi="Times New Roman" w:cs="Times New Roman"/>
          <w:b/>
          <w:bCs/>
        </w:rPr>
        <w:tab/>
        <w:t xml:space="preserve">                                                                                          ...............................</w:t>
      </w:r>
      <w:r>
        <w:rPr>
          <w:rFonts w:ascii="Times New Roman" w:hAnsi="Times New Roman" w:cs="Times New Roman"/>
          <w:b/>
          <w:bCs/>
        </w:rPr>
        <w:tab/>
        <w:t>......................................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...............................</w:t>
      </w:r>
    </w:p>
    <w:p w:rsidR="008F0EDE" w:rsidRPr="00E469CE" w:rsidRDefault="008F0EDE" w:rsidP="00E469C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2. Aşağıdaki eklemlerin çeşitlerini tabloda işaretleyiniz.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5"/>
        <w:gridCol w:w="1795"/>
        <w:gridCol w:w="1795"/>
        <w:gridCol w:w="1795"/>
        <w:gridCol w:w="1795"/>
        <w:gridCol w:w="1796"/>
      </w:tblGrid>
      <w:tr w:rsidR="008F0EDE" w:rsidRPr="001B4687" w:rsidTr="001B4687"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Kafatası Eklemi</w:t>
            </w: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Kaburga Eklemi</w:t>
            </w: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Omur Eklemleri</w:t>
            </w: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Kollar</w:t>
            </w:r>
          </w:p>
        </w:tc>
        <w:tc>
          <w:tcPr>
            <w:tcW w:w="1796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Bacaklar</w:t>
            </w:r>
          </w:p>
        </w:tc>
      </w:tr>
      <w:tr w:rsidR="008F0EDE" w:rsidRPr="001B4687" w:rsidTr="001B4687"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OYNAR EKLEMLER</w:t>
            </w: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6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0EDE" w:rsidRPr="001B4687" w:rsidTr="001B4687"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YARI OYNAR EKLEMLER</w:t>
            </w: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6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8F0EDE" w:rsidRPr="001B4687" w:rsidTr="001B4687"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OYNAMAYAN EKLEMLER</w:t>
            </w: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6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3. Soluk alıp vermede görevli yapı ve organların adlarını resimde eşleştiriniz.                                                                              </w:t>
      </w:r>
      <w:r>
        <w:rPr>
          <w:rFonts w:ascii="Times New Roman" w:hAnsi="Times New Roman" w:cs="Times New Roman"/>
        </w:rPr>
        <w:t>Burun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Yutak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Diyafram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Akciğer</w:t>
      </w:r>
      <w:r>
        <w:rPr>
          <w:rFonts w:ascii="Times New Roman" w:hAnsi="Times New Roman" w:cs="Times New Roman"/>
        </w:rPr>
        <w:tab/>
        <w:t xml:space="preserve">    Soluk borusu</w:t>
      </w:r>
      <w:r w:rsidRPr="001B4687">
        <w:rPr>
          <w:rFonts w:ascii="Times New Roman" w:hAnsi="Times New Roman" w:cs="Times New Roman"/>
          <w:b/>
          <w:noProof/>
          <w:lang w:eastAsia="tr-TR"/>
        </w:rPr>
        <w:pict>
          <v:shape id="0 Resim" o:spid="_x0000_i1029" type="#_x0000_t75" alt="240.png" style="width:96pt;height:117pt;visibility:visible">
            <v:imagedata r:id="rId10" o:title=""/>
          </v:shape>
        </w:pict>
      </w:r>
    </w:p>
    <w:p w:rsidR="008F0EDE" w:rsidRPr="00E469CE" w:rsidRDefault="008F0EDE" w:rsidP="00E469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4. Soluk alma ve soluk verme sırasında hangi olaylar gerçekleşir. tabloya 3'er örnekli yazınız.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5"/>
        <w:gridCol w:w="5386"/>
      </w:tblGrid>
      <w:tr w:rsidR="008F0EDE" w:rsidRPr="001B4687" w:rsidTr="001B4687">
        <w:tc>
          <w:tcPr>
            <w:tcW w:w="538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SOLUK ALMA SIRASINDA GERÇEKLEŞENLER</w:t>
            </w:r>
          </w:p>
        </w:tc>
        <w:tc>
          <w:tcPr>
            <w:tcW w:w="5386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SOLUK VERME SIRASINDA GERÇEKLEŞENLER</w:t>
            </w:r>
          </w:p>
        </w:tc>
      </w:tr>
      <w:tr w:rsidR="008F0EDE" w:rsidRPr="001B4687" w:rsidTr="001B4687">
        <w:tc>
          <w:tcPr>
            <w:tcW w:w="538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1-...............................................................................</w:t>
            </w:r>
          </w:p>
        </w:tc>
        <w:tc>
          <w:tcPr>
            <w:tcW w:w="5386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1-......................................................................................</w:t>
            </w:r>
          </w:p>
        </w:tc>
      </w:tr>
      <w:tr w:rsidR="008F0EDE" w:rsidRPr="001B4687" w:rsidTr="001B4687">
        <w:tc>
          <w:tcPr>
            <w:tcW w:w="538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2-....................................................................................</w:t>
            </w:r>
          </w:p>
        </w:tc>
        <w:tc>
          <w:tcPr>
            <w:tcW w:w="5386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2-.................................................................................</w:t>
            </w:r>
          </w:p>
        </w:tc>
      </w:tr>
      <w:tr w:rsidR="008F0EDE" w:rsidRPr="001B4687" w:rsidTr="001B4687">
        <w:tc>
          <w:tcPr>
            <w:tcW w:w="5385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3-.................................................................................</w:t>
            </w:r>
          </w:p>
        </w:tc>
        <w:tc>
          <w:tcPr>
            <w:tcW w:w="5386" w:type="dxa"/>
          </w:tcPr>
          <w:p w:rsidR="008F0EDE" w:rsidRPr="001B4687" w:rsidRDefault="008F0EDE" w:rsidP="001B46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B4687">
              <w:rPr>
                <w:rFonts w:ascii="Times New Roman" w:hAnsi="Times New Roman" w:cs="Times New Roman"/>
                <w:b/>
                <w:bCs/>
              </w:rPr>
              <w:t>3-...................................................................................</w:t>
            </w:r>
          </w:p>
        </w:tc>
      </w:tr>
    </w:tbl>
    <w:p w:rsidR="008F0EDE" w:rsidRDefault="008F0EDE" w:rsidP="00E469CE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5. Aşağıdaki boşlukları doldurunuz.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87"/>
      </w:tblGrid>
      <w:tr w:rsidR="008F0EDE" w:rsidRPr="001B4687" w:rsidTr="001B4687">
        <w:tc>
          <w:tcPr>
            <w:tcW w:w="10487" w:type="dxa"/>
          </w:tcPr>
          <w:p w:rsidR="008F0EDE" w:rsidRPr="001B4687" w:rsidRDefault="008F0EDE" w:rsidP="001B468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B4687">
              <w:rPr>
                <w:rFonts w:ascii="Times New Roman" w:hAnsi="Times New Roman" w:cs="Times New Roman"/>
              </w:rPr>
              <w:t>uzun kemik – 80,100...70,80...100,120 – stetoskop – kısa – kubbeleşir – yutak – kısa kemik – oksijen – karbondioksit – yassı kemik – kas – omurilik – eklemler – 206</w:t>
            </w:r>
          </w:p>
        </w:tc>
      </w:tr>
    </w:tbl>
    <w:p w:rsidR="008F0EDE" w:rsidRDefault="008F0EDE" w:rsidP="005E4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A--- Nabız; dakikada yetişkinlerde …………., çocuklarda …………., bebeklerde ise …………’dir.</w:t>
      </w:r>
    </w:p>
    <w:p w:rsidR="008F0EDE" w:rsidRDefault="008F0EDE" w:rsidP="005E4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B--- Kalbin atış sesini dinlemeye yarayan alete …………… denir.</w:t>
      </w:r>
    </w:p>
    <w:p w:rsidR="008F0EDE" w:rsidRDefault="008F0EDE" w:rsidP="005E4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C---Omurga ………. kemiklere bir örnektir.</w:t>
      </w:r>
    </w:p>
    <w:p w:rsidR="008F0EDE" w:rsidRDefault="008F0EDE" w:rsidP="005E4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Ç--- Soluk ………… geçtikten sonra gırtlağa gelir.</w:t>
      </w:r>
    </w:p>
    <w:p w:rsidR="008F0EDE" w:rsidRDefault="008F0EDE" w:rsidP="005E4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D--- Soluk verme sırasında diyafram ……………….</w:t>
      </w:r>
    </w:p>
    <w:p w:rsidR="008F0EDE" w:rsidRDefault="008F0EDE" w:rsidP="005E4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E--- Soluk alıp verme sırasında havadan ……………. alıp ………………….verir.</w:t>
      </w:r>
    </w:p>
    <w:p w:rsidR="008F0EDE" w:rsidRDefault="008F0EDE" w:rsidP="005E4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F--- El ve ayak parmak kemikleri ………………………dir. </w:t>
      </w:r>
    </w:p>
    <w:p w:rsidR="008F0EDE" w:rsidRDefault="008F0EDE" w:rsidP="005E4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G--- Kemikler birbirine ……………… ile bağlıdır.</w:t>
      </w:r>
    </w:p>
    <w:p w:rsidR="008F0EDE" w:rsidRDefault="008F0EDE" w:rsidP="005E4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H--- Kafatası, kalça kemiği, kaburga, kürek kemikleri ve göğüs kemikleri …………………….dir.</w:t>
      </w:r>
    </w:p>
    <w:p w:rsidR="008F0EDE" w:rsidRDefault="008F0EDE" w:rsidP="005E4E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İ---Vücudumuzda ortalama ………. adet kemik bulunmaktadır.</w:t>
      </w:r>
    </w:p>
    <w:p w:rsidR="008F0EDE" w:rsidRDefault="008F0EDE" w:rsidP="005E4EC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Aşağıdaki testi çözünüz.</w:t>
      </w:r>
    </w:p>
    <w:p w:rsidR="008F0EDE" w:rsidRDefault="008F0EDE" w:rsidP="002F1BDD">
      <w:pPr>
        <w:rPr>
          <w:rFonts w:ascii="Times New Roman" w:hAnsi="Times New Roman" w:cs="Times New Roman"/>
        </w:rPr>
        <w:sectPr w:rsidR="008F0EDE" w:rsidSect="00E469CE">
          <w:pgSz w:w="11906" w:h="16838"/>
          <w:pgMar w:top="851" w:right="566" w:bottom="709" w:left="709" w:header="708" w:footer="708" w:gutter="0"/>
          <w:cols w:space="708"/>
          <w:docGrid w:linePitch="360"/>
        </w:sectPr>
      </w:pPr>
    </w:p>
    <w:p w:rsidR="008F0EDE" w:rsidRDefault="008F0EDE" w:rsidP="002F1BDD">
      <w:pPr>
        <w:rPr>
          <w:rFonts w:ascii="Times New Roman" w:hAnsi="Times New Roman" w:cs="Times New Roman"/>
        </w:rPr>
      </w:pPr>
      <w:r w:rsidRPr="002F1BDD">
        <w:rPr>
          <w:rFonts w:ascii="Times New Roman" w:hAnsi="Times New Roman" w:cs="Times New Roman"/>
        </w:rPr>
        <w:t xml:space="preserve">6. </w:t>
      </w:r>
      <w:r>
        <w:rPr>
          <w:rFonts w:ascii="Times New Roman" w:hAnsi="Times New Roman" w:cs="Times New Roman"/>
        </w:rPr>
        <w:t>Aşağıdakilerden hangisi solunum organlarının sağlığını olumsuz etkiler?</w:t>
      </w:r>
    </w:p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Ağızdan soluk almak.</w:t>
      </w:r>
      <w:r>
        <w:rPr>
          <w:rFonts w:ascii="Times New Roman" w:hAnsi="Times New Roman" w:cs="Times New Roman"/>
        </w:rPr>
        <w:tab/>
        <w:t>B) Sınıfı havalandırmak.</w:t>
      </w:r>
    </w:p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Sigara kullanmamak.</w:t>
      </w:r>
      <w:r>
        <w:rPr>
          <w:rFonts w:ascii="Times New Roman" w:hAnsi="Times New Roman" w:cs="Times New Roman"/>
        </w:rPr>
        <w:tab/>
        <w:t>D) Vücudu sıcak tutmak.</w:t>
      </w:r>
    </w:p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Aşağıdakilerden hangisi bir kemik türü değildir?</w:t>
      </w:r>
    </w:p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Kısa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Uzun</w:t>
      </w:r>
    </w:p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Yuvarlak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Yassı</w:t>
      </w:r>
    </w:p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 Aşağıdakilerden hangisi iskeletin temel kısımlarından değildir?</w:t>
      </w:r>
    </w:p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Kafatası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Kalça kemiği</w:t>
      </w:r>
    </w:p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Göğüs kafesi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Omurga</w:t>
      </w:r>
    </w:p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 Kanın vücudumuzdaki hareketine ne denir?</w:t>
      </w:r>
    </w:p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Dolaşım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Sindirim</w:t>
      </w:r>
    </w:p>
    <w:p w:rsidR="008F0EDE" w:rsidRDefault="008F0EDE" w:rsidP="002F1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Kan akması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Hareket</w:t>
      </w:r>
    </w:p>
    <w:p w:rsidR="008F0EDE" w:rsidRDefault="008F0EDE" w:rsidP="002F3465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10.Soluk alıp verme ile ilgili aşağıdaki ifadelerden hangisi </w:t>
      </w:r>
      <w:r w:rsidRPr="00DF4C00">
        <w:rPr>
          <w:rFonts w:ascii="Times New Roman" w:hAnsi="Times New Roman" w:cs="Times New Roman"/>
          <w:u w:val="single"/>
        </w:rPr>
        <w:t>yanlıştır?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Burundan nefes alıp ağızdan vermeliyiz.</w:t>
      </w:r>
      <w:r>
        <w:rPr>
          <w:rFonts w:ascii="Times New Roman" w:hAnsi="Times New Roman" w:cs="Times New Roman"/>
        </w:rPr>
        <w:tab/>
        <w:t>b) Dışarıdan oksijen alıp karbondioksit veririz.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Soluk verme sırasında diyafram kubbeleşir.</w:t>
      </w:r>
      <w:r>
        <w:rPr>
          <w:rFonts w:ascii="Times New Roman" w:hAnsi="Times New Roman" w:cs="Times New Roman"/>
        </w:rPr>
        <w:tab/>
        <w:t>d) Soluk alırken gırtlak, soluğu yutağa iletir.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11.Aşağıdaki eklemlerden hangisi </w:t>
      </w:r>
      <w:r w:rsidRPr="00DF4C00">
        <w:rPr>
          <w:rFonts w:ascii="Times New Roman" w:hAnsi="Times New Roman" w:cs="Times New Roman"/>
          <w:u w:val="single"/>
        </w:rPr>
        <w:t>oynamaz?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Kafatası eklemleri</w:t>
      </w:r>
      <w:r>
        <w:rPr>
          <w:rFonts w:ascii="Times New Roman" w:hAnsi="Times New Roman" w:cs="Times New Roman"/>
        </w:rPr>
        <w:tab/>
        <w:t>b) Omurga eklemleri</w:t>
      </w:r>
      <w:r>
        <w:rPr>
          <w:rFonts w:ascii="Times New Roman" w:hAnsi="Times New Roman" w:cs="Times New Roman"/>
        </w:rPr>
        <w:tab/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Bilek ekmeleri</w:t>
      </w:r>
      <w:r>
        <w:rPr>
          <w:rFonts w:ascii="Times New Roman" w:hAnsi="Times New Roman" w:cs="Times New Roman"/>
        </w:rPr>
        <w:tab/>
        <w:t>d) Omuz eklemleri</w:t>
      </w:r>
    </w:p>
    <w:p w:rsidR="008F0EDE" w:rsidRDefault="008F0EDE" w:rsidP="002F3465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12. Aşağıdakilerden hangisi iskeletin </w:t>
      </w:r>
      <w:r w:rsidRPr="00DF4C00">
        <w:rPr>
          <w:rFonts w:ascii="Times New Roman" w:hAnsi="Times New Roman" w:cs="Times New Roman"/>
          <w:u w:val="single"/>
        </w:rPr>
        <w:t>esas görevlerinden değildir?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Vücuda şekil vermek.</w:t>
      </w:r>
      <w:r>
        <w:rPr>
          <w:rFonts w:ascii="Times New Roman" w:hAnsi="Times New Roman" w:cs="Times New Roman"/>
        </w:rPr>
        <w:tab/>
        <w:t xml:space="preserve">b) İç organları korumak.              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Kan yapmak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Vücudu dik tutmak.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“Burhan, televizyon izlerken birden nabız atışı hızlanmaya başladı.”</w:t>
      </w:r>
    </w:p>
    <w:p w:rsidR="008F0EDE" w:rsidRPr="00D42CE3" w:rsidRDefault="008F0EDE" w:rsidP="002F3465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Buna göre, aşağıdaki ifadelerden hangisi </w:t>
      </w:r>
      <w:r w:rsidRPr="00D42CE3">
        <w:rPr>
          <w:rFonts w:ascii="Times New Roman" w:hAnsi="Times New Roman" w:cs="Times New Roman"/>
          <w:u w:val="single"/>
        </w:rPr>
        <w:t>doğrudur?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 w:rsidRPr="00DF4C00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Burhan, televizyon başında uyuyakalmıştır.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Burhan, bir korku filmi izliyordur.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Burhan, televizyon izlerken süt içiyordur.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Burhan, televizyon izlerken acıkmıştır.</w:t>
      </w:r>
    </w:p>
    <w:p w:rsidR="008F0EDE" w:rsidRDefault="008F0EDE" w:rsidP="002F3465">
      <w:pPr>
        <w:jc w:val="both"/>
        <w:rPr>
          <w:rFonts w:ascii="Times New Roman" w:hAnsi="Times New Roman" w:cs="Times New Roman"/>
          <w:bCs/>
        </w:rPr>
      </w:pP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 w:rsidRPr="002F3465">
        <w:rPr>
          <w:rFonts w:ascii="Times New Roman" w:hAnsi="Times New Roman" w:cs="Times New Roman"/>
          <w:bCs/>
        </w:rPr>
        <w:t>14.</w:t>
      </w:r>
      <w:r>
        <w:rPr>
          <w:rFonts w:ascii="Times New Roman" w:hAnsi="Times New Roman" w:cs="Times New Roman"/>
        </w:rPr>
        <w:t>Aşağıdaki bilgilerden hangisi yanlıştır?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Eklemler kemikleri birbirine bağlar.</w:t>
      </w:r>
      <w:r w:rsidRPr="00D42C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İskelet vücudun dik durmasını sağlar.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Kafatası kemiği kısa kemiktir.</w:t>
      </w:r>
      <w:r w:rsidRPr="00D42CE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Omurga kısa kemiklerden oluşur.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</w:t>
      </w:r>
      <w:r w:rsidRPr="00D42CE3">
        <w:rPr>
          <w:rFonts w:ascii="Times New Roman" w:hAnsi="Times New Roman" w:cs="Times New Roman"/>
        </w:rPr>
        <w:t xml:space="preserve">Aşağıdaki organlardan hangisi </w:t>
      </w:r>
      <w:r w:rsidRPr="00D42CE3">
        <w:rPr>
          <w:rFonts w:ascii="Times New Roman" w:hAnsi="Times New Roman" w:cs="Times New Roman"/>
          <w:u w:val="single"/>
        </w:rPr>
        <w:t>göğüs kafesinin</w:t>
      </w:r>
      <w:r w:rsidRPr="00D42CE3">
        <w:rPr>
          <w:rFonts w:ascii="Times New Roman" w:hAnsi="Times New Roman" w:cs="Times New Roman"/>
        </w:rPr>
        <w:t xml:space="preserve"> içinde bulunur?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Akciğerler ve mide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Akciğerler ve kalp</w:t>
      </w:r>
      <w:r>
        <w:rPr>
          <w:rFonts w:ascii="Times New Roman" w:hAnsi="Times New Roman" w:cs="Times New Roman"/>
        </w:rPr>
        <w:tab/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Kalp ve karaciğer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Kalp ve böbrekler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 Egzersiz sırasında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I.</w:t>
      </w:r>
      <w:r>
        <w:rPr>
          <w:rFonts w:ascii="Times New Roman" w:hAnsi="Times New Roman" w:cs="Times New Roman"/>
        </w:rPr>
        <w:tab/>
        <w:t>Oksijen ihtiyacı artar.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</w:t>
      </w:r>
      <w:r>
        <w:rPr>
          <w:rFonts w:ascii="Times New Roman" w:hAnsi="Times New Roman" w:cs="Times New Roman"/>
        </w:rPr>
        <w:tab/>
        <w:t>Karbondioksit ihtiyacı artar. Bilgilerinden hangileri doğrudur?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I</w:t>
      </w:r>
      <w:r>
        <w:rPr>
          <w:rFonts w:ascii="Times New Roman" w:hAnsi="Times New Roman" w:cs="Times New Roman"/>
        </w:rPr>
        <w:tab/>
        <w:t>B) I-II</w:t>
      </w:r>
      <w:r>
        <w:rPr>
          <w:rFonts w:ascii="Times New Roman" w:hAnsi="Times New Roman" w:cs="Times New Roman"/>
        </w:rPr>
        <w:tab/>
        <w:t>C) II</w:t>
      </w:r>
      <w:r>
        <w:rPr>
          <w:rFonts w:ascii="Times New Roman" w:hAnsi="Times New Roman" w:cs="Times New Roman"/>
        </w:rPr>
        <w:tab/>
        <w:t xml:space="preserve">D) - - - 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17. Nabzın tanımı aşağıdakilerden hangisidir?</w:t>
      </w:r>
    </w:p>
    <w:p w:rsidR="008F0EDE" w:rsidRDefault="008F0EDE" w:rsidP="002F34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Kalbin damarlara yaptığı etki</w:t>
      </w:r>
      <w:r>
        <w:rPr>
          <w:rFonts w:ascii="Times New Roman" w:hAnsi="Times New Roman" w:cs="Times New Roman"/>
        </w:rPr>
        <w:tab/>
        <w:t>B) Kanın içindeki tüm maddelerin adı</w:t>
      </w:r>
    </w:p>
    <w:p w:rsidR="008F0EDE" w:rsidRDefault="008F0EDE" w:rsidP="000E42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Stetoskobun ölçümü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Akciğerin soluk alma sırasında hacminin artması</w:t>
      </w:r>
    </w:p>
    <w:p w:rsidR="008F0EDE" w:rsidRDefault="008F0EDE" w:rsidP="000E42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18. Aşağıdakilerden hangisi kasılma ve gevşeme yoluyla vücudun hareketini sağlar?</w:t>
      </w:r>
    </w:p>
    <w:p w:rsidR="008F0EDE" w:rsidRDefault="008F0EDE" w:rsidP="000E42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Kas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Eklem</w:t>
      </w:r>
      <w:r>
        <w:rPr>
          <w:rFonts w:ascii="Times New Roman" w:hAnsi="Times New Roman" w:cs="Times New Roman"/>
        </w:rPr>
        <w:tab/>
        <w:t>C) Damar</w:t>
      </w:r>
      <w:r>
        <w:rPr>
          <w:rFonts w:ascii="Times New Roman" w:hAnsi="Times New Roman" w:cs="Times New Roman"/>
        </w:rPr>
        <w:tab/>
        <w:t>D) Omurga</w:t>
      </w:r>
    </w:p>
    <w:p w:rsidR="008F0EDE" w:rsidRDefault="008F0EDE" w:rsidP="000E42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 Aşağıdakilerden hangisi kalp atışına neden olmaz?</w:t>
      </w:r>
    </w:p>
    <w:p w:rsidR="008F0EDE" w:rsidRDefault="008F0EDE" w:rsidP="000E42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Uyumak</w:t>
      </w:r>
      <w:r>
        <w:rPr>
          <w:rFonts w:ascii="Times New Roman" w:hAnsi="Times New Roman" w:cs="Times New Roman"/>
        </w:rPr>
        <w:tab/>
        <w:t>B) Spor yapmak</w:t>
      </w:r>
      <w:r>
        <w:rPr>
          <w:rFonts w:ascii="Times New Roman" w:hAnsi="Times New Roman" w:cs="Times New Roman"/>
        </w:rPr>
        <w:tab/>
        <w:t>C) Korku filmi izlemek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Koşmak</w:t>
      </w:r>
    </w:p>
    <w:p w:rsidR="008F0EDE" w:rsidRDefault="008F0EDE" w:rsidP="000E42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 Solunum sistemi organlarımızın sıralanışı aşağıdakilerden hangisidir?</w:t>
      </w:r>
    </w:p>
    <w:p w:rsidR="008F0EDE" w:rsidRDefault="008F0EDE" w:rsidP="000E42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burun-yutak-gırtlak-soluk borusu-akciğer</w:t>
      </w:r>
      <w:r>
        <w:rPr>
          <w:rFonts w:ascii="Times New Roman" w:hAnsi="Times New Roman" w:cs="Times New Roman"/>
        </w:rPr>
        <w:tab/>
        <w:t>B) gırtlak-yutak-burun-soluk borusu-akciğer</w:t>
      </w:r>
    </w:p>
    <w:p w:rsidR="008F0EDE" w:rsidRDefault="008F0EDE" w:rsidP="000E42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burun-soluk borusu-yutak-gırtlak-akciğer</w:t>
      </w:r>
      <w:r>
        <w:rPr>
          <w:rFonts w:ascii="Times New Roman" w:hAnsi="Times New Roman" w:cs="Times New Roman"/>
        </w:rPr>
        <w:tab/>
        <w:t>D) burun-yutak-gırtlak-akciğer-soluk borusu</w:t>
      </w:r>
    </w:p>
    <w:p w:rsidR="008F0EDE" w:rsidRDefault="008F0EDE" w:rsidP="000E420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  <w:t xml:space="preserve">                                                                  </w:t>
      </w:r>
    </w:p>
    <w:p w:rsidR="008F0EDE" w:rsidRPr="000E4205" w:rsidRDefault="008F0EDE" w:rsidP="000E4205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0E4205">
        <w:rPr>
          <w:rFonts w:ascii="Times New Roman" w:hAnsi="Times New Roman" w:cs="Times New Roman"/>
          <w:b/>
          <w:bCs/>
          <w:u w:val="single"/>
        </w:rPr>
        <w:t>Tarihi dold</w:t>
      </w:r>
      <w:r>
        <w:rPr>
          <w:rFonts w:ascii="Times New Roman" w:hAnsi="Times New Roman" w:cs="Times New Roman"/>
          <w:b/>
          <w:bCs/>
          <w:u w:val="single"/>
        </w:rPr>
        <w:t>u</w:t>
      </w:r>
      <w:r w:rsidRPr="000E4205">
        <w:rPr>
          <w:rFonts w:ascii="Times New Roman" w:hAnsi="Times New Roman" w:cs="Times New Roman"/>
          <w:b/>
          <w:bCs/>
          <w:u w:val="single"/>
        </w:rPr>
        <w:t>runuz.</w:t>
      </w:r>
    </w:p>
    <w:p w:rsidR="008F0EDE" w:rsidRDefault="008F0EDE" w:rsidP="000E420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 / ___ / 201___</w:t>
      </w:r>
    </w:p>
    <w:p w:rsidR="008F0EDE" w:rsidRDefault="008F0EDE" w:rsidP="000E4205">
      <w:pPr>
        <w:jc w:val="both"/>
        <w:rPr>
          <w:rFonts w:ascii="Times New Roman" w:hAnsi="Times New Roman" w:cs="Times New Roman"/>
        </w:rPr>
      </w:pPr>
      <w:hyperlink r:id="rId11" w:history="1">
        <w:r>
          <w:rPr>
            <w:rStyle w:val="Hyperlink"/>
            <w:rFonts w:cs="Arial"/>
            <w:sz w:val="28"/>
            <w:szCs w:val="28"/>
          </w:rPr>
          <w:t>www.sorubak.com</w:t>
        </w:r>
      </w:hyperlink>
    </w:p>
    <w:p w:rsidR="008F0EDE" w:rsidRDefault="008F0EDE" w:rsidP="000E4205">
      <w:pPr>
        <w:jc w:val="both"/>
        <w:rPr>
          <w:rFonts w:ascii="Times New Roman" w:hAnsi="Times New Roman" w:cs="Times New Roman"/>
        </w:rPr>
      </w:pPr>
    </w:p>
    <w:p w:rsidR="008F0EDE" w:rsidRDefault="008F0EDE" w:rsidP="000E4205">
      <w:pPr>
        <w:jc w:val="both"/>
        <w:rPr>
          <w:rFonts w:ascii="Times New Roman" w:hAnsi="Times New Roman" w:cs="Times New Roman"/>
        </w:rPr>
      </w:pPr>
    </w:p>
    <w:p w:rsidR="008F0EDE" w:rsidRDefault="008F0EDE" w:rsidP="000E420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BAŞARILAR</w:t>
      </w:r>
    </w:p>
    <w:p w:rsidR="008F0EDE" w:rsidRPr="000E4205" w:rsidRDefault="008F0EDE" w:rsidP="000E420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ANIL YİĞİT</w:t>
      </w:r>
    </w:p>
    <w:sectPr w:rsidR="008F0EDE" w:rsidRPr="000E4205" w:rsidSect="002F3465">
      <w:type w:val="continuous"/>
      <w:pgSz w:w="11906" w:h="16838"/>
      <w:pgMar w:top="851" w:right="566" w:bottom="709" w:left="709" w:header="708" w:footer="708" w:gutter="0"/>
      <w:cols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69CE"/>
    <w:rsid w:val="00000440"/>
    <w:rsid w:val="00000D0D"/>
    <w:rsid w:val="000013DC"/>
    <w:rsid w:val="000024C7"/>
    <w:rsid w:val="000028C3"/>
    <w:rsid w:val="00002A75"/>
    <w:rsid w:val="00002AF2"/>
    <w:rsid w:val="00002FFC"/>
    <w:rsid w:val="00004224"/>
    <w:rsid w:val="000047B4"/>
    <w:rsid w:val="000054D6"/>
    <w:rsid w:val="00005C72"/>
    <w:rsid w:val="000064D7"/>
    <w:rsid w:val="000070C8"/>
    <w:rsid w:val="000073A2"/>
    <w:rsid w:val="00007568"/>
    <w:rsid w:val="00007B77"/>
    <w:rsid w:val="00011043"/>
    <w:rsid w:val="00011666"/>
    <w:rsid w:val="00011B9D"/>
    <w:rsid w:val="000121A0"/>
    <w:rsid w:val="0001232C"/>
    <w:rsid w:val="000124CF"/>
    <w:rsid w:val="0001303C"/>
    <w:rsid w:val="0001327A"/>
    <w:rsid w:val="00013531"/>
    <w:rsid w:val="00013954"/>
    <w:rsid w:val="000139D9"/>
    <w:rsid w:val="0001459B"/>
    <w:rsid w:val="00014CEB"/>
    <w:rsid w:val="00014D4B"/>
    <w:rsid w:val="00014FE2"/>
    <w:rsid w:val="00015550"/>
    <w:rsid w:val="00016218"/>
    <w:rsid w:val="00016758"/>
    <w:rsid w:val="00017297"/>
    <w:rsid w:val="00017360"/>
    <w:rsid w:val="00017D3C"/>
    <w:rsid w:val="00020358"/>
    <w:rsid w:val="0002064B"/>
    <w:rsid w:val="000209FD"/>
    <w:rsid w:val="00020AFF"/>
    <w:rsid w:val="00020FAE"/>
    <w:rsid w:val="00021C91"/>
    <w:rsid w:val="00024591"/>
    <w:rsid w:val="00024CA9"/>
    <w:rsid w:val="0002513B"/>
    <w:rsid w:val="00025806"/>
    <w:rsid w:val="00026285"/>
    <w:rsid w:val="000269C2"/>
    <w:rsid w:val="00026AC2"/>
    <w:rsid w:val="0002702E"/>
    <w:rsid w:val="0002747D"/>
    <w:rsid w:val="0002759C"/>
    <w:rsid w:val="00027B92"/>
    <w:rsid w:val="0003039D"/>
    <w:rsid w:val="000305BF"/>
    <w:rsid w:val="000308CD"/>
    <w:rsid w:val="00031EAA"/>
    <w:rsid w:val="00033BED"/>
    <w:rsid w:val="00034993"/>
    <w:rsid w:val="000352C7"/>
    <w:rsid w:val="00035AA3"/>
    <w:rsid w:val="00036200"/>
    <w:rsid w:val="0003661C"/>
    <w:rsid w:val="00036713"/>
    <w:rsid w:val="00036A8D"/>
    <w:rsid w:val="00037311"/>
    <w:rsid w:val="00037405"/>
    <w:rsid w:val="00037D12"/>
    <w:rsid w:val="00040E3E"/>
    <w:rsid w:val="000412C4"/>
    <w:rsid w:val="00041380"/>
    <w:rsid w:val="00041A91"/>
    <w:rsid w:val="000422B4"/>
    <w:rsid w:val="00042B20"/>
    <w:rsid w:val="000430DE"/>
    <w:rsid w:val="00043437"/>
    <w:rsid w:val="00043781"/>
    <w:rsid w:val="0004598C"/>
    <w:rsid w:val="00047DA0"/>
    <w:rsid w:val="0005057A"/>
    <w:rsid w:val="00050EE7"/>
    <w:rsid w:val="00050F11"/>
    <w:rsid w:val="0005117E"/>
    <w:rsid w:val="0005129B"/>
    <w:rsid w:val="0005171C"/>
    <w:rsid w:val="000517FF"/>
    <w:rsid w:val="00051A62"/>
    <w:rsid w:val="00051AFF"/>
    <w:rsid w:val="00052100"/>
    <w:rsid w:val="00053F0A"/>
    <w:rsid w:val="00054239"/>
    <w:rsid w:val="00054724"/>
    <w:rsid w:val="00054B75"/>
    <w:rsid w:val="00054B76"/>
    <w:rsid w:val="00054D31"/>
    <w:rsid w:val="00055CC0"/>
    <w:rsid w:val="000563CF"/>
    <w:rsid w:val="0005647B"/>
    <w:rsid w:val="000564DB"/>
    <w:rsid w:val="000564F4"/>
    <w:rsid w:val="00056690"/>
    <w:rsid w:val="00056B49"/>
    <w:rsid w:val="0005735A"/>
    <w:rsid w:val="0005798D"/>
    <w:rsid w:val="00057CD5"/>
    <w:rsid w:val="000600B1"/>
    <w:rsid w:val="000600F8"/>
    <w:rsid w:val="00060391"/>
    <w:rsid w:val="00060E1A"/>
    <w:rsid w:val="000618FA"/>
    <w:rsid w:val="000623AA"/>
    <w:rsid w:val="000629BA"/>
    <w:rsid w:val="00062E6D"/>
    <w:rsid w:val="0006301D"/>
    <w:rsid w:val="000634FC"/>
    <w:rsid w:val="00064822"/>
    <w:rsid w:val="000654D3"/>
    <w:rsid w:val="000659FE"/>
    <w:rsid w:val="00065A3D"/>
    <w:rsid w:val="00065FF4"/>
    <w:rsid w:val="0006618C"/>
    <w:rsid w:val="000661BA"/>
    <w:rsid w:val="00066C18"/>
    <w:rsid w:val="00066D7F"/>
    <w:rsid w:val="000704BA"/>
    <w:rsid w:val="00070575"/>
    <w:rsid w:val="0007057C"/>
    <w:rsid w:val="00070940"/>
    <w:rsid w:val="00070A38"/>
    <w:rsid w:val="00070C48"/>
    <w:rsid w:val="00071707"/>
    <w:rsid w:val="00072876"/>
    <w:rsid w:val="00072CD1"/>
    <w:rsid w:val="00072DF9"/>
    <w:rsid w:val="00074393"/>
    <w:rsid w:val="000748E5"/>
    <w:rsid w:val="00074BFF"/>
    <w:rsid w:val="0007535B"/>
    <w:rsid w:val="00077BE3"/>
    <w:rsid w:val="00077C8B"/>
    <w:rsid w:val="00080242"/>
    <w:rsid w:val="000823A0"/>
    <w:rsid w:val="0008256C"/>
    <w:rsid w:val="00082A3D"/>
    <w:rsid w:val="000835D3"/>
    <w:rsid w:val="00083CE9"/>
    <w:rsid w:val="00083D35"/>
    <w:rsid w:val="0008474F"/>
    <w:rsid w:val="0008488E"/>
    <w:rsid w:val="00084C09"/>
    <w:rsid w:val="00085151"/>
    <w:rsid w:val="00085508"/>
    <w:rsid w:val="00085BE1"/>
    <w:rsid w:val="00085F97"/>
    <w:rsid w:val="0008694B"/>
    <w:rsid w:val="000871E4"/>
    <w:rsid w:val="0008773B"/>
    <w:rsid w:val="0008799A"/>
    <w:rsid w:val="00087EAE"/>
    <w:rsid w:val="00087FB4"/>
    <w:rsid w:val="00090363"/>
    <w:rsid w:val="00090475"/>
    <w:rsid w:val="000905FA"/>
    <w:rsid w:val="0009099B"/>
    <w:rsid w:val="00091022"/>
    <w:rsid w:val="00091DD2"/>
    <w:rsid w:val="00093068"/>
    <w:rsid w:val="000935D1"/>
    <w:rsid w:val="00093CDD"/>
    <w:rsid w:val="00093E90"/>
    <w:rsid w:val="00094253"/>
    <w:rsid w:val="000946FC"/>
    <w:rsid w:val="0009482C"/>
    <w:rsid w:val="00094D82"/>
    <w:rsid w:val="00095461"/>
    <w:rsid w:val="0009741B"/>
    <w:rsid w:val="00097B80"/>
    <w:rsid w:val="000A0390"/>
    <w:rsid w:val="000A045D"/>
    <w:rsid w:val="000A0B7A"/>
    <w:rsid w:val="000A0EFC"/>
    <w:rsid w:val="000A131D"/>
    <w:rsid w:val="000A16F5"/>
    <w:rsid w:val="000A1DC7"/>
    <w:rsid w:val="000A2656"/>
    <w:rsid w:val="000A273A"/>
    <w:rsid w:val="000A2786"/>
    <w:rsid w:val="000A2B50"/>
    <w:rsid w:val="000A3B9F"/>
    <w:rsid w:val="000A4749"/>
    <w:rsid w:val="000A4865"/>
    <w:rsid w:val="000A4882"/>
    <w:rsid w:val="000A503C"/>
    <w:rsid w:val="000A5102"/>
    <w:rsid w:val="000A521A"/>
    <w:rsid w:val="000A55CB"/>
    <w:rsid w:val="000A5870"/>
    <w:rsid w:val="000A5B36"/>
    <w:rsid w:val="000A5C02"/>
    <w:rsid w:val="000A5F93"/>
    <w:rsid w:val="000A639F"/>
    <w:rsid w:val="000A6609"/>
    <w:rsid w:val="000A7B20"/>
    <w:rsid w:val="000B04D4"/>
    <w:rsid w:val="000B09D8"/>
    <w:rsid w:val="000B0DE0"/>
    <w:rsid w:val="000B3340"/>
    <w:rsid w:val="000B3427"/>
    <w:rsid w:val="000B3F78"/>
    <w:rsid w:val="000B505D"/>
    <w:rsid w:val="000B55C8"/>
    <w:rsid w:val="000B65BE"/>
    <w:rsid w:val="000B66F0"/>
    <w:rsid w:val="000B6BC0"/>
    <w:rsid w:val="000B7A60"/>
    <w:rsid w:val="000C0663"/>
    <w:rsid w:val="000C18D2"/>
    <w:rsid w:val="000C19EA"/>
    <w:rsid w:val="000C1AF4"/>
    <w:rsid w:val="000C28A7"/>
    <w:rsid w:val="000C2A35"/>
    <w:rsid w:val="000C2D06"/>
    <w:rsid w:val="000C2FED"/>
    <w:rsid w:val="000C314C"/>
    <w:rsid w:val="000C34D3"/>
    <w:rsid w:val="000C42D4"/>
    <w:rsid w:val="000C44AE"/>
    <w:rsid w:val="000C44D5"/>
    <w:rsid w:val="000C4B2B"/>
    <w:rsid w:val="000C5063"/>
    <w:rsid w:val="000C53F6"/>
    <w:rsid w:val="000C5975"/>
    <w:rsid w:val="000C5A92"/>
    <w:rsid w:val="000C5D7C"/>
    <w:rsid w:val="000C7256"/>
    <w:rsid w:val="000C73E9"/>
    <w:rsid w:val="000C7D89"/>
    <w:rsid w:val="000D01EE"/>
    <w:rsid w:val="000D087F"/>
    <w:rsid w:val="000D0EDE"/>
    <w:rsid w:val="000D1605"/>
    <w:rsid w:val="000D1E9B"/>
    <w:rsid w:val="000D2093"/>
    <w:rsid w:val="000D332D"/>
    <w:rsid w:val="000D3604"/>
    <w:rsid w:val="000D385F"/>
    <w:rsid w:val="000D4946"/>
    <w:rsid w:val="000D49EF"/>
    <w:rsid w:val="000D4E29"/>
    <w:rsid w:val="000D5CF9"/>
    <w:rsid w:val="000D6018"/>
    <w:rsid w:val="000D68CE"/>
    <w:rsid w:val="000D71C0"/>
    <w:rsid w:val="000D78E0"/>
    <w:rsid w:val="000D7A87"/>
    <w:rsid w:val="000D7AEE"/>
    <w:rsid w:val="000D7FEC"/>
    <w:rsid w:val="000E0595"/>
    <w:rsid w:val="000E1093"/>
    <w:rsid w:val="000E1201"/>
    <w:rsid w:val="000E172B"/>
    <w:rsid w:val="000E3387"/>
    <w:rsid w:val="000E355F"/>
    <w:rsid w:val="000E357A"/>
    <w:rsid w:val="000E3725"/>
    <w:rsid w:val="000E3D7A"/>
    <w:rsid w:val="000E4205"/>
    <w:rsid w:val="000E4234"/>
    <w:rsid w:val="000E5298"/>
    <w:rsid w:val="000E541F"/>
    <w:rsid w:val="000E5A3A"/>
    <w:rsid w:val="000E5FAB"/>
    <w:rsid w:val="000E6146"/>
    <w:rsid w:val="000E6B91"/>
    <w:rsid w:val="000E6CE2"/>
    <w:rsid w:val="000E7CA3"/>
    <w:rsid w:val="000E7E33"/>
    <w:rsid w:val="000F0040"/>
    <w:rsid w:val="000F0141"/>
    <w:rsid w:val="000F03EE"/>
    <w:rsid w:val="000F0472"/>
    <w:rsid w:val="000F056E"/>
    <w:rsid w:val="000F1023"/>
    <w:rsid w:val="000F116C"/>
    <w:rsid w:val="000F1512"/>
    <w:rsid w:val="000F1CFF"/>
    <w:rsid w:val="000F1EC0"/>
    <w:rsid w:val="000F2706"/>
    <w:rsid w:val="000F305B"/>
    <w:rsid w:val="000F39F0"/>
    <w:rsid w:val="000F3A7F"/>
    <w:rsid w:val="000F3B90"/>
    <w:rsid w:val="000F4C99"/>
    <w:rsid w:val="000F4E1F"/>
    <w:rsid w:val="000F576E"/>
    <w:rsid w:val="000F6357"/>
    <w:rsid w:val="001013F9"/>
    <w:rsid w:val="0010318E"/>
    <w:rsid w:val="00104A43"/>
    <w:rsid w:val="001052C5"/>
    <w:rsid w:val="00105656"/>
    <w:rsid w:val="00105C88"/>
    <w:rsid w:val="00105CC2"/>
    <w:rsid w:val="00105E4D"/>
    <w:rsid w:val="0010640A"/>
    <w:rsid w:val="00106696"/>
    <w:rsid w:val="00107F5C"/>
    <w:rsid w:val="001106A9"/>
    <w:rsid w:val="001109C5"/>
    <w:rsid w:val="00110C47"/>
    <w:rsid w:val="00111B2B"/>
    <w:rsid w:val="001120FD"/>
    <w:rsid w:val="00112622"/>
    <w:rsid w:val="001128EA"/>
    <w:rsid w:val="00112BEE"/>
    <w:rsid w:val="00113626"/>
    <w:rsid w:val="00113C8D"/>
    <w:rsid w:val="001140A3"/>
    <w:rsid w:val="00114736"/>
    <w:rsid w:val="00114826"/>
    <w:rsid w:val="001157F7"/>
    <w:rsid w:val="001158A8"/>
    <w:rsid w:val="0011716C"/>
    <w:rsid w:val="00117464"/>
    <w:rsid w:val="00117E3B"/>
    <w:rsid w:val="00120883"/>
    <w:rsid w:val="00120A01"/>
    <w:rsid w:val="00120B4B"/>
    <w:rsid w:val="001222BB"/>
    <w:rsid w:val="00122A76"/>
    <w:rsid w:val="001230C6"/>
    <w:rsid w:val="0012378A"/>
    <w:rsid w:val="00123C55"/>
    <w:rsid w:val="00124135"/>
    <w:rsid w:val="001271C8"/>
    <w:rsid w:val="00127279"/>
    <w:rsid w:val="00127A5F"/>
    <w:rsid w:val="001309A4"/>
    <w:rsid w:val="001313CA"/>
    <w:rsid w:val="00131847"/>
    <w:rsid w:val="00132BFB"/>
    <w:rsid w:val="001342BA"/>
    <w:rsid w:val="001347EC"/>
    <w:rsid w:val="0013499F"/>
    <w:rsid w:val="00134D64"/>
    <w:rsid w:val="00134E03"/>
    <w:rsid w:val="0013610B"/>
    <w:rsid w:val="0013663B"/>
    <w:rsid w:val="001377F9"/>
    <w:rsid w:val="001378A6"/>
    <w:rsid w:val="00140C20"/>
    <w:rsid w:val="00140E4F"/>
    <w:rsid w:val="00141326"/>
    <w:rsid w:val="00142A79"/>
    <w:rsid w:val="001431FA"/>
    <w:rsid w:val="001437FC"/>
    <w:rsid w:val="001439FC"/>
    <w:rsid w:val="00144E29"/>
    <w:rsid w:val="0014612C"/>
    <w:rsid w:val="001463C3"/>
    <w:rsid w:val="001466B3"/>
    <w:rsid w:val="001469F5"/>
    <w:rsid w:val="00146A1C"/>
    <w:rsid w:val="00146A7B"/>
    <w:rsid w:val="00146E28"/>
    <w:rsid w:val="00147045"/>
    <w:rsid w:val="00147679"/>
    <w:rsid w:val="00147946"/>
    <w:rsid w:val="00151229"/>
    <w:rsid w:val="001512AC"/>
    <w:rsid w:val="00151428"/>
    <w:rsid w:val="0015175F"/>
    <w:rsid w:val="0015239C"/>
    <w:rsid w:val="001527CB"/>
    <w:rsid w:val="001528C1"/>
    <w:rsid w:val="001535AA"/>
    <w:rsid w:val="0015398B"/>
    <w:rsid w:val="00153B44"/>
    <w:rsid w:val="00154321"/>
    <w:rsid w:val="00154636"/>
    <w:rsid w:val="001549ED"/>
    <w:rsid w:val="00154E6E"/>
    <w:rsid w:val="00155DF4"/>
    <w:rsid w:val="00156F3A"/>
    <w:rsid w:val="00157263"/>
    <w:rsid w:val="00157CD3"/>
    <w:rsid w:val="00157E47"/>
    <w:rsid w:val="00157ECB"/>
    <w:rsid w:val="00157EF6"/>
    <w:rsid w:val="00160514"/>
    <w:rsid w:val="0016087E"/>
    <w:rsid w:val="00160A49"/>
    <w:rsid w:val="00160A91"/>
    <w:rsid w:val="001622D7"/>
    <w:rsid w:val="00163229"/>
    <w:rsid w:val="001632FD"/>
    <w:rsid w:val="00163958"/>
    <w:rsid w:val="00163B21"/>
    <w:rsid w:val="001660CF"/>
    <w:rsid w:val="00166944"/>
    <w:rsid w:val="0016740D"/>
    <w:rsid w:val="00167608"/>
    <w:rsid w:val="00167D16"/>
    <w:rsid w:val="00167D87"/>
    <w:rsid w:val="00170199"/>
    <w:rsid w:val="0017040F"/>
    <w:rsid w:val="00170DB2"/>
    <w:rsid w:val="001710A2"/>
    <w:rsid w:val="001710C8"/>
    <w:rsid w:val="0017151C"/>
    <w:rsid w:val="0017211C"/>
    <w:rsid w:val="00172882"/>
    <w:rsid w:val="00173A56"/>
    <w:rsid w:val="00174016"/>
    <w:rsid w:val="00174968"/>
    <w:rsid w:val="00174F08"/>
    <w:rsid w:val="0017533E"/>
    <w:rsid w:val="0017545A"/>
    <w:rsid w:val="00175B22"/>
    <w:rsid w:val="0017730F"/>
    <w:rsid w:val="0017758F"/>
    <w:rsid w:val="001776D3"/>
    <w:rsid w:val="001779B7"/>
    <w:rsid w:val="00177FB1"/>
    <w:rsid w:val="0018029F"/>
    <w:rsid w:val="001804D8"/>
    <w:rsid w:val="00181991"/>
    <w:rsid w:val="00181A6D"/>
    <w:rsid w:val="00181F35"/>
    <w:rsid w:val="00182164"/>
    <w:rsid w:val="00182D83"/>
    <w:rsid w:val="00183C8E"/>
    <w:rsid w:val="00184202"/>
    <w:rsid w:val="001849EA"/>
    <w:rsid w:val="00184DF8"/>
    <w:rsid w:val="00185B69"/>
    <w:rsid w:val="00185CA1"/>
    <w:rsid w:val="00185FA5"/>
    <w:rsid w:val="00186907"/>
    <w:rsid w:val="00186B67"/>
    <w:rsid w:val="0018711D"/>
    <w:rsid w:val="00187874"/>
    <w:rsid w:val="00187CBE"/>
    <w:rsid w:val="00187FA5"/>
    <w:rsid w:val="00190529"/>
    <w:rsid w:val="001928FB"/>
    <w:rsid w:val="00192AEC"/>
    <w:rsid w:val="0019347D"/>
    <w:rsid w:val="001936A3"/>
    <w:rsid w:val="0019440E"/>
    <w:rsid w:val="001945FC"/>
    <w:rsid w:val="00194E2B"/>
    <w:rsid w:val="00194F9A"/>
    <w:rsid w:val="0019569A"/>
    <w:rsid w:val="001960E6"/>
    <w:rsid w:val="00196391"/>
    <w:rsid w:val="00196617"/>
    <w:rsid w:val="001A0000"/>
    <w:rsid w:val="001A127C"/>
    <w:rsid w:val="001A140E"/>
    <w:rsid w:val="001A150C"/>
    <w:rsid w:val="001A2D18"/>
    <w:rsid w:val="001A2E1C"/>
    <w:rsid w:val="001A3095"/>
    <w:rsid w:val="001A34BB"/>
    <w:rsid w:val="001A3722"/>
    <w:rsid w:val="001A384A"/>
    <w:rsid w:val="001A4500"/>
    <w:rsid w:val="001A45D2"/>
    <w:rsid w:val="001A4746"/>
    <w:rsid w:val="001A66DE"/>
    <w:rsid w:val="001A67B5"/>
    <w:rsid w:val="001A7AA6"/>
    <w:rsid w:val="001A7E87"/>
    <w:rsid w:val="001B0395"/>
    <w:rsid w:val="001B08E2"/>
    <w:rsid w:val="001B148F"/>
    <w:rsid w:val="001B1A84"/>
    <w:rsid w:val="001B1DB3"/>
    <w:rsid w:val="001B2078"/>
    <w:rsid w:val="001B26B4"/>
    <w:rsid w:val="001B3051"/>
    <w:rsid w:val="001B3113"/>
    <w:rsid w:val="001B40CD"/>
    <w:rsid w:val="001B4210"/>
    <w:rsid w:val="001B441F"/>
    <w:rsid w:val="001B4687"/>
    <w:rsid w:val="001B4C7D"/>
    <w:rsid w:val="001B52C3"/>
    <w:rsid w:val="001B652A"/>
    <w:rsid w:val="001B6BDB"/>
    <w:rsid w:val="001B6D74"/>
    <w:rsid w:val="001B729A"/>
    <w:rsid w:val="001B736E"/>
    <w:rsid w:val="001B774E"/>
    <w:rsid w:val="001C03FF"/>
    <w:rsid w:val="001C0959"/>
    <w:rsid w:val="001C0DE3"/>
    <w:rsid w:val="001C1CBE"/>
    <w:rsid w:val="001C1CD7"/>
    <w:rsid w:val="001C30B2"/>
    <w:rsid w:val="001C3350"/>
    <w:rsid w:val="001C360E"/>
    <w:rsid w:val="001C3804"/>
    <w:rsid w:val="001C3D89"/>
    <w:rsid w:val="001C4053"/>
    <w:rsid w:val="001C41A8"/>
    <w:rsid w:val="001C4C41"/>
    <w:rsid w:val="001C5EFF"/>
    <w:rsid w:val="001C5F6D"/>
    <w:rsid w:val="001C67B2"/>
    <w:rsid w:val="001C7044"/>
    <w:rsid w:val="001D06A7"/>
    <w:rsid w:val="001D1630"/>
    <w:rsid w:val="001D21A7"/>
    <w:rsid w:val="001D4210"/>
    <w:rsid w:val="001D4661"/>
    <w:rsid w:val="001D4984"/>
    <w:rsid w:val="001D4E2B"/>
    <w:rsid w:val="001D5598"/>
    <w:rsid w:val="001D6313"/>
    <w:rsid w:val="001D6397"/>
    <w:rsid w:val="001D70F4"/>
    <w:rsid w:val="001E1B9B"/>
    <w:rsid w:val="001E1EC0"/>
    <w:rsid w:val="001E206F"/>
    <w:rsid w:val="001E214B"/>
    <w:rsid w:val="001E2275"/>
    <w:rsid w:val="001E26FF"/>
    <w:rsid w:val="001E27E3"/>
    <w:rsid w:val="001E317B"/>
    <w:rsid w:val="001E3381"/>
    <w:rsid w:val="001E3D0E"/>
    <w:rsid w:val="001E5462"/>
    <w:rsid w:val="001E550A"/>
    <w:rsid w:val="001E62D5"/>
    <w:rsid w:val="001E658C"/>
    <w:rsid w:val="001E6D1C"/>
    <w:rsid w:val="001E718B"/>
    <w:rsid w:val="001E7612"/>
    <w:rsid w:val="001E7900"/>
    <w:rsid w:val="001E7F01"/>
    <w:rsid w:val="001F1215"/>
    <w:rsid w:val="001F1A87"/>
    <w:rsid w:val="001F2015"/>
    <w:rsid w:val="001F22A1"/>
    <w:rsid w:val="001F341B"/>
    <w:rsid w:val="001F36F6"/>
    <w:rsid w:val="001F3DFE"/>
    <w:rsid w:val="001F3E55"/>
    <w:rsid w:val="001F4E9A"/>
    <w:rsid w:val="001F52A3"/>
    <w:rsid w:val="001F56FB"/>
    <w:rsid w:val="001F5FE8"/>
    <w:rsid w:val="001F6457"/>
    <w:rsid w:val="001F6B0F"/>
    <w:rsid w:val="001F79A7"/>
    <w:rsid w:val="001F7CF7"/>
    <w:rsid w:val="002000B6"/>
    <w:rsid w:val="00200E79"/>
    <w:rsid w:val="00201CD7"/>
    <w:rsid w:val="0020227C"/>
    <w:rsid w:val="00202635"/>
    <w:rsid w:val="00202F1D"/>
    <w:rsid w:val="00203017"/>
    <w:rsid w:val="00203475"/>
    <w:rsid w:val="00203789"/>
    <w:rsid w:val="0020410A"/>
    <w:rsid w:val="00204207"/>
    <w:rsid w:val="002048FC"/>
    <w:rsid w:val="00204C97"/>
    <w:rsid w:val="00205376"/>
    <w:rsid w:val="00205495"/>
    <w:rsid w:val="00205B99"/>
    <w:rsid w:val="00205CAE"/>
    <w:rsid w:val="00205F14"/>
    <w:rsid w:val="00206AEB"/>
    <w:rsid w:val="00206D11"/>
    <w:rsid w:val="00206F61"/>
    <w:rsid w:val="002076B2"/>
    <w:rsid w:val="002077B7"/>
    <w:rsid w:val="002077B9"/>
    <w:rsid w:val="00210E0D"/>
    <w:rsid w:val="00212133"/>
    <w:rsid w:val="0021290F"/>
    <w:rsid w:val="00213A16"/>
    <w:rsid w:val="00214041"/>
    <w:rsid w:val="00215B2B"/>
    <w:rsid w:val="00215DFC"/>
    <w:rsid w:val="00216152"/>
    <w:rsid w:val="002161D7"/>
    <w:rsid w:val="0021677A"/>
    <w:rsid w:val="0021699A"/>
    <w:rsid w:val="00216DA2"/>
    <w:rsid w:val="0021718F"/>
    <w:rsid w:val="002202AE"/>
    <w:rsid w:val="002217F1"/>
    <w:rsid w:val="00221BA6"/>
    <w:rsid w:val="002220FD"/>
    <w:rsid w:val="00222877"/>
    <w:rsid w:val="002229B1"/>
    <w:rsid w:val="00222EA3"/>
    <w:rsid w:val="002233F3"/>
    <w:rsid w:val="002237F2"/>
    <w:rsid w:val="002237FF"/>
    <w:rsid w:val="00224313"/>
    <w:rsid w:val="00224BE6"/>
    <w:rsid w:val="00225191"/>
    <w:rsid w:val="002255E4"/>
    <w:rsid w:val="0022582E"/>
    <w:rsid w:val="00225AC4"/>
    <w:rsid w:val="00226799"/>
    <w:rsid w:val="00226C8B"/>
    <w:rsid w:val="00226CD8"/>
    <w:rsid w:val="00226FA8"/>
    <w:rsid w:val="0022730B"/>
    <w:rsid w:val="0023078A"/>
    <w:rsid w:val="00230F32"/>
    <w:rsid w:val="00232080"/>
    <w:rsid w:val="002320DD"/>
    <w:rsid w:val="00233C5F"/>
    <w:rsid w:val="00233F08"/>
    <w:rsid w:val="00235919"/>
    <w:rsid w:val="00235B68"/>
    <w:rsid w:val="00235C70"/>
    <w:rsid w:val="0023615A"/>
    <w:rsid w:val="002361AC"/>
    <w:rsid w:val="0023625D"/>
    <w:rsid w:val="00236276"/>
    <w:rsid w:val="002362F9"/>
    <w:rsid w:val="0023630E"/>
    <w:rsid w:val="002375C1"/>
    <w:rsid w:val="00237834"/>
    <w:rsid w:val="00237D24"/>
    <w:rsid w:val="00237D5E"/>
    <w:rsid w:val="00237E02"/>
    <w:rsid w:val="00237ED8"/>
    <w:rsid w:val="002400E6"/>
    <w:rsid w:val="0024073E"/>
    <w:rsid w:val="0024087A"/>
    <w:rsid w:val="00240D45"/>
    <w:rsid w:val="00240F37"/>
    <w:rsid w:val="002416C1"/>
    <w:rsid w:val="00241D32"/>
    <w:rsid w:val="00242C14"/>
    <w:rsid w:val="00242E41"/>
    <w:rsid w:val="0024348C"/>
    <w:rsid w:val="002444DB"/>
    <w:rsid w:val="00244561"/>
    <w:rsid w:val="0024661B"/>
    <w:rsid w:val="00247473"/>
    <w:rsid w:val="00247649"/>
    <w:rsid w:val="002478B3"/>
    <w:rsid w:val="002478DC"/>
    <w:rsid w:val="00247A55"/>
    <w:rsid w:val="00247D14"/>
    <w:rsid w:val="00250546"/>
    <w:rsid w:val="002505E0"/>
    <w:rsid w:val="002507B6"/>
    <w:rsid w:val="00250D8D"/>
    <w:rsid w:val="00252132"/>
    <w:rsid w:val="00252540"/>
    <w:rsid w:val="00252DC0"/>
    <w:rsid w:val="00252E73"/>
    <w:rsid w:val="00254130"/>
    <w:rsid w:val="00254656"/>
    <w:rsid w:val="00254680"/>
    <w:rsid w:val="00254FB5"/>
    <w:rsid w:val="00255126"/>
    <w:rsid w:val="00255E62"/>
    <w:rsid w:val="0025640B"/>
    <w:rsid w:val="002567A8"/>
    <w:rsid w:val="002572A0"/>
    <w:rsid w:val="00257C27"/>
    <w:rsid w:val="00260549"/>
    <w:rsid w:val="00260A29"/>
    <w:rsid w:val="00260FCB"/>
    <w:rsid w:val="00261211"/>
    <w:rsid w:val="0026177F"/>
    <w:rsid w:val="0026187B"/>
    <w:rsid w:val="002622A3"/>
    <w:rsid w:val="00262388"/>
    <w:rsid w:val="00262E7E"/>
    <w:rsid w:val="00262E8C"/>
    <w:rsid w:val="00263270"/>
    <w:rsid w:val="00263AFC"/>
    <w:rsid w:val="00263B44"/>
    <w:rsid w:val="002647DA"/>
    <w:rsid w:val="0026485D"/>
    <w:rsid w:val="0026508D"/>
    <w:rsid w:val="002653C0"/>
    <w:rsid w:val="00266093"/>
    <w:rsid w:val="002667D2"/>
    <w:rsid w:val="0026681B"/>
    <w:rsid w:val="002668BF"/>
    <w:rsid w:val="00266A30"/>
    <w:rsid w:val="00266CBE"/>
    <w:rsid w:val="0026700B"/>
    <w:rsid w:val="0026752D"/>
    <w:rsid w:val="002678A1"/>
    <w:rsid w:val="00267A56"/>
    <w:rsid w:val="00267AEF"/>
    <w:rsid w:val="00267F1A"/>
    <w:rsid w:val="00271065"/>
    <w:rsid w:val="00271235"/>
    <w:rsid w:val="002714AB"/>
    <w:rsid w:val="00271ACD"/>
    <w:rsid w:val="00271C82"/>
    <w:rsid w:val="002722BA"/>
    <w:rsid w:val="00273126"/>
    <w:rsid w:val="00273725"/>
    <w:rsid w:val="00274BBE"/>
    <w:rsid w:val="002758E9"/>
    <w:rsid w:val="00275AA8"/>
    <w:rsid w:val="00275F15"/>
    <w:rsid w:val="00276074"/>
    <w:rsid w:val="00276140"/>
    <w:rsid w:val="0027618A"/>
    <w:rsid w:val="002762B7"/>
    <w:rsid w:val="0027674A"/>
    <w:rsid w:val="00276945"/>
    <w:rsid w:val="00277A99"/>
    <w:rsid w:val="00277DCA"/>
    <w:rsid w:val="0028069C"/>
    <w:rsid w:val="00281408"/>
    <w:rsid w:val="00281894"/>
    <w:rsid w:val="00281E38"/>
    <w:rsid w:val="0028295B"/>
    <w:rsid w:val="00282AA9"/>
    <w:rsid w:val="00282B06"/>
    <w:rsid w:val="002833F5"/>
    <w:rsid w:val="00283585"/>
    <w:rsid w:val="00284F69"/>
    <w:rsid w:val="0028562C"/>
    <w:rsid w:val="00285CA9"/>
    <w:rsid w:val="002863C2"/>
    <w:rsid w:val="00286866"/>
    <w:rsid w:val="00287E13"/>
    <w:rsid w:val="00287E1D"/>
    <w:rsid w:val="00287E20"/>
    <w:rsid w:val="002900D0"/>
    <w:rsid w:val="00290B9E"/>
    <w:rsid w:val="00290C6B"/>
    <w:rsid w:val="00293D56"/>
    <w:rsid w:val="00293EE2"/>
    <w:rsid w:val="00294188"/>
    <w:rsid w:val="002945E3"/>
    <w:rsid w:val="00295832"/>
    <w:rsid w:val="00295D89"/>
    <w:rsid w:val="002969B2"/>
    <w:rsid w:val="00296E2D"/>
    <w:rsid w:val="002976EA"/>
    <w:rsid w:val="00297DE6"/>
    <w:rsid w:val="002A017C"/>
    <w:rsid w:val="002A07F6"/>
    <w:rsid w:val="002A094F"/>
    <w:rsid w:val="002A1383"/>
    <w:rsid w:val="002A13E1"/>
    <w:rsid w:val="002A2E46"/>
    <w:rsid w:val="002A337D"/>
    <w:rsid w:val="002A420F"/>
    <w:rsid w:val="002A4672"/>
    <w:rsid w:val="002A4782"/>
    <w:rsid w:val="002A4A87"/>
    <w:rsid w:val="002A4B3F"/>
    <w:rsid w:val="002A4C31"/>
    <w:rsid w:val="002A52CE"/>
    <w:rsid w:val="002A54FC"/>
    <w:rsid w:val="002A6899"/>
    <w:rsid w:val="002A6939"/>
    <w:rsid w:val="002A797F"/>
    <w:rsid w:val="002A7A19"/>
    <w:rsid w:val="002B0DD3"/>
    <w:rsid w:val="002B1942"/>
    <w:rsid w:val="002B1CC7"/>
    <w:rsid w:val="002B2A65"/>
    <w:rsid w:val="002B2D1D"/>
    <w:rsid w:val="002B447A"/>
    <w:rsid w:val="002B46E5"/>
    <w:rsid w:val="002B4A45"/>
    <w:rsid w:val="002B5233"/>
    <w:rsid w:val="002B56B2"/>
    <w:rsid w:val="002B5A49"/>
    <w:rsid w:val="002B6259"/>
    <w:rsid w:val="002B629F"/>
    <w:rsid w:val="002B7104"/>
    <w:rsid w:val="002C057F"/>
    <w:rsid w:val="002C082E"/>
    <w:rsid w:val="002C0A79"/>
    <w:rsid w:val="002C0E8E"/>
    <w:rsid w:val="002C117E"/>
    <w:rsid w:val="002C15EA"/>
    <w:rsid w:val="002C28EF"/>
    <w:rsid w:val="002C2D5D"/>
    <w:rsid w:val="002C2D8F"/>
    <w:rsid w:val="002C306A"/>
    <w:rsid w:val="002C3199"/>
    <w:rsid w:val="002C4096"/>
    <w:rsid w:val="002C4419"/>
    <w:rsid w:val="002C5154"/>
    <w:rsid w:val="002C5910"/>
    <w:rsid w:val="002C5974"/>
    <w:rsid w:val="002C65AA"/>
    <w:rsid w:val="002C743B"/>
    <w:rsid w:val="002D0D9C"/>
    <w:rsid w:val="002D1278"/>
    <w:rsid w:val="002D1450"/>
    <w:rsid w:val="002D298A"/>
    <w:rsid w:val="002D2DF7"/>
    <w:rsid w:val="002D3200"/>
    <w:rsid w:val="002D38B4"/>
    <w:rsid w:val="002D3D9A"/>
    <w:rsid w:val="002D443B"/>
    <w:rsid w:val="002D4677"/>
    <w:rsid w:val="002D4811"/>
    <w:rsid w:val="002D58D8"/>
    <w:rsid w:val="002D5BC1"/>
    <w:rsid w:val="002D5CE5"/>
    <w:rsid w:val="002D5DE8"/>
    <w:rsid w:val="002D5E30"/>
    <w:rsid w:val="002D6388"/>
    <w:rsid w:val="002D702C"/>
    <w:rsid w:val="002D7654"/>
    <w:rsid w:val="002E0267"/>
    <w:rsid w:val="002E0CD2"/>
    <w:rsid w:val="002E1517"/>
    <w:rsid w:val="002E26BB"/>
    <w:rsid w:val="002E3057"/>
    <w:rsid w:val="002E3646"/>
    <w:rsid w:val="002E3A66"/>
    <w:rsid w:val="002E45C7"/>
    <w:rsid w:val="002E499E"/>
    <w:rsid w:val="002E4E16"/>
    <w:rsid w:val="002E5FE9"/>
    <w:rsid w:val="002E6397"/>
    <w:rsid w:val="002E64F9"/>
    <w:rsid w:val="002E6FB0"/>
    <w:rsid w:val="002E797D"/>
    <w:rsid w:val="002E7E39"/>
    <w:rsid w:val="002F038B"/>
    <w:rsid w:val="002F1BDD"/>
    <w:rsid w:val="002F2FB3"/>
    <w:rsid w:val="002F2FFE"/>
    <w:rsid w:val="002F322C"/>
    <w:rsid w:val="002F3465"/>
    <w:rsid w:val="002F406D"/>
    <w:rsid w:val="002F4394"/>
    <w:rsid w:val="002F4969"/>
    <w:rsid w:val="002F4B82"/>
    <w:rsid w:val="002F520C"/>
    <w:rsid w:val="002F5A15"/>
    <w:rsid w:val="002F5D6F"/>
    <w:rsid w:val="002F6A7E"/>
    <w:rsid w:val="002F77EF"/>
    <w:rsid w:val="002F7AD0"/>
    <w:rsid w:val="003009D3"/>
    <w:rsid w:val="00300E5F"/>
    <w:rsid w:val="0030104C"/>
    <w:rsid w:val="00301183"/>
    <w:rsid w:val="003011EF"/>
    <w:rsid w:val="00301C0B"/>
    <w:rsid w:val="00302185"/>
    <w:rsid w:val="00302CD2"/>
    <w:rsid w:val="00302E34"/>
    <w:rsid w:val="003038CA"/>
    <w:rsid w:val="0030449B"/>
    <w:rsid w:val="00304DF4"/>
    <w:rsid w:val="00305538"/>
    <w:rsid w:val="00305599"/>
    <w:rsid w:val="00305F49"/>
    <w:rsid w:val="00306FC1"/>
    <w:rsid w:val="00306FCA"/>
    <w:rsid w:val="00306FFD"/>
    <w:rsid w:val="003070DE"/>
    <w:rsid w:val="0030739C"/>
    <w:rsid w:val="00307465"/>
    <w:rsid w:val="00307593"/>
    <w:rsid w:val="00307846"/>
    <w:rsid w:val="003109F5"/>
    <w:rsid w:val="00310DFF"/>
    <w:rsid w:val="00310EB9"/>
    <w:rsid w:val="0031191B"/>
    <w:rsid w:val="00311960"/>
    <w:rsid w:val="00312834"/>
    <w:rsid w:val="00312F2C"/>
    <w:rsid w:val="003136AC"/>
    <w:rsid w:val="00313FF6"/>
    <w:rsid w:val="003148A4"/>
    <w:rsid w:val="003156F8"/>
    <w:rsid w:val="00315A28"/>
    <w:rsid w:val="00316BC2"/>
    <w:rsid w:val="0031740C"/>
    <w:rsid w:val="003178CF"/>
    <w:rsid w:val="0032076D"/>
    <w:rsid w:val="00320937"/>
    <w:rsid w:val="00320BA8"/>
    <w:rsid w:val="00320EB4"/>
    <w:rsid w:val="0032137B"/>
    <w:rsid w:val="00321762"/>
    <w:rsid w:val="00321D38"/>
    <w:rsid w:val="00322BC5"/>
    <w:rsid w:val="00322C27"/>
    <w:rsid w:val="003231F0"/>
    <w:rsid w:val="00323326"/>
    <w:rsid w:val="0032387E"/>
    <w:rsid w:val="00323C37"/>
    <w:rsid w:val="00324573"/>
    <w:rsid w:val="00324814"/>
    <w:rsid w:val="00325012"/>
    <w:rsid w:val="0032630E"/>
    <w:rsid w:val="003267BD"/>
    <w:rsid w:val="0032685C"/>
    <w:rsid w:val="00326E37"/>
    <w:rsid w:val="00327512"/>
    <w:rsid w:val="003276B9"/>
    <w:rsid w:val="003277EF"/>
    <w:rsid w:val="0033162E"/>
    <w:rsid w:val="00332053"/>
    <w:rsid w:val="003322A1"/>
    <w:rsid w:val="003326F8"/>
    <w:rsid w:val="00332CF7"/>
    <w:rsid w:val="00332DEF"/>
    <w:rsid w:val="00332E03"/>
    <w:rsid w:val="00332F2E"/>
    <w:rsid w:val="00333280"/>
    <w:rsid w:val="00334A2B"/>
    <w:rsid w:val="00334A92"/>
    <w:rsid w:val="00334EDF"/>
    <w:rsid w:val="0033596A"/>
    <w:rsid w:val="00340051"/>
    <w:rsid w:val="003403EA"/>
    <w:rsid w:val="00340BDB"/>
    <w:rsid w:val="00340CE1"/>
    <w:rsid w:val="00340D31"/>
    <w:rsid w:val="003411DD"/>
    <w:rsid w:val="00341767"/>
    <w:rsid w:val="00341776"/>
    <w:rsid w:val="00341FCA"/>
    <w:rsid w:val="0034262E"/>
    <w:rsid w:val="00342774"/>
    <w:rsid w:val="003428F7"/>
    <w:rsid w:val="00343352"/>
    <w:rsid w:val="00344125"/>
    <w:rsid w:val="00344350"/>
    <w:rsid w:val="00344893"/>
    <w:rsid w:val="00344A54"/>
    <w:rsid w:val="00344B18"/>
    <w:rsid w:val="00344C3F"/>
    <w:rsid w:val="00344F9B"/>
    <w:rsid w:val="00344FB1"/>
    <w:rsid w:val="00345771"/>
    <w:rsid w:val="00345CB5"/>
    <w:rsid w:val="00345CFB"/>
    <w:rsid w:val="00345DCE"/>
    <w:rsid w:val="00345DD0"/>
    <w:rsid w:val="003467CC"/>
    <w:rsid w:val="00346831"/>
    <w:rsid w:val="00347629"/>
    <w:rsid w:val="00350470"/>
    <w:rsid w:val="00350595"/>
    <w:rsid w:val="00350984"/>
    <w:rsid w:val="00350BA2"/>
    <w:rsid w:val="00350C5A"/>
    <w:rsid w:val="00351616"/>
    <w:rsid w:val="00351702"/>
    <w:rsid w:val="00351D49"/>
    <w:rsid w:val="003526F2"/>
    <w:rsid w:val="00352E72"/>
    <w:rsid w:val="003541F3"/>
    <w:rsid w:val="003553F2"/>
    <w:rsid w:val="00355466"/>
    <w:rsid w:val="00356DFA"/>
    <w:rsid w:val="003571CE"/>
    <w:rsid w:val="0035781E"/>
    <w:rsid w:val="003579C0"/>
    <w:rsid w:val="00360B49"/>
    <w:rsid w:val="00361611"/>
    <w:rsid w:val="0036180D"/>
    <w:rsid w:val="00361B88"/>
    <w:rsid w:val="00361C88"/>
    <w:rsid w:val="00361D24"/>
    <w:rsid w:val="00362BD9"/>
    <w:rsid w:val="003639EF"/>
    <w:rsid w:val="0036407C"/>
    <w:rsid w:val="00365259"/>
    <w:rsid w:val="00365FB9"/>
    <w:rsid w:val="00366DB0"/>
    <w:rsid w:val="00367690"/>
    <w:rsid w:val="00370427"/>
    <w:rsid w:val="0037155B"/>
    <w:rsid w:val="0037161E"/>
    <w:rsid w:val="00371C90"/>
    <w:rsid w:val="00371F31"/>
    <w:rsid w:val="00371FB3"/>
    <w:rsid w:val="00372098"/>
    <w:rsid w:val="003724CC"/>
    <w:rsid w:val="00374103"/>
    <w:rsid w:val="003746C8"/>
    <w:rsid w:val="003752C9"/>
    <w:rsid w:val="00375DD5"/>
    <w:rsid w:val="0037630E"/>
    <w:rsid w:val="00376B5D"/>
    <w:rsid w:val="00376CE7"/>
    <w:rsid w:val="00376D88"/>
    <w:rsid w:val="00376E70"/>
    <w:rsid w:val="00377EE4"/>
    <w:rsid w:val="003811E2"/>
    <w:rsid w:val="0038120D"/>
    <w:rsid w:val="00381F1D"/>
    <w:rsid w:val="003823E6"/>
    <w:rsid w:val="00382E52"/>
    <w:rsid w:val="00382EC4"/>
    <w:rsid w:val="0038352D"/>
    <w:rsid w:val="00383AFC"/>
    <w:rsid w:val="0038458F"/>
    <w:rsid w:val="00385479"/>
    <w:rsid w:val="003856AA"/>
    <w:rsid w:val="00385709"/>
    <w:rsid w:val="003857C2"/>
    <w:rsid w:val="00385C8D"/>
    <w:rsid w:val="00385EB1"/>
    <w:rsid w:val="00386135"/>
    <w:rsid w:val="00387963"/>
    <w:rsid w:val="00387B06"/>
    <w:rsid w:val="00390566"/>
    <w:rsid w:val="003906DC"/>
    <w:rsid w:val="00390966"/>
    <w:rsid w:val="003911AA"/>
    <w:rsid w:val="00391218"/>
    <w:rsid w:val="00391829"/>
    <w:rsid w:val="00391C28"/>
    <w:rsid w:val="00391DEB"/>
    <w:rsid w:val="00393BC4"/>
    <w:rsid w:val="00395789"/>
    <w:rsid w:val="003959A2"/>
    <w:rsid w:val="00396DA1"/>
    <w:rsid w:val="00397213"/>
    <w:rsid w:val="00397FE3"/>
    <w:rsid w:val="003A0145"/>
    <w:rsid w:val="003A0BC1"/>
    <w:rsid w:val="003A1904"/>
    <w:rsid w:val="003A20D6"/>
    <w:rsid w:val="003A21A6"/>
    <w:rsid w:val="003A23A5"/>
    <w:rsid w:val="003A2AB5"/>
    <w:rsid w:val="003A2F6A"/>
    <w:rsid w:val="003A37BD"/>
    <w:rsid w:val="003A3C14"/>
    <w:rsid w:val="003A4309"/>
    <w:rsid w:val="003A53A3"/>
    <w:rsid w:val="003A6167"/>
    <w:rsid w:val="003A641C"/>
    <w:rsid w:val="003A6A8B"/>
    <w:rsid w:val="003A78DF"/>
    <w:rsid w:val="003B0A4E"/>
    <w:rsid w:val="003B1485"/>
    <w:rsid w:val="003B1776"/>
    <w:rsid w:val="003B225F"/>
    <w:rsid w:val="003B2890"/>
    <w:rsid w:val="003B2BF6"/>
    <w:rsid w:val="003B31F4"/>
    <w:rsid w:val="003B3AEB"/>
    <w:rsid w:val="003B3FCA"/>
    <w:rsid w:val="003B431B"/>
    <w:rsid w:val="003B4368"/>
    <w:rsid w:val="003B45BB"/>
    <w:rsid w:val="003B4846"/>
    <w:rsid w:val="003B5439"/>
    <w:rsid w:val="003B55D2"/>
    <w:rsid w:val="003B5922"/>
    <w:rsid w:val="003B5A8D"/>
    <w:rsid w:val="003B6033"/>
    <w:rsid w:val="003B6066"/>
    <w:rsid w:val="003B65DA"/>
    <w:rsid w:val="003B674A"/>
    <w:rsid w:val="003B6A66"/>
    <w:rsid w:val="003C0487"/>
    <w:rsid w:val="003C0F15"/>
    <w:rsid w:val="003C18E5"/>
    <w:rsid w:val="003C2C97"/>
    <w:rsid w:val="003C3025"/>
    <w:rsid w:val="003C31D1"/>
    <w:rsid w:val="003C32DC"/>
    <w:rsid w:val="003C335F"/>
    <w:rsid w:val="003C33DF"/>
    <w:rsid w:val="003C3DA4"/>
    <w:rsid w:val="003C423F"/>
    <w:rsid w:val="003C4C84"/>
    <w:rsid w:val="003C5780"/>
    <w:rsid w:val="003C648B"/>
    <w:rsid w:val="003C6A5A"/>
    <w:rsid w:val="003C6ACE"/>
    <w:rsid w:val="003C72D9"/>
    <w:rsid w:val="003C7832"/>
    <w:rsid w:val="003D0311"/>
    <w:rsid w:val="003D03D3"/>
    <w:rsid w:val="003D0713"/>
    <w:rsid w:val="003D0F44"/>
    <w:rsid w:val="003D14C6"/>
    <w:rsid w:val="003D1D22"/>
    <w:rsid w:val="003D1D2D"/>
    <w:rsid w:val="003D203B"/>
    <w:rsid w:val="003D20EF"/>
    <w:rsid w:val="003D2129"/>
    <w:rsid w:val="003D2382"/>
    <w:rsid w:val="003D2FF0"/>
    <w:rsid w:val="003D326A"/>
    <w:rsid w:val="003D32AE"/>
    <w:rsid w:val="003D3C83"/>
    <w:rsid w:val="003D3DE3"/>
    <w:rsid w:val="003D3F14"/>
    <w:rsid w:val="003D42F1"/>
    <w:rsid w:val="003D7910"/>
    <w:rsid w:val="003D7A90"/>
    <w:rsid w:val="003E0832"/>
    <w:rsid w:val="003E09AC"/>
    <w:rsid w:val="003E0A51"/>
    <w:rsid w:val="003E18CF"/>
    <w:rsid w:val="003E2C3E"/>
    <w:rsid w:val="003E436C"/>
    <w:rsid w:val="003E4630"/>
    <w:rsid w:val="003E472F"/>
    <w:rsid w:val="003E4988"/>
    <w:rsid w:val="003E5261"/>
    <w:rsid w:val="003E5D0D"/>
    <w:rsid w:val="003E5F10"/>
    <w:rsid w:val="003E6317"/>
    <w:rsid w:val="003E7062"/>
    <w:rsid w:val="003E762E"/>
    <w:rsid w:val="003F0BC6"/>
    <w:rsid w:val="003F0CE1"/>
    <w:rsid w:val="003F0E5A"/>
    <w:rsid w:val="003F1240"/>
    <w:rsid w:val="003F14B4"/>
    <w:rsid w:val="003F1732"/>
    <w:rsid w:val="003F1D10"/>
    <w:rsid w:val="003F233B"/>
    <w:rsid w:val="003F2AA2"/>
    <w:rsid w:val="003F2AC0"/>
    <w:rsid w:val="003F2CB9"/>
    <w:rsid w:val="003F2CE7"/>
    <w:rsid w:val="003F34E0"/>
    <w:rsid w:val="003F3681"/>
    <w:rsid w:val="003F489F"/>
    <w:rsid w:val="003F5D96"/>
    <w:rsid w:val="003F6A1E"/>
    <w:rsid w:val="003F70D2"/>
    <w:rsid w:val="0040122B"/>
    <w:rsid w:val="00401390"/>
    <w:rsid w:val="00402605"/>
    <w:rsid w:val="004036F6"/>
    <w:rsid w:val="004043E0"/>
    <w:rsid w:val="0040497A"/>
    <w:rsid w:val="00404E3B"/>
    <w:rsid w:val="004054E1"/>
    <w:rsid w:val="004055CD"/>
    <w:rsid w:val="00405757"/>
    <w:rsid w:val="00405DCB"/>
    <w:rsid w:val="0040631F"/>
    <w:rsid w:val="00406B50"/>
    <w:rsid w:val="00410F7D"/>
    <w:rsid w:val="00411087"/>
    <w:rsid w:val="004111BB"/>
    <w:rsid w:val="00411784"/>
    <w:rsid w:val="00411B61"/>
    <w:rsid w:val="00412193"/>
    <w:rsid w:val="004122DD"/>
    <w:rsid w:val="0041231E"/>
    <w:rsid w:val="00413094"/>
    <w:rsid w:val="00413111"/>
    <w:rsid w:val="00413495"/>
    <w:rsid w:val="0041364B"/>
    <w:rsid w:val="004136D5"/>
    <w:rsid w:val="00413EB1"/>
    <w:rsid w:val="004142C2"/>
    <w:rsid w:val="00414723"/>
    <w:rsid w:val="00414D1D"/>
    <w:rsid w:val="00415022"/>
    <w:rsid w:val="004150AE"/>
    <w:rsid w:val="004162E9"/>
    <w:rsid w:val="00416810"/>
    <w:rsid w:val="00416B08"/>
    <w:rsid w:val="00416E22"/>
    <w:rsid w:val="0041713B"/>
    <w:rsid w:val="004173E0"/>
    <w:rsid w:val="00417473"/>
    <w:rsid w:val="00417D6D"/>
    <w:rsid w:val="00420B09"/>
    <w:rsid w:val="00420F0D"/>
    <w:rsid w:val="00421349"/>
    <w:rsid w:val="00421353"/>
    <w:rsid w:val="00421450"/>
    <w:rsid w:val="0042178E"/>
    <w:rsid w:val="0042226A"/>
    <w:rsid w:val="004227DC"/>
    <w:rsid w:val="00422D4C"/>
    <w:rsid w:val="0042384B"/>
    <w:rsid w:val="00423ECB"/>
    <w:rsid w:val="004244C6"/>
    <w:rsid w:val="004247D8"/>
    <w:rsid w:val="004248D8"/>
    <w:rsid w:val="00424C38"/>
    <w:rsid w:val="004252D0"/>
    <w:rsid w:val="00425342"/>
    <w:rsid w:val="00425880"/>
    <w:rsid w:val="004263B5"/>
    <w:rsid w:val="0042645F"/>
    <w:rsid w:val="00427BB1"/>
    <w:rsid w:val="00430018"/>
    <w:rsid w:val="004307C6"/>
    <w:rsid w:val="004318BF"/>
    <w:rsid w:val="00431E48"/>
    <w:rsid w:val="004326D4"/>
    <w:rsid w:val="00432752"/>
    <w:rsid w:val="004328E4"/>
    <w:rsid w:val="004335FE"/>
    <w:rsid w:val="00433C26"/>
    <w:rsid w:val="004347D8"/>
    <w:rsid w:val="00434B2F"/>
    <w:rsid w:val="004356DB"/>
    <w:rsid w:val="004356ED"/>
    <w:rsid w:val="00436230"/>
    <w:rsid w:val="004363F6"/>
    <w:rsid w:val="0043746B"/>
    <w:rsid w:val="00437C78"/>
    <w:rsid w:val="0044080E"/>
    <w:rsid w:val="00441D6D"/>
    <w:rsid w:val="004429C2"/>
    <w:rsid w:val="0044366E"/>
    <w:rsid w:val="004439BB"/>
    <w:rsid w:val="00443B03"/>
    <w:rsid w:val="00443E87"/>
    <w:rsid w:val="004457C1"/>
    <w:rsid w:val="00445BAF"/>
    <w:rsid w:val="004471C2"/>
    <w:rsid w:val="004476AA"/>
    <w:rsid w:val="0045018D"/>
    <w:rsid w:val="004503EC"/>
    <w:rsid w:val="00450688"/>
    <w:rsid w:val="00450C91"/>
    <w:rsid w:val="00450D39"/>
    <w:rsid w:val="00450FDB"/>
    <w:rsid w:val="00451172"/>
    <w:rsid w:val="0045119B"/>
    <w:rsid w:val="00451BB6"/>
    <w:rsid w:val="00451DD5"/>
    <w:rsid w:val="0045326C"/>
    <w:rsid w:val="00453464"/>
    <w:rsid w:val="00453851"/>
    <w:rsid w:val="00453E5C"/>
    <w:rsid w:val="004544A0"/>
    <w:rsid w:val="00454775"/>
    <w:rsid w:val="00454960"/>
    <w:rsid w:val="00454C5E"/>
    <w:rsid w:val="00455D4C"/>
    <w:rsid w:val="00455E26"/>
    <w:rsid w:val="0045664E"/>
    <w:rsid w:val="00456719"/>
    <w:rsid w:val="004567D1"/>
    <w:rsid w:val="00456908"/>
    <w:rsid w:val="00456B71"/>
    <w:rsid w:val="00456C17"/>
    <w:rsid w:val="004576EA"/>
    <w:rsid w:val="004603DF"/>
    <w:rsid w:val="00460547"/>
    <w:rsid w:val="00460722"/>
    <w:rsid w:val="00461352"/>
    <w:rsid w:val="00461AA5"/>
    <w:rsid w:val="00461C06"/>
    <w:rsid w:val="0046203F"/>
    <w:rsid w:val="00462540"/>
    <w:rsid w:val="00464081"/>
    <w:rsid w:val="00464B63"/>
    <w:rsid w:val="00465320"/>
    <w:rsid w:val="004656F3"/>
    <w:rsid w:val="00465C20"/>
    <w:rsid w:val="00467B72"/>
    <w:rsid w:val="00467D5E"/>
    <w:rsid w:val="004704A9"/>
    <w:rsid w:val="0047107F"/>
    <w:rsid w:val="00471090"/>
    <w:rsid w:val="00471788"/>
    <w:rsid w:val="00471943"/>
    <w:rsid w:val="00471FA3"/>
    <w:rsid w:val="004721B2"/>
    <w:rsid w:val="00472963"/>
    <w:rsid w:val="004729C6"/>
    <w:rsid w:val="00472C61"/>
    <w:rsid w:val="00472D65"/>
    <w:rsid w:val="00475435"/>
    <w:rsid w:val="004758DD"/>
    <w:rsid w:val="00476803"/>
    <w:rsid w:val="004775ED"/>
    <w:rsid w:val="0048186A"/>
    <w:rsid w:val="0048237B"/>
    <w:rsid w:val="00482C90"/>
    <w:rsid w:val="0048333C"/>
    <w:rsid w:val="004834D5"/>
    <w:rsid w:val="004836ED"/>
    <w:rsid w:val="00483DB7"/>
    <w:rsid w:val="0048476D"/>
    <w:rsid w:val="00484A12"/>
    <w:rsid w:val="00484F0B"/>
    <w:rsid w:val="004858DB"/>
    <w:rsid w:val="00486202"/>
    <w:rsid w:val="00486803"/>
    <w:rsid w:val="0048799D"/>
    <w:rsid w:val="0049064E"/>
    <w:rsid w:val="00491900"/>
    <w:rsid w:val="00491B60"/>
    <w:rsid w:val="00492316"/>
    <w:rsid w:val="00492358"/>
    <w:rsid w:val="00492492"/>
    <w:rsid w:val="00492C2E"/>
    <w:rsid w:val="00492E95"/>
    <w:rsid w:val="00493533"/>
    <w:rsid w:val="00493A64"/>
    <w:rsid w:val="0049461F"/>
    <w:rsid w:val="0049547B"/>
    <w:rsid w:val="00495E6F"/>
    <w:rsid w:val="0049601D"/>
    <w:rsid w:val="00496607"/>
    <w:rsid w:val="00496B05"/>
    <w:rsid w:val="00496E25"/>
    <w:rsid w:val="004974DD"/>
    <w:rsid w:val="0049753B"/>
    <w:rsid w:val="00497AC9"/>
    <w:rsid w:val="00497E05"/>
    <w:rsid w:val="00497F9A"/>
    <w:rsid w:val="004A00B0"/>
    <w:rsid w:val="004A05DE"/>
    <w:rsid w:val="004A0DF7"/>
    <w:rsid w:val="004A1E6E"/>
    <w:rsid w:val="004A3B8D"/>
    <w:rsid w:val="004A3C23"/>
    <w:rsid w:val="004A406E"/>
    <w:rsid w:val="004A480B"/>
    <w:rsid w:val="004A4A0D"/>
    <w:rsid w:val="004A4C1A"/>
    <w:rsid w:val="004A51C5"/>
    <w:rsid w:val="004A5756"/>
    <w:rsid w:val="004A675C"/>
    <w:rsid w:val="004A681E"/>
    <w:rsid w:val="004A690B"/>
    <w:rsid w:val="004A6E83"/>
    <w:rsid w:val="004A739E"/>
    <w:rsid w:val="004A7611"/>
    <w:rsid w:val="004A781D"/>
    <w:rsid w:val="004B0142"/>
    <w:rsid w:val="004B0336"/>
    <w:rsid w:val="004B0A86"/>
    <w:rsid w:val="004B0F44"/>
    <w:rsid w:val="004B169C"/>
    <w:rsid w:val="004B16B7"/>
    <w:rsid w:val="004B16DC"/>
    <w:rsid w:val="004B2A2F"/>
    <w:rsid w:val="004B2D26"/>
    <w:rsid w:val="004B349E"/>
    <w:rsid w:val="004B39B7"/>
    <w:rsid w:val="004B3D61"/>
    <w:rsid w:val="004B4279"/>
    <w:rsid w:val="004B428E"/>
    <w:rsid w:val="004B46C2"/>
    <w:rsid w:val="004B48F4"/>
    <w:rsid w:val="004B4925"/>
    <w:rsid w:val="004B4E82"/>
    <w:rsid w:val="004B54C7"/>
    <w:rsid w:val="004B5907"/>
    <w:rsid w:val="004B5A05"/>
    <w:rsid w:val="004B63E9"/>
    <w:rsid w:val="004B6432"/>
    <w:rsid w:val="004B685B"/>
    <w:rsid w:val="004B6BB9"/>
    <w:rsid w:val="004B7CF6"/>
    <w:rsid w:val="004C135F"/>
    <w:rsid w:val="004C185F"/>
    <w:rsid w:val="004C1A07"/>
    <w:rsid w:val="004C1F29"/>
    <w:rsid w:val="004C288E"/>
    <w:rsid w:val="004C3203"/>
    <w:rsid w:val="004C32D4"/>
    <w:rsid w:val="004C4030"/>
    <w:rsid w:val="004C4A70"/>
    <w:rsid w:val="004C4BB2"/>
    <w:rsid w:val="004C4EB0"/>
    <w:rsid w:val="004C5419"/>
    <w:rsid w:val="004C63C4"/>
    <w:rsid w:val="004C65F4"/>
    <w:rsid w:val="004C6E37"/>
    <w:rsid w:val="004C6F79"/>
    <w:rsid w:val="004C7603"/>
    <w:rsid w:val="004C7854"/>
    <w:rsid w:val="004C799E"/>
    <w:rsid w:val="004C7AE5"/>
    <w:rsid w:val="004C7BAE"/>
    <w:rsid w:val="004C7DB0"/>
    <w:rsid w:val="004D044D"/>
    <w:rsid w:val="004D08E4"/>
    <w:rsid w:val="004D229D"/>
    <w:rsid w:val="004D2810"/>
    <w:rsid w:val="004D2B19"/>
    <w:rsid w:val="004D2BF4"/>
    <w:rsid w:val="004D32B1"/>
    <w:rsid w:val="004D33AB"/>
    <w:rsid w:val="004D5351"/>
    <w:rsid w:val="004D58A2"/>
    <w:rsid w:val="004D5BD0"/>
    <w:rsid w:val="004D5FFB"/>
    <w:rsid w:val="004D6EAA"/>
    <w:rsid w:val="004D702E"/>
    <w:rsid w:val="004D7532"/>
    <w:rsid w:val="004D789C"/>
    <w:rsid w:val="004D7ACB"/>
    <w:rsid w:val="004E01CA"/>
    <w:rsid w:val="004E04FB"/>
    <w:rsid w:val="004E390A"/>
    <w:rsid w:val="004E3BDF"/>
    <w:rsid w:val="004E3EB5"/>
    <w:rsid w:val="004E4AA6"/>
    <w:rsid w:val="004E4D4F"/>
    <w:rsid w:val="004E50B1"/>
    <w:rsid w:val="004E54C2"/>
    <w:rsid w:val="004E5BAF"/>
    <w:rsid w:val="004E6FBB"/>
    <w:rsid w:val="004E7484"/>
    <w:rsid w:val="004E7974"/>
    <w:rsid w:val="004E7A32"/>
    <w:rsid w:val="004F06A1"/>
    <w:rsid w:val="004F06C5"/>
    <w:rsid w:val="004F1316"/>
    <w:rsid w:val="004F1734"/>
    <w:rsid w:val="004F2D26"/>
    <w:rsid w:val="004F3B47"/>
    <w:rsid w:val="004F59A8"/>
    <w:rsid w:val="004F5E72"/>
    <w:rsid w:val="004F6750"/>
    <w:rsid w:val="004F692F"/>
    <w:rsid w:val="004F6F92"/>
    <w:rsid w:val="004F7095"/>
    <w:rsid w:val="004F7139"/>
    <w:rsid w:val="004F72EC"/>
    <w:rsid w:val="004F75D2"/>
    <w:rsid w:val="004F7B7F"/>
    <w:rsid w:val="00500C06"/>
    <w:rsid w:val="00500CED"/>
    <w:rsid w:val="00501714"/>
    <w:rsid w:val="00502959"/>
    <w:rsid w:val="00502E9E"/>
    <w:rsid w:val="005039BE"/>
    <w:rsid w:val="0050487A"/>
    <w:rsid w:val="00504A6B"/>
    <w:rsid w:val="00505361"/>
    <w:rsid w:val="00505567"/>
    <w:rsid w:val="00505B74"/>
    <w:rsid w:val="00505CF6"/>
    <w:rsid w:val="00505E7F"/>
    <w:rsid w:val="005068E3"/>
    <w:rsid w:val="00506E5C"/>
    <w:rsid w:val="005077AD"/>
    <w:rsid w:val="00507B92"/>
    <w:rsid w:val="00507BA0"/>
    <w:rsid w:val="005109CE"/>
    <w:rsid w:val="005117BB"/>
    <w:rsid w:val="00511B65"/>
    <w:rsid w:val="00511ECF"/>
    <w:rsid w:val="005123A9"/>
    <w:rsid w:val="005123B7"/>
    <w:rsid w:val="005126A4"/>
    <w:rsid w:val="005127DC"/>
    <w:rsid w:val="005143FD"/>
    <w:rsid w:val="005147DB"/>
    <w:rsid w:val="0051614E"/>
    <w:rsid w:val="00516653"/>
    <w:rsid w:val="00516DE5"/>
    <w:rsid w:val="00517546"/>
    <w:rsid w:val="005177C0"/>
    <w:rsid w:val="00517828"/>
    <w:rsid w:val="00517A36"/>
    <w:rsid w:val="0052100E"/>
    <w:rsid w:val="00521A2D"/>
    <w:rsid w:val="00521E34"/>
    <w:rsid w:val="005221CE"/>
    <w:rsid w:val="005224AC"/>
    <w:rsid w:val="00522785"/>
    <w:rsid w:val="00522C34"/>
    <w:rsid w:val="00522DCF"/>
    <w:rsid w:val="00523082"/>
    <w:rsid w:val="0052308B"/>
    <w:rsid w:val="0052342C"/>
    <w:rsid w:val="00523572"/>
    <w:rsid w:val="00523FEC"/>
    <w:rsid w:val="00524145"/>
    <w:rsid w:val="005241B4"/>
    <w:rsid w:val="00524C42"/>
    <w:rsid w:val="00524C59"/>
    <w:rsid w:val="00524D27"/>
    <w:rsid w:val="005253FC"/>
    <w:rsid w:val="00526503"/>
    <w:rsid w:val="00526887"/>
    <w:rsid w:val="00526D00"/>
    <w:rsid w:val="00526FCB"/>
    <w:rsid w:val="00527902"/>
    <w:rsid w:val="00527942"/>
    <w:rsid w:val="00527A55"/>
    <w:rsid w:val="00527DC0"/>
    <w:rsid w:val="00530115"/>
    <w:rsid w:val="00530365"/>
    <w:rsid w:val="005309BB"/>
    <w:rsid w:val="0053141B"/>
    <w:rsid w:val="0053181A"/>
    <w:rsid w:val="00532374"/>
    <w:rsid w:val="005325E3"/>
    <w:rsid w:val="00533416"/>
    <w:rsid w:val="00535379"/>
    <w:rsid w:val="005355F0"/>
    <w:rsid w:val="00535781"/>
    <w:rsid w:val="00535D9C"/>
    <w:rsid w:val="00535FB2"/>
    <w:rsid w:val="00536169"/>
    <w:rsid w:val="00536C7B"/>
    <w:rsid w:val="00537233"/>
    <w:rsid w:val="005377FC"/>
    <w:rsid w:val="00537905"/>
    <w:rsid w:val="005408CE"/>
    <w:rsid w:val="00540A60"/>
    <w:rsid w:val="00541186"/>
    <w:rsid w:val="005412DC"/>
    <w:rsid w:val="00541301"/>
    <w:rsid w:val="005417C2"/>
    <w:rsid w:val="0054211C"/>
    <w:rsid w:val="00542389"/>
    <w:rsid w:val="0054270D"/>
    <w:rsid w:val="00542F7D"/>
    <w:rsid w:val="00543504"/>
    <w:rsid w:val="00543712"/>
    <w:rsid w:val="005437A8"/>
    <w:rsid w:val="00543EA6"/>
    <w:rsid w:val="005445FE"/>
    <w:rsid w:val="005447E6"/>
    <w:rsid w:val="00545261"/>
    <w:rsid w:val="00545BF3"/>
    <w:rsid w:val="00545E48"/>
    <w:rsid w:val="00546431"/>
    <w:rsid w:val="00547874"/>
    <w:rsid w:val="00550307"/>
    <w:rsid w:val="00550F9F"/>
    <w:rsid w:val="00551EDE"/>
    <w:rsid w:val="00552033"/>
    <w:rsid w:val="005520C4"/>
    <w:rsid w:val="0055210A"/>
    <w:rsid w:val="00552262"/>
    <w:rsid w:val="0055228A"/>
    <w:rsid w:val="0055273B"/>
    <w:rsid w:val="00552A5A"/>
    <w:rsid w:val="00553295"/>
    <w:rsid w:val="005532C1"/>
    <w:rsid w:val="00553970"/>
    <w:rsid w:val="00553F58"/>
    <w:rsid w:val="0055487B"/>
    <w:rsid w:val="00555588"/>
    <w:rsid w:val="0055629A"/>
    <w:rsid w:val="00556646"/>
    <w:rsid w:val="00556E21"/>
    <w:rsid w:val="00556E99"/>
    <w:rsid w:val="00556FD2"/>
    <w:rsid w:val="0056041F"/>
    <w:rsid w:val="005606AA"/>
    <w:rsid w:val="005609FF"/>
    <w:rsid w:val="00560D1C"/>
    <w:rsid w:val="00560E72"/>
    <w:rsid w:val="00560F21"/>
    <w:rsid w:val="00561B7B"/>
    <w:rsid w:val="00562E1A"/>
    <w:rsid w:val="005632B2"/>
    <w:rsid w:val="005636C7"/>
    <w:rsid w:val="005647A7"/>
    <w:rsid w:val="00564ACB"/>
    <w:rsid w:val="00564C4A"/>
    <w:rsid w:val="005652AD"/>
    <w:rsid w:val="0056566F"/>
    <w:rsid w:val="005658BF"/>
    <w:rsid w:val="005660C7"/>
    <w:rsid w:val="0056737C"/>
    <w:rsid w:val="005705F0"/>
    <w:rsid w:val="00570B22"/>
    <w:rsid w:val="00570BA1"/>
    <w:rsid w:val="00571281"/>
    <w:rsid w:val="0057189B"/>
    <w:rsid w:val="005719BE"/>
    <w:rsid w:val="0057206B"/>
    <w:rsid w:val="005725D8"/>
    <w:rsid w:val="00572922"/>
    <w:rsid w:val="00572E1B"/>
    <w:rsid w:val="00572F59"/>
    <w:rsid w:val="005738BA"/>
    <w:rsid w:val="0057428E"/>
    <w:rsid w:val="0057486D"/>
    <w:rsid w:val="00574944"/>
    <w:rsid w:val="00575620"/>
    <w:rsid w:val="005762A5"/>
    <w:rsid w:val="005767BC"/>
    <w:rsid w:val="00576B0F"/>
    <w:rsid w:val="0057758A"/>
    <w:rsid w:val="00577BE8"/>
    <w:rsid w:val="00580909"/>
    <w:rsid w:val="00580C2A"/>
    <w:rsid w:val="0058100B"/>
    <w:rsid w:val="005813F0"/>
    <w:rsid w:val="00582432"/>
    <w:rsid w:val="00582F6A"/>
    <w:rsid w:val="0058338D"/>
    <w:rsid w:val="00583679"/>
    <w:rsid w:val="00584F57"/>
    <w:rsid w:val="005850DD"/>
    <w:rsid w:val="00585485"/>
    <w:rsid w:val="00585BD4"/>
    <w:rsid w:val="00586907"/>
    <w:rsid w:val="005900FB"/>
    <w:rsid w:val="00590361"/>
    <w:rsid w:val="0059045F"/>
    <w:rsid w:val="00590C2B"/>
    <w:rsid w:val="00590D80"/>
    <w:rsid w:val="0059108E"/>
    <w:rsid w:val="0059112A"/>
    <w:rsid w:val="005911E1"/>
    <w:rsid w:val="005912A0"/>
    <w:rsid w:val="005913B2"/>
    <w:rsid w:val="00592C4A"/>
    <w:rsid w:val="0059306C"/>
    <w:rsid w:val="005936F4"/>
    <w:rsid w:val="005938FD"/>
    <w:rsid w:val="00594C7F"/>
    <w:rsid w:val="00595F3E"/>
    <w:rsid w:val="00595F51"/>
    <w:rsid w:val="00597F1F"/>
    <w:rsid w:val="005A06A7"/>
    <w:rsid w:val="005A19EF"/>
    <w:rsid w:val="005A27A1"/>
    <w:rsid w:val="005A2DA2"/>
    <w:rsid w:val="005A328F"/>
    <w:rsid w:val="005A338A"/>
    <w:rsid w:val="005A3875"/>
    <w:rsid w:val="005A4F29"/>
    <w:rsid w:val="005A5213"/>
    <w:rsid w:val="005A54B8"/>
    <w:rsid w:val="005A5830"/>
    <w:rsid w:val="005A6B7D"/>
    <w:rsid w:val="005A724A"/>
    <w:rsid w:val="005A72F7"/>
    <w:rsid w:val="005A7511"/>
    <w:rsid w:val="005A7836"/>
    <w:rsid w:val="005A7C91"/>
    <w:rsid w:val="005B0E08"/>
    <w:rsid w:val="005B2EDE"/>
    <w:rsid w:val="005B306A"/>
    <w:rsid w:val="005B3BF4"/>
    <w:rsid w:val="005B40CD"/>
    <w:rsid w:val="005B41EB"/>
    <w:rsid w:val="005B4A08"/>
    <w:rsid w:val="005B4FF6"/>
    <w:rsid w:val="005B611F"/>
    <w:rsid w:val="005B61BD"/>
    <w:rsid w:val="005B66C1"/>
    <w:rsid w:val="005B6C96"/>
    <w:rsid w:val="005B7018"/>
    <w:rsid w:val="005B75CA"/>
    <w:rsid w:val="005C05C5"/>
    <w:rsid w:val="005C0CF7"/>
    <w:rsid w:val="005C1368"/>
    <w:rsid w:val="005C1F05"/>
    <w:rsid w:val="005C233F"/>
    <w:rsid w:val="005C250C"/>
    <w:rsid w:val="005C27B6"/>
    <w:rsid w:val="005C315A"/>
    <w:rsid w:val="005C34DD"/>
    <w:rsid w:val="005C4896"/>
    <w:rsid w:val="005C5AEA"/>
    <w:rsid w:val="005C5BD3"/>
    <w:rsid w:val="005C6C79"/>
    <w:rsid w:val="005C6DD2"/>
    <w:rsid w:val="005C6F78"/>
    <w:rsid w:val="005C70F8"/>
    <w:rsid w:val="005C77B0"/>
    <w:rsid w:val="005D0172"/>
    <w:rsid w:val="005D0E0D"/>
    <w:rsid w:val="005D0F80"/>
    <w:rsid w:val="005D1411"/>
    <w:rsid w:val="005D185A"/>
    <w:rsid w:val="005D1898"/>
    <w:rsid w:val="005D18EA"/>
    <w:rsid w:val="005D22FD"/>
    <w:rsid w:val="005D2950"/>
    <w:rsid w:val="005D2CD4"/>
    <w:rsid w:val="005D2D25"/>
    <w:rsid w:val="005D2DF1"/>
    <w:rsid w:val="005D3874"/>
    <w:rsid w:val="005D39FE"/>
    <w:rsid w:val="005D4271"/>
    <w:rsid w:val="005D4431"/>
    <w:rsid w:val="005D49E3"/>
    <w:rsid w:val="005D49E4"/>
    <w:rsid w:val="005D49E7"/>
    <w:rsid w:val="005D4ACC"/>
    <w:rsid w:val="005D4DF9"/>
    <w:rsid w:val="005D5DF7"/>
    <w:rsid w:val="005D6479"/>
    <w:rsid w:val="005D64D3"/>
    <w:rsid w:val="005D70EA"/>
    <w:rsid w:val="005E007A"/>
    <w:rsid w:val="005E07A3"/>
    <w:rsid w:val="005E07D8"/>
    <w:rsid w:val="005E08E9"/>
    <w:rsid w:val="005E0BBB"/>
    <w:rsid w:val="005E0DE1"/>
    <w:rsid w:val="005E101B"/>
    <w:rsid w:val="005E1167"/>
    <w:rsid w:val="005E1629"/>
    <w:rsid w:val="005E1785"/>
    <w:rsid w:val="005E1D3D"/>
    <w:rsid w:val="005E20C3"/>
    <w:rsid w:val="005E252F"/>
    <w:rsid w:val="005E2BE3"/>
    <w:rsid w:val="005E36AF"/>
    <w:rsid w:val="005E42AC"/>
    <w:rsid w:val="005E4859"/>
    <w:rsid w:val="005E4EC9"/>
    <w:rsid w:val="005E574A"/>
    <w:rsid w:val="005E5D38"/>
    <w:rsid w:val="005E5E29"/>
    <w:rsid w:val="005E6198"/>
    <w:rsid w:val="005E6270"/>
    <w:rsid w:val="005E6320"/>
    <w:rsid w:val="005E64B4"/>
    <w:rsid w:val="005E6A42"/>
    <w:rsid w:val="005E6BED"/>
    <w:rsid w:val="005E707B"/>
    <w:rsid w:val="005E7149"/>
    <w:rsid w:val="005E7C09"/>
    <w:rsid w:val="005F008E"/>
    <w:rsid w:val="005F1BC5"/>
    <w:rsid w:val="005F2340"/>
    <w:rsid w:val="005F274A"/>
    <w:rsid w:val="005F2B51"/>
    <w:rsid w:val="005F2D3B"/>
    <w:rsid w:val="005F2E0D"/>
    <w:rsid w:val="005F3356"/>
    <w:rsid w:val="005F3710"/>
    <w:rsid w:val="005F4C60"/>
    <w:rsid w:val="005F54A1"/>
    <w:rsid w:val="005F58D3"/>
    <w:rsid w:val="005F58ED"/>
    <w:rsid w:val="005F58EE"/>
    <w:rsid w:val="005F5AD0"/>
    <w:rsid w:val="005F7118"/>
    <w:rsid w:val="005F72F9"/>
    <w:rsid w:val="006007B0"/>
    <w:rsid w:val="006009FD"/>
    <w:rsid w:val="00600AAD"/>
    <w:rsid w:val="006014FD"/>
    <w:rsid w:val="00601A0A"/>
    <w:rsid w:val="00602153"/>
    <w:rsid w:val="0060228A"/>
    <w:rsid w:val="00602C00"/>
    <w:rsid w:val="00602E77"/>
    <w:rsid w:val="006036A3"/>
    <w:rsid w:val="00603C5F"/>
    <w:rsid w:val="00603C6B"/>
    <w:rsid w:val="0060427B"/>
    <w:rsid w:val="00604DCD"/>
    <w:rsid w:val="00604F07"/>
    <w:rsid w:val="006050EB"/>
    <w:rsid w:val="006053A6"/>
    <w:rsid w:val="00605733"/>
    <w:rsid w:val="006062CC"/>
    <w:rsid w:val="00606940"/>
    <w:rsid w:val="00606C31"/>
    <w:rsid w:val="00606E89"/>
    <w:rsid w:val="00607066"/>
    <w:rsid w:val="00607692"/>
    <w:rsid w:val="0061033D"/>
    <w:rsid w:val="00610D7F"/>
    <w:rsid w:val="00610F0C"/>
    <w:rsid w:val="00610FCC"/>
    <w:rsid w:val="00611BE1"/>
    <w:rsid w:val="0061272F"/>
    <w:rsid w:val="00612FA9"/>
    <w:rsid w:val="0061350A"/>
    <w:rsid w:val="006135D8"/>
    <w:rsid w:val="00613EA5"/>
    <w:rsid w:val="00614B12"/>
    <w:rsid w:val="00615612"/>
    <w:rsid w:val="00615833"/>
    <w:rsid w:val="006160AE"/>
    <w:rsid w:val="00616458"/>
    <w:rsid w:val="00616C03"/>
    <w:rsid w:val="00616C8D"/>
    <w:rsid w:val="00616C9C"/>
    <w:rsid w:val="0061706F"/>
    <w:rsid w:val="00617394"/>
    <w:rsid w:val="00617CA6"/>
    <w:rsid w:val="00620436"/>
    <w:rsid w:val="00620B66"/>
    <w:rsid w:val="00622FAB"/>
    <w:rsid w:val="006230D4"/>
    <w:rsid w:val="00623AF1"/>
    <w:rsid w:val="006245AD"/>
    <w:rsid w:val="0062490D"/>
    <w:rsid w:val="006249BA"/>
    <w:rsid w:val="006252F6"/>
    <w:rsid w:val="006255BC"/>
    <w:rsid w:val="00625D6B"/>
    <w:rsid w:val="00625E9C"/>
    <w:rsid w:val="00625FA3"/>
    <w:rsid w:val="00626046"/>
    <w:rsid w:val="00626411"/>
    <w:rsid w:val="006266E0"/>
    <w:rsid w:val="00626723"/>
    <w:rsid w:val="00627064"/>
    <w:rsid w:val="00627439"/>
    <w:rsid w:val="00627E90"/>
    <w:rsid w:val="00631A4E"/>
    <w:rsid w:val="00631A76"/>
    <w:rsid w:val="00631A8B"/>
    <w:rsid w:val="00631BF4"/>
    <w:rsid w:val="006323EA"/>
    <w:rsid w:val="006345FF"/>
    <w:rsid w:val="00635412"/>
    <w:rsid w:val="006355EA"/>
    <w:rsid w:val="00635817"/>
    <w:rsid w:val="00635C7C"/>
    <w:rsid w:val="00636EDC"/>
    <w:rsid w:val="006400B9"/>
    <w:rsid w:val="006408F7"/>
    <w:rsid w:val="00640BF6"/>
    <w:rsid w:val="006414C6"/>
    <w:rsid w:val="0064208E"/>
    <w:rsid w:val="00642773"/>
    <w:rsid w:val="006428DE"/>
    <w:rsid w:val="006430F6"/>
    <w:rsid w:val="00643998"/>
    <w:rsid w:val="00644840"/>
    <w:rsid w:val="00644AF1"/>
    <w:rsid w:val="00644EE6"/>
    <w:rsid w:val="00645712"/>
    <w:rsid w:val="00645C6F"/>
    <w:rsid w:val="00646480"/>
    <w:rsid w:val="00646D36"/>
    <w:rsid w:val="00646DD0"/>
    <w:rsid w:val="006476DB"/>
    <w:rsid w:val="00647765"/>
    <w:rsid w:val="00647966"/>
    <w:rsid w:val="00650C41"/>
    <w:rsid w:val="00650C67"/>
    <w:rsid w:val="00651E06"/>
    <w:rsid w:val="006527D3"/>
    <w:rsid w:val="00654305"/>
    <w:rsid w:val="0065536F"/>
    <w:rsid w:val="00657051"/>
    <w:rsid w:val="00657286"/>
    <w:rsid w:val="006574D6"/>
    <w:rsid w:val="0065782E"/>
    <w:rsid w:val="00657A6C"/>
    <w:rsid w:val="00657A8C"/>
    <w:rsid w:val="0066007B"/>
    <w:rsid w:val="006600CA"/>
    <w:rsid w:val="006602E8"/>
    <w:rsid w:val="00660527"/>
    <w:rsid w:val="00660B29"/>
    <w:rsid w:val="0066139E"/>
    <w:rsid w:val="006622E8"/>
    <w:rsid w:val="0066238B"/>
    <w:rsid w:val="00662918"/>
    <w:rsid w:val="0066372F"/>
    <w:rsid w:val="00663D76"/>
    <w:rsid w:val="00664121"/>
    <w:rsid w:val="006643E3"/>
    <w:rsid w:val="0066537B"/>
    <w:rsid w:val="0066589A"/>
    <w:rsid w:val="00665A68"/>
    <w:rsid w:val="00665AE3"/>
    <w:rsid w:val="00665CEA"/>
    <w:rsid w:val="00665E07"/>
    <w:rsid w:val="00665FE5"/>
    <w:rsid w:val="006666CB"/>
    <w:rsid w:val="006677FE"/>
    <w:rsid w:val="0066784B"/>
    <w:rsid w:val="00667C43"/>
    <w:rsid w:val="006707A5"/>
    <w:rsid w:val="00670E28"/>
    <w:rsid w:val="006717AC"/>
    <w:rsid w:val="00671A94"/>
    <w:rsid w:val="00671F2A"/>
    <w:rsid w:val="00672283"/>
    <w:rsid w:val="00672864"/>
    <w:rsid w:val="006729B8"/>
    <w:rsid w:val="00672F3A"/>
    <w:rsid w:val="00673094"/>
    <w:rsid w:val="00673410"/>
    <w:rsid w:val="00673B4D"/>
    <w:rsid w:val="006742C4"/>
    <w:rsid w:val="00674776"/>
    <w:rsid w:val="00674962"/>
    <w:rsid w:val="006755A2"/>
    <w:rsid w:val="0067582B"/>
    <w:rsid w:val="00676552"/>
    <w:rsid w:val="00676B20"/>
    <w:rsid w:val="00677F2C"/>
    <w:rsid w:val="0068286A"/>
    <w:rsid w:val="00682FBA"/>
    <w:rsid w:val="0068304C"/>
    <w:rsid w:val="0068359F"/>
    <w:rsid w:val="00684AB2"/>
    <w:rsid w:val="00684F1E"/>
    <w:rsid w:val="006850AD"/>
    <w:rsid w:val="00685243"/>
    <w:rsid w:val="00685257"/>
    <w:rsid w:val="00685445"/>
    <w:rsid w:val="006856C9"/>
    <w:rsid w:val="0068586D"/>
    <w:rsid w:val="00685FF7"/>
    <w:rsid w:val="006867DD"/>
    <w:rsid w:val="00686D0A"/>
    <w:rsid w:val="00687908"/>
    <w:rsid w:val="0069168F"/>
    <w:rsid w:val="006919BD"/>
    <w:rsid w:val="00691FC6"/>
    <w:rsid w:val="00692425"/>
    <w:rsid w:val="0069246F"/>
    <w:rsid w:val="006930B9"/>
    <w:rsid w:val="00693ACF"/>
    <w:rsid w:val="0069410A"/>
    <w:rsid w:val="006941FA"/>
    <w:rsid w:val="00694694"/>
    <w:rsid w:val="00694ED8"/>
    <w:rsid w:val="00695569"/>
    <w:rsid w:val="0069570D"/>
    <w:rsid w:val="00695A06"/>
    <w:rsid w:val="00696034"/>
    <w:rsid w:val="00696316"/>
    <w:rsid w:val="0069668E"/>
    <w:rsid w:val="00697A37"/>
    <w:rsid w:val="006A008A"/>
    <w:rsid w:val="006A041D"/>
    <w:rsid w:val="006A0B1F"/>
    <w:rsid w:val="006A112A"/>
    <w:rsid w:val="006A122B"/>
    <w:rsid w:val="006A1C70"/>
    <w:rsid w:val="006A243B"/>
    <w:rsid w:val="006A2CC8"/>
    <w:rsid w:val="006A30A1"/>
    <w:rsid w:val="006A3265"/>
    <w:rsid w:val="006A3685"/>
    <w:rsid w:val="006A3CEC"/>
    <w:rsid w:val="006A3D10"/>
    <w:rsid w:val="006A440C"/>
    <w:rsid w:val="006A4554"/>
    <w:rsid w:val="006A4675"/>
    <w:rsid w:val="006A488F"/>
    <w:rsid w:val="006A4DA1"/>
    <w:rsid w:val="006A5472"/>
    <w:rsid w:val="006A5BC7"/>
    <w:rsid w:val="006A5EF2"/>
    <w:rsid w:val="006A644D"/>
    <w:rsid w:val="006A653F"/>
    <w:rsid w:val="006A6B12"/>
    <w:rsid w:val="006A6E92"/>
    <w:rsid w:val="006A72E0"/>
    <w:rsid w:val="006B00F5"/>
    <w:rsid w:val="006B0D57"/>
    <w:rsid w:val="006B1106"/>
    <w:rsid w:val="006B1B27"/>
    <w:rsid w:val="006B1D07"/>
    <w:rsid w:val="006B2C94"/>
    <w:rsid w:val="006B323D"/>
    <w:rsid w:val="006B3CE7"/>
    <w:rsid w:val="006B3E77"/>
    <w:rsid w:val="006B3F16"/>
    <w:rsid w:val="006B4934"/>
    <w:rsid w:val="006B4E99"/>
    <w:rsid w:val="006B4EEF"/>
    <w:rsid w:val="006B5514"/>
    <w:rsid w:val="006B607E"/>
    <w:rsid w:val="006B78D7"/>
    <w:rsid w:val="006C0636"/>
    <w:rsid w:val="006C0792"/>
    <w:rsid w:val="006C0FA0"/>
    <w:rsid w:val="006C0FDB"/>
    <w:rsid w:val="006C1700"/>
    <w:rsid w:val="006C192E"/>
    <w:rsid w:val="006C1C67"/>
    <w:rsid w:val="006C1DC8"/>
    <w:rsid w:val="006C1E25"/>
    <w:rsid w:val="006C1EDD"/>
    <w:rsid w:val="006C1F2D"/>
    <w:rsid w:val="006C2049"/>
    <w:rsid w:val="006C232F"/>
    <w:rsid w:val="006C3860"/>
    <w:rsid w:val="006C3A6E"/>
    <w:rsid w:val="006C4406"/>
    <w:rsid w:val="006C47FA"/>
    <w:rsid w:val="006C4C69"/>
    <w:rsid w:val="006C5B59"/>
    <w:rsid w:val="006C5DB9"/>
    <w:rsid w:val="006C65C8"/>
    <w:rsid w:val="006C6CA3"/>
    <w:rsid w:val="006C6D3B"/>
    <w:rsid w:val="006C736E"/>
    <w:rsid w:val="006C7FDA"/>
    <w:rsid w:val="006D0098"/>
    <w:rsid w:val="006D00F4"/>
    <w:rsid w:val="006D01A3"/>
    <w:rsid w:val="006D0AC4"/>
    <w:rsid w:val="006D0AFA"/>
    <w:rsid w:val="006D0C74"/>
    <w:rsid w:val="006D11D9"/>
    <w:rsid w:val="006D122D"/>
    <w:rsid w:val="006D19CD"/>
    <w:rsid w:val="006D1FD4"/>
    <w:rsid w:val="006D2821"/>
    <w:rsid w:val="006D2D79"/>
    <w:rsid w:val="006D32D4"/>
    <w:rsid w:val="006D3C03"/>
    <w:rsid w:val="006D40C2"/>
    <w:rsid w:val="006D43F1"/>
    <w:rsid w:val="006D4820"/>
    <w:rsid w:val="006D518D"/>
    <w:rsid w:val="006D524E"/>
    <w:rsid w:val="006D54BB"/>
    <w:rsid w:val="006D5921"/>
    <w:rsid w:val="006D6B15"/>
    <w:rsid w:val="006D6E5B"/>
    <w:rsid w:val="006D6F8E"/>
    <w:rsid w:val="006D79BE"/>
    <w:rsid w:val="006D7C29"/>
    <w:rsid w:val="006D7D58"/>
    <w:rsid w:val="006D7DD7"/>
    <w:rsid w:val="006E0884"/>
    <w:rsid w:val="006E11FD"/>
    <w:rsid w:val="006E167E"/>
    <w:rsid w:val="006E1F57"/>
    <w:rsid w:val="006E2404"/>
    <w:rsid w:val="006E25CA"/>
    <w:rsid w:val="006E2747"/>
    <w:rsid w:val="006E285B"/>
    <w:rsid w:val="006E2D29"/>
    <w:rsid w:val="006E2F1E"/>
    <w:rsid w:val="006E3091"/>
    <w:rsid w:val="006E4276"/>
    <w:rsid w:val="006E4805"/>
    <w:rsid w:val="006E4B25"/>
    <w:rsid w:val="006E5004"/>
    <w:rsid w:val="006E52F5"/>
    <w:rsid w:val="006E5626"/>
    <w:rsid w:val="006E5FB9"/>
    <w:rsid w:val="006E6446"/>
    <w:rsid w:val="006E65D9"/>
    <w:rsid w:val="006E67C3"/>
    <w:rsid w:val="006E687D"/>
    <w:rsid w:val="006E6DC4"/>
    <w:rsid w:val="006E745C"/>
    <w:rsid w:val="006F0577"/>
    <w:rsid w:val="006F06C5"/>
    <w:rsid w:val="006F0922"/>
    <w:rsid w:val="006F0E7B"/>
    <w:rsid w:val="006F1430"/>
    <w:rsid w:val="006F15BA"/>
    <w:rsid w:val="006F1962"/>
    <w:rsid w:val="006F266D"/>
    <w:rsid w:val="006F27EF"/>
    <w:rsid w:val="006F3DA3"/>
    <w:rsid w:val="006F57DC"/>
    <w:rsid w:val="006F5A4E"/>
    <w:rsid w:val="006F61A1"/>
    <w:rsid w:val="006F662D"/>
    <w:rsid w:val="006F66D7"/>
    <w:rsid w:val="006F67F2"/>
    <w:rsid w:val="006F6B2A"/>
    <w:rsid w:val="006F7BD2"/>
    <w:rsid w:val="007008B7"/>
    <w:rsid w:val="00700933"/>
    <w:rsid w:val="00700C27"/>
    <w:rsid w:val="00700DE3"/>
    <w:rsid w:val="00700E5C"/>
    <w:rsid w:val="007014CB"/>
    <w:rsid w:val="00701663"/>
    <w:rsid w:val="00701D34"/>
    <w:rsid w:val="007023C2"/>
    <w:rsid w:val="00702541"/>
    <w:rsid w:val="00702AB7"/>
    <w:rsid w:val="00702E13"/>
    <w:rsid w:val="00703373"/>
    <w:rsid w:val="00703A63"/>
    <w:rsid w:val="00703EAB"/>
    <w:rsid w:val="0070495A"/>
    <w:rsid w:val="00705088"/>
    <w:rsid w:val="00706F6F"/>
    <w:rsid w:val="00707092"/>
    <w:rsid w:val="00707227"/>
    <w:rsid w:val="007077FD"/>
    <w:rsid w:val="00707895"/>
    <w:rsid w:val="0071075D"/>
    <w:rsid w:val="00710D3D"/>
    <w:rsid w:val="00711C21"/>
    <w:rsid w:val="00711F56"/>
    <w:rsid w:val="00712F8E"/>
    <w:rsid w:val="007134AF"/>
    <w:rsid w:val="0071357D"/>
    <w:rsid w:val="00713E48"/>
    <w:rsid w:val="007153AD"/>
    <w:rsid w:val="0071570A"/>
    <w:rsid w:val="0071593A"/>
    <w:rsid w:val="00715BC0"/>
    <w:rsid w:val="00715D6E"/>
    <w:rsid w:val="00716585"/>
    <w:rsid w:val="007165DF"/>
    <w:rsid w:val="00716669"/>
    <w:rsid w:val="007171E8"/>
    <w:rsid w:val="00717452"/>
    <w:rsid w:val="00720503"/>
    <w:rsid w:val="0072051A"/>
    <w:rsid w:val="00720771"/>
    <w:rsid w:val="00720806"/>
    <w:rsid w:val="00721288"/>
    <w:rsid w:val="007213A0"/>
    <w:rsid w:val="007219CB"/>
    <w:rsid w:val="00721ACA"/>
    <w:rsid w:val="00721E01"/>
    <w:rsid w:val="0072250F"/>
    <w:rsid w:val="00722CC9"/>
    <w:rsid w:val="00722EAA"/>
    <w:rsid w:val="00723CB9"/>
    <w:rsid w:val="0072437A"/>
    <w:rsid w:val="007249C7"/>
    <w:rsid w:val="00724E27"/>
    <w:rsid w:val="00725639"/>
    <w:rsid w:val="00725876"/>
    <w:rsid w:val="00725987"/>
    <w:rsid w:val="00726A81"/>
    <w:rsid w:val="00726F8B"/>
    <w:rsid w:val="00730419"/>
    <w:rsid w:val="00730F18"/>
    <w:rsid w:val="0073189F"/>
    <w:rsid w:val="00731C0D"/>
    <w:rsid w:val="00731E0F"/>
    <w:rsid w:val="007328FC"/>
    <w:rsid w:val="0073323C"/>
    <w:rsid w:val="00733881"/>
    <w:rsid w:val="007340CE"/>
    <w:rsid w:val="007343C0"/>
    <w:rsid w:val="007345E0"/>
    <w:rsid w:val="007346B9"/>
    <w:rsid w:val="00734C2F"/>
    <w:rsid w:val="00736626"/>
    <w:rsid w:val="007408BE"/>
    <w:rsid w:val="00741975"/>
    <w:rsid w:val="00741C45"/>
    <w:rsid w:val="00742266"/>
    <w:rsid w:val="007424B7"/>
    <w:rsid w:val="00742C53"/>
    <w:rsid w:val="007433A1"/>
    <w:rsid w:val="00743D6E"/>
    <w:rsid w:val="0074458C"/>
    <w:rsid w:val="0074479A"/>
    <w:rsid w:val="007447CE"/>
    <w:rsid w:val="00744D12"/>
    <w:rsid w:val="00744F66"/>
    <w:rsid w:val="007457CD"/>
    <w:rsid w:val="00745DFC"/>
    <w:rsid w:val="00746145"/>
    <w:rsid w:val="00746D45"/>
    <w:rsid w:val="0074708E"/>
    <w:rsid w:val="00747C55"/>
    <w:rsid w:val="007502ED"/>
    <w:rsid w:val="00751546"/>
    <w:rsid w:val="00751FCD"/>
    <w:rsid w:val="007529E8"/>
    <w:rsid w:val="00752ADB"/>
    <w:rsid w:val="00753D4E"/>
    <w:rsid w:val="00753F72"/>
    <w:rsid w:val="00754817"/>
    <w:rsid w:val="00754CC5"/>
    <w:rsid w:val="00754D39"/>
    <w:rsid w:val="0075530A"/>
    <w:rsid w:val="0075569F"/>
    <w:rsid w:val="007556BB"/>
    <w:rsid w:val="007556FE"/>
    <w:rsid w:val="007559E5"/>
    <w:rsid w:val="007563E9"/>
    <w:rsid w:val="0075647A"/>
    <w:rsid w:val="0075654C"/>
    <w:rsid w:val="007576E7"/>
    <w:rsid w:val="007577F4"/>
    <w:rsid w:val="00757872"/>
    <w:rsid w:val="00760396"/>
    <w:rsid w:val="007603A4"/>
    <w:rsid w:val="00760A3A"/>
    <w:rsid w:val="00760E34"/>
    <w:rsid w:val="00760FF6"/>
    <w:rsid w:val="007612C8"/>
    <w:rsid w:val="00761560"/>
    <w:rsid w:val="00761692"/>
    <w:rsid w:val="00761725"/>
    <w:rsid w:val="00762467"/>
    <w:rsid w:val="0076270B"/>
    <w:rsid w:val="00762983"/>
    <w:rsid w:val="00763002"/>
    <w:rsid w:val="0076365E"/>
    <w:rsid w:val="007638FE"/>
    <w:rsid w:val="00763E32"/>
    <w:rsid w:val="00765529"/>
    <w:rsid w:val="00765737"/>
    <w:rsid w:val="00765AA6"/>
    <w:rsid w:val="00765F64"/>
    <w:rsid w:val="007664D0"/>
    <w:rsid w:val="00766B06"/>
    <w:rsid w:val="00766FCA"/>
    <w:rsid w:val="00766FED"/>
    <w:rsid w:val="00767464"/>
    <w:rsid w:val="007675E4"/>
    <w:rsid w:val="007701D5"/>
    <w:rsid w:val="00771092"/>
    <w:rsid w:val="00771DDA"/>
    <w:rsid w:val="007727DC"/>
    <w:rsid w:val="007736ED"/>
    <w:rsid w:val="00773A10"/>
    <w:rsid w:val="00773D4F"/>
    <w:rsid w:val="00774BE5"/>
    <w:rsid w:val="00775B0F"/>
    <w:rsid w:val="00776715"/>
    <w:rsid w:val="00776747"/>
    <w:rsid w:val="00776DDA"/>
    <w:rsid w:val="00777602"/>
    <w:rsid w:val="007776F3"/>
    <w:rsid w:val="00777F26"/>
    <w:rsid w:val="0078015E"/>
    <w:rsid w:val="00782C3D"/>
    <w:rsid w:val="00783346"/>
    <w:rsid w:val="00783A74"/>
    <w:rsid w:val="00783BFB"/>
    <w:rsid w:val="00783D6B"/>
    <w:rsid w:val="0078401E"/>
    <w:rsid w:val="007840F2"/>
    <w:rsid w:val="00784459"/>
    <w:rsid w:val="007846A8"/>
    <w:rsid w:val="007846F4"/>
    <w:rsid w:val="00784C12"/>
    <w:rsid w:val="007853C5"/>
    <w:rsid w:val="00786B65"/>
    <w:rsid w:val="00787191"/>
    <w:rsid w:val="007873A8"/>
    <w:rsid w:val="00787A2C"/>
    <w:rsid w:val="00790741"/>
    <w:rsid w:val="00790819"/>
    <w:rsid w:val="00790BA9"/>
    <w:rsid w:val="00790E0E"/>
    <w:rsid w:val="00791422"/>
    <w:rsid w:val="00792CA3"/>
    <w:rsid w:val="00792E31"/>
    <w:rsid w:val="007931E2"/>
    <w:rsid w:val="007936A5"/>
    <w:rsid w:val="00794503"/>
    <w:rsid w:val="00794EF8"/>
    <w:rsid w:val="00795C56"/>
    <w:rsid w:val="007966D1"/>
    <w:rsid w:val="007968F5"/>
    <w:rsid w:val="00796955"/>
    <w:rsid w:val="00796A2C"/>
    <w:rsid w:val="00796B13"/>
    <w:rsid w:val="007A025B"/>
    <w:rsid w:val="007A0913"/>
    <w:rsid w:val="007A10BE"/>
    <w:rsid w:val="007A1157"/>
    <w:rsid w:val="007A125C"/>
    <w:rsid w:val="007A2A00"/>
    <w:rsid w:val="007A2D5F"/>
    <w:rsid w:val="007A337F"/>
    <w:rsid w:val="007A360A"/>
    <w:rsid w:val="007A3FDF"/>
    <w:rsid w:val="007A4098"/>
    <w:rsid w:val="007A45AE"/>
    <w:rsid w:val="007A45C2"/>
    <w:rsid w:val="007A4A1B"/>
    <w:rsid w:val="007A4B70"/>
    <w:rsid w:val="007A51FE"/>
    <w:rsid w:val="007A5AF2"/>
    <w:rsid w:val="007A5EE3"/>
    <w:rsid w:val="007A611C"/>
    <w:rsid w:val="007A6687"/>
    <w:rsid w:val="007A6ED2"/>
    <w:rsid w:val="007A7125"/>
    <w:rsid w:val="007A7127"/>
    <w:rsid w:val="007A7206"/>
    <w:rsid w:val="007A75F5"/>
    <w:rsid w:val="007A7B2C"/>
    <w:rsid w:val="007B0757"/>
    <w:rsid w:val="007B099B"/>
    <w:rsid w:val="007B0C04"/>
    <w:rsid w:val="007B0E15"/>
    <w:rsid w:val="007B10BB"/>
    <w:rsid w:val="007B1E31"/>
    <w:rsid w:val="007B2237"/>
    <w:rsid w:val="007B22BE"/>
    <w:rsid w:val="007B29FA"/>
    <w:rsid w:val="007B2B42"/>
    <w:rsid w:val="007B2DF4"/>
    <w:rsid w:val="007B3253"/>
    <w:rsid w:val="007B3395"/>
    <w:rsid w:val="007B3580"/>
    <w:rsid w:val="007B370E"/>
    <w:rsid w:val="007B3729"/>
    <w:rsid w:val="007B3903"/>
    <w:rsid w:val="007B407A"/>
    <w:rsid w:val="007B48B5"/>
    <w:rsid w:val="007B49E6"/>
    <w:rsid w:val="007B4EB0"/>
    <w:rsid w:val="007B51A1"/>
    <w:rsid w:val="007B52EA"/>
    <w:rsid w:val="007B5ABD"/>
    <w:rsid w:val="007B6162"/>
    <w:rsid w:val="007B6379"/>
    <w:rsid w:val="007B64D8"/>
    <w:rsid w:val="007B6960"/>
    <w:rsid w:val="007B7D18"/>
    <w:rsid w:val="007B7D49"/>
    <w:rsid w:val="007C0040"/>
    <w:rsid w:val="007C0BB3"/>
    <w:rsid w:val="007C12C6"/>
    <w:rsid w:val="007C1946"/>
    <w:rsid w:val="007C1DF1"/>
    <w:rsid w:val="007C2574"/>
    <w:rsid w:val="007C2618"/>
    <w:rsid w:val="007C3375"/>
    <w:rsid w:val="007C358B"/>
    <w:rsid w:val="007C3598"/>
    <w:rsid w:val="007C3796"/>
    <w:rsid w:val="007C4933"/>
    <w:rsid w:val="007C5C5B"/>
    <w:rsid w:val="007C5E72"/>
    <w:rsid w:val="007C5F47"/>
    <w:rsid w:val="007C5F56"/>
    <w:rsid w:val="007C60E4"/>
    <w:rsid w:val="007C62D1"/>
    <w:rsid w:val="007C661E"/>
    <w:rsid w:val="007C7C9F"/>
    <w:rsid w:val="007D0B7B"/>
    <w:rsid w:val="007D0C03"/>
    <w:rsid w:val="007D0C24"/>
    <w:rsid w:val="007D1011"/>
    <w:rsid w:val="007D14BB"/>
    <w:rsid w:val="007D191B"/>
    <w:rsid w:val="007D19DB"/>
    <w:rsid w:val="007D19E4"/>
    <w:rsid w:val="007D239D"/>
    <w:rsid w:val="007D23DD"/>
    <w:rsid w:val="007D2AF8"/>
    <w:rsid w:val="007D4097"/>
    <w:rsid w:val="007D4289"/>
    <w:rsid w:val="007D5CDC"/>
    <w:rsid w:val="007D7336"/>
    <w:rsid w:val="007E02A1"/>
    <w:rsid w:val="007E08E0"/>
    <w:rsid w:val="007E0A63"/>
    <w:rsid w:val="007E1483"/>
    <w:rsid w:val="007E156B"/>
    <w:rsid w:val="007E1F45"/>
    <w:rsid w:val="007E1F63"/>
    <w:rsid w:val="007E2C95"/>
    <w:rsid w:val="007E2EF3"/>
    <w:rsid w:val="007E3B85"/>
    <w:rsid w:val="007E3EA4"/>
    <w:rsid w:val="007E3F77"/>
    <w:rsid w:val="007E401B"/>
    <w:rsid w:val="007E47A5"/>
    <w:rsid w:val="007E4952"/>
    <w:rsid w:val="007E49A8"/>
    <w:rsid w:val="007E4B06"/>
    <w:rsid w:val="007E5157"/>
    <w:rsid w:val="007E541F"/>
    <w:rsid w:val="007E5803"/>
    <w:rsid w:val="007E62CE"/>
    <w:rsid w:val="007E636D"/>
    <w:rsid w:val="007E661F"/>
    <w:rsid w:val="007E67EE"/>
    <w:rsid w:val="007E6894"/>
    <w:rsid w:val="007E798F"/>
    <w:rsid w:val="007F051A"/>
    <w:rsid w:val="007F099D"/>
    <w:rsid w:val="007F0B5E"/>
    <w:rsid w:val="007F0DE8"/>
    <w:rsid w:val="007F17E9"/>
    <w:rsid w:val="007F2413"/>
    <w:rsid w:val="007F35C0"/>
    <w:rsid w:val="007F4554"/>
    <w:rsid w:val="007F4AEF"/>
    <w:rsid w:val="007F51D7"/>
    <w:rsid w:val="007F5820"/>
    <w:rsid w:val="007F6471"/>
    <w:rsid w:val="007F659A"/>
    <w:rsid w:val="007F733C"/>
    <w:rsid w:val="007F7846"/>
    <w:rsid w:val="007F7880"/>
    <w:rsid w:val="007F7F59"/>
    <w:rsid w:val="007F7FB7"/>
    <w:rsid w:val="008004A2"/>
    <w:rsid w:val="0080100C"/>
    <w:rsid w:val="008012D0"/>
    <w:rsid w:val="008013A7"/>
    <w:rsid w:val="00801636"/>
    <w:rsid w:val="00801D4E"/>
    <w:rsid w:val="00801E5D"/>
    <w:rsid w:val="00801E84"/>
    <w:rsid w:val="008022A4"/>
    <w:rsid w:val="00802A97"/>
    <w:rsid w:val="00803335"/>
    <w:rsid w:val="00803483"/>
    <w:rsid w:val="0080350F"/>
    <w:rsid w:val="00803802"/>
    <w:rsid w:val="008038AC"/>
    <w:rsid w:val="008053A4"/>
    <w:rsid w:val="00805498"/>
    <w:rsid w:val="00805791"/>
    <w:rsid w:val="00806F98"/>
    <w:rsid w:val="00807C2F"/>
    <w:rsid w:val="00807FD6"/>
    <w:rsid w:val="00810282"/>
    <w:rsid w:val="0081051A"/>
    <w:rsid w:val="0081137C"/>
    <w:rsid w:val="008116EB"/>
    <w:rsid w:val="00811830"/>
    <w:rsid w:val="0081299A"/>
    <w:rsid w:val="00812AEB"/>
    <w:rsid w:val="00813CEF"/>
    <w:rsid w:val="0081417B"/>
    <w:rsid w:val="008151C6"/>
    <w:rsid w:val="0081582E"/>
    <w:rsid w:val="008160C4"/>
    <w:rsid w:val="008161F8"/>
    <w:rsid w:val="0081740C"/>
    <w:rsid w:val="00817442"/>
    <w:rsid w:val="008177FB"/>
    <w:rsid w:val="00820487"/>
    <w:rsid w:val="00820931"/>
    <w:rsid w:val="008212A7"/>
    <w:rsid w:val="00821D44"/>
    <w:rsid w:val="0082226A"/>
    <w:rsid w:val="008226B6"/>
    <w:rsid w:val="00823726"/>
    <w:rsid w:val="00823A47"/>
    <w:rsid w:val="00823C2D"/>
    <w:rsid w:val="008240DB"/>
    <w:rsid w:val="008247DD"/>
    <w:rsid w:val="00824A10"/>
    <w:rsid w:val="00824D03"/>
    <w:rsid w:val="00825BC1"/>
    <w:rsid w:val="00825E91"/>
    <w:rsid w:val="00826380"/>
    <w:rsid w:val="00826927"/>
    <w:rsid w:val="00827189"/>
    <w:rsid w:val="0083032A"/>
    <w:rsid w:val="00830384"/>
    <w:rsid w:val="0083038F"/>
    <w:rsid w:val="00830ABB"/>
    <w:rsid w:val="00830BDE"/>
    <w:rsid w:val="00831470"/>
    <w:rsid w:val="00832331"/>
    <w:rsid w:val="008324BD"/>
    <w:rsid w:val="00832676"/>
    <w:rsid w:val="00833124"/>
    <w:rsid w:val="008338E9"/>
    <w:rsid w:val="0083525D"/>
    <w:rsid w:val="00836241"/>
    <w:rsid w:val="00836889"/>
    <w:rsid w:val="00837809"/>
    <w:rsid w:val="008378F6"/>
    <w:rsid w:val="00837D3A"/>
    <w:rsid w:val="00837EA5"/>
    <w:rsid w:val="00840543"/>
    <w:rsid w:val="00840813"/>
    <w:rsid w:val="0084091B"/>
    <w:rsid w:val="0084145D"/>
    <w:rsid w:val="00841890"/>
    <w:rsid w:val="00841B24"/>
    <w:rsid w:val="00842A0E"/>
    <w:rsid w:val="00843877"/>
    <w:rsid w:val="00843A55"/>
    <w:rsid w:val="0084438E"/>
    <w:rsid w:val="008447C2"/>
    <w:rsid w:val="00845BE7"/>
    <w:rsid w:val="00845C92"/>
    <w:rsid w:val="0084668E"/>
    <w:rsid w:val="0084683E"/>
    <w:rsid w:val="008476F8"/>
    <w:rsid w:val="00847A9F"/>
    <w:rsid w:val="0085046A"/>
    <w:rsid w:val="00850F06"/>
    <w:rsid w:val="00850F7C"/>
    <w:rsid w:val="00851391"/>
    <w:rsid w:val="008514CD"/>
    <w:rsid w:val="008518AE"/>
    <w:rsid w:val="00851A90"/>
    <w:rsid w:val="00851AAA"/>
    <w:rsid w:val="00851D2F"/>
    <w:rsid w:val="00852998"/>
    <w:rsid w:val="00852A55"/>
    <w:rsid w:val="008534D4"/>
    <w:rsid w:val="008542F9"/>
    <w:rsid w:val="008543F2"/>
    <w:rsid w:val="008551E3"/>
    <w:rsid w:val="00855541"/>
    <w:rsid w:val="008557D2"/>
    <w:rsid w:val="0085654F"/>
    <w:rsid w:val="00856761"/>
    <w:rsid w:val="00856842"/>
    <w:rsid w:val="00857320"/>
    <w:rsid w:val="00857AA8"/>
    <w:rsid w:val="0086155F"/>
    <w:rsid w:val="00861589"/>
    <w:rsid w:val="00861604"/>
    <w:rsid w:val="0086172F"/>
    <w:rsid w:val="00861C51"/>
    <w:rsid w:val="00862474"/>
    <w:rsid w:val="00862F99"/>
    <w:rsid w:val="00863156"/>
    <w:rsid w:val="00863C1A"/>
    <w:rsid w:val="0086431C"/>
    <w:rsid w:val="00864F5A"/>
    <w:rsid w:val="0086574A"/>
    <w:rsid w:val="00866D95"/>
    <w:rsid w:val="00867147"/>
    <w:rsid w:val="0086753A"/>
    <w:rsid w:val="008675A2"/>
    <w:rsid w:val="0086771F"/>
    <w:rsid w:val="008677EC"/>
    <w:rsid w:val="0087105E"/>
    <w:rsid w:val="00871454"/>
    <w:rsid w:val="008719FD"/>
    <w:rsid w:val="00871AA6"/>
    <w:rsid w:val="00871C51"/>
    <w:rsid w:val="00871EAD"/>
    <w:rsid w:val="00872002"/>
    <w:rsid w:val="00872054"/>
    <w:rsid w:val="0087224F"/>
    <w:rsid w:val="00872719"/>
    <w:rsid w:val="00872B59"/>
    <w:rsid w:val="0087367F"/>
    <w:rsid w:val="00873AF1"/>
    <w:rsid w:val="00873BC1"/>
    <w:rsid w:val="00873E97"/>
    <w:rsid w:val="00873EA7"/>
    <w:rsid w:val="00873F21"/>
    <w:rsid w:val="00874130"/>
    <w:rsid w:val="008759E5"/>
    <w:rsid w:val="00875C46"/>
    <w:rsid w:val="00875CB2"/>
    <w:rsid w:val="00876012"/>
    <w:rsid w:val="00876EB2"/>
    <w:rsid w:val="00877C67"/>
    <w:rsid w:val="00877D6D"/>
    <w:rsid w:val="00877F79"/>
    <w:rsid w:val="008807D5"/>
    <w:rsid w:val="008812EF"/>
    <w:rsid w:val="0088171D"/>
    <w:rsid w:val="00881CA2"/>
    <w:rsid w:val="00882D40"/>
    <w:rsid w:val="008836C5"/>
    <w:rsid w:val="008837BA"/>
    <w:rsid w:val="0088440F"/>
    <w:rsid w:val="0088461E"/>
    <w:rsid w:val="008857DC"/>
    <w:rsid w:val="00885E04"/>
    <w:rsid w:val="008867E9"/>
    <w:rsid w:val="00887725"/>
    <w:rsid w:val="00887AC8"/>
    <w:rsid w:val="008911C2"/>
    <w:rsid w:val="00891783"/>
    <w:rsid w:val="00891A03"/>
    <w:rsid w:val="00891EEB"/>
    <w:rsid w:val="00892902"/>
    <w:rsid w:val="00893360"/>
    <w:rsid w:val="00893A98"/>
    <w:rsid w:val="00893D12"/>
    <w:rsid w:val="00894277"/>
    <w:rsid w:val="00894320"/>
    <w:rsid w:val="00894928"/>
    <w:rsid w:val="008949D0"/>
    <w:rsid w:val="0089557B"/>
    <w:rsid w:val="008955F8"/>
    <w:rsid w:val="008958CA"/>
    <w:rsid w:val="0089617C"/>
    <w:rsid w:val="008962B8"/>
    <w:rsid w:val="0089664F"/>
    <w:rsid w:val="0089695D"/>
    <w:rsid w:val="00896D2A"/>
    <w:rsid w:val="00897542"/>
    <w:rsid w:val="008A0A33"/>
    <w:rsid w:val="008A0C2F"/>
    <w:rsid w:val="008A0CCC"/>
    <w:rsid w:val="008A12AE"/>
    <w:rsid w:val="008A1359"/>
    <w:rsid w:val="008A153E"/>
    <w:rsid w:val="008A223E"/>
    <w:rsid w:val="008A2620"/>
    <w:rsid w:val="008A3F22"/>
    <w:rsid w:val="008A4563"/>
    <w:rsid w:val="008A4B40"/>
    <w:rsid w:val="008A4CF8"/>
    <w:rsid w:val="008A5995"/>
    <w:rsid w:val="008A5A57"/>
    <w:rsid w:val="008A5B1E"/>
    <w:rsid w:val="008A5F64"/>
    <w:rsid w:val="008A6223"/>
    <w:rsid w:val="008A6E2E"/>
    <w:rsid w:val="008A75EB"/>
    <w:rsid w:val="008A7936"/>
    <w:rsid w:val="008B04CA"/>
    <w:rsid w:val="008B04D6"/>
    <w:rsid w:val="008B0845"/>
    <w:rsid w:val="008B0AAF"/>
    <w:rsid w:val="008B213C"/>
    <w:rsid w:val="008B4114"/>
    <w:rsid w:val="008B4469"/>
    <w:rsid w:val="008B46F3"/>
    <w:rsid w:val="008B5591"/>
    <w:rsid w:val="008B5AE3"/>
    <w:rsid w:val="008B639D"/>
    <w:rsid w:val="008B7088"/>
    <w:rsid w:val="008B75CE"/>
    <w:rsid w:val="008B7B9D"/>
    <w:rsid w:val="008C0860"/>
    <w:rsid w:val="008C0E12"/>
    <w:rsid w:val="008C0F33"/>
    <w:rsid w:val="008C0F44"/>
    <w:rsid w:val="008C17C1"/>
    <w:rsid w:val="008C2238"/>
    <w:rsid w:val="008C23FF"/>
    <w:rsid w:val="008C2435"/>
    <w:rsid w:val="008C2CD2"/>
    <w:rsid w:val="008C3382"/>
    <w:rsid w:val="008C3FE0"/>
    <w:rsid w:val="008C47B5"/>
    <w:rsid w:val="008C4E69"/>
    <w:rsid w:val="008C6AF5"/>
    <w:rsid w:val="008C6CF2"/>
    <w:rsid w:val="008C718C"/>
    <w:rsid w:val="008C7504"/>
    <w:rsid w:val="008C7A7E"/>
    <w:rsid w:val="008C7D32"/>
    <w:rsid w:val="008D04E6"/>
    <w:rsid w:val="008D154B"/>
    <w:rsid w:val="008D207B"/>
    <w:rsid w:val="008D20C4"/>
    <w:rsid w:val="008D2871"/>
    <w:rsid w:val="008D2CFD"/>
    <w:rsid w:val="008D391A"/>
    <w:rsid w:val="008D393E"/>
    <w:rsid w:val="008D4022"/>
    <w:rsid w:val="008D45EB"/>
    <w:rsid w:val="008D46C8"/>
    <w:rsid w:val="008D490E"/>
    <w:rsid w:val="008D5B52"/>
    <w:rsid w:val="008D62DA"/>
    <w:rsid w:val="008D6CFC"/>
    <w:rsid w:val="008D7827"/>
    <w:rsid w:val="008D7D6A"/>
    <w:rsid w:val="008E0405"/>
    <w:rsid w:val="008E115C"/>
    <w:rsid w:val="008E11A8"/>
    <w:rsid w:val="008E1577"/>
    <w:rsid w:val="008E1F49"/>
    <w:rsid w:val="008E2106"/>
    <w:rsid w:val="008E210C"/>
    <w:rsid w:val="008E2242"/>
    <w:rsid w:val="008E22C3"/>
    <w:rsid w:val="008E2884"/>
    <w:rsid w:val="008E30EF"/>
    <w:rsid w:val="008E3390"/>
    <w:rsid w:val="008E375B"/>
    <w:rsid w:val="008E3B6E"/>
    <w:rsid w:val="008E3DFD"/>
    <w:rsid w:val="008E44A9"/>
    <w:rsid w:val="008E4722"/>
    <w:rsid w:val="008E4E76"/>
    <w:rsid w:val="008E5C27"/>
    <w:rsid w:val="008E70E8"/>
    <w:rsid w:val="008E725D"/>
    <w:rsid w:val="008E7C63"/>
    <w:rsid w:val="008F0172"/>
    <w:rsid w:val="008F01D0"/>
    <w:rsid w:val="008F0D24"/>
    <w:rsid w:val="008F0EDE"/>
    <w:rsid w:val="008F0F13"/>
    <w:rsid w:val="008F1081"/>
    <w:rsid w:val="008F134A"/>
    <w:rsid w:val="008F1968"/>
    <w:rsid w:val="008F1CF3"/>
    <w:rsid w:val="008F1D0E"/>
    <w:rsid w:val="008F2327"/>
    <w:rsid w:val="008F28D6"/>
    <w:rsid w:val="008F3B18"/>
    <w:rsid w:val="008F3D45"/>
    <w:rsid w:val="008F40C4"/>
    <w:rsid w:val="008F49B1"/>
    <w:rsid w:val="008F5EA2"/>
    <w:rsid w:val="008F60BD"/>
    <w:rsid w:val="008F6183"/>
    <w:rsid w:val="008F6920"/>
    <w:rsid w:val="008F6D4F"/>
    <w:rsid w:val="008F6E49"/>
    <w:rsid w:val="008F7198"/>
    <w:rsid w:val="008F74BB"/>
    <w:rsid w:val="00900F0C"/>
    <w:rsid w:val="00901290"/>
    <w:rsid w:val="00901513"/>
    <w:rsid w:val="00901D79"/>
    <w:rsid w:val="00901E50"/>
    <w:rsid w:val="009023EB"/>
    <w:rsid w:val="009025DE"/>
    <w:rsid w:val="00902632"/>
    <w:rsid w:val="00902E6B"/>
    <w:rsid w:val="00903277"/>
    <w:rsid w:val="009038C3"/>
    <w:rsid w:val="00903E50"/>
    <w:rsid w:val="00903F10"/>
    <w:rsid w:val="0090423B"/>
    <w:rsid w:val="00904A30"/>
    <w:rsid w:val="00905050"/>
    <w:rsid w:val="00905373"/>
    <w:rsid w:val="00905946"/>
    <w:rsid w:val="009067D2"/>
    <w:rsid w:val="00907048"/>
    <w:rsid w:val="009073CF"/>
    <w:rsid w:val="00907458"/>
    <w:rsid w:val="00907B64"/>
    <w:rsid w:val="009105E8"/>
    <w:rsid w:val="009106BA"/>
    <w:rsid w:val="00910972"/>
    <w:rsid w:val="00910A7B"/>
    <w:rsid w:val="00912A91"/>
    <w:rsid w:val="00912B84"/>
    <w:rsid w:val="00912CB7"/>
    <w:rsid w:val="00913009"/>
    <w:rsid w:val="009141ED"/>
    <w:rsid w:val="00914DE5"/>
    <w:rsid w:val="00915369"/>
    <w:rsid w:val="009153AD"/>
    <w:rsid w:val="00915D37"/>
    <w:rsid w:val="00916003"/>
    <w:rsid w:val="00916291"/>
    <w:rsid w:val="009162A5"/>
    <w:rsid w:val="00916300"/>
    <w:rsid w:val="009166F9"/>
    <w:rsid w:val="00916732"/>
    <w:rsid w:val="00917C8E"/>
    <w:rsid w:val="00917F91"/>
    <w:rsid w:val="00920421"/>
    <w:rsid w:val="00921130"/>
    <w:rsid w:val="00921161"/>
    <w:rsid w:val="00922349"/>
    <w:rsid w:val="009227D6"/>
    <w:rsid w:val="0092292B"/>
    <w:rsid w:val="00924C0A"/>
    <w:rsid w:val="00924F5C"/>
    <w:rsid w:val="00925028"/>
    <w:rsid w:val="0092529F"/>
    <w:rsid w:val="009255AD"/>
    <w:rsid w:val="00925F58"/>
    <w:rsid w:val="00926885"/>
    <w:rsid w:val="009269F9"/>
    <w:rsid w:val="00927063"/>
    <w:rsid w:val="00927408"/>
    <w:rsid w:val="00927766"/>
    <w:rsid w:val="0093077D"/>
    <w:rsid w:val="00930E76"/>
    <w:rsid w:val="00931230"/>
    <w:rsid w:val="00931767"/>
    <w:rsid w:val="00931785"/>
    <w:rsid w:val="00931BF1"/>
    <w:rsid w:val="00932919"/>
    <w:rsid w:val="009336E8"/>
    <w:rsid w:val="00934049"/>
    <w:rsid w:val="00934185"/>
    <w:rsid w:val="00934B6E"/>
    <w:rsid w:val="0093508E"/>
    <w:rsid w:val="0093540B"/>
    <w:rsid w:val="00935F1E"/>
    <w:rsid w:val="00936390"/>
    <w:rsid w:val="0093710B"/>
    <w:rsid w:val="00937294"/>
    <w:rsid w:val="009374E6"/>
    <w:rsid w:val="009377C9"/>
    <w:rsid w:val="00937BB6"/>
    <w:rsid w:val="00937C1E"/>
    <w:rsid w:val="0094030F"/>
    <w:rsid w:val="00940C2D"/>
    <w:rsid w:val="00940F77"/>
    <w:rsid w:val="00941541"/>
    <w:rsid w:val="00941E32"/>
    <w:rsid w:val="00942337"/>
    <w:rsid w:val="00942ACF"/>
    <w:rsid w:val="00942CE0"/>
    <w:rsid w:val="0094303C"/>
    <w:rsid w:val="00943251"/>
    <w:rsid w:val="009438EF"/>
    <w:rsid w:val="009439DB"/>
    <w:rsid w:val="00943DD0"/>
    <w:rsid w:val="00943DFD"/>
    <w:rsid w:val="0094419E"/>
    <w:rsid w:val="009449A9"/>
    <w:rsid w:val="00944D3D"/>
    <w:rsid w:val="00944F00"/>
    <w:rsid w:val="009456CE"/>
    <w:rsid w:val="00945E94"/>
    <w:rsid w:val="009465A7"/>
    <w:rsid w:val="00946931"/>
    <w:rsid w:val="009474BC"/>
    <w:rsid w:val="00947847"/>
    <w:rsid w:val="00951A8F"/>
    <w:rsid w:val="00951BE9"/>
    <w:rsid w:val="00951C5E"/>
    <w:rsid w:val="009523CF"/>
    <w:rsid w:val="0095267E"/>
    <w:rsid w:val="00955CC9"/>
    <w:rsid w:val="00956282"/>
    <w:rsid w:val="0095648E"/>
    <w:rsid w:val="0095743D"/>
    <w:rsid w:val="009577CD"/>
    <w:rsid w:val="00960307"/>
    <w:rsid w:val="009603C1"/>
    <w:rsid w:val="00960727"/>
    <w:rsid w:val="00960FF2"/>
    <w:rsid w:val="00961101"/>
    <w:rsid w:val="009612E7"/>
    <w:rsid w:val="00961BE2"/>
    <w:rsid w:val="0096273E"/>
    <w:rsid w:val="00962B4B"/>
    <w:rsid w:val="00962CC5"/>
    <w:rsid w:val="00962FA8"/>
    <w:rsid w:val="009637D0"/>
    <w:rsid w:val="009639B4"/>
    <w:rsid w:val="009640B2"/>
    <w:rsid w:val="00964617"/>
    <w:rsid w:val="00964FA7"/>
    <w:rsid w:val="0096504A"/>
    <w:rsid w:val="00965C8E"/>
    <w:rsid w:val="00965F97"/>
    <w:rsid w:val="0096681A"/>
    <w:rsid w:val="0096751F"/>
    <w:rsid w:val="00967CD0"/>
    <w:rsid w:val="00970492"/>
    <w:rsid w:val="009708E6"/>
    <w:rsid w:val="00970A86"/>
    <w:rsid w:val="00970B0A"/>
    <w:rsid w:val="00970FB8"/>
    <w:rsid w:val="00970FB9"/>
    <w:rsid w:val="009716A2"/>
    <w:rsid w:val="009716C7"/>
    <w:rsid w:val="00971CC5"/>
    <w:rsid w:val="00971CC6"/>
    <w:rsid w:val="009720A2"/>
    <w:rsid w:val="0097218F"/>
    <w:rsid w:val="00972F9A"/>
    <w:rsid w:val="00973098"/>
    <w:rsid w:val="009736CC"/>
    <w:rsid w:val="009737FE"/>
    <w:rsid w:val="00973E88"/>
    <w:rsid w:val="00973FD6"/>
    <w:rsid w:val="00975905"/>
    <w:rsid w:val="009761EE"/>
    <w:rsid w:val="00976303"/>
    <w:rsid w:val="0097682F"/>
    <w:rsid w:val="00976CAF"/>
    <w:rsid w:val="00976E28"/>
    <w:rsid w:val="009778DF"/>
    <w:rsid w:val="00980A93"/>
    <w:rsid w:val="00982686"/>
    <w:rsid w:val="009828AE"/>
    <w:rsid w:val="00982975"/>
    <w:rsid w:val="009830F7"/>
    <w:rsid w:val="00983B2A"/>
    <w:rsid w:val="00983E4B"/>
    <w:rsid w:val="00985223"/>
    <w:rsid w:val="00985470"/>
    <w:rsid w:val="00985499"/>
    <w:rsid w:val="00985661"/>
    <w:rsid w:val="00985810"/>
    <w:rsid w:val="00985F0F"/>
    <w:rsid w:val="0098673E"/>
    <w:rsid w:val="00986AC5"/>
    <w:rsid w:val="009875BC"/>
    <w:rsid w:val="00987D6F"/>
    <w:rsid w:val="00990554"/>
    <w:rsid w:val="00990C77"/>
    <w:rsid w:val="00990E25"/>
    <w:rsid w:val="00990F22"/>
    <w:rsid w:val="00991258"/>
    <w:rsid w:val="00991F44"/>
    <w:rsid w:val="00992B1F"/>
    <w:rsid w:val="00993183"/>
    <w:rsid w:val="0099376C"/>
    <w:rsid w:val="00993816"/>
    <w:rsid w:val="009938AB"/>
    <w:rsid w:val="009939FA"/>
    <w:rsid w:val="00995625"/>
    <w:rsid w:val="00995640"/>
    <w:rsid w:val="00995692"/>
    <w:rsid w:val="00995A45"/>
    <w:rsid w:val="0099698E"/>
    <w:rsid w:val="00996E95"/>
    <w:rsid w:val="00996FC2"/>
    <w:rsid w:val="0099795C"/>
    <w:rsid w:val="00997E19"/>
    <w:rsid w:val="00997F8D"/>
    <w:rsid w:val="009A0A9C"/>
    <w:rsid w:val="009A1855"/>
    <w:rsid w:val="009A1ACB"/>
    <w:rsid w:val="009A2708"/>
    <w:rsid w:val="009A3D72"/>
    <w:rsid w:val="009A47D9"/>
    <w:rsid w:val="009A4B0D"/>
    <w:rsid w:val="009A4B7F"/>
    <w:rsid w:val="009A4C88"/>
    <w:rsid w:val="009A4DAE"/>
    <w:rsid w:val="009A4F00"/>
    <w:rsid w:val="009A555D"/>
    <w:rsid w:val="009A56DB"/>
    <w:rsid w:val="009A5CD0"/>
    <w:rsid w:val="009A5D18"/>
    <w:rsid w:val="009A60E6"/>
    <w:rsid w:val="009A630F"/>
    <w:rsid w:val="009A69D4"/>
    <w:rsid w:val="009A72E0"/>
    <w:rsid w:val="009A7345"/>
    <w:rsid w:val="009A7C83"/>
    <w:rsid w:val="009A7E3B"/>
    <w:rsid w:val="009B0D5F"/>
    <w:rsid w:val="009B1829"/>
    <w:rsid w:val="009B1952"/>
    <w:rsid w:val="009B1BDD"/>
    <w:rsid w:val="009B3662"/>
    <w:rsid w:val="009B36C4"/>
    <w:rsid w:val="009B48A6"/>
    <w:rsid w:val="009B5C30"/>
    <w:rsid w:val="009B6F8A"/>
    <w:rsid w:val="009B7900"/>
    <w:rsid w:val="009B7B43"/>
    <w:rsid w:val="009B7D37"/>
    <w:rsid w:val="009C025F"/>
    <w:rsid w:val="009C0C66"/>
    <w:rsid w:val="009C0C75"/>
    <w:rsid w:val="009C1166"/>
    <w:rsid w:val="009C15B6"/>
    <w:rsid w:val="009C189A"/>
    <w:rsid w:val="009C209F"/>
    <w:rsid w:val="009C257A"/>
    <w:rsid w:val="009C3097"/>
    <w:rsid w:val="009C313E"/>
    <w:rsid w:val="009C39FA"/>
    <w:rsid w:val="009C41F8"/>
    <w:rsid w:val="009C4AF7"/>
    <w:rsid w:val="009C4C50"/>
    <w:rsid w:val="009C502E"/>
    <w:rsid w:val="009C5990"/>
    <w:rsid w:val="009C642E"/>
    <w:rsid w:val="009C6B7A"/>
    <w:rsid w:val="009C7073"/>
    <w:rsid w:val="009C7C0A"/>
    <w:rsid w:val="009C7E03"/>
    <w:rsid w:val="009C7EE4"/>
    <w:rsid w:val="009D0422"/>
    <w:rsid w:val="009D06D4"/>
    <w:rsid w:val="009D08C3"/>
    <w:rsid w:val="009D0F5B"/>
    <w:rsid w:val="009D11B9"/>
    <w:rsid w:val="009D13AB"/>
    <w:rsid w:val="009D15DA"/>
    <w:rsid w:val="009D1F6C"/>
    <w:rsid w:val="009D234D"/>
    <w:rsid w:val="009D23DF"/>
    <w:rsid w:val="009D3160"/>
    <w:rsid w:val="009D348D"/>
    <w:rsid w:val="009D366D"/>
    <w:rsid w:val="009D3741"/>
    <w:rsid w:val="009D3A19"/>
    <w:rsid w:val="009D414A"/>
    <w:rsid w:val="009D476C"/>
    <w:rsid w:val="009D498F"/>
    <w:rsid w:val="009D4DD6"/>
    <w:rsid w:val="009E1223"/>
    <w:rsid w:val="009E13D9"/>
    <w:rsid w:val="009E17BF"/>
    <w:rsid w:val="009E18D3"/>
    <w:rsid w:val="009E1A87"/>
    <w:rsid w:val="009E26B8"/>
    <w:rsid w:val="009E299C"/>
    <w:rsid w:val="009E31FD"/>
    <w:rsid w:val="009E351F"/>
    <w:rsid w:val="009E44DB"/>
    <w:rsid w:val="009E4963"/>
    <w:rsid w:val="009E4EE3"/>
    <w:rsid w:val="009E57EE"/>
    <w:rsid w:val="009E5D84"/>
    <w:rsid w:val="009E6562"/>
    <w:rsid w:val="009E6875"/>
    <w:rsid w:val="009E6FC0"/>
    <w:rsid w:val="009E79AE"/>
    <w:rsid w:val="009F0090"/>
    <w:rsid w:val="009F0930"/>
    <w:rsid w:val="009F1734"/>
    <w:rsid w:val="009F18E9"/>
    <w:rsid w:val="009F1911"/>
    <w:rsid w:val="009F1964"/>
    <w:rsid w:val="009F1B6D"/>
    <w:rsid w:val="009F1E92"/>
    <w:rsid w:val="009F2012"/>
    <w:rsid w:val="009F2168"/>
    <w:rsid w:val="009F2348"/>
    <w:rsid w:val="009F257B"/>
    <w:rsid w:val="009F2C9B"/>
    <w:rsid w:val="009F2CBB"/>
    <w:rsid w:val="009F481D"/>
    <w:rsid w:val="009F4DCD"/>
    <w:rsid w:val="009F5272"/>
    <w:rsid w:val="009F58C9"/>
    <w:rsid w:val="009F5C9C"/>
    <w:rsid w:val="009F6403"/>
    <w:rsid w:val="009F6699"/>
    <w:rsid w:val="009F6DE8"/>
    <w:rsid w:val="009F7430"/>
    <w:rsid w:val="009F7ED2"/>
    <w:rsid w:val="00A00356"/>
    <w:rsid w:val="00A00968"/>
    <w:rsid w:val="00A00F97"/>
    <w:rsid w:val="00A01B80"/>
    <w:rsid w:val="00A02438"/>
    <w:rsid w:val="00A02A4B"/>
    <w:rsid w:val="00A03102"/>
    <w:rsid w:val="00A03CF0"/>
    <w:rsid w:val="00A042DA"/>
    <w:rsid w:val="00A0484B"/>
    <w:rsid w:val="00A06971"/>
    <w:rsid w:val="00A06D68"/>
    <w:rsid w:val="00A07363"/>
    <w:rsid w:val="00A07F9F"/>
    <w:rsid w:val="00A1050F"/>
    <w:rsid w:val="00A10B74"/>
    <w:rsid w:val="00A10C84"/>
    <w:rsid w:val="00A112FB"/>
    <w:rsid w:val="00A119F4"/>
    <w:rsid w:val="00A11DC9"/>
    <w:rsid w:val="00A12305"/>
    <w:rsid w:val="00A12AE7"/>
    <w:rsid w:val="00A137E6"/>
    <w:rsid w:val="00A13E06"/>
    <w:rsid w:val="00A140CE"/>
    <w:rsid w:val="00A15515"/>
    <w:rsid w:val="00A15976"/>
    <w:rsid w:val="00A161FE"/>
    <w:rsid w:val="00A16E78"/>
    <w:rsid w:val="00A16F3B"/>
    <w:rsid w:val="00A173F9"/>
    <w:rsid w:val="00A1772F"/>
    <w:rsid w:val="00A202A7"/>
    <w:rsid w:val="00A20511"/>
    <w:rsid w:val="00A20A79"/>
    <w:rsid w:val="00A20E18"/>
    <w:rsid w:val="00A216EA"/>
    <w:rsid w:val="00A21D18"/>
    <w:rsid w:val="00A2243A"/>
    <w:rsid w:val="00A228E8"/>
    <w:rsid w:val="00A22F3D"/>
    <w:rsid w:val="00A230D6"/>
    <w:rsid w:val="00A234A9"/>
    <w:rsid w:val="00A235CD"/>
    <w:rsid w:val="00A23CD7"/>
    <w:rsid w:val="00A23E5E"/>
    <w:rsid w:val="00A244CE"/>
    <w:rsid w:val="00A24AE9"/>
    <w:rsid w:val="00A25B28"/>
    <w:rsid w:val="00A25D45"/>
    <w:rsid w:val="00A26203"/>
    <w:rsid w:val="00A2633F"/>
    <w:rsid w:val="00A26700"/>
    <w:rsid w:val="00A269B2"/>
    <w:rsid w:val="00A303B8"/>
    <w:rsid w:val="00A304D5"/>
    <w:rsid w:val="00A3172D"/>
    <w:rsid w:val="00A31C6E"/>
    <w:rsid w:val="00A32468"/>
    <w:rsid w:val="00A3270F"/>
    <w:rsid w:val="00A32C86"/>
    <w:rsid w:val="00A331EF"/>
    <w:rsid w:val="00A34299"/>
    <w:rsid w:val="00A34DF4"/>
    <w:rsid w:val="00A35103"/>
    <w:rsid w:val="00A356D6"/>
    <w:rsid w:val="00A35E62"/>
    <w:rsid w:val="00A360BA"/>
    <w:rsid w:val="00A36332"/>
    <w:rsid w:val="00A363B7"/>
    <w:rsid w:val="00A36C52"/>
    <w:rsid w:val="00A415D2"/>
    <w:rsid w:val="00A419AE"/>
    <w:rsid w:val="00A41D55"/>
    <w:rsid w:val="00A41E8A"/>
    <w:rsid w:val="00A421B4"/>
    <w:rsid w:val="00A4228F"/>
    <w:rsid w:val="00A424FD"/>
    <w:rsid w:val="00A4259C"/>
    <w:rsid w:val="00A42846"/>
    <w:rsid w:val="00A42C32"/>
    <w:rsid w:val="00A42E41"/>
    <w:rsid w:val="00A42F16"/>
    <w:rsid w:val="00A4331A"/>
    <w:rsid w:val="00A437E3"/>
    <w:rsid w:val="00A4385B"/>
    <w:rsid w:val="00A43E36"/>
    <w:rsid w:val="00A442D0"/>
    <w:rsid w:val="00A44771"/>
    <w:rsid w:val="00A44D25"/>
    <w:rsid w:val="00A44D4E"/>
    <w:rsid w:val="00A4566E"/>
    <w:rsid w:val="00A45A59"/>
    <w:rsid w:val="00A45F71"/>
    <w:rsid w:val="00A466A0"/>
    <w:rsid w:val="00A47BDC"/>
    <w:rsid w:val="00A51BAD"/>
    <w:rsid w:val="00A521CC"/>
    <w:rsid w:val="00A53156"/>
    <w:rsid w:val="00A538CC"/>
    <w:rsid w:val="00A54135"/>
    <w:rsid w:val="00A54759"/>
    <w:rsid w:val="00A54964"/>
    <w:rsid w:val="00A54AF8"/>
    <w:rsid w:val="00A552EA"/>
    <w:rsid w:val="00A55751"/>
    <w:rsid w:val="00A5585B"/>
    <w:rsid w:val="00A55A34"/>
    <w:rsid w:val="00A60170"/>
    <w:rsid w:val="00A60309"/>
    <w:rsid w:val="00A62167"/>
    <w:rsid w:val="00A62291"/>
    <w:rsid w:val="00A62A89"/>
    <w:rsid w:val="00A62C1F"/>
    <w:rsid w:val="00A63B2A"/>
    <w:rsid w:val="00A64504"/>
    <w:rsid w:val="00A64E43"/>
    <w:rsid w:val="00A64F5E"/>
    <w:rsid w:val="00A66296"/>
    <w:rsid w:val="00A664CE"/>
    <w:rsid w:val="00A664ED"/>
    <w:rsid w:val="00A67585"/>
    <w:rsid w:val="00A67C83"/>
    <w:rsid w:val="00A67F9D"/>
    <w:rsid w:val="00A709D1"/>
    <w:rsid w:val="00A70B0C"/>
    <w:rsid w:val="00A7146F"/>
    <w:rsid w:val="00A7198D"/>
    <w:rsid w:val="00A7208D"/>
    <w:rsid w:val="00A725BB"/>
    <w:rsid w:val="00A72A7E"/>
    <w:rsid w:val="00A72F5C"/>
    <w:rsid w:val="00A733B0"/>
    <w:rsid w:val="00A73450"/>
    <w:rsid w:val="00A738FF"/>
    <w:rsid w:val="00A74375"/>
    <w:rsid w:val="00A751DF"/>
    <w:rsid w:val="00A752BB"/>
    <w:rsid w:val="00A75660"/>
    <w:rsid w:val="00A75D5C"/>
    <w:rsid w:val="00A75F0F"/>
    <w:rsid w:val="00A76513"/>
    <w:rsid w:val="00A76DC8"/>
    <w:rsid w:val="00A77629"/>
    <w:rsid w:val="00A777B8"/>
    <w:rsid w:val="00A778F0"/>
    <w:rsid w:val="00A77C99"/>
    <w:rsid w:val="00A805B3"/>
    <w:rsid w:val="00A81726"/>
    <w:rsid w:val="00A81C63"/>
    <w:rsid w:val="00A81FF1"/>
    <w:rsid w:val="00A82120"/>
    <w:rsid w:val="00A828CC"/>
    <w:rsid w:val="00A829AB"/>
    <w:rsid w:val="00A829B3"/>
    <w:rsid w:val="00A8351A"/>
    <w:rsid w:val="00A837AD"/>
    <w:rsid w:val="00A83A97"/>
    <w:rsid w:val="00A850DD"/>
    <w:rsid w:val="00A854E7"/>
    <w:rsid w:val="00A854E8"/>
    <w:rsid w:val="00A8569A"/>
    <w:rsid w:val="00A85FE5"/>
    <w:rsid w:val="00A8748A"/>
    <w:rsid w:val="00A87B1A"/>
    <w:rsid w:val="00A87E6B"/>
    <w:rsid w:val="00A90722"/>
    <w:rsid w:val="00A907B4"/>
    <w:rsid w:val="00A909A1"/>
    <w:rsid w:val="00A90BBF"/>
    <w:rsid w:val="00A90E85"/>
    <w:rsid w:val="00A913CE"/>
    <w:rsid w:val="00A91B96"/>
    <w:rsid w:val="00A91E70"/>
    <w:rsid w:val="00A9208A"/>
    <w:rsid w:val="00A92B57"/>
    <w:rsid w:val="00A92BF6"/>
    <w:rsid w:val="00A93348"/>
    <w:rsid w:val="00A934C4"/>
    <w:rsid w:val="00A93503"/>
    <w:rsid w:val="00A93A11"/>
    <w:rsid w:val="00A94E15"/>
    <w:rsid w:val="00A9531B"/>
    <w:rsid w:val="00A9544F"/>
    <w:rsid w:val="00A95AB9"/>
    <w:rsid w:val="00A963AD"/>
    <w:rsid w:val="00A9687E"/>
    <w:rsid w:val="00A9711E"/>
    <w:rsid w:val="00A97AD3"/>
    <w:rsid w:val="00A97D93"/>
    <w:rsid w:val="00A97EEA"/>
    <w:rsid w:val="00AA0004"/>
    <w:rsid w:val="00AA0249"/>
    <w:rsid w:val="00AA02AA"/>
    <w:rsid w:val="00AA0BFD"/>
    <w:rsid w:val="00AA1039"/>
    <w:rsid w:val="00AA1821"/>
    <w:rsid w:val="00AA1BC6"/>
    <w:rsid w:val="00AA2249"/>
    <w:rsid w:val="00AA22F8"/>
    <w:rsid w:val="00AA271F"/>
    <w:rsid w:val="00AA2F7B"/>
    <w:rsid w:val="00AA3424"/>
    <w:rsid w:val="00AA346F"/>
    <w:rsid w:val="00AA3E5F"/>
    <w:rsid w:val="00AA4596"/>
    <w:rsid w:val="00AA46D2"/>
    <w:rsid w:val="00AA4D47"/>
    <w:rsid w:val="00AA516C"/>
    <w:rsid w:val="00AA5836"/>
    <w:rsid w:val="00AA5AA0"/>
    <w:rsid w:val="00AA5EA2"/>
    <w:rsid w:val="00AA65CF"/>
    <w:rsid w:val="00AA674E"/>
    <w:rsid w:val="00AA68DC"/>
    <w:rsid w:val="00AA6B02"/>
    <w:rsid w:val="00AA6BF2"/>
    <w:rsid w:val="00AA6BFE"/>
    <w:rsid w:val="00AA7A92"/>
    <w:rsid w:val="00AA7FAD"/>
    <w:rsid w:val="00AB0157"/>
    <w:rsid w:val="00AB02D4"/>
    <w:rsid w:val="00AB0A9C"/>
    <w:rsid w:val="00AB1CF9"/>
    <w:rsid w:val="00AB1DBD"/>
    <w:rsid w:val="00AB2301"/>
    <w:rsid w:val="00AB2AAC"/>
    <w:rsid w:val="00AB2FF5"/>
    <w:rsid w:val="00AB3229"/>
    <w:rsid w:val="00AB330D"/>
    <w:rsid w:val="00AB3709"/>
    <w:rsid w:val="00AB3D33"/>
    <w:rsid w:val="00AB41AA"/>
    <w:rsid w:val="00AB46FE"/>
    <w:rsid w:val="00AB5460"/>
    <w:rsid w:val="00AB5767"/>
    <w:rsid w:val="00AB587C"/>
    <w:rsid w:val="00AB5A1D"/>
    <w:rsid w:val="00AB6146"/>
    <w:rsid w:val="00AB61F8"/>
    <w:rsid w:val="00AB6267"/>
    <w:rsid w:val="00AB637F"/>
    <w:rsid w:val="00AB6791"/>
    <w:rsid w:val="00AB67CF"/>
    <w:rsid w:val="00AB71B3"/>
    <w:rsid w:val="00AB7449"/>
    <w:rsid w:val="00AB7A5B"/>
    <w:rsid w:val="00AB7AC2"/>
    <w:rsid w:val="00AB7EDF"/>
    <w:rsid w:val="00AC0BB6"/>
    <w:rsid w:val="00AC15BE"/>
    <w:rsid w:val="00AC16CF"/>
    <w:rsid w:val="00AC1C3C"/>
    <w:rsid w:val="00AC217A"/>
    <w:rsid w:val="00AC278C"/>
    <w:rsid w:val="00AC32FE"/>
    <w:rsid w:val="00AC3744"/>
    <w:rsid w:val="00AC37EC"/>
    <w:rsid w:val="00AC3F74"/>
    <w:rsid w:val="00AC4695"/>
    <w:rsid w:val="00AC53EF"/>
    <w:rsid w:val="00AC584B"/>
    <w:rsid w:val="00AC5870"/>
    <w:rsid w:val="00AC6483"/>
    <w:rsid w:val="00AC661E"/>
    <w:rsid w:val="00AC6C0A"/>
    <w:rsid w:val="00AC6EE0"/>
    <w:rsid w:val="00AC6F49"/>
    <w:rsid w:val="00AC7E92"/>
    <w:rsid w:val="00AD0D9B"/>
    <w:rsid w:val="00AD15FE"/>
    <w:rsid w:val="00AD16BE"/>
    <w:rsid w:val="00AD2A11"/>
    <w:rsid w:val="00AD2FC9"/>
    <w:rsid w:val="00AD36F8"/>
    <w:rsid w:val="00AD3BD9"/>
    <w:rsid w:val="00AD42D9"/>
    <w:rsid w:val="00AD45F9"/>
    <w:rsid w:val="00AD461A"/>
    <w:rsid w:val="00AD463C"/>
    <w:rsid w:val="00AD46EA"/>
    <w:rsid w:val="00AD4807"/>
    <w:rsid w:val="00AD4F58"/>
    <w:rsid w:val="00AD5000"/>
    <w:rsid w:val="00AD568B"/>
    <w:rsid w:val="00AD57D8"/>
    <w:rsid w:val="00AD67D9"/>
    <w:rsid w:val="00AD697E"/>
    <w:rsid w:val="00AD7DFB"/>
    <w:rsid w:val="00AE03AE"/>
    <w:rsid w:val="00AE07C4"/>
    <w:rsid w:val="00AE0B3F"/>
    <w:rsid w:val="00AE0E51"/>
    <w:rsid w:val="00AE1290"/>
    <w:rsid w:val="00AE15F7"/>
    <w:rsid w:val="00AE17F9"/>
    <w:rsid w:val="00AE1C1A"/>
    <w:rsid w:val="00AE1FFD"/>
    <w:rsid w:val="00AE213F"/>
    <w:rsid w:val="00AE2196"/>
    <w:rsid w:val="00AE2D82"/>
    <w:rsid w:val="00AE2E79"/>
    <w:rsid w:val="00AE38DF"/>
    <w:rsid w:val="00AE4582"/>
    <w:rsid w:val="00AE4CC3"/>
    <w:rsid w:val="00AE57FA"/>
    <w:rsid w:val="00AE58E0"/>
    <w:rsid w:val="00AE6002"/>
    <w:rsid w:val="00AE67B2"/>
    <w:rsid w:val="00AE6829"/>
    <w:rsid w:val="00AE6A35"/>
    <w:rsid w:val="00AE6B07"/>
    <w:rsid w:val="00AE7F65"/>
    <w:rsid w:val="00AF0441"/>
    <w:rsid w:val="00AF08C4"/>
    <w:rsid w:val="00AF0AF7"/>
    <w:rsid w:val="00AF0D9D"/>
    <w:rsid w:val="00AF2106"/>
    <w:rsid w:val="00AF2E50"/>
    <w:rsid w:val="00AF305A"/>
    <w:rsid w:val="00AF30A7"/>
    <w:rsid w:val="00AF3CAE"/>
    <w:rsid w:val="00AF3F7A"/>
    <w:rsid w:val="00AF43A5"/>
    <w:rsid w:val="00AF4462"/>
    <w:rsid w:val="00AF4466"/>
    <w:rsid w:val="00AF4728"/>
    <w:rsid w:val="00AF590A"/>
    <w:rsid w:val="00AF5ACA"/>
    <w:rsid w:val="00AF5C71"/>
    <w:rsid w:val="00AF614F"/>
    <w:rsid w:val="00AF67CB"/>
    <w:rsid w:val="00AF7110"/>
    <w:rsid w:val="00AF7BCD"/>
    <w:rsid w:val="00B000A6"/>
    <w:rsid w:val="00B003B7"/>
    <w:rsid w:val="00B0040B"/>
    <w:rsid w:val="00B00AAF"/>
    <w:rsid w:val="00B00AC0"/>
    <w:rsid w:val="00B00D03"/>
    <w:rsid w:val="00B013EB"/>
    <w:rsid w:val="00B01CD3"/>
    <w:rsid w:val="00B01D6C"/>
    <w:rsid w:val="00B02734"/>
    <w:rsid w:val="00B02C65"/>
    <w:rsid w:val="00B02D54"/>
    <w:rsid w:val="00B02F3B"/>
    <w:rsid w:val="00B03C12"/>
    <w:rsid w:val="00B049ED"/>
    <w:rsid w:val="00B04F07"/>
    <w:rsid w:val="00B05407"/>
    <w:rsid w:val="00B05A5A"/>
    <w:rsid w:val="00B06556"/>
    <w:rsid w:val="00B06B58"/>
    <w:rsid w:val="00B0775C"/>
    <w:rsid w:val="00B07CA4"/>
    <w:rsid w:val="00B105FD"/>
    <w:rsid w:val="00B11216"/>
    <w:rsid w:val="00B116F8"/>
    <w:rsid w:val="00B11D1D"/>
    <w:rsid w:val="00B11E8D"/>
    <w:rsid w:val="00B11EDE"/>
    <w:rsid w:val="00B11FCF"/>
    <w:rsid w:val="00B1200E"/>
    <w:rsid w:val="00B127BC"/>
    <w:rsid w:val="00B129C4"/>
    <w:rsid w:val="00B12CEC"/>
    <w:rsid w:val="00B12F2F"/>
    <w:rsid w:val="00B13059"/>
    <w:rsid w:val="00B13508"/>
    <w:rsid w:val="00B13856"/>
    <w:rsid w:val="00B13CA6"/>
    <w:rsid w:val="00B13F34"/>
    <w:rsid w:val="00B1402E"/>
    <w:rsid w:val="00B1427E"/>
    <w:rsid w:val="00B157C4"/>
    <w:rsid w:val="00B1593F"/>
    <w:rsid w:val="00B15DEE"/>
    <w:rsid w:val="00B17F9B"/>
    <w:rsid w:val="00B200BF"/>
    <w:rsid w:val="00B20110"/>
    <w:rsid w:val="00B217AA"/>
    <w:rsid w:val="00B21BD1"/>
    <w:rsid w:val="00B21FF5"/>
    <w:rsid w:val="00B2205B"/>
    <w:rsid w:val="00B22863"/>
    <w:rsid w:val="00B22CBE"/>
    <w:rsid w:val="00B23653"/>
    <w:rsid w:val="00B2455A"/>
    <w:rsid w:val="00B24AE9"/>
    <w:rsid w:val="00B24CB3"/>
    <w:rsid w:val="00B24FE4"/>
    <w:rsid w:val="00B25039"/>
    <w:rsid w:val="00B255A8"/>
    <w:rsid w:val="00B255E6"/>
    <w:rsid w:val="00B25756"/>
    <w:rsid w:val="00B25A7B"/>
    <w:rsid w:val="00B25EC2"/>
    <w:rsid w:val="00B26887"/>
    <w:rsid w:val="00B2698C"/>
    <w:rsid w:val="00B26CC8"/>
    <w:rsid w:val="00B271CB"/>
    <w:rsid w:val="00B2796A"/>
    <w:rsid w:val="00B2799B"/>
    <w:rsid w:val="00B27A74"/>
    <w:rsid w:val="00B27DF9"/>
    <w:rsid w:val="00B27E7D"/>
    <w:rsid w:val="00B27EBF"/>
    <w:rsid w:val="00B3009F"/>
    <w:rsid w:val="00B31565"/>
    <w:rsid w:val="00B318B1"/>
    <w:rsid w:val="00B3199F"/>
    <w:rsid w:val="00B325DD"/>
    <w:rsid w:val="00B32755"/>
    <w:rsid w:val="00B32D50"/>
    <w:rsid w:val="00B335FF"/>
    <w:rsid w:val="00B33DDE"/>
    <w:rsid w:val="00B340F4"/>
    <w:rsid w:val="00B34604"/>
    <w:rsid w:val="00B34A23"/>
    <w:rsid w:val="00B353D8"/>
    <w:rsid w:val="00B35A54"/>
    <w:rsid w:val="00B35DCD"/>
    <w:rsid w:val="00B361E8"/>
    <w:rsid w:val="00B370A2"/>
    <w:rsid w:val="00B37222"/>
    <w:rsid w:val="00B3769B"/>
    <w:rsid w:val="00B378AC"/>
    <w:rsid w:val="00B37BE9"/>
    <w:rsid w:val="00B37FC4"/>
    <w:rsid w:val="00B4000B"/>
    <w:rsid w:val="00B40A90"/>
    <w:rsid w:val="00B40F63"/>
    <w:rsid w:val="00B40FDA"/>
    <w:rsid w:val="00B415C2"/>
    <w:rsid w:val="00B4189C"/>
    <w:rsid w:val="00B41C12"/>
    <w:rsid w:val="00B42742"/>
    <w:rsid w:val="00B4305E"/>
    <w:rsid w:val="00B43838"/>
    <w:rsid w:val="00B43CC0"/>
    <w:rsid w:val="00B43FE4"/>
    <w:rsid w:val="00B44082"/>
    <w:rsid w:val="00B44433"/>
    <w:rsid w:val="00B450B7"/>
    <w:rsid w:val="00B450DE"/>
    <w:rsid w:val="00B45460"/>
    <w:rsid w:val="00B469DB"/>
    <w:rsid w:val="00B46CC4"/>
    <w:rsid w:val="00B470E7"/>
    <w:rsid w:val="00B472FE"/>
    <w:rsid w:val="00B4784B"/>
    <w:rsid w:val="00B47967"/>
    <w:rsid w:val="00B503B6"/>
    <w:rsid w:val="00B503E5"/>
    <w:rsid w:val="00B50FA9"/>
    <w:rsid w:val="00B511E2"/>
    <w:rsid w:val="00B5123F"/>
    <w:rsid w:val="00B51382"/>
    <w:rsid w:val="00B515CB"/>
    <w:rsid w:val="00B5186E"/>
    <w:rsid w:val="00B53107"/>
    <w:rsid w:val="00B53769"/>
    <w:rsid w:val="00B53B72"/>
    <w:rsid w:val="00B549BF"/>
    <w:rsid w:val="00B55BB7"/>
    <w:rsid w:val="00B5686D"/>
    <w:rsid w:val="00B56F48"/>
    <w:rsid w:val="00B578A6"/>
    <w:rsid w:val="00B6028B"/>
    <w:rsid w:val="00B60959"/>
    <w:rsid w:val="00B6142F"/>
    <w:rsid w:val="00B61BD1"/>
    <w:rsid w:val="00B61DF1"/>
    <w:rsid w:val="00B62CBC"/>
    <w:rsid w:val="00B630F6"/>
    <w:rsid w:val="00B6396D"/>
    <w:rsid w:val="00B64241"/>
    <w:rsid w:val="00B64321"/>
    <w:rsid w:val="00B64D79"/>
    <w:rsid w:val="00B65A07"/>
    <w:rsid w:val="00B65AD0"/>
    <w:rsid w:val="00B65C0D"/>
    <w:rsid w:val="00B660F9"/>
    <w:rsid w:val="00B667DB"/>
    <w:rsid w:val="00B67130"/>
    <w:rsid w:val="00B67658"/>
    <w:rsid w:val="00B67B19"/>
    <w:rsid w:val="00B70BDE"/>
    <w:rsid w:val="00B7179B"/>
    <w:rsid w:val="00B71B7D"/>
    <w:rsid w:val="00B7235D"/>
    <w:rsid w:val="00B72A0A"/>
    <w:rsid w:val="00B73107"/>
    <w:rsid w:val="00B73C68"/>
    <w:rsid w:val="00B747BB"/>
    <w:rsid w:val="00B749F5"/>
    <w:rsid w:val="00B74A26"/>
    <w:rsid w:val="00B74F23"/>
    <w:rsid w:val="00B75323"/>
    <w:rsid w:val="00B75571"/>
    <w:rsid w:val="00B75E48"/>
    <w:rsid w:val="00B76A4E"/>
    <w:rsid w:val="00B7740C"/>
    <w:rsid w:val="00B77B61"/>
    <w:rsid w:val="00B8039E"/>
    <w:rsid w:val="00B8109D"/>
    <w:rsid w:val="00B813C9"/>
    <w:rsid w:val="00B81462"/>
    <w:rsid w:val="00B81513"/>
    <w:rsid w:val="00B83E55"/>
    <w:rsid w:val="00B849D3"/>
    <w:rsid w:val="00B85955"/>
    <w:rsid w:val="00B85EDC"/>
    <w:rsid w:val="00B86C64"/>
    <w:rsid w:val="00B8710C"/>
    <w:rsid w:val="00B87396"/>
    <w:rsid w:val="00B91496"/>
    <w:rsid w:val="00B916D3"/>
    <w:rsid w:val="00B92321"/>
    <w:rsid w:val="00B928EA"/>
    <w:rsid w:val="00B92BE1"/>
    <w:rsid w:val="00B93C18"/>
    <w:rsid w:val="00B93CCD"/>
    <w:rsid w:val="00B94002"/>
    <w:rsid w:val="00B94978"/>
    <w:rsid w:val="00B94F1A"/>
    <w:rsid w:val="00B9556D"/>
    <w:rsid w:val="00B95701"/>
    <w:rsid w:val="00B95EED"/>
    <w:rsid w:val="00B97263"/>
    <w:rsid w:val="00B97697"/>
    <w:rsid w:val="00B97CE0"/>
    <w:rsid w:val="00BA0FC2"/>
    <w:rsid w:val="00BA17D7"/>
    <w:rsid w:val="00BA187F"/>
    <w:rsid w:val="00BA198F"/>
    <w:rsid w:val="00BA19BE"/>
    <w:rsid w:val="00BA1A43"/>
    <w:rsid w:val="00BA1D70"/>
    <w:rsid w:val="00BA2261"/>
    <w:rsid w:val="00BA2A82"/>
    <w:rsid w:val="00BA357B"/>
    <w:rsid w:val="00BA35C7"/>
    <w:rsid w:val="00BA4718"/>
    <w:rsid w:val="00BA48FB"/>
    <w:rsid w:val="00BA5028"/>
    <w:rsid w:val="00BA5712"/>
    <w:rsid w:val="00BA5FF1"/>
    <w:rsid w:val="00BA624B"/>
    <w:rsid w:val="00BA646A"/>
    <w:rsid w:val="00BA66C3"/>
    <w:rsid w:val="00BA6737"/>
    <w:rsid w:val="00BA67B7"/>
    <w:rsid w:val="00BA67C7"/>
    <w:rsid w:val="00BA7D43"/>
    <w:rsid w:val="00BB0293"/>
    <w:rsid w:val="00BB0A2A"/>
    <w:rsid w:val="00BB0D18"/>
    <w:rsid w:val="00BB0DCC"/>
    <w:rsid w:val="00BB108B"/>
    <w:rsid w:val="00BB2D6B"/>
    <w:rsid w:val="00BB37AB"/>
    <w:rsid w:val="00BB488E"/>
    <w:rsid w:val="00BB4A26"/>
    <w:rsid w:val="00BB5046"/>
    <w:rsid w:val="00BB539D"/>
    <w:rsid w:val="00BB5A14"/>
    <w:rsid w:val="00BB6696"/>
    <w:rsid w:val="00BB6A72"/>
    <w:rsid w:val="00BB6E88"/>
    <w:rsid w:val="00BB70F8"/>
    <w:rsid w:val="00BB78F6"/>
    <w:rsid w:val="00BB7D70"/>
    <w:rsid w:val="00BC180C"/>
    <w:rsid w:val="00BC1811"/>
    <w:rsid w:val="00BC2979"/>
    <w:rsid w:val="00BC2ADA"/>
    <w:rsid w:val="00BC3022"/>
    <w:rsid w:val="00BC3667"/>
    <w:rsid w:val="00BC378F"/>
    <w:rsid w:val="00BC40D1"/>
    <w:rsid w:val="00BC4881"/>
    <w:rsid w:val="00BC4E52"/>
    <w:rsid w:val="00BC54B9"/>
    <w:rsid w:val="00BC6847"/>
    <w:rsid w:val="00BC7A79"/>
    <w:rsid w:val="00BD0B0E"/>
    <w:rsid w:val="00BD0BA8"/>
    <w:rsid w:val="00BD1242"/>
    <w:rsid w:val="00BD16A8"/>
    <w:rsid w:val="00BD1A00"/>
    <w:rsid w:val="00BD2700"/>
    <w:rsid w:val="00BD2D61"/>
    <w:rsid w:val="00BD32A9"/>
    <w:rsid w:val="00BD39C1"/>
    <w:rsid w:val="00BD4389"/>
    <w:rsid w:val="00BD4ACF"/>
    <w:rsid w:val="00BD4D77"/>
    <w:rsid w:val="00BD56A0"/>
    <w:rsid w:val="00BD5890"/>
    <w:rsid w:val="00BD5AB6"/>
    <w:rsid w:val="00BD6564"/>
    <w:rsid w:val="00BD6962"/>
    <w:rsid w:val="00BD71D1"/>
    <w:rsid w:val="00BD7359"/>
    <w:rsid w:val="00BD784A"/>
    <w:rsid w:val="00BE00BE"/>
    <w:rsid w:val="00BE0E8F"/>
    <w:rsid w:val="00BE1828"/>
    <w:rsid w:val="00BE1998"/>
    <w:rsid w:val="00BE2386"/>
    <w:rsid w:val="00BE26A7"/>
    <w:rsid w:val="00BE27E8"/>
    <w:rsid w:val="00BE2899"/>
    <w:rsid w:val="00BE2BE7"/>
    <w:rsid w:val="00BE365E"/>
    <w:rsid w:val="00BE3840"/>
    <w:rsid w:val="00BE4251"/>
    <w:rsid w:val="00BE49D7"/>
    <w:rsid w:val="00BE4DDF"/>
    <w:rsid w:val="00BE4F18"/>
    <w:rsid w:val="00BE527B"/>
    <w:rsid w:val="00BE59A1"/>
    <w:rsid w:val="00BE5DA7"/>
    <w:rsid w:val="00BE628E"/>
    <w:rsid w:val="00BE65E8"/>
    <w:rsid w:val="00BE66E2"/>
    <w:rsid w:val="00BE67A4"/>
    <w:rsid w:val="00BE7182"/>
    <w:rsid w:val="00BE727C"/>
    <w:rsid w:val="00BE7865"/>
    <w:rsid w:val="00BE7AE0"/>
    <w:rsid w:val="00BE7F61"/>
    <w:rsid w:val="00BF0679"/>
    <w:rsid w:val="00BF09F1"/>
    <w:rsid w:val="00BF18C2"/>
    <w:rsid w:val="00BF2042"/>
    <w:rsid w:val="00BF2315"/>
    <w:rsid w:val="00BF2F39"/>
    <w:rsid w:val="00BF3003"/>
    <w:rsid w:val="00BF3AF9"/>
    <w:rsid w:val="00BF3F19"/>
    <w:rsid w:val="00BF4F9F"/>
    <w:rsid w:val="00BF4FDF"/>
    <w:rsid w:val="00BF5624"/>
    <w:rsid w:val="00BF5B97"/>
    <w:rsid w:val="00BF6286"/>
    <w:rsid w:val="00BF6A91"/>
    <w:rsid w:val="00BF789B"/>
    <w:rsid w:val="00BF7A2E"/>
    <w:rsid w:val="00C002CC"/>
    <w:rsid w:val="00C00CA6"/>
    <w:rsid w:val="00C00E20"/>
    <w:rsid w:val="00C01649"/>
    <w:rsid w:val="00C01779"/>
    <w:rsid w:val="00C01EB6"/>
    <w:rsid w:val="00C0283D"/>
    <w:rsid w:val="00C02933"/>
    <w:rsid w:val="00C031A0"/>
    <w:rsid w:val="00C034D6"/>
    <w:rsid w:val="00C0407A"/>
    <w:rsid w:val="00C04CBB"/>
    <w:rsid w:val="00C04CC5"/>
    <w:rsid w:val="00C060CF"/>
    <w:rsid w:val="00C0720A"/>
    <w:rsid w:val="00C10211"/>
    <w:rsid w:val="00C10273"/>
    <w:rsid w:val="00C1037C"/>
    <w:rsid w:val="00C10FD6"/>
    <w:rsid w:val="00C115E2"/>
    <w:rsid w:val="00C1225C"/>
    <w:rsid w:val="00C1326F"/>
    <w:rsid w:val="00C13519"/>
    <w:rsid w:val="00C136E3"/>
    <w:rsid w:val="00C13A74"/>
    <w:rsid w:val="00C13BF7"/>
    <w:rsid w:val="00C150B5"/>
    <w:rsid w:val="00C154B2"/>
    <w:rsid w:val="00C155FF"/>
    <w:rsid w:val="00C157B6"/>
    <w:rsid w:val="00C15AA0"/>
    <w:rsid w:val="00C15FA5"/>
    <w:rsid w:val="00C16D95"/>
    <w:rsid w:val="00C20C8E"/>
    <w:rsid w:val="00C20CC2"/>
    <w:rsid w:val="00C2131D"/>
    <w:rsid w:val="00C21AF1"/>
    <w:rsid w:val="00C21B34"/>
    <w:rsid w:val="00C21D44"/>
    <w:rsid w:val="00C221A6"/>
    <w:rsid w:val="00C2259A"/>
    <w:rsid w:val="00C23DA4"/>
    <w:rsid w:val="00C23FA4"/>
    <w:rsid w:val="00C255B2"/>
    <w:rsid w:val="00C25670"/>
    <w:rsid w:val="00C25A30"/>
    <w:rsid w:val="00C25B11"/>
    <w:rsid w:val="00C26D95"/>
    <w:rsid w:val="00C27EA7"/>
    <w:rsid w:val="00C30110"/>
    <w:rsid w:val="00C30680"/>
    <w:rsid w:val="00C308B3"/>
    <w:rsid w:val="00C317F2"/>
    <w:rsid w:val="00C32352"/>
    <w:rsid w:val="00C32B44"/>
    <w:rsid w:val="00C333EF"/>
    <w:rsid w:val="00C334FE"/>
    <w:rsid w:val="00C33747"/>
    <w:rsid w:val="00C337BF"/>
    <w:rsid w:val="00C33CFB"/>
    <w:rsid w:val="00C33E0E"/>
    <w:rsid w:val="00C3433E"/>
    <w:rsid w:val="00C34862"/>
    <w:rsid w:val="00C34A03"/>
    <w:rsid w:val="00C356B0"/>
    <w:rsid w:val="00C35DDF"/>
    <w:rsid w:val="00C36143"/>
    <w:rsid w:val="00C3681F"/>
    <w:rsid w:val="00C36B44"/>
    <w:rsid w:val="00C36C0C"/>
    <w:rsid w:val="00C37DCB"/>
    <w:rsid w:val="00C37DDB"/>
    <w:rsid w:val="00C40AA9"/>
    <w:rsid w:val="00C419EF"/>
    <w:rsid w:val="00C4217D"/>
    <w:rsid w:val="00C43EA5"/>
    <w:rsid w:val="00C44075"/>
    <w:rsid w:val="00C4455F"/>
    <w:rsid w:val="00C45318"/>
    <w:rsid w:val="00C4536B"/>
    <w:rsid w:val="00C45486"/>
    <w:rsid w:val="00C4676B"/>
    <w:rsid w:val="00C46DD8"/>
    <w:rsid w:val="00C47026"/>
    <w:rsid w:val="00C470D3"/>
    <w:rsid w:val="00C473C1"/>
    <w:rsid w:val="00C47AFD"/>
    <w:rsid w:val="00C47CA4"/>
    <w:rsid w:val="00C501C8"/>
    <w:rsid w:val="00C50326"/>
    <w:rsid w:val="00C50487"/>
    <w:rsid w:val="00C5072C"/>
    <w:rsid w:val="00C50FE0"/>
    <w:rsid w:val="00C512C9"/>
    <w:rsid w:val="00C515F3"/>
    <w:rsid w:val="00C51C71"/>
    <w:rsid w:val="00C51F18"/>
    <w:rsid w:val="00C52260"/>
    <w:rsid w:val="00C5259E"/>
    <w:rsid w:val="00C525B3"/>
    <w:rsid w:val="00C52908"/>
    <w:rsid w:val="00C52B8E"/>
    <w:rsid w:val="00C52E21"/>
    <w:rsid w:val="00C5331B"/>
    <w:rsid w:val="00C53C0A"/>
    <w:rsid w:val="00C54868"/>
    <w:rsid w:val="00C54DB5"/>
    <w:rsid w:val="00C55441"/>
    <w:rsid w:val="00C569C4"/>
    <w:rsid w:val="00C573F6"/>
    <w:rsid w:val="00C57F67"/>
    <w:rsid w:val="00C60392"/>
    <w:rsid w:val="00C60481"/>
    <w:rsid w:val="00C60DA7"/>
    <w:rsid w:val="00C616DB"/>
    <w:rsid w:val="00C61EFB"/>
    <w:rsid w:val="00C62E49"/>
    <w:rsid w:val="00C631E9"/>
    <w:rsid w:val="00C63561"/>
    <w:rsid w:val="00C63816"/>
    <w:rsid w:val="00C638ED"/>
    <w:rsid w:val="00C6441A"/>
    <w:rsid w:val="00C64F21"/>
    <w:rsid w:val="00C651E9"/>
    <w:rsid w:val="00C656FC"/>
    <w:rsid w:val="00C657F5"/>
    <w:rsid w:val="00C65A41"/>
    <w:rsid w:val="00C65B70"/>
    <w:rsid w:val="00C65F72"/>
    <w:rsid w:val="00C66A01"/>
    <w:rsid w:val="00C66F19"/>
    <w:rsid w:val="00C702FF"/>
    <w:rsid w:val="00C7092C"/>
    <w:rsid w:val="00C7108E"/>
    <w:rsid w:val="00C71F8E"/>
    <w:rsid w:val="00C72494"/>
    <w:rsid w:val="00C7278F"/>
    <w:rsid w:val="00C7312D"/>
    <w:rsid w:val="00C734CA"/>
    <w:rsid w:val="00C7418D"/>
    <w:rsid w:val="00C743D2"/>
    <w:rsid w:val="00C749DF"/>
    <w:rsid w:val="00C75160"/>
    <w:rsid w:val="00C7533D"/>
    <w:rsid w:val="00C7558C"/>
    <w:rsid w:val="00C77690"/>
    <w:rsid w:val="00C806AA"/>
    <w:rsid w:val="00C807DA"/>
    <w:rsid w:val="00C809D3"/>
    <w:rsid w:val="00C81065"/>
    <w:rsid w:val="00C82673"/>
    <w:rsid w:val="00C8299B"/>
    <w:rsid w:val="00C82DAB"/>
    <w:rsid w:val="00C82E7F"/>
    <w:rsid w:val="00C830D2"/>
    <w:rsid w:val="00C83605"/>
    <w:rsid w:val="00C841B9"/>
    <w:rsid w:val="00C842E1"/>
    <w:rsid w:val="00C84723"/>
    <w:rsid w:val="00C84752"/>
    <w:rsid w:val="00C84A7F"/>
    <w:rsid w:val="00C84C68"/>
    <w:rsid w:val="00C84DF3"/>
    <w:rsid w:val="00C84F5E"/>
    <w:rsid w:val="00C8540F"/>
    <w:rsid w:val="00C8578C"/>
    <w:rsid w:val="00C85E1E"/>
    <w:rsid w:val="00C86884"/>
    <w:rsid w:val="00C86D37"/>
    <w:rsid w:val="00C877BE"/>
    <w:rsid w:val="00C87F0A"/>
    <w:rsid w:val="00C90086"/>
    <w:rsid w:val="00C90B54"/>
    <w:rsid w:val="00C90D89"/>
    <w:rsid w:val="00C923F8"/>
    <w:rsid w:val="00C92445"/>
    <w:rsid w:val="00C9248B"/>
    <w:rsid w:val="00C93266"/>
    <w:rsid w:val="00C93288"/>
    <w:rsid w:val="00C93DFC"/>
    <w:rsid w:val="00C93F91"/>
    <w:rsid w:val="00C9412F"/>
    <w:rsid w:val="00C94485"/>
    <w:rsid w:val="00C94EFE"/>
    <w:rsid w:val="00C95969"/>
    <w:rsid w:val="00C96B1B"/>
    <w:rsid w:val="00C976F5"/>
    <w:rsid w:val="00CA0040"/>
    <w:rsid w:val="00CA11FF"/>
    <w:rsid w:val="00CA18D7"/>
    <w:rsid w:val="00CA1DA6"/>
    <w:rsid w:val="00CA1F6B"/>
    <w:rsid w:val="00CA2272"/>
    <w:rsid w:val="00CA2451"/>
    <w:rsid w:val="00CA2A61"/>
    <w:rsid w:val="00CA2BCB"/>
    <w:rsid w:val="00CA321C"/>
    <w:rsid w:val="00CA3490"/>
    <w:rsid w:val="00CA3530"/>
    <w:rsid w:val="00CA3A6D"/>
    <w:rsid w:val="00CA4CCD"/>
    <w:rsid w:val="00CA4D78"/>
    <w:rsid w:val="00CA5916"/>
    <w:rsid w:val="00CA5D0B"/>
    <w:rsid w:val="00CA5EA7"/>
    <w:rsid w:val="00CA7059"/>
    <w:rsid w:val="00CA7931"/>
    <w:rsid w:val="00CA7EAE"/>
    <w:rsid w:val="00CB0E41"/>
    <w:rsid w:val="00CB19C9"/>
    <w:rsid w:val="00CB1D7D"/>
    <w:rsid w:val="00CB22AB"/>
    <w:rsid w:val="00CB2E50"/>
    <w:rsid w:val="00CB31B7"/>
    <w:rsid w:val="00CB3874"/>
    <w:rsid w:val="00CB3FD6"/>
    <w:rsid w:val="00CB4B23"/>
    <w:rsid w:val="00CB4CEC"/>
    <w:rsid w:val="00CB4DF8"/>
    <w:rsid w:val="00CB5034"/>
    <w:rsid w:val="00CB507F"/>
    <w:rsid w:val="00CB50B8"/>
    <w:rsid w:val="00CB5B99"/>
    <w:rsid w:val="00CB5C2A"/>
    <w:rsid w:val="00CB71BC"/>
    <w:rsid w:val="00CB724E"/>
    <w:rsid w:val="00CB7435"/>
    <w:rsid w:val="00CC0434"/>
    <w:rsid w:val="00CC053E"/>
    <w:rsid w:val="00CC0B4C"/>
    <w:rsid w:val="00CC0C54"/>
    <w:rsid w:val="00CC11E2"/>
    <w:rsid w:val="00CC15E6"/>
    <w:rsid w:val="00CC2041"/>
    <w:rsid w:val="00CC2492"/>
    <w:rsid w:val="00CC32FD"/>
    <w:rsid w:val="00CC432C"/>
    <w:rsid w:val="00CC4864"/>
    <w:rsid w:val="00CC4E9F"/>
    <w:rsid w:val="00CC66CF"/>
    <w:rsid w:val="00CD0192"/>
    <w:rsid w:val="00CD1048"/>
    <w:rsid w:val="00CD1130"/>
    <w:rsid w:val="00CD12A4"/>
    <w:rsid w:val="00CD1C1E"/>
    <w:rsid w:val="00CD1EFD"/>
    <w:rsid w:val="00CD2386"/>
    <w:rsid w:val="00CD2911"/>
    <w:rsid w:val="00CD2BB6"/>
    <w:rsid w:val="00CD2EFE"/>
    <w:rsid w:val="00CD3908"/>
    <w:rsid w:val="00CD3A42"/>
    <w:rsid w:val="00CD432D"/>
    <w:rsid w:val="00CD436D"/>
    <w:rsid w:val="00CD442F"/>
    <w:rsid w:val="00CD5537"/>
    <w:rsid w:val="00CD5951"/>
    <w:rsid w:val="00CD5E57"/>
    <w:rsid w:val="00CD5F57"/>
    <w:rsid w:val="00CD674B"/>
    <w:rsid w:val="00CD7A51"/>
    <w:rsid w:val="00CE004B"/>
    <w:rsid w:val="00CE1578"/>
    <w:rsid w:val="00CE1CC5"/>
    <w:rsid w:val="00CE20C7"/>
    <w:rsid w:val="00CE2BCE"/>
    <w:rsid w:val="00CE3E5B"/>
    <w:rsid w:val="00CE46BB"/>
    <w:rsid w:val="00CE5EF3"/>
    <w:rsid w:val="00CE68DB"/>
    <w:rsid w:val="00CE6C66"/>
    <w:rsid w:val="00CE7F3B"/>
    <w:rsid w:val="00CF0703"/>
    <w:rsid w:val="00CF0994"/>
    <w:rsid w:val="00CF0CF1"/>
    <w:rsid w:val="00CF0D2B"/>
    <w:rsid w:val="00CF1DA2"/>
    <w:rsid w:val="00CF20B5"/>
    <w:rsid w:val="00CF2304"/>
    <w:rsid w:val="00CF2B28"/>
    <w:rsid w:val="00CF2BBF"/>
    <w:rsid w:val="00CF2EBE"/>
    <w:rsid w:val="00CF2F79"/>
    <w:rsid w:val="00CF2F9C"/>
    <w:rsid w:val="00CF30A3"/>
    <w:rsid w:val="00CF31E4"/>
    <w:rsid w:val="00CF3950"/>
    <w:rsid w:val="00CF407F"/>
    <w:rsid w:val="00CF42CE"/>
    <w:rsid w:val="00CF47CC"/>
    <w:rsid w:val="00CF633D"/>
    <w:rsid w:val="00CF670A"/>
    <w:rsid w:val="00CF68C8"/>
    <w:rsid w:val="00CF713E"/>
    <w:rsid w:val="00CF7DA6"/>
    <w:rsid w:val="00D01666"/>
    <w:rsid w:val="00D0188C"/>
    <w:rsid w:val="00D021B5"/>
    <w:rsid w:val="00D025CA"/>
    <w:rsid w:val="00D02DDD"/>
    <w:rsid w:val="00D02FBB"/>
    <w:rsid w:val="00D034BD"/>
    <w:rsid w:val="00D03DD1"/>
    <w:rsid w:val="00D042E0"/>
    <w:rsid w:val="00D0441C"/>
    <w:rsid w:val="00D0485A"/>
    <w:rsid w:val="00D04FD1"/>
    <w:rsid w:val="00D0550B"/>
    <w:rsid w:val="00D05557"/>
    <w:rsid w:val="00D0565C"/>
    <w:rsid w:val="00D0571B"/>
    <w:rsid w:val="00D06351"/>
    <w:rsid w:val="00D06A7C"/>
    <w:rsid w:val="00D06C98"/>
    <w:rsid w:val="00D07D4A"/>
    <w:rsid w:val="00D1041E"/>
    <w:rsid w:val="00D11D3D"/>
    <w:rsid w:val="00D12AA1"/>
    <w:rsid w:val="00D131FA"/>
    <w:rsid w:val="00D1357D"/>
    <w:rsid w:val="00D14BAC"/>
    <w:rsid w:val="00D15624"/>
    <w:rsid w:val="00D15B33"/>
    <w:rsid w:val="00D16205"/>
    <w:rsid w:val="00D1646D"/>
    <w:rsid w:val="00D173D3"/>
    <w:rsid w:val="00D175BA"/>
    <w:rsid w:val="00D17707"/>
    <w:rsid w:val="00D17B67"/>
    <w:rsid w:val="00D17EE2"/>
    <w:rsid w:val="00D206D9"/>
    <w:rsid w:val="00D20856"/>
    <w:rsid w:val="00D20EA4"/>
    <w:rsid w:val="00D210F2"/>
    <w:rsid w:val="00D216E5"/>
    <w:rsid w:val="00D2202B"/>
    <w:rsid w:val="00D2267E"/>
    <w:rsid w:val="00D22F0C"/>
    <w:rsid w:val="00D23D28"/>
    <w:rsid w:val="00D2455A"/>
    <w:rsid w:val="00D247C3"/>
    <w:rsid w:val="00D24BCF"/>
    <w:rsid w:val="00D25B93"/>
    <w:rsid w:val="00D25DDA"/>
    <w:rsid w:val="00D25EF7"/>
    <w:rsid w:val="00D25F61"/>
    <w:rsid w:val="00D2612A"/>
    <w:rsid w:val="00D26535"/>
    <w:rsid w:val="00D26A97"/>
    <w:rsid w:val="00D26D36"/>
    <w:rsid w:val="00D26D49"/>
    <w:rsid w:val="00D27479"/>
    <w:rsid w:val="00D2799B"/>
    <w:rsid w:val="00D30AEE"/>
    <w:rsid w:val="00D31108"/>
    <w:rsid w:val="00D319D0"/>
    <w:rsid w:val="00D31CB4"/>
    <w:rsid w:val="00D31D8F"/>
    <w:rsid w:val="00D32167"/>
    <w:rsid w:val="00D32977"/>
    <w:rsid w:val="00D33C62"/>
    <w:rsid w:val="00D33FFE"/>
    <w:rsid w:val="00D34225"/>
    <w:rsid w:val="00D3582E"/>
    <w:rsid w:val="00D35C34"/>
    <w:rsid w:val="00D366E0"/>
    <w:rsid w:val="00D36C1C"/>
    <w:rsid w:val="00D37557"/>
    <w:rsid w:val="00D37A21"/>
    <w:rsid w:val="00D407AB"/>
    <w:rsid w:val="00D42131"/>
    <w:rsid w:val="00D42CE3"/>
    <w:rsid w:val="00D430E8"/>
    <w:rsid w:val="00D432AA"/>
    <w:rsid w:val="00D43669"/>
    <w:rsid w:val="00D43B2E"/>
    <w:rsid w:val="00D44600"/>
    <w:rsid w:val="00D449DF"/>
    <w:rsid w:val="00D44F86"/>
    <w:rsid w:val="00D455D6"/>
    <w:rsid w:val="00D46145"/>
    <w:rsid w:val="00D46A27"/>
    <w:rsid w:val="00D46C59"/>
    <w:rsid w:val="00D47885"/>
    <w:rsid w:val="00D47CD9"/>
    <w:rsid w:val="00D47FD4"/>
    <w:rsid w:val="00D503AC"/>
    <w:rsid w:val="00D5092C"/>
    <w:rsid w:val="00D50BE0"/>
    <w:rsid w:val="00D51675"/>
    <w:rsid w:val="00D51E51"/>
    <w:rsid w:val="00D52C92"/>
    <w:rsid w:val="00D536E7"/>
    <w:rsid w:val="00D53AC4"/>
    <w:rsid w:val="00D542D3"/>
    <w:rsid w:val="00D558AC"/>
    <w:rsid w:val="00D55A52"/>
    <w:rsid w:val="00D55AC1"/>
    <w:rsid w:val="00D569F1"/>
    <w:rsid w:val="00D56F22"/>
    <w:rsid w:val="00D5728F"/>
    <w:rsid w:val="00D57832"/>
    <w:rsid w:val="00D60541"/>
    <w:rsid w:val="00D60627"/>
    <w:rsid w:val="00D60654"/>
    <w:rsid w:val="00D6099E"/>
    <w:rsid w:val="00D60D3F"/>
    <w:rsid w:val="00D60E7A"/>
    <w:rsid w:val="00D60F0A"/>
    <w:rsid w:val="00D612EC"/>
    <w:rsid w:val="00D61BD5"/>
    <w:rsid w:val="00D6245D"/>
    <w:rsid w:val="00D62B50"/>
    <w:rsid w:val="00D62DBB"/>
    <w:rsid w:val="00D639DC"/>
    <w:rsid w:val="00D63F49"/>
    <w:rsid w:val="00D644D3"/>
    <w:rsid w:val="00D644ED"/>
    <w:rsid w:val="00D64A35"/>
    <w:rsid w:val="00D64B55"/>
    <w:rsid w:val="00D64B5A"/>
    <w:rsid w:val="00D64D1C"/>
    <w:rsid w:val="00D64D7F"/>
    <w:rsid w:val="00D654FF"/>
    <w:rsid w:val="00D66CA1"/>
    <w:rsid w:val="00D671B8"/>
    <w:rsid w:val="00D67447"/>
    <w:rsid w:val="00D70661"/>
    <w:rsid w:val="00D70B5F"/>
    <w:rsid w:val="00D70F49"/>
    <w:rsid w:val="00D71BCA"/>
    <w:rsid w:val="00D73C01"/>
    <w:rsid w:val="00D73EF2"/>
    <w:rsid w:val="00D746F5"/>
    <w:rsid w:val="00D747AE"/>
    <w:rsid w:val="00D74F47"/>
    <w:rsid w:val="00D75B9E"/>
    <w:rsid w:val="00D7628E"/>
    <w:rsid w:val="00D774FB"/>
    <w:rsid w:val="00D77528"/>
    <w:rsid w:val="00D77F0E"/>
    <w:rsid w:val="00D77FA4"/>
    <w:rsid w:val="00D802F4"/>
    <w:rsid w:val="00D806D3"/>
    <w:rsid w:val="00D80C22"/>
    <w:rsid w:val="00D81173"/>
    <w:rsid w:val="00D81509"/>
    <w:rsid w:val="00D815BB"/>
    <w:rsid w:val="00D81B8C"/>
    <w:rsid w:val="00D822F7"/>
    <w:rsid w:val="00D82320"/>
    <w:rsid w:val="00D824A0"/>
    <w:rsid w:val="00D824C2"/>
    <w:rsid w:val="00D82502"/>
    <w:rsid w:val="00D82A28"/>
    <w:rsid w:val="00D835AF"/>
    <w:rsid w:val="00D83788"/>
    <w:rsid w:val="00D837EF"/>
    <w:rsid w:val="00D83F19"/>
    <w:rsid w:val="00D8438E"/>
    <w:rsid w:val="00D85749"/>
    <w:rsid w:val="00D85C5E"/>
    <w:rsid w:val="00D86520"/>
    <w:rsid w:val="00D8745F"/>
    <w:rsid w:val="00D877AA"/>
    <w:rsid w:val="00D8791A"/>
    <w:rsid w:val="00D87E4C"/>
    <w:rsid w:val="00D90333"/>
    <w:rsid w:val="00D90369"/>
    <w:rsid w:val="00D9072D"/>
    <w:rsid w:val="00D90A07"/>
    <w:rsid w:val="00D90A57"/>
    <w:rsid w:val="00D912F3"/>
    <w:rsid w:val="00D91673"/>
    <w:rsid w:val="00D926DC"/>
    <w:rsid w:val="00D92CA2"/>
    <w:rsid w:val="00D92E9E"/>
    <w:rsid w:val="00D93C91"/>
    <w:rsid w:val="00D9438D"/>
    <w:rsid w:val="00D948C8"/>
    <w:rsid w:val="00D94F82"/>
    <w:rsid w:val="00D95131"/>
    <w:rsid w:val="00D953D3"/>
    <w:rsid w:val="00D95A90"/>
    <w:rsid w:val="00D95BD0"/>
    <w:rsid w:val="00D95D04"/>
    <w:rsid w:val="00D95D44"/>
    <w:rsid w:val="00D96B5F"/>
    <w:rsid w:val="00D96ED1"/>
    <w:rsid w:val="00D97D09"/>
    <w:rsid w:val="00DA038E"/>
    <w:rsid w:val="00DA07AA"/>
    <w:rsid w:val="00DA18D5"/>
    <w:rsid w:val="00DA1B33"/>
    <w:rsid w:val="00DA1D68"/>
    <w:rsid w:val="00DA1DD6"/>
    <w:rsid w:val="00DA1E38"/>
    <w:rsid w:val="00DA21FE"/>
    <w:rsid w:val="00DA2A14"/>
    <w:rsid w:val="00DA3826"/>
    <w:rsid w:val="00DA3C2C"/>
    <w:rsid w:val="00DA3C88"/>
    <w:rsid w:val="00DA3DEA"/>
    <w:rsid w:val="00DA3E8A"/>
    <w:rsid w:val="00DA41B1"/>
    <w:rsid w:val="00DA5D39"/>
    <w:rsid w:val="00DA6A28"/>
    <w:rsid w:val="00DA74B1"/>
    <w:rsid w:val="00DA7849"/>
    <w:rsid w:val="00DA791C"/>
    <w:rsid w:val="00DA7D2F"/>
    <w:rsid w:val="00DA7D97"/>
    <w:rsid w:val="00DB053B"/>
    <w:rsid w:val="00DB080F"/>
    <w:rsid w:val="00DB0B2B"/>
    <w:rsid w:val="00DB0BB5"/>
    <w:rsid w:val="00DB1004"/>
    <w:rsid w:val="00DB13DE"/>
    <w:rsid w:val="00DB154D"/>
    <w:rsid w:val="00DB1D96"/>
    <w:rsid w:val="00DB1E6A"/>
    <w:rsid w:val="00DB22EE"/>
    <w:rsid w:val="00DB2BEB"/>
    <w:rsid w:val="00DB2D27"/>
    <w:rsid w:val="00DB2DE4"/>
    <w:rsid w:val="00DB535F"/>
    <w:rsid w:val="00DB5637"/>
    <w:rsid w:val="00DB5786"/>
    <w:rsid w:val="00DB5AAB"/>
    <w:rsid w:val="00DB5DCB"/>
    <w:rsid w:val="00DB6B7B"/>
    <w:rsid w:val="00DB6B98"/>
    <w:rsid w:val="00DB7C15"/>
    <w:rsid w:val="00DB7C4D"/>
    <w:rsid w:val="00DB7C94"/>
    <w:rsid w:val="00DB7D37"/>
    <w:rsid w:val="00DC0142"/>
    <w:rsid w:val="00DC04B6"/>
    <w:rsid w:val="00DC086A"/>
    <w:rsid w:val="00DC093E"/>
    <w:rsid w:val="00DC0B27"/>
    <w:rsid w:val="00DC1513"/>
    <w:rsid w:val="00DC1C88"/>
    <w:rsid w:val="00DC267C"/>
    <w:rsid w:val="00DC285B"/>
    <w:rsid w:val="00DC2A9C"/>
    <w:rsid w:val="00DC2FFC"/>
    <w:rsid w:val="00DC3725"/>
    <w:rsid w:val="00DC3E5C"/>
    <w:rsid w:val="00DC466E"/>
    <w:rsid w:val="00DC5046"/>
    <w:rsid w:val="00DC5F9E"/>
    <w:rsid w:val="00DC65CC"/>
    <w:rsid w:val="00DC678C"/>
    <w:rsid w:val="00DC7A11"/>
    <w:rsid w:val="00DC7A5A"/>
    <w:rsid w:val="00DC7CFD"/>
    <w:rsid w:val="00DC7EE2"/>
    <w:rsid w:val="00DC7F2A"/>
    <w:rsid w:val="00DD0B98"/>
    <w:rsid w:val="00DD1346"/>
    <w:rsid w:val="00DD14FE"/>
    <w:rsid w:val="00DD153A"/>
    <w:rsid w:val="00DD159B"/>
    <w:rsid w:val="00DD1EFF"/>
    <w:rsid w:val="00DD22B3"/>
    <w:rsid w:val="00DD2572"/>
    <w:rsid w:val="00DD26F0"/>
    <w:rsid w:val="00DD2892"/>
    <w:rsid w:val="00DD2A09"/>
    <w:rsid w:val="00DD2F9A"/>
    <w:rsid w:val="00DD37DA"/>
    <w:rsid w:val="00DD46FA"/>
    <w:rsid w:val="00DD4A79"/>
    <w:rsid w:val="00DD54F2"/>
    <w:rsid w:val="00DD5845"/>
    <w:rsid w:val="00DD5870"/>
    <w:rsid w:val="00DD5914"/>
    <w:rsid w:val="00DD5FB5"/>
    <w:rsid w:val="00DD6009"/>
    <w:rsid w:val="00DD793F"/>
    <w:rsid w:val="00DD79BD"/>
    <w:rsid w:val="00DD7BA0"/>
    <w:rsid w:val="00DD7D2E"/>
    <w:rsid w:val="00DE079D"/>
    <w:rsid w:val="00DE0904"/>
    <w:rsid w:val="00DE0A8D"/>
    <w:rsid w:val="00DE0B7D"/>
    <w:rsid w:val="00DE0F11"/>
    <w:rsid w:val="00DE154A"/>
    <w:rsid w:val="00DE1C44"/>
    <w:rsid w:val="00DE3011"/>
    <w:rsid w:val="00DE3753"/>
    <w:rsid w:val="00DE4BBA"/>
    <w:rsid w:val="00DE4CB0"/>
    <w:rsid w:val="00DE5570"/>
    <w:rsid w:val="00DE5B8C"/>
    <w:rsid w:val="00DE6480"/>
    <w:rsid w:val="00DE6AE7"/>
    <w:rsid w:val="00DE7260"/>
    <w:rsid w:val="00DE7AD9"/>
    <w:rsid w:val="00DE7F77"/>
    <w:rsid w:val="00DF06AE"/>
    <w:rsid w:val="00DF080C"/>
    <w:rsid w:val="00DF1DCA"/>
    <w:rsid w:val="00DF1EB0"/>
    <w:rsid w:val="00DF2249"/>
    <w:rsid w:val="00DF236C"/>
    <w:rsid w:val="00DF28B3"/>
    <w:rsid w:val="00DF3189"/>
    <w:rsid w:val="00DF3236"/>
    <w:rsid w:val="00DF3263"/>
    <w:rsid w:val="00DF345D"/>
    <w:rsid w:val="00DF39A5"/>
    <w:rsid w:val="00DF3C1C"/>
    <w:rsid w:val="00DF3F68"/>
    <w:rsid w:val="00DF4618"/>
    <w:rsid w:val="00DF4664"/>
    <w:rsid w:val="00DF4C00"/>
    <w:rsid w:val="00DF4CD9"/>
    <w:rsid w:val="00DF50DC"/>
    <w:rsid w:val="00DF5486"/>
    <w:rsid w:val="00DF69B8"/>
    <w:rsid w:val="00DF6B16"/>
    <w:rsid w:val="00DF7F44"/>
    <w:rsid w:val="00E009BA"/>
    <w:rsid w:val="00E01311"/>
    <w:rsid w:val="00E01422"/>
    <w:rsid w:val="00E01624"/>
    <w:rsid w:val="00E02347"/>
    <w:rsid w:val="00E0246B"/>
    <w:rsid w:val="00E02BBB"/>
    <w:rsid w:val="00E0333B"/>
    <w:rsid w:val="00E03C6B"/>
    <w:rsid w:val="00E047ED"/>
    <w:rsid w:val="00E04B2C"/>
    <w:rsid w:val="00E0596F"/>
    <w:rsid w:val="00E066DB"/>
    <w:rsid w:val="00E069DD"/>
    <w:rsid w:val="00E06C2E"/>
    <w:rsid w:val="00E07162"/>
    <w:rsid w:val="00E0740B"/>
    <w:rsid w:val="00E07EE9"/>
    <w:rsid w:val="00E10F26"/>
    <w:rsid w:val="00E1105F"/>
    <w:rsid w:val="00E13271"/>
    <w:rsid w:val="00E13DA2"/>
    <w:rsid w:val="00E146D4"/>
    <w:rsid w:val="00E14814"/>
    <w:rsid w:val="00E150F6"/>
    <w:rsid w:val="00E158FD"/>
    <w:rsid w:val="00E16420"/>
    <w:rsid w:val="00E16F7C"/>
    <w:rsid w:val="00E17582"/>
    <w:rsid w:val="00E176D2"/>
    <w:rsid w:val="00E17F87"/>
    <w:rsid w:val="00E21A02"/>
    <w:rsid w:val="00E21B53"/>
    <w:rsid w:val="00E220D5"/>
    <w:rsid w:val="00E22A67"/>
    <w:rsid w:val="00E22A70"/>
    <w:rsid w:val="00E235F9"/>
    <w:rsid w:val="00E23BDA"/>
    <w:rsid w:val="00E23E52"/>
    <w:rsid w:val="00E24943"/>
    <w:rsid w:val="00E2543C"/>
    <w:rsid w:val="00E25817"/>
    <w:rsid w:val="00E25819"/>
    <w:rsid w:val="00E259EB"/>
    <w:rsid w:val="00E266BE"/>
    <w:rsid w:val="00E267F6"/>
    <w:rsid w:val="00E269E5"/>
    <w:rsid w:val="00E26D32"/>
    <w:rsid w:val="00E271EE"/>
    <w:rsid w:val="00E27224"/>
    <w:rsid w:val="00E30A54"/>
    <w:rsid w:val="00E3144C"/>
    <w:rsid w:val="00E3251B"/>
    <w:rsid w:val="00E329A1"/>
    <w:rsid w:val="00E33325"/>
    <w:rsid w:val="00E33550"/>
    <w:rsid w:val="00E3397E"/>
    <w:rsid w:val="00E33A5B"/>
    <w:rsid w:val="00E33A69"/>
    <w:rsid w:val="00E34258"/>
    <w:rsid w:val="00E3552C"/>
    <w:rsid w:val="00E359D0"/>
    <w:rsid w:val="00E35DFE"/>
    <w:rsid w:val="00E35F2B"/>
    <w:rsid w:val="00E372F4"/>
    <w:rsid w:val="00E37A31"/>
    <w:rsid w:val="00E40BDF"/>
    <w:rsid w:val="00E40DC0"/>
    <w:rsid w:val="00E41A67"/>
    <w:rsid w:val="00E42BAA"/>
    <w:rsid w:val="00E42D4E"/>
    <w:rsid w:val="00E4314F"/>
    <w:rsid w:val="00E43987"/>
    <w:rsid w:val="00E43B9D"/>
    <w:rsid w:val="00E440C5"/>
    <w:rsid w:val="00E44D10"/>
    <w:rsid w:val="00E451AA"/>
    <w:rsid w:val="00E469BB"/>
    <w:rsid w:val="00E469CE"/>
    <w:rsid w:val="00E4754E"/>
    <w:rsid w:val="00E475A6"/>
    <w:rsid w:val="00E47881"/>
    <w:rsid w:val="00E47B9F"/>
    <w:rsid w:val="00E50A77"/>
    <w:rsid w:val="00E50DE1"/>
    <w:rsid w:val="00E51A6F"/>
    <w:rsid w:val="00E51F52"/>
    <w:rsid w:val="00E52582"/>
    <w:rsid w:val="00E5267E"/>
    <w:rsid w:val="00E52937"/>
    <w:rsid w:val="00E52C17"/>
    <w:rsid w:val="00E53032"/>
    <w:rsid w:val="00E53063"/>
    <w:rsid w:val="00E537D0"/>
    <w:rsid w:val="00E545FC"/>
    <w:rsid w:val="00E549D4"/>
    <w:rsid w:val="00E54D3B"/>
    <w:rsid w:val="00E55B85"/>
    <w:rsid w:val="00E56E48"/>
    <w:rsid w:val="00E57011"/>
    <w:rsid w:val="00E57184"/>
    <w:rsid w:val="00E57852"/>
    <w:rsid w:val="00E601C8"/>
    <w:rsid w:val="00E60460"/>
    <w:rsid w:val="00E608BC"/>
    <w:rsid w:val="00E61C25"/>
    <w:rsid w:val="00E62ACB"/>
    <w:rsid w:val="00E62FFE"/>
    <w:rsid w:val="00E635AF"/>
    <w:rsid w:val="00E63D3E"/>
    <w:rsid w:val="00E646BC"/>
    <w:rsid w:val="00E64817"/>
    <w:rsid w:val="00E64B6D"/>
    <w:rsid w:val="00E64D43"/>
    <w:rsid w:val="00E65185"/>
    <w:rsid w:val="00E65346"/>
    <w:rsid w:val="00E65BF7"/>
    <w:rsid w:val="00E65D89"/>
    <w:rsid w:val="00E65DF3"/>
    <w:rsid w:val="00E66D11"/>
    <w:rsid w:val="00E66D62"/>
    <w:rsid w:val="00E6743E"/>
    <w:rsid w:val="00E70092"/>
    <w:rsid w:val="00E706B7"/>
    <w:rsid w:val="00E70C99"/>
    <w:rsid w:val="00E71560"/>
    <w:rsid w:val="00E72A1A"/>
    <w:rsid w:val="00E73117"/>
    <w:rsid w:val="00E73634"/>
    <w:rsid w:val="00E737D2"/>
    <w:rsid w:val="00E74E51"/>
    <w:rsid w:val="00E7570F"/>
    <w:rsid w:val="00E75771"/>
    <w:rsid w:val="00E75D86"/>
    <w:rsid w:val="00E76117"/>
    <w:rsid w:val="00E76703"/>
    <w:rsid w:val="00E7766D"/>
    <w:rsid w:val="00E77A91"/>
    <w:rsid w:val="00E809E8"/>
    <w:rsid w:val="00E80CA2"/>
    <w:rsid w:val="00E80DB9"/>
    <w:rsid w:val="00E8195C"/>
    <w:rsid w:val="00E81C95"/>
    <w:rsid w:val="00E821A0"/>
    <w:rsid w:val="00E834F5"/>
    <w:rsid w:val="00E8420E"/>
    <w:rsid w:val="00E844BE"/>
    <w:rsid w:val="00E84533"/>
    <w:rsid w:val="00E84652"/>
    <w:rsid w:val="00E84C24"/>
    <w:rsid w:val="00E85EC9"/>
    <w:rsid w:val="00E872D8"/>
    <w:rsid w:val="00E87D9C"/>
    <w:rsid w:val="00E87F12"/>
    <w:rsid w:val="00E902E3"/>
    <w:rsid w:val="00E9084C"/>
    <w:rsid w:val="00E9100E"/>
    <w:rsid w:val="00E9126B"/>
    <w:rsid w:val="00E9130B"/>
    <w:rsid w:val="00E91484"/>
    <w:rsid w:val="00E914D5"/>
    <w:rsid w:val="00E916DB"/>
    <w:rsid w:val="00E91708"/>
    <w:rsid w:val="00E919D9"/>
    <w:rsid w:val="00E91BB1"/>
    <w:rsid w:val="00E91D2C"/>
    <w:rsid w:val="00E91F4F"/>
    <w:rsid w:val="00E9280B"/>
    <w:rsid w:val="00E93187"/>
    <w:rsid w:val="00E93754"/>
    <w:rsid w:val="00E9382E"/>
    <w:rsid w:val="00E93AD3"/>
    <w:rsid w:val="00E93DD3"/>
    <w:rsid w:val="00E95004"/>
    <w:rsid w:val="00E956C0"/>
    <w:rsid w:val="00E959FB"/>
    <w:rsid w:val="00E95F68"/>
    <w:rsid w:val="00E973D1"/>
    <w:rsid w:val="00E974C0"/>
    <w:rsid w:val="00E97611"/>
    <w:rsid w:val="00E97B85"/>
    <w:rsid w:val="00EA07E6"/>
    <w:rsid w:val="00EA16FE"/>
    <w:rsid w:val="00EA1C66"/>
    <w:rsid w:val="00EA1CE4"/>
    <w:rsid w:val="00EA21DF"/>
    <w:rsid w:val="00EA23EA"/>
    <w:rsid w:val="00EA24ED"/>
    <w:rsid w:val="00EA2E22"/>
    <w:rsid w:val="00EA2FCD"/>
    <w:rsid w:val="00EA38FB"/>
    <w:rsid w:val="00EA452C"/>
    <w:rsid w:val="00EA505C"/>
    <w:rsid w:val="00EA5D17"/>
    <w:rsid w:val="00EB062E"/>
    <w:rsid w:val="00EB385F"/>
    <w:rsid w:val="00EB43F1"/>
    <w:rsid w:val="00EB4E0E"/>
    <w:rsid w:val="00EB532D"/>
    <w:rsid w:val="00EB68C8"/>
    <w:rsid w:val="00EB7543"/>
    <w:rsid w:val="00EC158B"/>
    <w:rsid w:val="00EC1E2D"/>
    <w:rsid w:val="00EC2D22"/>
    <w:rsid w:val="00EC3A23"/>
    <w:rsid w:val="00EC3CB0"/>
    <w:rsid w:val="00EC3E15"/>
    <w:rsid w:val="00EC422E"/>
    <w:rsid w:val="00EC4339"/>
    <w:rsid w:val="00EC4FCD"/>
    <w:rsid w:val="00EC5330"/>
    <w:rsid w:val="00EC559C"/>
    <w:rsid w:val="00EC56F3"/>
    <w:rsid w:val="00EC607F"/>
    <w:rsid w:val="00EC699C"/>
    <w:rsid w:val="00EC6F7E"/>
    <w:rsid w:val="00EC71D4"/>
    <w:rsid w:val="00EC7487"/>
    <w:rsid w:val="00EC7533"/>
    <w:rsid w:val="00EC77D1"/>
    <w:rsid w:val="00EC7DAF"/>
    <w:rsid w:val="00EC7EED"/>
    <w:rsid w:val="00ED0940"/>
    <w:rsid w:val="00ED0D7D"/>
    <w:rsid w:val="00ED0FC7"/>
    <w:rsid w:val="00ED1B37"/>
    <w:rsid w:val="00ED25E3"/>
    <w:rsid w:val="00ED2893"/>
    <w:rsid w:val="00ED2B1D"/>
    <w:rsid w:val="00ED2C93"/>
    <w:rsid w:val="00ED308F"/>
    <w:rsid w:val="00ED38D2"/>
    <w:rsid w:val="00ED3A20"/>
    <w:rsid w:val="00ED482A"/>
    <w:rsid w:val="00ED48BC"/>
    <w:rsid w:val="00ED492A"/>
    <w:rsid w:val="00ED4E5A"/>
    <w:rsid w:val="00ED542D"/>
    <w:rsid w:val="00ED5727"/>
    <w:rsid w:val="00ED6C40"/>
    <w:rsid w:val="00ED7E57"/>
    <w:rsid w:val="00EE036D"/>
    <w:rsid w:val="00EE0D0C"/>
    <w:rsid w:val="00EE0E53"/>
    <w:rsid w:val="00EE10FA"/>
    <w:rsid w:val="00EE13E2"/>
    <w:rsid w:val="00EE14C8"/>
    <w:rsid w:val="00EE1667"/>
    <w:rsid w:val="00EE16B2"/>
    <w:rsid w:val="00EE19F5"/>
    <w:rsid w:val="00EE1EC4"/>
    <w:rsid w:val="00EE2684"/>
    <w:rsid w:val="00EE277A"/>
    <w:rsid w:val="00EE2868"/>
    <w:rsid w:val="00EE34FC"/>
    <w:rsid w:val="00EE3CE8"/>
    <w:rsid w:val="00EE41A5"/>
    <w:rsid w:val="00EE4AB2"/>
    <w:rsid w:val="00EE4D15"/>
    <w:rsid w:val="00EE4E5D"/>
    <w:rsid w:val="00EE52A4"/>
    <w:rsid w:val="00EE5359"/>
    <w:rsid w:val="00EE5B83"/>
    <w:rsid w:val="00EE67F2"/>
    <w:rsid w:val="00EE6E2B"/>
    <w:rsid w:val="00EE70EE"/>
    <w:rsid w:val="00EE743D"/>
    <w:rsid w:val="00EE7543"/>
    <w:rsid w:val="00EE7D0D"/>
    <w:rsid w:val="00EF0BD2"/>
    <w:rsid w:val="00EF2825"/>
    <w:rsid w:val="00EF330C"/>
    <w:rsid w:val="00EF3A72"/>
    <w:rsid w:val="00EF479F"/>
    <w:rsid w:val="00EF496F"/>
    <w:rsid w:val="00EF4B83"/>
    <w:rsid w:val="00EF5442"/>
    <w:rsid w:val="00EF5AB3"/>
    <w:rsid w:val="00EF5D19"/>
    <w:rsid w:val="00EF6F28"/>
    <w:rsid w:val="00EF73FC"/>
    <w:rsid w:val="00EF7ED5"/>
    <w:rsid w:val="00F0099C"/>
    <w:rsid w:val="00F00CFF"/>
    <w:rsid w:val="00F010F4"/>
    <w:rsid w:val="00F01400"/>
    <w:rsid w:val="00F02C0D"/>
    <w:rsid w:val="00F032AF"/>
    <w:rsid w:val="00F039F1"/>
    <w:rsid w:val="00F049E8"/>
    <w:rsid w:val="00F04FB2"/>
    <w:rsid w:val="00F05C73"/>
    <w:rsid w:val="00F0619F"/>
    <w:rsid w:val="00F06B3A"/>
    <w:rsid w:val="00F07835"/>
    <w:rsid w:val="00F07840"/>
    <w:rsid w:val="00F07AA9"/>
    <w:rsid w:val="00F1078A"/>
    <w:rsid w:val="00F11BD4"/>
    <w:rsid w:val="00F129E1"/>
    <w:rsid w:val="00F13ACB"/>
    <w:rsid w:val="00F13D7C"/>
    <w:rsid w:val="00F13DF2"/>
    <w:rsid w:val="00F14C6E"/>
    <w:rsid w:val="00F15240"/>
    <w:rsid w:val="00F15D9C"/>
    <w:rsid w:val="00F16411"/>
    <w:rsid w:val="00F17127"/>
    <w:rsid w:val="00F17530"/>
    <w:rsid w:val="00F1782E"/>
    <w:rsid w:val="00F202C3"/>
    <w:rsid w:val="00F20D65"/>
    <w:rsid w:val="00F222A3"/>
    <w:rsid w:val="00F223E6"/>
    <w:rsid w:val="00F22881"/>
    <w:rsid w:val="00F22DCD"/>
    <w:rsid w:val="00F22FEB"/>
    <w:rsid w:val="00F23053"/>
    <w:rsid w:val="00F2376C"/>
    <w:rsid w:val="00F23DE6"/>
    <w:rsid w:val="00F2441B"/>
    <w:rsid w:val="00F24ED4"/>
    <w:rsid w:val="00F25461"/>
    <w:rsid w:val="00F25638"/>
    <w:rsid w:val="00F258BB"/>
    <w:rsid w:val="00F25CF8"/>
    <w:rsid w:val="00F2628D"/>
    <w:rsid w:val="00F26847"/>
    <w:rsid w:val="00F277F0"/>
    <w:rsid w:val="00F27C91"/>
    <w:rsid w:val="00F27D31"/>
    <w:rsid w:val="00F30265"/>
    <w:rsid w:val="00F30818"/>
    <w:rsid w:val="00F30B77"/>
    <w:rsid w:val="00F31303"/>
    <w:rsid w:val="00F31858"/>
    <w:rsid w:val="00F31988"/>
    <w:rsid w:val="00F328A6"/>
    <w:rsid w:val="00F328CB"/>
    <w:rsid w:val="00F335DF"/>
    <w:rsid w:val="00F33BBE"/>
    <w:rsid w:val="00F34502"/>
    <w:rsid w:val="00F346E0"/>
    <w:rsid w:val="00F34738"/>
    <w:rsid w:val="00F3500B"/>
    <w:rsid w:val="00F35099"/>
    <w:rsid w:val="00F3571C"/>
    <w:rsid w:val="00F35F2D"/>
    <w:rsid w:val="00F362A2"/>
    <w:rsid w:val="00F365DF"/>
    <w:rsid w:val="00F402F5"/>
    <w:rsid w:val="00F4035B"/>
    <w:rsid w:val="00F40C22"/>
    <w:rsid w:val="00F40C9D"/>
    <w:rsid w:val="00F41B54"/>
    <w:rsid w:val="00F435F9"/>
    <w:rsid w:val="00F43F30"/>
    <w:rsid w:val="00F443ED"/>
    <w:rsid w:val="00F44B28"/>
    <w:rsid w:val="00F450AD"/>
    <w:rsid w:val="00F4512D"/>
    <w:rsid w:val="00F451D2"/>
    <w:rsid w:val="00F45233"/>
    <w:rsid w:val="00F455EF"/>
    <w:rsid w:val="00F45F04"/>
    <w:rsid w:val="00F46143"/>
    <w:rsid w:val="00F463AB"/>
    <w:rsid w:val="00F4646C"/>
    <w:rsid w:val="00F46808"/>
    <w:rsid w:val="00F47D7C"/>
    <w:rsid w:val="00F47F06"/>
    <w:rsid w:val="00F5039E"/>
    <w:rsid w:val="00F50585"/>
    <w:rsid w:val="00F51175"/>
    <w:rsid w:val="00F5163B"/>
    <w:rsid w:val="00F516A4"/>
    <w:rsid w:val="00F51950"/>
    <w:rsid w:val="00F51D2B"/>
    <w:rsid w:val="00F51ECF"/>
    <w:rsid w:val="00F5261D"/>
    <w:rsid w:val="00F52F7A"/>
    <w:rsid w:val="00F5375B"/>
    <w:rsid w:val="00F53CC1"/>
    <w:rsid w:val="00F548F1"/>
    <w:rsid w:val="00F5523A"/>
    <w:rsid w:val="00F55FB8"/>
    <w:rsid w:val="00F56777"/>
    <w:rsid w:val="00F56789"/>
    <w:rsid w:val="00F56C54"/>
    <w:rsid w:val="00F578D9"/>
    <w:rsid w:val="00F57B66"/>
    <w:rsid w:val="00F6080E"/>
    <w:rsid w:val="00F6082F"/>
    <w:rsid w:val="00F61024"/>
    <w:rsid w:val="00F61687"/>
    <w:rsid w:val="00F620C5"/>
    <w:rsid w:val="00F62A79"/>
    <w:rsid w:val="00F62AC2"/>
    <w:rsid w:val="00F635FC"/>
    <w:rsid w:val="00F64932"/>
    <w:rsid w:val="00F64CE7"/>
    <w:rsid w:val="00F6544B"/>
    <w:rsid w:val="00F655ED"/>
    <w:rsid w:val="00F65AC3"/>
    <w:rsid w:val="00F66264"/>
    <w:rsid w:val="00F66364"/>
    <w:rsid w:val="00F66C46"/>
    <w:rsid w:val="00F6787B"/>
    <w:rsid w:val="00F67903"/>
    <w:rsid w:val="00F67C85"/>
    <w:rsid w:val="00F67EC5"/>
    <w:rsid w:val="00F70AAD"/>
    <w:rsid w:val="00F71461"/>
    <w:rsid w:val="00F72465"/>
    <w:rsid w:val="00F729D8"/>
    <w:rsid w:val="00F729E5"/>
    <w:rsid w:val="00F730AD"/>
    <w:rsid w:val="00F73481"/>
    <w:rsid w:val="00F73492"/>
    <w:rsid w:val="00F73EE4"/>
    <w:rsid w:val="00F74411"/>
    <w:rsid w:val="00F7451F"/>
    <w:rsid w:val="00F74FEB"/>
    <w:rsid w:val="00F7519C"/>
    <w:rsid w:val="00F76DF6"/>
    <w:rsid w:val="00F77039"/>
    <w:rsid w:val="00F77063"/>
    <w:rsid w:val="00F77157"/>
    <w:rsid w:val="00F7723B"/>
    <w:rsid w:val="00F77299"/>
    <w:rsid w:val="00F775CE"/>
    <w:rsid w:val="00F77AD6"/>
    <w:rsid w:val="00F80037"/>
    <w:rsid w:val="00F8016C"/>
    <w:rsid w:val="00F80231"/>
    <w:rsid w:val="00F804C0"/>
    <w:rsid w:val="00F80596"/>
    <w:rsid w:val="00F80836"/>
    <w:rsid w:val="00F81648"/>
    <w:rsid w:val="00F82EF0"/>
    <w:rsid w:val="00F830B1"/>
    <w:rsid w:val="00F831DF"/>
    <w:rsid w:val="00F83563"/>
    <w:rsid w:val="00F835A8"/>
    <w:rsid w:val="00F84608"/>
    <w:rsid w:val="00F85053"/>
    <w:rsid w:val="00F85190"/>
    <w:rsid w:val="00F852F6"/>
    <w:rsid w:val="00F854C5"/>
    <w:rsid w:val="00F85687"/>
    <w:rsid w:val="00F859D8"/>
    <w:rsid w:val="00F86088"/>
    <w:rsid w:val="00F8625A"/>
    <w:rsid w:val="00F86D1F"/>
    <w:rsid w:val="00F86FE4"/>
    <w:rsid w:val="00F8737E"/>
    <w:rsid w:val="00F87A39"/>
    <w:rsid w:val="00F87B82"/>
    <w:rsid w:val="00F87FB1"/>
    <w:rsid w:val="00F9036B"/>
    <w:rsid w:val="00F90D2B"/>
    <w:rsid w:val="00F91E52"/>
    <w:rsid w:val="00F92216"/>
    <w:rsid w:val="00F92BB0"/>
    <w:rsid w:val="00F933B3"/>
    <w:rsid w:val="00F933CD"/>
    <w:rsid w:val="00F9509C"/>
    <w:rsid w:val="00F951E9"/>
    <w:rsid w:val="00F96232"/>
    <w:rsid w:val="00F9651E"/>
    <w:rsid w:val="00F96F8C"/>
    <w:rsid w:val="00F96FA7"/>
    <w:rsid w:val="00F97612"/>
    <w:rsid w:val="00F977D7"/>
    <w:rsid w:val="00F97C18"/>
    <w:rsid w:val="00FA0AAC"/>
    <w:rsid w:val="00FA0FA6"/>
    <w:rsid w:val="00FA0FBD"/>
    <w:rsid w:val="00FA202B"/>
    <w:rsid w:val="00FA2A12"/>
    <w:rsid w:val="00FA2C81"/>
    <w:rsid w:val="00FA3509"/>
    <w:rsid w:val="00FA3F34"/>
    <w:rsid w:val="00FA4462"/>
    <w:rsid w:val="00FA4C81"/>
    <w:rsid w:val="00FA50A3"/>
    <w:rsid w:val="00FA6126"/>
    <w:rsid w:val="00FA61E2"/>
    <w:rsid w:val="00FA6755"/>
    <w:rsid w:val="00FA7DB6"/>
    <w:rsid w:val="00FA7F95"/>
    <w:rsid w:val="00FB099C"/>
    <w:rsid w:val="00FB0D8E"/>
    <w:rsid w:val="00FB1701"/>
    <w:rsid w:val="00FB17E1"/>
    <w:rsid w:val="00FB18D2"/>
    <w:rsid w:val="00FB1D2D"/>
    <w:rsid w:val="00FB1EF5"/>
    <w:rsid w:val="00FB2053"/>
    <w:rsid w:val="00FB386F"/>
    <w:rsid w:val="00FB3954"/>
    <w:rsid w:val="00FB4C21"/>
    <w:rsid w:val="00FB4D24"/>
    <w:rsid w:val="00FB5823"/>
    <w:rsid w:val="00FB5C0C"/>
    <w:rsid w:val="00FB5D6B"/>
    <w:rsid w:val="00FB7175"/>
    <w:rsid w:val="00FB7833"/>
    <w:rsid w:val="00FB7CF0"/>
    <w:rsid w:val="00FB7F7D"/>
    <w:rsid w:val="00FC017B"/>
    <w:rsid w:val="00FC09E3"/>
    <w:rsid w:val="00FC0A20"/>
    <w:rsid w:val="00FC1096"/>
    <w:rsid w:val="00FC1496"/>
    <w:rsid w:val="00FC14D9"/>
    <w:rsid w:val="00FC1F74"/>
    <w:rsid w:val="00FC1FFA"/>
    <w:rsid w:val="00FC2E88"/>
    <w:rsid w:val="00FC3724"/>
    <w:rsid w:val="00FC40FC"/>
    <w:rsid w:val="00FC4D77"/>
    <w:rsid w:val="00FC55A9"/>
    <w:rsid w:val="00FC562B"/>
    <w:rsid w:val="00FC5737"/>
    <w:rsid w:val="00FC5C04"/>
    <w:rsid w:val="00FC5DC4"/>
    <w:rsid w:val="00FC624F"/>
    <w:rsid w:val="00FC6722"/>
    <w:rsid w:val="00FC6B08"/>
    <w:rsid w:val="00FC6C4A"/>
    <w:rsid w:val="00FC6EC3"/>
    <w:rsid w:val="00FC6F47"/>
    <w:rsid w:val="00FC74E7"/>
    <w:rsid w:val="00FD0581"/>
    <w:rsid w:val="00FD1E15"/>
    <w:rsid w:val="00FD2201"/>
    <w:rsid w:val="00FD25CF"/>
    <w:rsid w:val="00FD2829"/>
    <w:rsid w:val="00FD2A6A"/>
    <w:rsid w:val="00FD2DE0"/>
    <w:rsid w:val="00FD2EDC"/>
    <w:rsid w:val="00FD4540"/>
    <w:rsid w:val="00FD5730"/>
    <w:rsid w:val="00FD74E3"/>
    <w:rsid w:val="00FE06C6"/>
    <w:rsid w:val="00FE132F"/>
    <w:rsid w:val="00FE1BFD"/>
    <w:rsid w:val="00FE271E"/>
    <w:rsid w:val="00FE279A"/>
    <w:rsid w:val="00FE29A9"/>
    <w:rsid w:val="00FE2A0F"/>
    <w:rsid w:val="00FE2D82"/>
    <w:rsid w:val="00FE3655"/>
    <w:rsid w:val="00FE461A"/>
    <w:rsid w:val="00FE4FA8"/>
    <w:rsid w:val="00FE53C0"/>
    <w:rsid w:val="00FE5800"/>
    <w:rsid w:val="00FE5ADF"/>
    <w:rsid w:val="00FE5F28"/>
    <w:rsid w:val="00FE5F95"/>
    <w:rsid w:val="00FE68D8"/>
    <w:rsid w:val="00FE701E"/>
    <w:rsid w:val="00FE7182"/>
    <w:rsid w:val="00FE74EF"/>
    <w:rsid w:val="00FF0479"/>
    <w:rsid w:val="00FF10A6"/>
    <w:rsid w:val="00FF24D8"/>
    <w:rsid w:val="00FF2A8B"/>
    <w:rsid w:val="00FF2CC2"/>
    <w:rsid w:val="00FF3021"/>
    <w:rsid w:val="00FF33F9"/>
    <w:rsid w:val="00FF4312"/>
    <w:rsid w:val="00FF4380"/>
    <w:rsid w:val="00FF4D35"/>
    <w:rsid w:val="00FF4E59"/>
    <w:rsid w:val="00FF4E92"/>
    <w:rsid w:val="00FF5282"/>
    <w:rsid w:val="00FF52BD"/>
    <w:rsid w:val="00FF5ED4"/>
    <w:rsid w:val="00FF6202"/>
    <w:rsid w:val="00FF6375"/>
    <w:rsid w:val="00FF6484"/>
    <w:rsid w:val="00FF66A1"/>
    <w:rsid w:val="00FF6780"/>
    <w:rsid w:val="00FF687B"/>
    <w:rsid w:val="00FF7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4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E4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69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E469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71F3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ak.tv/HaberiYazdir.aspx?hid=5920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.harunyahya.org/tr/Guncel-Yorumlar/100163/Beyni-koruyan-kafatasi" TargetMode="External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hyperlink" Target="http://www.nesetuana.com/2010/12/kol-ckg-nasl-anlaslr.html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54</TotalTime>
  <Pages>3</Pages>
  <Words>777</Words>
  <Characters>4430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>www.sorubak.com</cp:keywords>
  <dc:description/>
  <cp:lastModifiedBy>edanur</cp:lastModifiedBy>
  <cp:revision>3</cp:revision>
  <dcterms:created xsi:type="dcterms:W3CDTF">2014-04-08T16:04:00Z</dcterms:created>
  <dcterms:modified xsi:type="dcterms:W3CDTF">2014-10-06T21:42:00Z</dcterms:modified>
</cp:coreProperties>
</file>