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C3F" w:rsidRDefault="00697C3F" w:rsidP="00FB4CA9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Adı, soyadı:……………………….. …………………………             No:………….                                                                                         </w:t>
      </w:r>
    </w:p>
    <w:p w:rsidR="00697C3F" w:rsidRDefault="00697C3F" w:rsidP="00FB4CA9">
      <w:pPr>
        <w:rPr>
          <w:b/>
          <w:sz w:val="22"/>
          <w:szCs w:val="22"/>
        </w:rPr>
      </w:pPr>
    </w:p>
    <w:p w:rsidR="00697C3F" w:rsidRDefault="00697C3F" w:rsidP="00FB4CA9">
      <w:pPr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ÖZBEY İLKOKULU 4. SINIFLAR  DİN KÜLTÜRÜ VE AHLAK BİLGİSİ  DERSİ</w:t>
      </w:r>
    </w:p>
    <w:p w:rsidR="00697C3F" w:rsidRPr="005933F8" w:rsidRDefault="00697C3F" w:rsidP="00FB4CA9">
      <w:pPr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 1 . YARIYIL   1</w:t>
      </w:r>
      <w:r w:rsidRPr="005933F8">
        <w:rPr>
          <w:b/>
          <w:i/>
          <w:sz w:val="22"/>
          <w:szCs w:val="22"/>
        </w:rPr>
        <w:t xml:space="preserve">. YAZILI </w:t>
      </w:r>
      <w:r w:rsidRPr="00116055">
        <w:rPr>
          <w:b/>
          <w:i/>
          <w:sz w:val="22"/>
          <w:szCs w:val="22"/>
        </w:rPr>
        <w:t>SINAVI SORULARI</w:t>
      </w:r>
    </w:p>
    <w:p w:rsidR="00697C3F" w:rsidRDefault="00697C3F" w:rsidP="00FB4CA9">
      <w:pPr>
        <w:jc w:val="center"/>
        <w:rPr>
          <w:b/>
          <w:sz w:val="22"/>
          <w:szCs w:val="22"/>
        </w:rPr>
        <w:sectPr w:rsidR="00697C3F" w:rsidSect="00FB4CA9">
          <w:pgSz w:w="11906" w:h="16838"/>
          <w:pgMar w:top="426" w:right="849" w:bottom="709" w:left="1417" w:header="708" w:footer="708" w:gutter="0"/>
          <w:cols w:space="708"/>
          <w:docGrid w:linePitch="360"/>
        </w:sectPr>
      </w:pPr>
    </w:p>
    <w:p w:rsidR="00697C3F" w:rsidRDefault="00697C3F" w:rsidP="00FB4CA9">
      <w:pPr>
        <w:jc w:val="center"/>
        <w:rPr>
          <w:b/>
          <w:sz w:val="22"/>
          <w:szCs w:val="22"/>
        </w:rPr>
      </w:pPr>
    </w:p>
    <w:p w:rsidR="00697C3F" w:rsidRDefault="00697C3F" w:rsidP="00D56591">
      <w:pPr>
        <w:rPr>
          <w:rFonts w:ascii="Comic Sans MS" w:hAnsi="Comic Sans MS"/>
          <w:b/>
          <w:sz w:val="20"/>
          <w:szCs w:val="20"/>
        </w:rPr>
        <w:sectPr w:rsidR="00697C3F" w:rsidSect="00FB4CA9">
          <w:type w:val="continuous"/>
          <w:pgSz w:w="11906" w:h="16838"/>
          <w:pgMar w:top="426" w:right="849" w:bottom="284" w:left="1417" w:header="708" w:footer="708" w:gutter="0"/>
          <w:cols w:num="2" w:space="708"/>
          <w:docGrid w:linePitch="360"/>
        </w:sectPr>
      </w:pPr>
    </w:p>
    <w:p w:rsidR="00697C3F" w:rsidRPr="00FB4CA9" w:rsidRDefault="00697C3F" w:rsidP="00D56591">
      <w:pPr>
        <w:rPr>
          <w:rFonts w:ascii="Comic Sans MS" w:hAnsi="Comic Sans MS"/>
          <w:b/>
          <w:sz w:val="20"/>
          <w:szCs w:val="20"/>
        </w:rPr>
      </w:pPr>
      <w:r w:rsidRPr="005673A4">
        <w:rPr>
          <w:rFonts w:ascii="Comic Sans MS" w:hAnsi="Comic Sans MS"/>
          <w:b/>
          <w:sz w:val="20"/>
          <w:szCs w:val="20"/>
        </w:rPr>
        <w:t>Soru 1. Bütün işlerimize ne ile başlamalıyız?</w:t>
      </w:r>
    </w:p>
    <w:p w:rsidR="00697C3F" w:rsidRDefault="00697C3F" w:rsidP="00D56591">
      <w:pPr>
        <w:rPr>
          <w:rFonts w:ascii="Comic Sans MS" w:hAnsi="Comic Sans MS"/>
          <w:sz w:val="20"/>
          <w:szCs w:val="20"/>
        </w:rPr>
      </w:pPr>
      <w:r w:rsidRPr="005673A4">
        <w:rPr>
          <w:rFonts w:ascii="Comic Sans MS" w:hAnsi="Comic Sans MS"/>
          <w:sz w:val="20"/>
          <w:szCs w:val="20"/>
        </w:rPr>
        <w:t xml:space="preserve"> A) Besmele ile</w:t>
      </w:r>
      <w:r w:rsidRPr="005673A4">
        <w:rPr>
          <w:rFonts w:ascii="Comic Sans MS" w:hAnsi="Comic Sans MS"/>
          <w:sz w:val="20"/>
          <w:szCs w:val="20"/>
        </w:rPr>
        <w:tab/>
      </w:r>
      <w:r w:rsidRPr="005673A4">
        <w:rPr>
          <w:rFonts w:ascii="Comic Sans MS" w:hAnsi="Comic Sans MS"/>
          <w:sz w:val="20"/>
          <w:szCs w:val="20"/>
        </w:rPr>
        <w:tab/>
        <w:t>B) Namaz ile</w:t>
      </w:r>
      <w:r>
        <w:rPr>
          <w:rFonts w:ascii="Comic Sans MS" w:hAnsi="Comic Sans MS"/>
          <w:sz w:val="20"/>
          <w:szCs w:val="20"/>
        </w:rPr>
        <w:tab/>
      </w:r>
    </w:p>
    <w:p w:rsidR="00697C3F" w:rsidRPr="005673A4" w:rsidRDefault="00697C3F" w:rsidP="00D5659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5673A4">
        <w:rPr>
          <w:rFonts w:ascii="Comic Sans MS" w:hAnsi="Comic Sans MS"/>
          <w:sz w:val="20"/>
          <w:szCs w:val="20"/>
        </w:rPr>
        <w:t xml:space="preserve">C) Oruç ile    </w:t>
      </w:r>
      <w:r w:rsidRPr="005673A4">
        <w:rPr>
          <w:rFonts w:ascii="Comic Sans MS" w:hAnsi="Comic Sans MS"/>
          <w:sz w:val="20"/>
          <w:szCs w:val="20"/>
        </w:rPr>
        <w:tab/>
      </w:r>
      <w:r w:rsidRPr="005673A4">
        <w:rPr>
          <w:rFonts w:ascii="Comic Sans MS" w:hAnsi="Comic Sans MS"/>
          <w:sz w:val="20"/>
          <w:szCs w:val="20"/>
        </w:rPr>
        <w:tab/>
        <w:t>D) Selam ile</w:t>
      </w:r>
    </w:p>
    <w:p w:rsidR="00697C3F" w:rsidRPr="005673A4" w:rsidRDefault="00697C3F" w:rsidP="00D56591">
      <w:pPr>
        <w:pStyle w:val="AralkYok1"/>
        <w:rPr>
          <w:rFonts w:ascii="Comic Sans MS" w:hAnsi="Comic Sans MS"/>
          <w:sz w:val="20"/>
          <w:szCs w:val="20"/>
        </w:rPr>
      </w:pPr>
    </w:p>
    <w:p w:rsidR="00697C3F" w:rsidRPr="005673A4" w:rsidRDefault="00697C3F" w:rsidP="00D56591">
      <w:pPr>
        <w:pStyle w:val="AralkYok1"/>
        <w:ind w:right="-113"/>
        <w:rPr>
          <w:rFonts w:ascii="Comic Sans MS" w:hAnsi="Comic Sans MS"/>
          <w:b/>
          <w:sz w:val="20"/>
          <w:szCs w:val="20"/>
        </w:rPr>
      </w:pPr>
      <w:r w:rsidRPr="005673A4">
        <w:rPr>
          <w:rFonts w:ascii="Comic Sans MS" w:hAnsi="Comic Sans MS"/>
          <w:b/>
          <w:sz w:val="20"/>
          <w:szCs w:val="20"/>
        </w:rPr>
        <w:t>Soru 2. Aşağıdakilerden hangisinde besmelenin anlamı doğru yazılmıştır?</w:t>
      </w:r>
    </w:p>
    <w:p w:rsidR="00697C3F" w:rsidRPr="005673A4" w:rsidRDefault="00697C3F" w:rsidP="00D56591">
      <w:pPr>
        <w:pStyle w:val="AralkYok1"/>
        <w:rPr>
          <w:rFonts w:ascii="Comic Sans MS" w:hAnsi="Comic Sans MS"/>
          <w:sz w:val="20"/>
          <w:szCs w:val="20"/>
        </w:rPr>
      </w:pPr>
    </w:p>
    <w:p w:rsidR="00697C3F" w:rsidRDefault="00697C3F" w:rsidP="00D56591">
      <w:pPr>
        <w:pStyle w:val="AralkYok1"/>
        <w:rPr>
          <w:rFonts w:ascii="Comic Sans MS" w:hAnsi="Comic Sans MS"/>
          <w:sz w:val="20"/>
          <w:szCs w:val="20"/>
        </w:rPr>
      </w:pPr>
      <w:r w:rsidRPr="005673A4">
        <w:rPr>
          <w:rFonts w:ascii="Comic Sans MS" w:hAnsi="Comic Sans MS"/>
          <w:sz w:val="20"/>
          <w:szCs w:val="20"/>
        </w:rPr>
        <w:t>A) Teşekkür ederim.</w:t>
      </w:r>
    </w:p>
    <w:p w:rsidR="00697C3F" w:rsidRPr="005673A4" w:rsidRDefault="00697C3F" w:rsidP="00D56591">
      <w:pPr>
        <w:pStyle w:val="AralkYok1"/>
        <w:rPr>
          <w:rFonts w:ascii="Comic Sans MS" w:hAnsi="Comic Sans MS"/>
          <w:sz w:val="20"/>
          <w:szCs w:val="20"/>
        </w:rPr>
      </w:pPr>
      <w:r w:rsidRPr="005673A4">
        <w:rPr>
          <w:rFonts w:ascii="Comic Sans MS" w:hAnsi="Comic Sans MS"/>
          <w:sz w:val="20"/>
          <w:szCs w:val="20"/>
        </w:rPr>
        <w:t xml:space="preserve">B) Esirgeyen ve bağışlayan Allah’ın adıyla.                     </w:t>
      </w:r>
    </w:p>
    <w:p w:rsidR="00697C3F" w:rsidRPr="005673A4" w:rsidRDefault="00697C3F" w:rsidP="00D56591">
      <w:pPr>
        <w:pStyle w:val="AralkYok1"/>
        <w:rPr>
          <w:rFonts w:ascii="Comic Sans MS" w:hAnsi="Comic Sans MS"/>
          <w:sz w:val="20"/>
          <w:szCs w:val="20"/>
        </w:rPr>
      </w:pPr>
      <w:r w:rsidRPr="005673A4">
        <w:rPr>
          <w:rFonts w:ascii="Comic Sans MS" w:hAnsi="Comic Sans MS"/>
          <w:sz w:val="20"/>
          <w:szCs w:val="20"/>
        </w:rPr>
        <w:t>C) Allah’ tan başka ilah yoktur.                                        D) Sana hamt olsun.</w:t>
      </w:r>
    </w:p>
    <w:p w:rsidR="00697C3F" w:rsidRPr="005673A4" w:rsidRDefault="00697C3F" w:rsidP="00D56591">
      <w:pPr>
        <w:rPr>
          <w:rFonts w:ascii="Comic Sans MS" w:hAnsi="Comic Sans MS"/>
          <w:sz w:val="20"/>
          <w:szCs w:val="20"/>
        </w:rPr>
      </w:pPr>
    </w:p>
    <w:p w:rsidR="00697C3F" w:rsidRPr="00FB4CA9" w:rsidRDefault="00697C3F" w:rsidP="00D56591">
      <w:pPr>
        <w:shd w:val="clear" w:color="auto" w:fill="FFFFFF"/>
        <w:spacing w:line="270" w:lineRule="atLeast"/>
        <w:rPr>
          <w:rFonts w:ascii="Comic Sans MS" w:hAnsi="Comic Sans MS"/>
          <w:b/>
          <w:sz w:val="20"/>
          <w:szCs w:val="20"/>
          <w:bdr w:val="none" w:sz="0" w:space="0" w:color="auto" w:frame="1"/>
        </w:rPr>
      </w:pPr>
      <w:r w:rsidRPr="005673A4">
        <w:rPr>
          <w:rFonts w:ascii="Comic Sans MS" w:hAnsi="Comic Sans MS"/>
          <w:b/>
          <w:sz w:val="20"/>
          <w:szCs w:val="20"/>
        </w:rPr>
        <w:t xml:space="preserve">Soru 3. </w:t>
      </w:r>
      <w:r w:rsidRPr="005673A4">
        <w:rPr>
          <w:rFonts w:ascii="Comic Sans MS" w:hAnsi="Comic Sans MS"/>
          <w:b/>
          <w:bCs/>
          <w:sz w:val="20"/>
          <w:szCs w:val="20"/>
          <w:bdr w:val="none" w:sz="0" w:space="0" w:color="auto" w:frame="1"/>
        </w:rPr>
        <w:t>Allah’ın bize vermiş olduğu nimetler karşısında ona teşekkür etmeye ne ad verilir?</w:t>
      </w:r>
    </w:p>
    <w:p w:rsidR="00697C3F" w:rsidRPr="00D56591" w:rsidRDefault="00697C3F" w:rsidP="00D56591">
      <w:pPr>
        <w:shd w:val="clear" w:color="auto" w:fill="FFFFFF"/>
        <w:spacing w:line="270" w:lineRule="atLeast"/>
        <w:rPr>
          <w:rFonts w:ascii="Comic Sans MS" w:hAnsi="Comic Sans MS"/>
          <w:sz w:val="20"/>
          <w:szCs w:val="20"/>
          <w:bdr w:val="none" w:sz="0" w:space="0" w:color="auto" w:frame="1"/>
        </w:rPr>
      </w:pPr>
      <w:r w:rsidRPr="005673A4">
        <w:rPr>
          <w:rFonts w:ascii="Comic Sans MS" w:hAnsi="Comic Sans MS"/>
          <w:bCs/>
          <w:sz w:val="20"/>
          <w:szCs w:val="20"/>
          <w:bdr w:val="none" w:sz="0" w:space="0" w:color="auto" w:frame="1"/>
        </w:rPr>
        <w:t>A)</w:t>
      </w:r>
      <w:r w:rsidRPr="005673A4">
        <w:rPr>
          <w:rFonts w:ascii="Comic Sans MS" w:hAnsi="Comic Sans MS"/>
          <w:sz w:val="20"/>
          <w:szCs w:val="20"/>
        </w:rPr>
        <w:t> </w:t>
      </w:r>
      <w:r w:rsidRPr="005673A4">
        <w:rPr>
          <w:rFonts w:ascii="Comic Sans MS" w:hAnsi="Comic Sans MS"/>
          <w:sz w:val="20"/>
          <w:szCs w:val="20"/>
          <w:bdr w:val="none" w:sz="0" w:space="0" w:color="auto" w:frame="1"/>
        </w:rPr>
        <w:t>Şükür</w:t>
      </w:r>
      <w:r>
        <w:rPr>
          <w:rFonts w:ascii="Comic Sans MS" w:hAnsi="Comic Sans MS"/>
          <w:sz w:val="20"/>
          <w:szCs w:val="20"/>
          <w:bdr w:val="none" w:sz="0" w:space="0" w:color="auto" w:frame="1"/>
        </w:rPr>
        <w:tab/>
        <w:t>B</w:t>
      </w:r>
      <w:r w:rsidRPr="005673A4">
        <w:rPr>
          <w:rFonts w:ascii="Comic Sans MS" w:hAnsi="Comic Sans MS"/>
          <w:bCs/>
          <w:sz w:val="20"/>
          <w:szCs w:val="20"/>
          <w:bdr w:val="none" w:sz="0" w:space="0" w:color="auto" w:frame="1"/>
        </w:rPr>
        <w:t xml:space="preserve">) </w:t>
      </w:r>
      <w:r w:rsidRPr="005673A4">
        <w:rPr>
          <w:rFonts w:ascii="Comic Sans MS" w:hAnsi="Comic Sans MS"/>
          <w:sz w:val="20"/>
          <w:szCs w:val="20"/>
          <w:bdr w:val="none" w:sz="0" w:space="0" w:color="auto" w:frame="1"/>
        </w:rPr>
        <w:t>Sevap</w:t>
      </w:r>
      <w:r>
        <w:rPr>
          <w:rFonts w:ascii="Comic Sans MS" w:hAnsi="Comic Sans MS"/>
          <w:sz w:val="20"/>
          <w:szCs w:val="20"/>
          <w:bdr w:val="none" w:sz="0" w:space="0" w:color="auto" w:frame="1"/>
        </w:rPr>
        <w:tab/>
        <w:t xml:space="preserve">         </w:t>
      </w:r>
      <w:r>
        <w:rPr>
          <w:rFonts w:ascii="Comic Sans MS" w:hAnsi="Comic Sans MS"/>
          <w:bCs/>
          <w:sz w:val="20"/>
          <w:szCs w:val="20"/>
          <w:bdr w:val="none" w:sz="0" w:space="0" w:color="auto" w:frame="1"/>
        </w:rPr>
        <w:t>C</w:t>
      </w:r>
      <w:r w:rsidRPr="005673A4">
        <w:rPr>
          <w:rFonts w:ascii="Comic Sans MS" w:hAnsi="Comic Sans MS"/>
          <w:bCs/>
          <w:sz w:val="20"/>
          <w:szCs w:val="20"/>
          <w:bdr w:val="none" w:sz="0" w:space="0" w:color="auto" w:frame="1"/>
        </w:rPr>
        <w:t>)</w:t>
      </w:r>
      <w:r w:rsidRPr="005673A4">
        <w:rPr>
          <w:rFonts w:ascii="Comic Sans MS" w:hAnsi="Comic Sans MS"/>
          <w:sz w:val="20"/>
          <w:szCs w:val="20"/>
        </w:rPr>
        <w:t> </w:t>
      </w:r>
      <w:r>
        <w:rPr>
          <w:rFonts w:ascii="Comic Sans MS" w:hAnsi="Comic Sans MS"/>
          <w:sz w:val="20"/>
          <w:szCs w:val="20"/>
          <w:bdr w:val="none" w:sz="0" w:space="0" w:color="auto" w:frame="1"/>
        </w:rPr>
        <w:t>Tövbe          </w:t>
      </w:r>
      <w:r w:rsidRPr="005673A4">
        <w:rPr>
          <w:rFonts w:ascii="Comic Sans MS" w:hAnsi="Comic Sans MS"/>
          <w:bCs/>
          <w:sz w:val="20"/>
          <w:szCs w:val="20"/>
          <w:bdr w:val="none" w:sz="0" w:space="0" w:color="auto" w:frame="1"/>
        </w:rPr>
        <w:t>D)</w:t>
      </w:r>
      <w:r w:rsidRPr="005673A4">
        <w:rPr>
          <w:rFonts w:ascii="Comic Sans MS" w:hAnsi="Comic Sans MS"/>
          <w:sz w:val="20"/>
          <w:szCs w:val="20"/>
        </w:rPr>
        <w:t> </w:t>
      </w:r>
      <w:r w:rsidRPr="005673A4">
        <w:rPr>
          <w:rFonts w:ascii="Comic Sans MS" w:hAnsi="Comic Sans MS"/>
          <w:sz w:val="20"/>
          <w:szCs w:val="20"/>
          <w:bdr w:val="none" w:sz="0" w:space="0" w:color="auto" w:frame="1"/>
        </w:rPr>
        <w:t>Helal</w:t>
      </w:r>
    </w:p>
    <w:p w:rsidR="00697C3F" w:rsidRPr="005673A4" w:rsidRDefault="00697C3F" w:rsidP="00D56591">
      <w:pPr>
        <w:rPr>
          <w:rFonts w:ascii="Comic Sans MS" w:hAnsi="Comic Sans MS"/>
          <w:sz w:val="20"/>
          <w:szCs w:val="20"/>
        </w:rPr>
      </w:pPr>
    </w:p>
    <w:p w:rsidR="00697C3F" w:rsidRPr="005673A4" w:rsidRDefault="00697C3F" w:rsidP="00D56591">
      <w:pPr>
        <w:rPr>
          <w:rFonts w:ascii="Comic Sans MS" w:hAnsi="Comic Sans MS"/>
          <w:b/>
          <w:sz w:val="20"/>
          <w:szCs w:val="20"/>
        </w:rPr>
      </w:pPr>
      <w:r w:rsidRPr="005673A4">
        <w:rPr>
          <w:rFonts w:ascii="Comic Sans MS" w:hAnsi="Comic Sans MS"/>
          <w:b/>
          <w:sz w:val="20"/>
          <w:szCs w:val="20"/>
        </w:rPr>
        <w:t>Soru 4. ‘’Dinimize göre doğru ve güzel olan davranışları yaparsak …………… kazanırız. Yanlış ve kötü davranışlarda ise  ……… işlemiz oluruz.’’</w:t>
      </w:r>
    </w:p>
    <w:p w:rsidR="00697C3F" w:rsidRPr="005673A4" w:rsidRDefault="00697C3F" w:rsidP="00D56591">
      <w:pPr>
        <w:rPr>
          <w:rFonts w:ascii="Comic Sans MS" w:hAnsi="Comic Sans MS"/>
          <w:sz w:val="20"/>
          <w:szCs w:val="20"/>
        </w:rPr>
      </w:pPr>
    </w:p>
    <w:p w:rsidR="00697C3F" w:rsidRPr="005673A4" w:rsidRDefault="00697C3F" w:rsidP="00D56591">
      <w:pPr>
        <w:rPr>
          <w:rFonts w:ascii="Comic Sans MS" w:hAnsi="Comic Sans MS"/>
          <w:sz w:val="20"/>
          <w:szCs w:val="20"/>
        </w:rPr>
      </w:pPr>
      <w:r w:rsidRPr="005673A4">
        <w:rPr>
          <w:rFonts w:ascii="Comic Sans MS" w:hAnsi="Comic Sans MS"/>
          <w:sz w:val="20"/>
          <w:szCs w:val="20"/>
        </w:rPr>
        <w:t>Yukarıdaki boşluklara sırasıyla hangi kelimeler gelmelidir?</w:t>
      </w:r>
    </w:p>
    <w:p w:rsidR="00697C3F" w:rsidRDefault="00697C3F" w:rsidP="00D56591">
      <w:pPr>
        <w:rPr>
          <w:rFonts w:ascii="Comic Sans MS" w:hAnsi="Comic Sans MS"/>
          <w:sz w:val="20"/>
          <w:szCs w:val="20"/>
        </w:rPr>
      </w:pPr>
      <w:r w:rsidRPr="005673A4">
        <w:rPr>
          <w:rFonts w:ascii="Comic Sans MS" w:hAnsi="Comic Sans MS"/>
          <w:sz w:val="20"/>
          <w:szCs w:val="20"/>
        </w:rPr>
        <w:t>A) Dua – Günah                   B) Sevap – İbadet</w:t>
      </w:r>
      <w:r>
        <w:rPr>
          <w:rFonts w:ascii="Comic Sans MS" w:hAnsi="Comic Sans MS"/>
          <w:sz w:val="20"/>
          <w:szCs w:val="20"/>
        </w:rPr>
        <w:t xml:space="preserve">           </w:t>
      </w:r>
    </w:p>
    <w:p w:rsidR="00697C3F" w:rsidRPr="005673A4" w:rsidRDefault="00697C3F" w:rsidP="00D56591">
      <w:pPr>
        <w:rPr>
          <w:rFonts w:ascii="Comic Sans MS" w:hAnsi="Comic Sans MS"/>
          <w:sz w:val="20"/>
          <w:szCs w:val="20"/>
        </w:rPr>
      </w:pPr>
      <w:r w:rsidRPr="005673A4">
        <w:rPr>
          <w:rFonts w:ascii="Comic Sans MS" w:hAnsi="Comic Sans MS"/>
          <w:sz w:val="20"/>
          <w:szCs w:val="20"/>
        </w:rPr>
        <w:t>C) Sevap – Günah                D) Para – Günah</w:t>
      </w:r>
    </w:p>
    <w:p w:rsidR="00697C3F" w:rsidRPr="005673A4" w:rsidRDefault="00697C3F" w:rsidP="00D56591">
      <w:pPr>
        <w:rPr>
          <w:rFonts w:ascii="Comic Sans MS" w:hAnsi="Comic Sans MS"/>
          <w:sz w:val="20"/>
          <w:szCs w:val="20"/>
        </w:rPr>
      </w:pPr>
    </w:p>
    <w:p w:rsidR="00697C3F" w:rsidRPr="005673A4" w:rsidRDefault="00697C3F" w:rsidP="00D5659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Soru </w:t>
      </w:r>
      <w:r w:rsidRPr="008521F3">
        <w:rPr>
          <w:rFonts w:ascii="Comic Sans MS" w:hAnsi="Comic Sans MS"/>
          <w:b/>
          <w:bCs/>
          <w:sz w:val="20"/>
          <w:szCs w:val="20"/>
        </w:rPr>
        <w:t>5. Aşağıdakilerden hangisi günah değildir</w:t>
      </w:r>
      <w:r w:rsidRPr="005673A4">
        <w:rPr>
          <w:rFonts w:ascii="Comic Sans MS" w:hAnsi="Comic Sans MS"/>
          <w:bCs/>
          <w:sz w:val="20"/>
          <w:szCs w:val="20"/>
        </w:rPr>
        <w:t>?</w:t>
      </w:r>
      <w:r w:rsidRPr="005673A4">
        <w:rPr>
          <w:rFonts w:ascii="Comic Sans MS" w:hAnsi="Comic Sans MS"/>
          <w:sz w:val="20"/>
          <w:szCs w:val="20"/>
        </w:rPr>
        <w:t xml:space="preserve"> </w:t>
      </w:r>
    </w:p>
    <w:p w:rsidR="00697C3F" w:rsidRDefault="00697C3F" w:rsidP="00D56591">
      <w:pPr>
        <w:rPr>
          <w:rFonts w:ascii="Comic Sans MS" w:hAnsi="Comic Sans MS"/>
          <w:sz w:val="20"/>
          <w:szCs w:val="20"/>
        </w:rPr>
      </w:pPr>
      <w:r w:rsidRPr="005673A4">
        <w:rPr>
          <w:rFonts w:ascii="Comic Sans MS" w:hAnsi="Comic Sans MS"/>
          <w:sz w:val="20"/>
          <w:szCs w:val="20"/>
        </w:rPr>
        <w:t xml:space="preserve"> A) Arabaları çizmek</w:t>
      </w:r>
      <w:r>
        <w:rPr>
          <w:rFonts w:ascii="Comic Sans MS" w:hAnsi="Comic Sans MS"/>
          <w:sz w:val="20"/>
          <w:szCs w:val="20"/>
        </w:rPr>
        <w:t xml:space="preserve">          </w:t>
      </w:r>
      <w:r w:rsidRPr="005673A4">
        <w:rPr>
          <w:rFonts w:ascii="Comic Sans MS" w:hAnsi="Comic Sans MS"/>
          <w:sz w:val="20"/>
          <w:szCs w:val="20"/>
        </w:rPr>
        <w:t xml:space="preserve">    </w:t>
      </w:r>
    </w:p>
    <w:p w:rsidR="00697C3F" w:rsidRPr="005673A4" w:rsidRDefault="00697C3F" w:rsidP="00D56591">
      <w:pPr>
        <w:rPr>
          <w:rFonts w:ascii="Comic Sans MS" w:hAnsi="Comic Sans MS"/>
          <w:sz w:val="20"/>
          <w:szCs w:val="20"/>
        </w:rPr>
      </w:pPr>
      <w:r w:rsidRPr="005673A4">
        <w:rPr>
          <w:rFonts w:ascii="Comic Sans MS" w:hAnsi="Comic Sans MS"/>
          <w:sz w:val="20"/>
          <w:szCs w:val="20"/>
        </w:rPr>
        <w:t xml:space="preserve"> B) Yalan söylemek       </w:t>
      </w:r>
    </w:p>
    <w:p w:rsidR="00697C3F" w:rsidRDefault="00697C3F" w:rsidP="00D5659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5673A4">
        <w:rPr>
          <w:rFonts w:ascii="Comic Sans MS" w:hAnsi="Comic Sans MS"/>
          <w:sz w:val="20"/>
          <w:szCs w:val="20"/>
        </w:rPr>
        <w:t>C) Komşuları rah</w:t>
      </w:r>
      <w:r>
        <w:rPr>
          <w:rFonts w:ascii="Comic Sans MS" w:hAnsi="Comic Sans MS"/>
          <w:sz w:val="20"/>
          <w:szCs w:val="20"/>
        </w:rPr>
        <w:t xml:space="preserve">atsız etmek      </w:t>
      </w:r>
    </w:p>
    <w:p w:rsidR="00697C3F" w:rsidRDefault="00697C3F" w:rsidP="00D56591">
      <w:pPr>
        <w:rPr>
          <w:rFonts w:ascii="Comic Sans MS" w:hAnsi="Comic Sans MS"/>
          <w:sz w:val="20"/>
          <w:szCs w:val="20"/>
        </w:rPr>
      </w:pPr>
      <w:r w:rsidRPr="005673A4">
        <w:rPr>
          <w:rFonts w:ascii="Comic Sans MS" w:hAnsi="Comic Sans MS"/>
          <w:sz w:val="20"/>
          <w:szCs w:val="20"/>
        </w:rPr>
        <w:t xml:space="preserve"> D) Ahlaklı olmak</w:t>
      </w:r>
    </w:p>
    <w:p w:rsidR="00697C3F" w:rsidRDefault="00697C3F" w:rsidP="00D56591">
      <w:pPr>
        <w:rPr>
          <w:rFonts w:ascii="Comic Sans MS" w:hAnsi="Comic Sans MS"/>
          <w:sz w:val="20"/>
          <w:szCs w:val="20"/>
        </w:rPr>
      </w:pPr>
    </w:p>
    <w:p w:rsidR="00697C3F" w:rsidRPr="008521F3" w:rsidRDefault="00697C3F" w:rsidP="00D56591">
      <w:pPr>
        <w:rPr>
          <w:rFonts w:ascii="Comic Sans MS" w:hAnsi="Comic Sans MS"/>
          <w:b/>
          <w:sz w:val="20"/>
          <w:szCs w:val="20"/>
        </w:rPr>
      </w:pPr>
      <w:r w:rsidRPr="008521F3">
        <w:rPr>
          <w:rFonts w:ascii="Comic Sans MS" w:hAnsi="Comic Sans MS"/>
          <w:b/>
          <w:sz w:val="20"/>
          <w:szCs w:val="20"/>
        </w:rPr>
        <w:t>Soru 6. Aşağıdaki davranışlardan hangisi bize sevap kazandırır?</w:t>
      </w:r>
    </w:p>
    <w:p w:rsidR="00697C3F" w:rsidRPr="005673A4" w:rsidRDefault="00697C3F" w:rsidP="00D56591">
      <w:pPr>
        <w:rPr>
          <w:rFonts w:ascii="Comic Sans MS" w:hAnsi="Comic Sans MS"/>
          <w:sz w:val="20"/>
          <w:szCs w:val="20"/>
        </w:rPr>
      </w:pPr>
    </w:p>
    <w:p w:rsidR="00697C3F" w:rsidRPr="005673A4" w:rsidRDefault="00697C3F" w:rsidP="00D56591">
      <w:pPr>
        <w:rPr>
          <w:rFonts w:ascii="Comic Sans MS" w:hAnsi="Comic Sans MS"/>
          <w:sz w:val="20"/>
          <w:szCs w:val="20"/>
        </w:rPr>
      </w:pPr>
      <w:r w:rsidRPr="005673A4">
        <w:rPr>
          <w:rFonts w:ascii="Comic Sans MS" w:hAnsi="Comic Sans MS"/>
          <w:sz w:val="20"/>
          <w:szCs w:val="20"/>
        </w:rPr>
        <w:t>A) Başkalarının eşyalarını zorla almak</w:t>
      </w:r>
    </w:p>
    <w:p w:rsidR="00697C3F" w:rsidRPr="005673A4" w:rsidRDefault="00697C3F" w:rsidP="00D56591">
      <w:pPr>
        <w:ind w:right="-113"/>
        <w:rPr>
          <w:rFonts w:ascii="Comic Sans MS" w:hAnsi="Comic Sans MS"/>
          <w:sz w:val="20"/>
          <w:szCs w:val="20"/>
        </w:rPr>
      </w:pPr>
      <w:r w:rsidRPr="005673A4">
        <w:rPr>
          <w:rFonts w:ascii="Comic Sans MS" w:hAnsi="Comic Sans MS"/>
          <w:sz w:val="20"/>
          <w:szCs w:val="20"/>
        </w:rPr>
        <w:t>B) Arkadaşlarımıza sürekli hoşlanmadıkları sözler söylemek</w:t>
      </w:r>
    </w:p>
    <w:p w:rsidR="00697C3F" w:rsidRPr="005673A4" w:rsidRDefault="00697C3F" w:rsidP="00D56591">
      <w:pPr>
        <w:rPr>
          <w:rFonts w:ascii="Comic Sans MS" w:hAnsi="Comic Sans MS"/>
          <w:sz w:val="20"/>
          <w:szCs w:val="20"/>
        </w:rPr>
      </w:pPr>
      <w:r w:rsidRPr="005673A4">
        <w:rPr>
          <w:rFonts w:ascii="Comic Sans MS" w:hAnsi="Comic Sans MS"/>
          <w:sz w:val="20"/>
          <w:szCs w:val="20"/>
        </w:rPr>
        <w:t>C) Engelli arkadaşlarımız bizden yardım istediğinde onlarla dalga geçmek</w:t>
      </w:r>
    </w:p>
    <w:p w:rsidR="00697C3F" w:rsidRPr="005673A4" w:rsidRDefault="00697C3F" w:rsidP="00D56591">
      <w:pPr>
        <w:rPr>
          <w:rFonts w:ascii="Comic Sans MS" w:hAnsi="Comic Sans MS"/>
          <w:sz w:val="20"/>
          <w:szCs w:val="20"/>
        </w:rPr>
      </w:pPr>
      <w:r w:rsidRPr="005673A4">
        <w:rPr>
          <w:rFonts w:ascii="Comic Sans MS" w:hAnsi="Comic Sans MS"/>
          <w:sz w:val="20"/>
          <w:szCs w:val="20"/>
        </w:rPr>
        <w:t>D) Yoksul ailelere yardım etmek</w:t>
      </w:r>
    </w:p>
    <w:p w:rsidR="00697C3F" w:rsidRPr="005673A4" w:rsidRDefault="00697C3F" w:rsidP="00D56591">
      <w:pPr>
        <w:rPr>
          <w:rFonts w:ascii="Comic Sans MS" w:hAnsi="Comic Sans MS"/>
          <w:sz w:val="20"/>
          <w:szCs w:val="20"/>
        </w:rPr>
      </w:pPr>
    </w:p>
    <w:p w:rsidR="00697C3F" w:rsidRPr="008521F3" w:rsidRDefault="00697C3F" w:rsidP="00D56591">
      <w:pPr>
        <w:rPr>
          <w:rFonts w:ascii="Comic Sans MS" w:hAnsi="Comic Sans MS"/>
          <w:b/>
          <w:sz w:val="20"/>
          <w:szCs w:val="20"/>
        </w:rPr>
      </w:pPr>
      <w:r w:rsidRPr="008521F3">
        <w:rPr>
          <w:rFonts w:ascii="Comic Sans MS" w:hAnsi="Comic Sans MS"/>
          <w:b/>
          <w:sz w:val="20"/>
          <w:szCs w:val="20"/>
        </w:rPr>
        <w:t xml:space="preserve">Soru 7. Günlük yaşamımızda “Allah’ a şükür.” sözünü aşağıdaki durumların hangisinde </w:t>
      </w:r>
      <w:r w:rsidRPr="008521F3">
        <w:rPr>
          <w:rFonts w:ascii="Comic Sans MS" w:hAnsi="Comic Sans MS"/>
          <w:b/>
          <w:sz w:val="20"/>
          <w:szCs w:val="20"/>
          <w:u w:val="single"/>
        </w:rPr>
        <w:t xml:space="preserve">söylemeyiz? </w:t>
      </w:r>
    </w:p>
    <w:p w:rsidR="00697C3F" w:rsidRDefault="00697C3F" w:rsidP="00427F42">
      <w:pPr>
        <w:rPr>
          <w:rFonts w:ascii="Comic Sans MS" w:hAnsi="Comic Sans MS"/>
          <w:sz w:val="20"/>
          <w:szCs w:val="20"/>
        </w:rPr>
      </w:pPr>
      <w:r w:rsidRPr="005673A4">
        <w:rPr>
          <w:rFonts w:ascii="Comic Sans MS" w:hAnsi="Comic Sans MS"/>
          <w:sz w:val="20"/>
          <w:szCs w:val="20"/>
        </w:rPr>
        <w:t>A.</w:t>
      </w:r>
      <w:r>
        <w:rPr>
          <w:rFonts w:ascii="Comic Sans MS" w:hAnsi="Comic Sans MS"/>
          <w:sz w:val="20"/>
          <w:szCs w:val="20"/>
        </w:rPr>
        <w:t xml:space="preserve"> Bir yakınımıza kavuştuğumuzda</w:t>
      </w:r>
      <w:r>
        <w:rPr>
          <w:rFonts w:ascii="Comic Sans MS" w:hAnsi="Comic Sans MS"/>
          <w:sz w:val="20"/>
          <w:szCs w:val="20"/>
        </w:rPr>
        <w:tab/>
      </w:r>
    </w:p>
    <w:p w:rsidR="00697C3F" w:rsidRDefault="00697C3F" w:rsidP="00427F42">
      <w:pPr>
        <w:rPr>
          <w:rFonts w:ascii="Comic Sans MS" w:hAnsi="Comic Sans MS"/>
          <w:sz w:val="20"/>
          <w:szCs w:val="20"/>
        </w:rPr>
      </w:pPr>
      <w:r w:rsidRPr="005673A4">
        <w:rPr>
          <w:rFonts w:ascii="Comic Sans MS" w:hAnsi="Comic Sans MS"/>
          <w:sz w:val="20"/>
          <w:szCs w:val="20"/>
        </w:rPr>
        <w:t>B. Yolculuktan döndüğümüzde</w:t>
      </w:r>
    </w:p>
    <w:p w:rsidR="00697C3F" w:rsidRDefault="00697C3F" w:rsidP="00CC0A4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C. </w:t>
      </w:r>
      <w:r w:rsidRPr="005673A4">
        <w:rPr>
          <w:rFonts w:ascii="Comic Sans MS" w:hAnsi="Comic Sans MS"/>
          <w:sz w:val="20"/>
          <w:szCs w:val="20"/>
        </w:rPr>
        <w:t>Eşyamızı kaybettiğimizde</w:t>
      </w:r>
    </w:p>
    <w:p w:rsidR="00697C3F" w:rsidRPr="005673A4" w:rsidRDefault="00697C3F" w:rsidP="00CC0A4C">
      <w:pPr>
        <w:rPr>
          <w:rFonts w:ascii="Comic Sans MS" w:hAnsi="Comic Sans MS"/>
          <w:sz w:val="20"/>
          <w:szCs w:val="20"/>
        </w:rPr>
      </w:pPr>
      <w:r w:rsidRPr="005673A4">
        <w:rPr>
          <w:rFonts w:ascii="Comic Sans MS" w:hAnsi="Comic Sans MS"/>
          <w:sz w:val="20"/>
          <w:szCs w:val="20"/>
        </w:rPr>
        <w:t>D.</w:t>
      </w:r>
      <w:r w:rsidRPr="00CE4244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Bir başarı kazandığımızda</w:t>
      </w:r>
    </w:p>
    <w:p w:rsidR="00697C3F" w:rsidRDefault="00697C3F" w:rsidP="00D56591">
      <w:pPr>
        <w:ind w:right="-293"/>
        <w:rPr>
          <w:rFonts w:ascii="Comic Sans MS" w:hAnsi="Comic Sans MS"/>
          <w:b/>
          <w:sz w:val="20"/>
          <w:szCs w:val="20"/>
        </w:rPr>
      </w:pPr>
    </w:p>
    <w:p w:rsidR="00697C3F" w:rsidRDefault="00697C3F" w:rsidP="00D56591">
      <w:pPr>
        <w:ind w:right="-293"/>
        <w:rPr>
          <w:rFonts w:ascii="Comic Sans MS" w:hAnsi="Comic Sans MS"/>
          <w:b/>
          <w:sz w:val="20"/>
          <w:szCs w:val="20"/>
        </w:rPr>
      </w:pPr>
    </w:p>
    <w:p w:rsidR="00697C3F" w:rsidRPr="008521F3" w:rsidRDefault="00697C3F" w:rsidP="00D56591">
      <w:pPr>
        <w:ind w:right="-293"/>
        <w:rPr>
          <w:rFonts w:ascii="Comic Sans MS" w:hAnsi="Comic Sans MS"/>
          <w:b/>
          <w:sz w:val="20"/>
          <w:szCs w:val="20"/>
        </w:rPr>
      </w:pPr>
      <w:r w:rsidRPr="008521F3">
        <w:rPr>
          <w:rFonts w:ascii="Comic Sans MS" w:hAnsi="Comic Sans MS"/>
          <w:b/>
          <w:sz w:val="20"/>
          <w:szCs w:val="20"/>
        </w:rPr>
        <w:t xml:space="preserve">Soru 8. </w:t>
      </w:r>
      <w:r w:rsidRPr="008521F3">
        <w:rPr>
          <w:rFonts w:ascii="Comic Sans MS" w:hAnsi="Comic Sans MS"/>
          <w:b/>
          <w:sz w:val="20"/>
          <w:szCs w:val="20"/>
          <w:bdr w:val="none" w:sz="0" w:space="0" w:color="auto" w:frame="1"/>
        </w:rPr>
        <w:t>Aşağıdakilerden hangisi günlük hayatımızda kullandığımız dini ifadelerden değildir?</w:t>
      </w:r>
    </w:p>
    <w:p w:rsidR="00697C3F" w:rsidRPr="005673A4" w:rsidRDefault="00697C3F" w:rsidP="00D56591">
      <w:pPr>
        <w:shd w:val="clear" w:color="auto" w:fill="FFFFFF"/>
        <w:spacing w:line="270" w:lineRule="atLeast"/>
        <w:rPr>
          <w:rFonts w:ascii="Comic Sans MS" w:hAnsi="Comic Sans MS"/>
          <w:sz w:val="20"/>
          <w:szCs w:val="20"/>
        </w:rPr>
      </w:pPr>
    </w:p>
    <w:p w:rsidR="00697C3F" w:rsidRDefault="00697C3F" w:rsidP="00D56591">
      <w:pPr>
        <w:shd w:val="clear" w:color="auto" w:fill="FFFFFF"/>
        <w:spacing w:line="270" w:lineRule="atLeast"/>
        <w:rPr>
          <w:rFonts w:ascii="Comic Sans MS" w:hAnsi="Comic Sans MS"/>
          <w:sz w:val="20"/>
          <w:szCs w:val="20"/>
          <w:bdr w:val="none" w:sz="0" w:space="0" w:color="auto" w:frame="1"/>
        </w:rPr>
      </w:pPr>
      <w:r w:rsidRPr="005673A4">
        <w:rPr>
          <w:rFonts w:ascii="Comic Sans MS" w:hAnsi="Comic Sans MS"/>
          <w:sz w:val="20"/>
          <w:szCs w:val="20"/>
          <w:bdr w:val="none" w:sz="0" w:space="0" w:color="auto" w:frame="1"/>
        </w:rPr>
        <w:t>A) Allah bereket versin      </w:t>
      </w:r>
      <w:r w:rsidRPr="005673A4">
        <w:rPr>
          <w:rFonts w:ascii="Comic Sans MS" w:hAnsi="Comic Sans MS"/>
          <w:sz w:val="20"/>
          <w:szCs w:val="20"/>
        </w:rPr>
        <w:t> </w:t>
      </w:r>
      <w:r w:rsidRPr="005673A4">
        <w:rPr>
          <w:rFonts w:ascii="Comic Sans MS" w:hAnsi="Comic Sans MS"/>
          <w:sz w:val="20"/>
          <w:szCs w:val="20"/>
          <w:bdr w:val="none" w:sz="0" w:space="0" w:color="auto" w:frame="1"/>
        </w:rPr>
        <w:t>B) Günaydın</w:t>
      </w:r>
      <w:r>
        <w:rPr>
          <w:rFonts w:ascii="Comic Sans MS" w:hAnsi="Comic Sans MS"/>
          <w:sz w:val="20"/>
          <w:szCs w:val="20"/>
          <w:bdr w:val="none" w:sz="0" w:space="0" w:color="auto" w:frame="1"/>
        </w:rPr>
        <w:t xml:space="preserve">            </w:t>
      </w:r>
    </w:p>
    <w:p w:rsidR="00697C3F" w:rsidRPr="005673A4" w:rsidRDefault="00697C3F" w:rsidP="00D56591">
      <w:pPr>
        <w:shd w:val="clear" w:color="auto" w:fill="FFFFFF"/>
        <w:spacing w:line="270" w:lineRule="atLeast"/>
        <w:rPr>
          <w:rFonts w:ascii="Comic Sans MS" w:hAnsi="Comic Sans MS"/>
          <w:sz w:val="20"/>
          <w:szCs w:val="20"/>
          <w:bdr w:val="none" w:sz="0" w:space="0" w:color="auto" w:frame="1"/>
        </w:rPr>
      </w:pPr>
      <w:r w:rsidRPr="005673A4">
        <w:rPr>
          <w:rFonts w:ascii="Comic Sans MS" w:hAnsi="Comic Sans MS"/>
          <w:sz w:val="20"/>
          <w:szCs w:val="20"/>
          <w:bdr w:val="none" w:sz="0" w:space="0" w:color="auto" w:frame="1"/>
        </w:rPr>
        <w:t>C) Allah rahatlık versin       D) Allah şifa versin</w:t>
      </w:r>
    </w:p>
    <w:p w:rsidR="00697C3F" w:rsidRPr="005673A4" w:rsidRDefault="00697C3F" w:rsidP="00D56591">
      <w:pPr>
        <w:rPr>
          <w:rFonts w:ascii="Comic Sans MS" w:hAnsi="Comic Sans MS"/>
          <w:sz w:val="20"/>
          <w:szCs w:val="20"/>
        </w:rPr>
      </w:pPr>
    </w:p>
    <w:p w:rsidR="00697C3F" w:rsidRDefault="00697C3F" w:rsidP="00CC0A4C">
      <w:pPr>
        <w:rPr>
          <w:rFonts w:ascii="Comic Sans MS" w:hAnsi="Comic Sans MS"/>
          <w:b/>
          <w:sz w:val="20"/>
          <w:szCs w:val="20"/>
        </w:rPr>
      </w:pPr>
      <w:r w:rsidRPr="008521F3">
        <w:rPr>
          <w:rFonts w:ascii="Comic Sans MS" w:hAnsi="Comic Sans MS"/>
          <w:b/>
          <w:sz w:val="20"/>
          <w:szCs w:val="20"/>
        </w:rPr>
        <w:t xml:space="preserve">Soru 9. </w:t>
      </w:r>
      <w:r w:rsidRPr="00CC0A4C">
        <w:rPr>
          <w:rFonts w:ascii="Comic Sans MS" w:hAnsi="Comic Sans MS"/>
          <w:b/>
          <w:sz w:val="20"/>
          <w:szCs w:val="20"/>
        </w:rPr>
        <w:t xml:space="preserve">Aşağıdaki davranışlardan hangisi </w:t>
      </w:r>
      <w:r w:rsidRPr="00CC0A4C">
        <w:rPr>
          <w:rFonts w:ascii="Comic Sans MS" w:hAnsi="Comic Sans MS"/>
          <w:b/>
          <w:sz w:val="20"/>
          <w:szCs w:val="20"/>
          <w:u w:val="single"/>
        </w:rPr>
        <w:t>haramdır</w:t>
      </w:r>
      <w:r w:rsidRPr="00CC0A4C">
        <w:rPr>
          <w:rFonts w:ascii="Comic Sans MS" w:hAnsi="Comic Sans MS"/>
          <w:b/>
          <w:sz w:val="20"/>
          <w:szCs w:val="20"/>
        </w:rPr>
        <w:t>?</w:t>
      </w:r>
    </w:p>
    <w:p w:rsidR="00697C3F" w:rsidRPr="00CC0A4C" w:rsidRDefault="00697C3F" w:rsidP="00CC0A4C">
      <w:pPr>
        <w:rPr>
          <w:rFonts w:ascii="Comic Sans MS" w:hAnsi="Comic Sans MS"/>
          <w:b/>
          <w:sz w:val="20"/>
          <w:szCs w:val="20"/>
        </w:rPr>
      </w:pPr>
    </w:p>
    <w:p w:rsidR="00697C3F" w:rsidRPr="00CC0A4C" w:rsidRDefault="00697C3F" w:rsidP="00CC0A4C">
      <w:pPr>
        <w:rPr>
          <w:rFonts w:ascii="Comic Sans MS" w:hAnsi="Comic Sans MS"/>
          <w:sz w:val="20"/>
          <w:szCs w:val="20"/>
        </w:rPr>
      </w:pPr>
      <w:r w:rsidRPr="00CC0A4C">
        <w:rPr>
          <w:rFonts w:ascii="Comic Sans MS" w:hAnsi="Comic Sans MS"/>
          <w:sz w:val="20"/>
          <w:szCs w:val="20"/>
        </w:rPr>
        <w:t xml:space="preserve">A) İyilik yapmak           </w:t>
      </w:r>
      <w:r>
        <w:rPr>
          <w:rFonts w:ascii="Comic Sans MS" w:hAnsi="Comic Sans MS"/>
          <w:sz w:val="20"/>
          <w:szCs w:val="20"/>
        </w:rPr>
        <w:t xml:space="preserve">     </w:t>
      </w:r>
      <w:r w:rsidRPr="00CC0A4C">
        <w:rPr>
          <w:rFonts w:ascii="Comic Sans MS" w:hAnsi="Comic Sans MS"/>
          <w:sz w:val="20"/>
          <w:szCs w:val="20"/>
        </w:rPr>
        <w:t>B)</w:t>
      </w:r>
      <w:r w:rsidRPr="00C22039">
        <w:rPr>
          <w:rFonts w:ascii="Comic Sans MS" w:hAnsi="Comic Sans MS"/>
          <w:sz w:val="20"/>
          <w:szCs w:val="20"/>
        </w:rPr>
        <w:t xml:space="preserve"> </w:t>
      </w:r>
      <w:r w:rsidRPr="00CC0A4C">
        <w:rPr>
          <w:rFonts w:ascii="Comic Sans MS" w:hAnsi="Comic Sans MS"/>
          <w:sz w:val="20"/>
          <w:szCs w:val="20"/>
        </w:rPr>
        <w:t xml:space="preserve">Doğru sözlü olmak    </w:t>
      </w:r>
    </w:p>
    <w:p w:rsidR="00697C3F" w:rsidRPr="00CC0A4C" w:rsidRDefault="00697C3F" w:rsidP="00CC0A4C">
      <w:pPr>
        <w:rPr>
          <w:rFonts w:ascii="Comic Sans MS" w:hAnsi="Comic Sans MS"/>
          <w:sz w:val="20"/>
          <w:szCs w:val="20"/>
        </w:rPr>
      </w:pPr>
      <w:r w:rsidRPr="00CC0A4C">
        <w:rPr>
          <w:rFonts w:ascii="Comic Sans MS" w:hAnsi="Comic Sans MS"/>
          <w:sz w:val="20"/>
          <w:szCs w:val="20"/>
        </w:rPr>
        <w:t xml:space="preserve">C) Bazen yalan söylemek </w:t>
      </w:r>
      <w:r>
        <w:rPr>
          <w:rFonts w:ascii="Comic Sans MS" w:hAnsi="Comic Sans MS"/>
          <w:sz w:val="20"/>
          <w:szCs w:val="20"/>
        </w:rPr>
        <w:t xml:space="preserve">  </w:t>
      </w:r>
      <w:r w:rsidRPr="00CC0A4C">
        <w:rPr>
          <w:rFonts w:ascii="Comic Sans MS" w:hAnsi="Comic Sans MS"/>
          <w:sz w:val="20"/>
          <w:szCs w:val="20"/>
        </w:rPr>
        <w:t>D) Yardımsever olmak</w:t>
      </w:r>
    </w:p>
    <w:p w:rsidR="00697C3F" w:rsidRPr="00FB4CA9" w:rsidRDefault="00697C3F" w:rsidP="00CC0A4C">
      <w:pPr>
        <w:ind w:right="-293"/>
        <w:rPr>
          <w:rFonts w:ascii="Comic Sans MS" w:hAnsi="Comic Sans MS"/>
          <w:sz w:val="20"/>
          <w:szCs w:val="20"/>
          <w:bdr w:val="none" w:sz="0" w:space="0" w:color="auto" w:frame="1"/>
        </w:rPr>
      </w:pPr>
      <w:r w:rsidRPr="005673A4">
        <w:rPr>
          <w:rFonts w:ascii="Comic Sans MS" w:hAnsi="Comic Sans MS"/>
          <w:sz w:val="20"/>
          <w:szCs w:val="20"/>
        </w:rPr>
        <w:t> </w:t>
      </w:r>
    </w:p>
    <w:p w:rsidR="00697C3F" w:rsidRPr="004271E8" w:rsidRDefault="00697C3F" w:rsidP="004271E8">
      <w:pPr>
        <w:ind w:hanging="54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</w:t>
      </w:r>
      <w:r w:rsidRPr="004271E8">
        <w:rPr>
          <w:rFonts w:ascii="Comic Sans MS" w:hAnsi="Comic Sans MS"/>
          <w:b/>
          <w:sz w:val="20"/>
          <w:szCs w:val="20"/>
        </w:rPr>
        <w:t>Soru 10. Yüce Allah’tan yardım dilemeye ne ad verilir?</w:t>
      </w:r>
    </w:p>
    <w:p w:rsidR="00697C3F" w:rsidRDefault="00697C3F" w:rsidP="00D56591">
      <w:pPr>
        <w:rPr>
          <w:rFonts w:ascii="Comic Sans MS" w:hAnsi="Comic Sans MS"/>
          <w:b/>
          <w:sz w:val="20"/>
          <w:szCs w:val="20"/>
        </w:rPr>
      </w:pPr>
    </w:p>
    <w:p w:rsidR="00697C3F" w:rsidRPr="004271E8" w:rsidRDefault="00697C3F" w:rsidP="00D56591">
      <w:pPr>
        <w:rPr>
          <w:rFonts w:ascii="Comic Sans MS" w:hAnsi="Comic Sans MS"/>
          <w:sz w:val="20"/>
          <w:szCs w:val="20"/>
        </w:rPr>
      </w:pPr>
      <w:r w:rsidRPr="004271E8">
        <w:rPr>
          <w:rFonts w:ascii="Comic Sans MS" w:hAnsi="Comic Sans MS"/>
          <w:sz w:val="20"/>
          <w:szCs w:val="20"/>
        </w:rPr>
        <w:t xml:space="preserve"> A</w:t>
      </w:r>
      <w:r>
        <w:rPr>
          <w:rFonts w:ascii="Comic Sans MS" w:hAnsi="Comic Sans MS"/>
          <w:sz w:val="20"/>
          <w:szCs w:val="20"/>
        </w:rPr>
        <w:t xml:space="preserve">)  Zekat     </w:t>
      </w:r>
      <w:r w:rsidRPr="004271E8">
        <w:rPr>
          <w:rFonts w:ascii="Comic Sans MS" w:hAnsi="Comic Sans MS"/>
          <w:sz w:val="20"/>
          <w:szCs w:val="20"/>
        </w:rPr>
        <w:t xml:space="preserve">B) Oruç       C) </w:t>
      </w:r>
      <w:r>
        <w:rPr>
          <w:rFonts w:ascii="Comic Sans MS" w:hAnsi="Comic Sans MS"/>
          <w:sz w:val="20"/>
          <w:szCs w:val="20"/>
        </w:rPr>
        <w:t xml:space="preserve"> </w:t>
      </w:r>
      <w:r w:rsidRPr="004271E8">
        <w:rPr>
          <w:rFonts w:ascii="Comic Sans MS" w:hAnsi="Comic Sans MS"/>
          <w:sz w:val="20"/>
          <w:szCs w:val="20"/>
        </w:rPr>
        <w:t xml:space="preserve">Dua       </w:t>
      </w:r>
      <w:r>
        <w:rPr>
          <w:rFonts w:ascii="Comic Sans MS" w:hAnsi="Comic Sans MS"/>
          <w:sz w:val="20"/>
          <w:szCs w:val="20"/>
        </w:rPr>
        <w:t xml:space="preserve"> </w:t>
      </w:r>
      <w:r w:rsidRPr="004271E8">
        <w:rPr>
          <w:rFonts w:ascii="Comic Sans MS" w:hAnsi="Comic Sans MS"/>
          <w:sz w:val="20"/>
          <w:szCs w:val="20"/>
        </w:rPr>
        <w:t>D)  Namaz</w:t>
      </w:r>
    </w:p>
    <w:p w:rsidR="00697C3F" w:rsidRPr="004271E8" w:rsidRDefault="00697C3F" w:rsidP="00D56591">
      <w:pPr>
        <w:rPr>
          <w:rFonts w:ascii="Comic Sans MS" w:hAnsi="Comic Sans MS"/>
          <w:sz w:val="20"/>
          <w:szCs w:val="20"/>
        </w:rPr>
      </w:pPr>
    </w:p>
    <w:p w:rsidR="00697C3F" w:rsidRPr="008521F3" w:rsidRDefault="00697C3F" w:rsidP="00D5659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Soru 11</w:t>
      </w:r>
      <w:r w:rsidRPr="008521F3">
        <w:rPr>
          <w:rFonts w:ascii="Comic Sans MS" w:hAnsi="Comic Sans MS"/>
          <w:b/>
          <w:sz w:val="20"/>
          <w:szCs w:val="20"/>
        </w:rPr>
        <w:t xml:space="preserve">.Aşağıdakilerden hangisi </w:t>
      </w:r>
      <w:r w:rsidRPr="00CE4244">
        <w:rPr>
          <w:rFonts w:ascii="Comic Sans MS" w:hAnsi="Comic Sans MS"/>
          <w:b/>
          <w:sz w:val="20"/>
          <w:szCs w:val="20"/>
          <w:u w:val="single"/>
        </w:rPr>
        <w:t>yanlış</w:t>
      </w:r>
      <w:r w:rsidRPr="008521F3">
        <w:rPr>
          <w:rFonts w:ascii="Comic Sans MS" w:hAnsi="Comic Sans MS"/>
          <w:b/>
          <w:sz w:val="20"/>
          <w:szCs w:val="20"/>
        </w:rPr>
        <w:t xml:space="preserve"> bir davranıştır?</w:t>
      </w:r>
    </w:p>
    <w:p w:rsidR="00697C3F" w:rsidRDefault="00697C3F" w:rsidP="00EA60F0">
      <w:pPr>
        <w:rPr>
          <w:rFonts w:ascii="Comic Sans MS" w:hAnsi="Comic Sans MS"/>
          <w:sz w:val="20"/>
          <w:szCs w:val="20"/>
        </w:rPr>
      </w:pPr>
      <w:r w:rsidRPr="005673A4">
        <w:rPr>
          <w:rFonts w:ascii="Comic Sans MS" w:hAnsi="Comic Sans MS"/>
          <w:sz w:val="20"/>
          <w:szCs w:val="20"/>
        </w:rPr>
        <w:t xml:space="preserve">A) Yardımsever olmak       B) </w:t>
      </w:r>
      <w:r>
        <w:rPr>
          <w:rFonts w:ascii="Comic Sans MS" w:hAnsi="Comic Sans MS"/>
          <w:sz w:val="20"/>
          <w:szCs w:val="20"/>
        </w:rPr>
        <w:t>Dedikoducu</w:t>
      </w:r>
      <w:r w:rsidRPr="005673A4">
        <w:rPr>
          <w:rFonts w:ascii="Comic Sans MS" w:hAnsi="Comic Sans MS"/>
          <w:sz w:val="20"/>
          <w:szCs w:val="20"/>
        </w:rPr>
        <w:t xml:space="preserve"> olmak</w:t>
      </w:r>
      <w:r>
        <w:rPr>
          <w:rFonts w:ascii="Comic Sans MS" w:hAnsi="Comic Sans MS"/>
          <w:sz w:val="20"/>
          <w:szCs w:val="20"/>
        </w:rPr>
        <w:t xml:space="preserve">     </w:t>
      </w:r>
    </w:p>
    <w:p w:rsidR="00697C3F" w:rsidRDefault="00697C3F" w:rsidP="00EA60F0">
      <w:pPr>
        <w:rPr>
          <w:rFonts w:ascii="Comic Sans MS" w:hAnsi="Comic Sans MS"/>
          <w:sz w:val="20"/>
          <w:szCs w:val="20"/>
        </w:rPr>
      </w:pPr>
      <w:r w:rsidRPr="005673A4">
        <w:rPr>
          <w:rFonts w:ascii="Comic Sans MS" w:hAnsi="Comic Sans MS"/>
          <w:sz w:val="20"/>
          <w:szCs w:val="20"/>
        </w:rPr>
        <w:t>C) Doğru sözlü olmak        D) Hayırsever olmak</w:t>
      </w:r>
    </w:p>
    <w:p w:rsidR="00697C3F" w:rsidRDefault="00697C3F" w:rsidP="00D56591">
      <w:pPr>
        <w:ind w:left="284"/>
        <w:rPr>
          <w:rFonts w:ascii="Comic Sans MS" w:hAnsi="Comic Sans MS"/>
          <w:sz w:val="20"/>
          <w:szCs w:val="20"/>
        </w:rPr>
      </w:pPr>
    </w:p>
    <w:p w:rsidR="00697C3F" w:rsidRPr="008521F3" w:rsidRDefault="00697C3F" w:rsidP="00D56591">
      <w:pPr>
        <w:tabs>
          <w:tab w:val="left" w:pos="540"/>
          <w:tab w:val="left" w:pos="1080"/>
        </w:tabs>
        <w:ind w:right="-833"/>
        <w:rPr>
          <w:rFonts w:ascii="Comic Sans MS" w:hAnsi="Comic Sans MS"/>
          <w:b/>
          <w:sz w:val="20"/>
          <w:szCs w:val="20"/>
        </w:rPr>
      </w:pPr>
      <w:r w:rsidRPr="008521F3">
        <w:rPr>
          <w:rFonts w:ascii="Comic Sans MS" w:hAnsi="Comic Sans MS"/>
          <w:b/>
          <w:sz w:val="20"/>
          <w:szCs w:val="20"/>
        </w:rPr>
        <w:t xml:space="preserve">Soru </w:t>
      </w:r>
      <w:r>
        <w:rPr>
          <w:rFonts w:ascii="Comic Sans MS" w:hAnsi="Comic Sans MS"/>
          <w:b/>
          <w:sz w:val="20"/>
          <w:szCs w:val="20"/>
        </w:rPr>
        <w:t>12</w:t>
      </w:r>
      <w:r w:rsidRPr="008521F3">
        <w:rPr>
          <w:rFonts w:ascii="Comic Sans MS" w:hAnsi="Comic Sans MS"/>
          <w:b/>
          <w:sz w:val="20"/>
          <w:szCs w:val="20"/>
        </w:rPr>
        <w:t xml:space="preserve">. Aşağıdakilerden hangisi </w:t>
      </w:r>
      <w:r w:rsidRPr="00CE4244">
        <w:rPr>
          <w:rFonts w:ascii="Comic Sans MS" w:hAnsi="Comic Sans MS"/>
          <w:b/>
          <w:sz w:val="20"/>
          <w:szCs w:val="20"/>
          <w:u w:val="single"/>
        </w:rPr>
        <w:t>güzel</w:t>
      </w:r>
      <w:r w:rsidRPr="008521F3">
        <w:rPr>
          <w:rFonts w:ascii="Comic Sans MS" w:hAnsi="Comic Sans MS"/>
          <w:b/>
          <w:sz w:val="20"/>
          <w:szCs w:val="20"/>
        </w:rPr>
        <w:t xml:space="preserve"> bir davranıştır?</w:t>
      </w:r>
    </w:p>
    <w:p w:rsidR="00697C3F" w:rsidRPr="005673A4" w:rsidRDefault="00697C3F" w:rsidP="00D56591">
      <w:pPr>
        <w:tabs>
          <w:tab w:val="left" w:pos="540"/>
          <w:tab w:val="left" w:pos="1080"/>
        </w:tabs>
        <w:rPr>
          <w:rFonts w:ascii="Comic Sans MS" w:hAnsi="Comic Sans MS"/>
          <w:sz w:val="20"/>
          <w:szCs w:val="20"/>
        </w:rPr>
      </w:pPr>
    </w:p>
    <w:p w:rsidR="00697C3F" w:rsidRDefault="00697C3F" w:rsidP="00D56591">
      <w:pPr>
        <w:tabs>
          <w:tab w:val="left" w:pos="540"/>
          <w:tab w:val="left" w:pos="1080"/>
        </w:tabs>
        <w:rPr>
          <w:rFonts w:ascii="Comic Sans MS" w:hAnsi="Comic Sans MS"/>
          <w:sz w:val="20"/>
          <w:szCs w:val="20"/>
        </w:rPr>
      </w:pPr>
      <w:r w:rsidRPr="005673A4">
        <w:rPr>
          <w:rFonts w:ascii="Comic Sans MS" w:hAnsi="Comic Sans MS"/>
          <w:sz w:val="20"/>
          <w:szCs w:val="20"/>
        </w:rPr>
        <w:t>A) Dürüst olmak</w:t>
      </w:r>
      <w:r>
        <w:rPr>
          <w:rFonts w:ascii="Comic Sans MS" w:hAnsi="Comic Sans MS"/>
          <w:sz w:val="20"/>
          <w:szCs w:val="20"/>
        </w:rPr>
        <w:t xml:space="preserve">              </w:t>
      </w:r>
      <w:r w:rsidRPr="005673A4">
        <w:rPr>
          <w:rFonts w:ascii="Comic Sans MS" w:hAnsi="Comic Sans MS"/>
          <w:sz w:val="20"/>
          <w:szCs w:val="20"/>
        </w:rPr>
        <w:t>B) Kurnazlık yapmak</w:t>
      </w:r>
      <w:r>
        <w:rPr>
          <w:rFonts w:ascii="Comic Sans MS" w:hAnsi="Comic Sans MS"/>
          <w:sz w:val="20"/>
          <w:szCs w:val="20"/>
        </w:rPr>
        <w:t xml:space="preserve">    </w:t>
      </w:r>
    </w:p>
    <w:p w:rsidR="00697C3F" w:rsidRDefault="00697C3F" w:rsidP="00D56591">
      <w:pPr>
        <w:tabs>
          <w:tab w:val="left" w:pos="540"/>
          <w:tab w:val="left" w:pos="108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5673A4">
        <w:rPr>
          <w:rFonts w:ascii="Comic Sans MS" w:hAnsi="Comic Sans MS"/>
          <w:sz w:val="20"/>
          <w:szCs w:val="20"/>
        </w:rPr>
        <w:t>C) Çevreyi kirletmek</w:t>
      </w:r>
      <w:r w:rsidRPr="005673A4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</w:t>
      </w:r>
      <w:r w:rsidRPr="005673A4">
        <w:rPr>
          <w:rFonts w:ascii="Comic Sans MS" w:hAnsi="Comic Sans MS"/>
          <w:sz w:val="20"/>
          <w:szCs w:val="20"/>
        </w:rPr>
        <w:t>D) Yalan söylemek</w:t>
      </w:r>
    </w:p>
    <w:p w:rsidR="00697C3F" w:rsidRDefault="00697C3F" w:rsidP="00D56591">
      <w:pPr>
        <w:tabs>
          <w:tab w:val="left" w:pos="540"/>
          <w:tab w:val="left" w:pos="1080"/>
        </w:tabs>
        <w:rPr>
          <w:rFonts w:ascii="Comic Sans MS" w:hAnsi="Comic Sans MS"/>
          <w:sz w:val="20"/>
          <w:szCs w:val="20"/>
        </w:rPr>
      </w:pPr>
    </w:p>
    <w:p w:rsidR="00697C3F" w:rsidRDefault="00697C3F" w:rsidP="00EA60F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Soru 13</w:t>
      </w:r>
      <w:r w:rsidRPr="008521F3">
        <w:rPr>
          <w:rFonts w:ascii="Comic Sans MS" w:hAnsi="Comic Sans MS"/>
          <w:b/>
          <w:bCs/>
          <w:sz w:val="20"/>
          <w:szCs w:val="20"/>
        </w:rPr>
        <w:t xml:space="preserve">.Aşağıdakilerden hangisi ahlaklı kişilerin özelliklerinden </w:t>
      </w:r>
      <w:r w:rsidRPr="00CE4244">
        <w:rPr>
          <w:rFonts w:ascii="Comic Sans MS" w:hAnsi="Comic Sans MS"/>
          <w:b/>
          <w:bCs/>
          <w:sz w:val="20"/>
          <w:szCs w:val="20"/>
          <w:u w:val="single"/>
        </w:rPr>
        <w:t>değildir</w:t>
      </w:r>
      <w:r w:rsidRPr="008521F3">
        <w:rPr>
          <w:rFonts w:ascii="Comic Sans MS" w:hAnsi="Comic Sans MS"/>
          <w:b/>
          <w:bCs/>
          <w:sz w:val="20"/>
          <w:szCs w:val="20"/>
        </w:rPr>
        <w:t>?</w:t>
      </w:r>
      <w:r w:rsidRPr="008521F3">
        <w:rPr>
          <w:rFonts w:ascii="Comic Sans MS" w:hAnsi="Comic Sans MS"/>
          <w:b/>
          <w:sz w:val="20"/>
          <w:szCs w:val="20"/>
        </w:rPr>
        <w:t xml:space="preserve"> </w:t>
      </w:r>
    </w:p>
    <w:p w:rsidR="00697C3F" w:rsidRPr="008521F3" w:rsidRDefault="00697C3F" w:rsidP="00EA60F0">
      <w:pPr>
        <w:rPr>
          <w:rFonts w:ascii="Comic Sans MS" w:hAnsi="Comic Sans MS"/>
          <w:b/>
          <w:sz w:val="20"/>
          <w:szCs w:val="20"/>
        </w:rPr>
      </w:pPr>
    </w:p>
    <w:p w:rsidR="00697C3F" w:rsidRDefault="00697C3F" w:rsidP="00EA60F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terbiyeli     </w:t>
      </w:r>
      <w:r w:rsidRPr="005673A4">
        <w:rPr>
          <w:rFonts w:ascii="Comic Sans MS" w:hAnsi="Comic Sans MS"/>
          <w:sz w:val="20"/>
          <w:szCs w:val="20"/>
        </w:rPr>
        <w:t>B) efendi    C)</w:t>
      </w:r>
      <w:r>
        <w:rPr>
          <w:rFonts w:ascii="Comic Sans MS" w:hAnsi="Comic Sans MS"/>
          <w:sz w:val="20"/>
          <w:szCs w:val="20"/>
        </w:rPr>
        <w:t xml:space="preserve"> küfürbaz     </w:t>
      </w:r>
      <w:r w:rsidRPr="005673A4">
        <w:rPr>
          <w:rFonts w:ascii="Comic Sans MS" w:hAnsi="Comic Sans MS"/>
          <w:sz w:val="20"/>
          <w:szCs w:val="20"/>
        </w:rPr>
        <w:t>D) güvenilir</w:t>
      </w:r>
    </w:p>
    <w:p w:rsidR="00697C3F" w:rsidRDefault="00697C3F" w:rsidP="00EA60F0">
      <w:pPr>
        <w:rPr>
          <w:rFonts w:ascii="Comic Sans MS" w:hAnsi="Comic Sans MS"/>
          <w:sz w:val="20"/>
          <w:szCs w:val="20"/>
        </w:rPr>
      </w:pPr>
    </w:p>
    <w:p w:rsidR="00697C3F" w:rsidRDefault="00697C3F" w:rsidP="00D56591">
      <w:pPr>
        <w:tabs>
          <w:tab w:val="left" w:pos="540"/>
          <w:tab w:val="left" w:pos="1080"/>
        </w:tabs>
        <w:ind w:right="-833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Soru 14</w:t>
      </w:r>
      <w:r w:rsidRPr="008521F3">
        <w:rPr>
          <w:rFonts w:ascii="Comic Sans MS" w:hAnsi="Comic Sans MS"/>
          <w:b/>
          <w:sz w:val="20"/>
          <w:szCs w:val="20"/>
        </w:rPr>
        <w:t xml:space="preserve">. ‘’Müslüman insan güzel ahlaka uygun olarak </w:t>
      </w:r>
    </w:p>
    <w:p w:rsidR="00697C3F" w:rsidRPr="008521F3" w:rsidRDefault="00697C3F" w:rsidP="00D56591">
      <w:pPr>
        <w:tabs>
          <w:tab w:val="left" w:pos="540"/>
          <w:tab w:val="left" w:pos="1080"/>
        </w:tabs>
        <w:ind w:right="-833"/>
        <w:rPr>
          <w:rFonts w:ascii="Comic Sans MS" w:hAnsi="Comic Sans MS"/>
          <w:b/>
          <w:sz w:val="20"/>
          <w:szCs w:val="20"/>
        </w:rPr>
      </w:pPr>
      <w:r w:rsidRPr="008521F3">
        <w:rPr>
          <w:rFonts w:ascii="Comic Sans MS" w:hAnsi="Comic Sans MS"/>
          <w:b/>
          <w:sz w:val="20"/>
          <w:szCs w:val="20"/>
        </w:rPr>
        <w:t xml:space="preserve">güzel davranışlarda bulunmalıdır.’’ </w:t>
      </w:r>
    </w:p>
    <w:p w:rsidR="00697C3F" w:rsidRDefault="00697C3F" w:rsidP="00D56591">
      <w:pPr>
        <w:tabs>
          <w:tab w:val="left" w:pos="540"/>
          <w:tab w:val="left" w:pos="1080"/>
        </w:tabs>
        <w:ind w:right="-653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Pr="008521F3">
        <w:rPr>
          <w:rFonts w:ascii="Comic Sans MS" w:hAnsi="Comic Sans MS"/>
          <w:b/>
          <w:sz w:val="20"/>
          <w:szCs w:val="20"/>
        </w:rPr>
        <w:t>Aşağıdaki d</w:t>
      </w:r>
      <w:r>
        <w:rPr>
          <w:rFonts w:ascii="Comic Sans MS" w:hAnsi="Comic Sans MS"/>
          <w:b/>
          <w:sz w:val="20"/>
          <w:szCs w:val="20"/>
        </w:rPr>
        <w:t xml:space="preserve">avranışlardan </w:t>
      </w:r>
      <w:r w:rsidRPr="008521F3">
        <w:rPr>
          <w:rFonts w:ascii="Comic Sans MS" w:hAnsi="Comic Sans MS"/>
          <w:b/>
          <w:sz w:val="20"/>
          <w:szCs w:val="20"/>
        </w:rPr>
        <w:t xml:space="preserve">hangisi </w:t>
      </w:r>
      <w:r w:rsidRPr="00CE4244">
        <w:rPr>
          <w:rFonts w:ascii="Comic Sans MS" w:hAnsi="Comic Sans MS"/>
          <w:b/>
          <w:sz w:val="20"/>
          <w:szCs w:val="20"/>
          <w:u w:val="single"/>
        </w:rPr>
        <w:t>güzel ahlaka örnek</w:t>
      </w:r>
      <w:r w:rsidRPr="008521F3">
        <w:rPr>
          <w:rFonts w:ascii="Comic Sans MS" w:hAnsi="Comic Sans MS"/>
          <w:b/>
          <w:sz w:val="20"/>
          <w:szCs w:val="20"/>
        </w:rPr>
        <w:t xml:space="preserve"> </w:t>
      </w:r>
    </w:p>
    <w:p w:rsidR="00697C3F" w:rsidRPr="008521F3" w:rsidRDefault="00697C3F" w:rsidP="00D56591">
      <w:pPr>
        <w:tabs>
          <w:tab w:val="left" w:pos="540"/>
          <w:tab w:val="left" w:pos="1080"/>
        </w:tabs>
        <w:ind w:right="-653"/>
        <w:rPr>
          <w:rFonts w:ascii="Comic Sans MS" w:hAnsi="Comic Sans MS"/>
          <w:b/>
          <w:sz w:val="20"/>
          <w:szCs w:val="20"/>
        </w:rPr>
      </w:pPr>
      <w:r w:rsidRPr="008521F3">
        <w:rPr>
          <w:rFonts w:ascii="Comic Sans MS" w:hAnsi="Comic Sans MS"/>
          <w:b/>
          <w:sz w:val="20"/>
          <w:szCs w:val="20"/>
        </w:rPr>
        <w:t>bir davranıştır?</w:t>
      </w:r>
    </w:p>
    <w:p w:rsidR="00697C3F" w:rsidRPr="005673A4" w:rsidRDefault="00697C3F" w:rsidP="00D56591">
      <w:pPr>
        <w:tabs>
          <w:tab w:val="left" w:pos="540"/>
          <w:tab w:val="left" w:pos="1080"/>
        </w:tabs>
        <w:ind w:right="-653"/>
        <w:rPr>
          <w:rFonts w:ascii="Comic Sans MS" w:hAnsi="Comic Sans MS"/>
          <w:sz w:val="20"/>
          <w:szCs w:val="20"/>
        </w:rPr>
      </w:pPr>
    </w:p>
    <w:p w:rsidR="00697C3F" w:rsidRPr="005673A4" w:rsidRDefault="00697C3F" w:rsidP="00D56591">
      <w:pPr>
        <w:rPr>
          <w:rFonts w:ascii="Comic Sans MS" w:hAnsi="Comic Sans MS"/>
          <w:sz w:val="20"/>
          <w:szCs w:val="20"/>
        </w:rPr>
      </w:pPr>
      <w:r w:rsidRPr="005673A4">
        <w:rPr>
          <w:rFonts w:ascii="Comic Sans MS" w:hAnsi="Comic Sans MS"/>
          <w:sz w:val="20"/>
          <w:szCs w:val="20"/>
        </w:rPr>
        <w:t>A) Hayvanlara karşı merhametli davranmamak</w:t>
      </w:r>
    </w:p>
    <w:p w:rsidR="00697C3F" w:rsidRPr="005673A4" w:rsidRDefault="00697C3F" w:rsidP="00D56591">
      <w:pPr>
        <w:rPr>
          <w:rFonts w:ascii="Comic Sans MS" w:hAnsi="Comic Sans MS"/>
          <w:sz w:val="20"/>
          <w:szCs w:val="20"/>
        </w:rPr>
      </w:pPr>
      <w:r w:rsidRPr="005673A4">
        <w:rPr>
          <w:rFonts w:ascii="Comic Sans MS" w:hAnsi="Comic Sans MS"/>
          <w:sz w:val="20"/>
          <w:szCs w:val="20"/>
        </w:rPr>
        <w:t>B) Verilen emaneti korumak, zamanı geldiğinde sahibine geri vermek</w:t>
      </w:r>
    </w:p>
    <w:p w:rsidR="00697C3F" w:rsidRPr="005673A4" w:rsidRDefault="00697C3F" w:rsidP="00D56591">
      <w:pPr>
        <w:rPr>
          <w:rFonts w:ascii="Comic Sans MS" w:hAnsi="Comic Sans MS"/>
          <w:sz w:val="20"/>
          <w:szCs w:val="20"/>
        </w:rPr>
      </w:pPr>
      <w:r w:rsidRPr="005673A4">
        <w:rPr>
          <w:rFonts w:ascii="Comic Sans MS" w:hAnsi="Comic Sans MS"/>
          <w:sz w:val="20"/>
          <w:szCs w:val="20"/>
        </w:rPr>
        <w:t>C) Temizliğe gerektiği kadar önem vermemek</w:t>
      </w:r>
    </w:p>
    <w:p w:rsidR="00697C3F" w:rsidRPr="005673A4" w:rsidRDefault="00697C3F" w:rsidP="00D56591">
      <w:pPr>
        <w:rPr>
          <w:rFonts w:ascii="Comic Sans MS" w:hAnsi="Comic Sans MS"/>
          <w:sz w:val="20"/>
          <w:szCs w:val="20"/>
        </w:rPr>
      </w:pPr>
      <w:r w:rsidRPr="005673A4">
        <w:rPr>
          <w:rFonts w:ascii="Comic Sans MS" w:hAnsi="Comic Sans MS"/>
          <w:sz w:val="20"/>
          <w:szCs w:val="20"/>
        </w:rPr>
        <w:t>D) Gerektiğinde yalan söylemek</w:t>
      </w:r>
    </w:p>
    <w:p w:rsidR="00697C3F" w:rsidRDefault="00697C3F" w:rsidP="00CC0A4C">
      <w:pPr>
        <w:rPr>
          <w:rFonts w:ascii="Comic Sans MS" w:hAnsi="Comic Sans MS"/>
          <w:b/>
          <w:sz w:val="20"/>
          <w:szCs w:val="20"/>
        </w:rPr>
      </w:pPr>
    </w:p>
    <w:p w:rsidR="00697C3F" w:rsidRDefault="00697C3F" w:rsidP="00CC0A4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Soru</w:t>
      </w:r>
      <w:r>
        <w:rPr>
          <w:rFonts w:ascii="Comic Sans MS" w:hAnsi="Comic Sans MS"/>
          <w:b/>
          <w:sz w:val="20"/>
          <w:szCs w:val="20"/>
        </w:rPr>
        <w:t xml:space="preserve"> 15) </w:t>
      </w:r>
      <w:r w:rsidRPr="00EA60F0">
        <w:rPr>
          <w:rFonts w:ascii="Comic Sans MS" w:hAnsi="Comic Sans MS"/>
          <w:b/>
          <w:sz w:val="20"/>
          <w:szCs w:val="20"/>
        </w:rPr>
        <w:t>“ Selâmün Aleyküm ”</w:t>
      </w:r>
      <w:r w:rsidRPr="00EA60F0">
        <w:rPr>
          <w:rFonts w:ascii="Comic Sans MS" w:hAnsi="Comic Sans MS"/>
          <w:sz w:val="20"/>
          <w:szCs w:val="20"/>
        </w:rPr>
        <w:t xml:space="preserve"> </w:t>
      </w:r>
      <w:r w:rsidRPr="00EA60F0">
        <w:rPr>
          <w:rFonts w:ascii="Comic Sans MS" w:hAnsi="Comic Sans MS"/>
          <w:b/>
          <w:sz w:val="20"/>
          <w:szCs w:val="20"/>
        </w:rPr>
        <w:t>sözün</w:t>
      </w:r>
      <w:r>
        <w:rPr>
          <w:rFonts w:ascii="Comic Sans MS" w:hAnsi="Comic Sans MS"/>
          <w:b/>
          <w:sz w:val="20"/>
          <w:szCs w:val="20"/>
        </w:rPr>
        <w:t>ün</w:t>
      </w:r>
      <w:r w:rsidRPr="00EA60F0">
        <w:rPr>
          <w:rFonts w:ascii="Comic Sans MS" w:hAnsi="Comic Sans MS"/>
          <w:b/>
          <w:sz w:val="20"/>
          <w:szCs w:val="20"/>
        </w:rPr>
        <w:t xml:space="preserve"> anlamı aşağıdakilerden hangisidir?</w:t>
      </w:r>
      <w:r w:rsidRPr="00EA60F0">
        <w:rPr>
          <w:rFonts w:ascii="Comic Sans MS" w:hAnsi="Comic Sans MS"/>
          <w:sz w:val="20"/>
          <w:szCs w:val="20"/>
        </w:rPr>
        <w:t xml:space="preserve">   </w:t>
      </w:r>
    </w:p>
    <w:p w:rsidR="00697C3F" w:rsidRDefault="00697C3F" w:rsidP="00CC0A4C">
      <w:pPr>
        <w:rPr>
          <w:rFonts w:ascii="Comic Sans MS" w:hAnsi="Comic Sans MS"/>
          <w:sz w:val="20"/>
          <w:szCs w:val="20"/>
        </w:rPr>
      </w:pPr>
      <w:r w:rsidRPr="00EA60F0">
        <w:rPr>
          <w:rFonts w:ascii="Comic Sans MS" w:hAnsi="Comic Sans MS"/>
          <w:sz w:val="20"/>
          <w:szCs w:val="20"/>
        </w:rPr>
        <w:t>A) Allah rahmet eylesin,                                                    B) Allah’ım bana yardım et.                                                                                                                                             C) Allah’ın selâmı, rahmet ve bereketi üzerine olsun.      D) Allah</w:t>
      </w:r>
      <w:r>
        <w:rPr>
          <w:rFonts w:ascii="Comic Sans MS" w:hAnsi="Comic Sans MS"/>
          <w:sz w:val="20"/>
          <w:szCs w:val="20"/>
        </w:rPr>
        <w:t>’a şükürler olsun.</w:t>
      </w:r>
    </w:p>
    <w:p w:rsidR="00697C3F" w:rsidRDefault="00697C3F" w:rsidP="00CC0A4C">
      <w:pPr>
        <w:rPr>
          <w:rFonts w:ascii="Comic Sans MS" w:hAnsi="Comic Sans MS"/>
          <w:b/>
          <w:sz w:val="20"/>
          <w:szCs w:val="20"/>
        </w:rPr>
      </w:pPr>
    </w:p>
    <w:p w:rsidR="00697C3F" w:rsidRDefault="00697C3F" w:rsidP="00CC0A4C">
      <w:pPr>
        <w:rPr>
          <w:rFonts w:ascii="Comic Sans MS" w:hAnsi="Comic Sans MS"/>
          <w:sz w:val="20"/>
          <w:szCs w:val="20"/>
        </w:rPr>
        <w:sectPr w:rsidR="00697C3F" w:rsidSect="00CC0A4C">
          <w:type w:val="continuous"/>
          <w:pgSz w:w="11906" w:h="16838"/>
          <w:pgMar w:top="426" w:right="424" w:bottom="284" w:left="567" w:header="708" w:footer="708" w:gutter="0"/>
          <w:cols w:num="2" w:space="708"/>
          <w:docGrid w:linePitch="360"/>
        </w:sectPr>
      </w:pPr>
      <w:r>
        <w:rPr>
          <w:rFonts w:ascii="Comic Sans MS" w:hAnsi="Comic Sans MS"/>
          <w:b/>
          <w:sz w:val="20"/>
          <w:szCs w:val="20"/>
        </w:rPr>
        <w:t>*Test Soruları 5’er puandır.</w:t>
      </w:r>
    </w:p>
    <w:p w:rsidR="00697C3F" w:rsidRPr="00CE4244" w:rsidRDefault="00697C3F" w:rsidP="00CE4244">
      <w:pPr>
        <w:rPr>
          <w:rFonts w:ascii="Comic Sans MS" w:hAnsi="Comic Sans MS"/>
          <w:sz w:val="20"/>
          <w:szCs w:val="20"/>
        </w:rPr>
        <w:sectPr w:rsidR="00697C3F" w:rsidRPr="00CE4244" w:rsidSect="00CE4244">
          <w:type w:val="continuous"/>
          <w:pgSz w:w="11906" w:h="16838"/>
          <w:pgMar w:top="709" w:right="849" w:bottom="709" w:left="1417" w:header="708" w:footer="708" w:gutter="0"/>
          <w:cols w:num="2" w:space="708"/>
          <w:docGrid w:linePitch="360"/>
        </w:sectPr>
      </w:pPr>
    </w:p>
    <w:p w:rsidR="00697C3F" w:rsidRDefault="00697C3F" w:rsidP="00D56591">
      <w:pPr>
        <w:rPr>
          <w:rFonts w:ascii="Comic Sans MS" w:hAnsi="Comic Sans MS" w:cs="Comic Sans MS"/>
          <w:b/>
          <w:sz w:val="20"/>
          <w:szCs w:val="20"/>
        </w:rPr>
      </w:pPr>
    </w:p>
    <w:p w:rsidR="00697C3F" w:rsidRPr="00C22039" w:rsidRDefault="00697C3F" w:rsidP="00D56591">
      <w:pPr>
        <w:rPr>
          <w:rFonts w:ascii="Comic Sans MS" w:hAnsi="Comic Sans MS" w:cs="Comic Sans MS"/>
          <w:b/>
          <w:bCs/>
          <w:sz w:val="22"/>
          <w:szCs w:val="22"/>
        </w:rPr>
      </w:pPr>
      <w:r w:rsidRPr="00C22039">
        <w:rPr>
          <w:rFonts w:ascii="Comic Sans MS" w:hAnsi="Comic Sans MS" w:cs="Comic Sans MS"/>
          <w:b/>
          <w:sz w:val="22"/>
          <w:szCs w:val="22"/>
        </w:rPr>
        <w:t xml:space="preserve">Soru 15.Aşağıdaki tabloda cümleleri </w:t>
      </w:r>
      <w:r w:rsidRPr="00C22039">
        <w:rPr>
          <w:rFonts w:ascii="Comic Sans MS" w:hAnsi="Comic Sans MS" w:cs="Comic Sans MS"/>
          <w:b/>
          <w:bCs/>
          <w:sz w:val="22"/>
          <w:szCs w:val="22"/>
        </w:rPr>
        <w:t>doğru olarak eşleştiriniz. (8 Puan)</w:t>
      </w:r>
      <w:r w:rsidRPr="00C22039">
        <w:rPr>
          <w:rFonts w:ascii="Comic Sans MS" w:hAnsi="Comic Sans MS"/>
          <w:b/>
          <w:sz w:val="22"/>
          <w:szCs w:val="22"/>
        </w:rPr>
        <w:t xml:space="preserve"> </w:t>
      </w:r>
    </w:p>
    <w:p w:rsidR="00697C3F" w:rsidRPr="005673A4" w:rsidRDefault="00697C3F" w:rsidP="00D56591">
      <w:pPr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8"/>
        <w:gridCol w:w="564"/>
      </w:tblGrid>
      <w:tr w:rsidR="00697C3F" w:rsidTr="00982B4C">
        <w:trPr>
          <w:trHeight w:val="450"/>
        </w:trPr>
        <w:tc>
          <w:tcPr>
            <w:tcW w:w="2518" w:type="dxa"/>
          </w:tcPr>
          <w:p w:rsidR="00697C3F" w:rsidRPr="00982B4C" w:rsidRDefault="00697C3F" w:rsidP="00982B4C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982B4C">
              <w:rPr>
                <w:rFonts w:ascii="Comic Sans MS" w:hAnsi="Comic Sans MS" w:cs="Comic Sans MS"/>
                <w:sz w:val="20"/>
                <w:szCs w:val="20"/>
              </w:rPr>
              <w:t xml:space="preserve">Sınava giren arkadaşımıza  </w:t>
            </w:r>
          </w:p>
        </w:tc>
        <w:tc>
          <w:tcPr>
            <w:tcW w:w="564" w:type="dxa"/>
          </w:tcPr>
          <w:p w:rsidR="00697C3F" w:rsidRPr="00982B4C" w:rsidRDefault="00697C3F" w:rsidP="00982B4C">
            <w:pPr>
              <w:rPr>
                <w:b/>
              </w:rPr>
            </w:pPr>
            <w:r w:rsidRPr="00982B4C">
              <w:rPr>
                <w:b/>
                <w:sz w:val="22"/>
                <w:szCs w:val="22"/>
              </w:rPr>
              <w:t>1</w:t>
            </w:r>
          </w:p>
        </w:tc>
      </w:tr>
      <w:tr w:rsidR="00697C3F" w:rsidTr="00982B4C">
        <w:trPr>
          <w:trHeight w:val="450"/>
        </w:trPr>
        <w:tc>
          <w:tcPr>
            <w:tcW w:w="2518" w:type="dxa"/>
          </w:tcPr>
          <w:p w:rsidR="00697C3F" w:rsidRPr="00982B4C" w:rsidRDefault="00697C3F" w:rsidP="00982B4C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982B4C">
              <w:rPr>
                <w:rFonts w:ascii="Comic Sans MS" w:hAnsi="Comic Sans MS" w:cs="Comic Sans MS"/>
                <w:sz w:val="20"/>
                <w:szCs w:val="20"/>
              </w:rPr>
              <w:t xml:space="preserve">Arkadaşlarımızla vedalaşırken onlara </w:t>
            </w:r>
          </w:p>
        </w:tc>
        <w:tc>
          <w:tcPr>
            <w:tcW w:w="564" w:type="dxa"/>
          </w:tcPr>
          <w:p w:rsidR="00697C3F" w:rsidRPr="00982B4C" w:rsidRDefault="00697C3F" w:rsidP="00982B4C">
            <w:pPr>
              <w:rPr>
                <w:b/>
              </w:rPr>
            </w:pPr>
            <w:r w:rsidRPr="00982B4C">
              <w:rPr>
                <w:b/>
                <w:sz w:val="22"/>
                <w:szCs w:val="22"/>
              </w:rPr>
              <w:t>2</w:t>
            </w:r>
          </w:p>
        </w:tc>
      </w:tr>
      <w:tr w:rsidR="00697C3F" w:rsidTr="00982B4C">
        <w:trPr>
          <w:trHeight w:val="450"/>
        </w:trPr>
        <w:tc>
          <w:tcPr>
            <w:tcW w:w="2518" w:type="dxa"/>
          </w:tcPr>
          <w:p w:rsidR="00697C3F" w:rsidRPr="00982B4C" w:rsidRDefault="00697C3F" w:rsidP="00982B4C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982B4C">
              <w:rPr>
                <w:rFonts w:ascii="Comic Sans MS" w:hAnsi="Comic Sans MS" w:cs="Comic Sans MS"/>
                <w:sz w:val="20"/>
                <w:szCs w:val="20"/>
              </w:rPr>
              <w:t xml:space="preserve">Hasta olan </w:t>
            </w:r>
          </w:p>
          <w:p w:rsidR="00697C3F" w:rsidRPr="00982B4C" w:rsidRDefault="00697C3F" w:rsidP="00982B4C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982B4C">
              <w:rPr>
                <w:rFonts w:ascii="Comic Sans MS" w:hAnsi="Comic Sans MS" w:cs="Comic Sans MS"/>
                <w:sz w:val="20"/>
                <w:szCs w:val="20"/>
              </w:rPr>
              <w:t>arkadaşımıza</w:t>
            </w:r>
          </w:p>
        </w:tc>
        <w:tc>
          <w:tcPr>
            <w:tcW w:w="564" w:type="dxa"/>
          </w:tcPr>
          <w:p w:rsidR="00697C3F" w:rsidRPr="00982B4C" w:rsidRDefault="00697C3F" w:rsidP="00982B4C">
            <w:pPr>
              <w:rPr>
                <w:b/>
              </w:rPr>
            </w:pPr>
            <w:r w:rsidRPr="00982B4C">
              <w:rPr>
                <w:b/>
                <w:sz w:val="22"/>
                <w:szCs w:val="22"/>
              </w:rPr>
              <w:t>3</w:t>
            </w:r>
          </w:p>
        </w:tc>
      </w:tr>
      <w:tr w:rsidR="00697C3F" w:rsidTr="00982B4C">
        <w:trPr>
          <w:trHeight w:val="425"/>
        </w:trPr>
        <w:tc>
          <w:tcPr>
            <w:tcW w:w="2518" w:type="dxa"/>
          </w:tcPr>
          <w:p w:rsidR="00697C3F" w:rsidRPr="00982B4C" w:rsidRDefault="00697C3F" w:rsidP="00982B4C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982B4C">
              <w:rPr>
                <w:rStyle w:val="Strong"/>
                <w:b w:val="0"/>
                <w:bCs w:val="0"/>
                <w:sz w:val="22"/>
                <w:szCs w:val="22"/>
              </w:rPr>
              <w:t>Dükkanını yeni açan İlker Amca’ya</w:t>
            </w:r>
          </w:p>
        </w:tc>
        <w:tc>
          <w:tcPr>
            <w:tcW w:w="564" w:type="dxa"/>
          </w:tcPr>
          <w:p w:rsidR="00697C3F" w:rsidRPr="00982B4C" w:rsidRDefault="00697C3F" w:rsidP="00982B4C">
            <w:pPr>
              <w:rPr>
                <w:b/>
              </w:rPr>
            </w:pPr>
            <w:r w:rsidRPr="00982B4C">
              <w:rPr>
                <w:b/>
                <w:sz w:val="22"/>
                <w:szCs w:val="22"/>
              </w:rPr>
              <w:t>4</w:t>
            </w:r>
          </w:p>
        </w:tc>
      </w:tr>
      <w:tr w:rsidR="00697C3F" w:rsidTr="00982B4C">
        <w:trPr>
          <w:trHeight w:val="450"/>
        </w:trPr>
        <w:tc>
          <w:tcPr>
            <w:tcW w:w="2518" w:type="dxa"/>
          </w:tcPr>
          <w:p w:rsidR="00697C3F" w:rsidRPr="00982B4C" w:rsidRDefault="00697C3F" w:rsidP="00982B4C">
            <w:pPr>
              <w:rPr>
                <w:rFonts w:ascii="Comic Sans MS" w:hAnsi="Comic Sans MS"/>
                <w:sz w:val="20"/>
                <w:szCs w:val="20"/>
              </w:rPr>
            </w:pPr>
            <w:r w:rsidRPr="00982B4C">
              <w:rPr>
                <w:rFonts w:ascii="Comic Sans MS" w:hAnsi="Comic Sans MS"/>
                <w:sz w:val="20"/>
                <w:szCs w:val="20"/>
              </w:rPr>
              <w:t>Yeni çocuk sahibi olana</w:t>
            </w:r>
          </w:p>
          <w:p w:rsidR="00697C3F" w:rsidRPr="00982B4C" w:rsidRDefault="00697C3F" w:rsidP="00982B4C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564" w:type="dxa"/>
          </w:tcPr>
          <w:p w:rsidR="00697C3F" w:rsidRPr="00982B4C" w:rsidRDefault="00697C3F" w:rsidP="00982B4C">
            <w:pPr>
              <w:rPr>
                <w:b/>
              </w:rPr>
            </w:pPr>
            <w:r w:rsidRPr="00982B4C">
              <w:rPr>
                <w:b/>
                <w:sz w:val="22"/>
                <w:szCs w:val="22"/>
              </w:rPr>
              <w:t>5</w:t>
            </w:r>
          </w:p>
        </w:tc>
      </w:tr>
      <w:tr w:rsidR="00697C3F" w:rsidTr="00982B4C">
        <w:trPr>
          <w:trHeight w:val="450"/>
        </w:trPr>
        <w:tc>
          <w:tcPr>
            <w:tcW w:w="2518" w:type="dxa"/>
          </w:tcPr>
          <w:p w:rsidR="00697C3F" w:rsidRPr="00982B4C" w:rsidRDefault="00697C3F" w:rsidP="00982B4C">
            <w:pPr>
              <w:rPr>
                <w:rFonts w:ascii="Comic Sans MS" w:hAnsi="Comic Sans MS"/>
                <w:sz w:val="20"/>
                <w:szCs w:val="20"/>
              </w:rPr>
            </w:pPr>
            <w:r w:rsidRPr="00982B4C">
              <w:rPr>
                <w:rFonts w:ascii="Comic Sans MS" w:hAnsi="Comic Sans MS"/>
                <w:sz w:val="20"/>
                <w:szCs w:val="20"/>
              </w:rPr>
              <w:t>Yola çıkan birisine</w:t>
            </w:r>
          </w:p>
          <w:p w:rsidR="00697C3F" w:rsidRPr="00982B4C" w:rsidRDefault="00697C3F" w:rsidP="00982B4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4" w:type="dxa"/>
          </w:tcPr>
          <w:p w:rsidR="00697C3F" w:rsidRPr="00982B4C" w:rsidRDefault="00697C3F" w:rsidP="00982B4C">
            <w:pPr>
              <w:rPr>
                <w:b/>
              </w:rPr>
            </w:pPr>
            <w:r w:rsidRPr="00982B4C">
              <w:rPr>
                <w:b/>
                <w:sz w:val="22"/>
                <w:szCs w:val="22"/>
              </w:rPr>
              <w:t>6</w:t>
            </w:r>
          </w:p>
        </w:tc>
      </w:tr>
      <w:tr w:rsidR="00697C3F" w:rsidTr="00982B4C">
        <w:trPr>
          <w:trHeight w:val="425"/>
        </w:trPr>
        <w:tc>
          <w:tcPr>
            <w:tcW w:w="2518" w:type="dxa"/>
          </w:tcPr>
          <w:p w:rsidR="00697C3F" w:rsidRPr="00982B4C" w:rsidRDefault="00697C3F" w:rsidP="00982B4C">
            <w:pPr>
              <w:rPr>
                <w:rFonts w:ascii="Comic Sans MS" w:hAnsi="Comic Sans MS"/>
                <w:sz w:val="20"/>
                <w:szCs w:val="20"/>
              </w:rPr>
            </w:pPr>
            <w:r w:rsidRPr="00982B4C">
              <w:rPr>
                <w:rFonts w:ascii="Comic Sans MS" w:hAnsi="Comic Sans MS"/>
                <w:sz w:val="20"/>
                <w:szCs w:val="20"/>
              </w:rPr>
              <w:t>Yakını vefat edene</w:t>
            </w:r>
          </w:p>
          <w:p w:rsidR="00697C3F" w:rsidRPr="00982B4C" w:rsidRDefault="00697C3F" w:rsidP="00982B4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4" w:type="dxa"/>
          </w:tcPr>
          <w:p w:rsidR="00697C3F" w:rsidRPr="00982B4C" w:rsidRDefault="00697C3F" w:rsidP="00982B4C">
            <w:pPr>
              <w:rPr>
                <w:b/>
              </w:rPr>
            </w:pPr>
            <w:r w:rsidRPr="00982B4C">
              <w:rPr>
                <w:b/>
                <w:sz w:val="22"/>
                <w:szCs w:val="22"/>
              </w:rPr>
              <w:t>7</w:t>
            </w:r>
          </w:p>
        </w:tc>
      </w:tr>
      <w:tr w:rsidR="00697C3F" w:rsidTr="00982B4C">
        <w:trPr>
          <w:trHeight w:val="450"/>
        </w:trPr>
        <w:tc>
          <w:tcPr>
            <w:tcW w:w="2518" w:type="dxa"/>
          </w:tcPr>
          <w:p w:rsidR="00697C3F" w:rsidRPr="00982B4C" w:rsidRDefault="00697C3F" w:rsidP="00982B4C">
            <w:r w:rsidRPr="00982B4C">
              <w:rPr>
                <w:rFonts w:ascii="Comic Sans MS" w:hAnsi="Comic Sans MS" w:cs="Comic Sans MS"/>
                <w:sz w:val="20"/>
                <w:szCs w:val="20"/>
              </w:rPr>
              <w:t xml:space="preserve">Uyumaya giden kardeşimize </w:t>
            </w:r>
          </w:p>
        </w:tc>
        <w:tc>
          <w:tcPr>
            <w:tcW w:w="564" w:type="dxa"/>
          </w:tcPr>
          <w:p w:rsidR="00697C3F" w:rsidRPr="00982B4C" w:rsidRDefault="00697C3F" w:rsidP="00982B4C">
            <w:pPr>
              <w:rPr>
                <w:b/>
              </w:rPr>
            </w:pPr>
            <w:r w:rsidRPr="00982B4C">
              <w:rPr>
                <w:b/>
                <w:sz w:val="22"/>
                <w:szCs w:val="22"/>
              </w:rPr>
              <w:t>8</w:t>
            </w:r>
          </w:p>
        </w:tc>
      </w:tr>
    </w:tbl>
    <w:tbl>
      <w:tblPr>
        <w:tblpPr w:leftFromText="141" w:rightFromText="141" w:vertAnchor="text" w:horzAnchor="page" w:tblpX="5038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27"/>
        <w:gridCol w:w="3563"/>
      </w:tblGrid>
      <w:tr w:rsidR="00697C3F" w:rsidTr="00982B4C">
        <w:trPr>
          <w:trHeight w:val="549"/>
        </w:trPr>
        <w:tc>
          <w:tcPr>
            <w:tcW w:w="1327" w:type="dxa"/>
          </w:tcPr>
          <w:p w:rsidR="00697C3F" w:rsidRPr="00982B4C" w:rsidRDefault="00697C3F" w:rsidP="00982B4C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3563" w:type="dxa"/>
          </w:tcPr>
          <w:p w:rsidR="00697C3F" w:rsidRPr="00982B4C" w:rsidRDefault="00697C3F" w:rsidP="00982B4C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982B4C">
              <w:rPr>
                <w:rFonts w:ascii="Comic Sans MS" w:hAnsi="Comic Sans MS"/>
                <w:sz w:val="20"/>
                <w:szCs w:val="20"/>
              </w:rPr>
              <w:t>“Allah analı babalı büyütsün”</w:t>
            </w:r>
            <w:r w:rsidRPr="00982B4C">
              <w:rPr>
                <w:rFonts w:ascii="Comic Sans MS" w:hAnsi="Comic Sans MS" w:cs="Comic Sans MS"/>
                <w:sz w:val="20"/>
                <w:szCs w:val="20"/>
              </w:rPr>
              <w:t xml:space="preserve"> deriz.</w:t>
            </w:r>
          </w:p>
        </w:tc>
      </w:tr>
      <w:tr w:rsidR="00697C3F" w:rsidTr="00982B4C">
        <w:trPr>
          <w:trHeight w:val="549"/>
        </w:trPr>
        <w:tc>
          <w:tcPr>
            <w:tcW w:w="1327" w:type="dxa"/>
          </w:tcPr>
          <w:p w:rsidR="00697C3F" w:rsidRPr="00982B4C" w:rsidRDefault="00697C3F" w:rsidP="00982B4C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3563" w:type="dxa"/>
          </w:tcPr>
          <w:p w:rsidR="00697C3F" w:rsidRPr="00982B4C" w:rsidRDefault="00697C3F" w:rsidP="00982B4C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982B4C">
              <w:rPr>
                <w:rFonts w:ascii="Comic Sans MS" w:hAnsi="Comic Sans MS" w:cs="Comic Sans MS"/>
                <w:sz w:val="20"/>
                <w:szCs w:val="20"/>
              </w:rPr>
              <w:t>‘’Allah’a emanet olun’’ deriz.</w:t>
            </w:r>
          </w:p>
        </w:tc>
      </w:tr>
      <w:tr w:rsidR="00697C3F" w:rsidTr="00982B4C">
        <w:trPr>
          <w:trHeight w:val="549"/>
        </w:trPr>
        <w:tc>
          <w:tcPr>
            <w:tcW w:w="1327" w:type="dxa"/>
          </w:tcPr>
          <w:p w:rsidR="00697C3F" w:rsidRPr="00982B4C" w:rsidRDefault="00697C3F" w:rsidP="00982B4C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3563" w:type="dxa"/>
          </w:tcPr>
          <w:p w:rsidR="00697C3F" w:rsidRPr="00982B4C" w:rsidRDefault="00697C3F" w:rsidP="00982B4C">
            <w:pPr>
              <w:rPr>
                <w:rFonts w:ascii="Comic Sans MS" w:hAnsi="Comic Sans MS"/>
                <w:sz w:val="20"/>
                <w:szCs w:val="20"/>
              </w:rPr>
            </w:pPr>
            <w:r w:rsidRPr="00982B4C">
              <w:rPr>
                <w:rFonts w:ascii="Comic Sans MS" w:hAnsi="Comic Sans MS"/>
                <w:sz w:val="20"/>
                <w:szCs w:val="20"/>
              </w:rPr>
              <w:t xml:space="preserve">“Allah kazadan korusun” </w:t>
            </w:r>
            <w:r w:rsidRPr="00982B4C">
              <w:rPr>
                <w:rFonts w:ascii="Comic Sans MS" w:hAnsi="Comic Sans MS" w:cs="Comic Sans MS"/>
                <w:sz w:val="20"/>
                <w:szCs w:val="20"/>
              </w:rPr>
              <w:t xml:space="preserve"> deriz.</w:t>
            </w:r>
          </w:p>
          <w:p w:rsidR="00697C3F" w:rsidRPr="00982B4C" w:rsidRDefault="00697C3F" w:rsidP="00982B4C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697C3F" w:rsidTr="00982B4C">
        <w:trPr>
          <w:trHeight w:val="518"/>
        </w:trPr>
        <w:tc>
          <w:tcPr>
            <w:tcW w:w="1327" w:type="dxa"/>
          </w:tcPr>
          <w:p w:rsidR="00697C3F" w:rsidRPr="00982B4C" w:rsidRDefault="00697C3F" w:rsidP="00982B4C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3563" w:type="dxa"/>
          </w:tcPr>
          <w:p w:rsidR="00697C3F" w:rsidRPr="00982B4C" w:rsidRDefault="00697C3F" w:rsidP="00982B4C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982B4C">
              <w:rPr>
                <w:rFonts w:ascii="Comic Sans MS" w:hAnsi="Comic Sans MS" w:cs="Comic Sans MS"/>
                <w:sz w:val="20"/>
                <w:szCs w:val="20"/>
              </w:rPr>
              <w:t>‘’Allah rahatlık  versin’’ deriz.</w:t>
            </w:r>
          </w:p>
        </w:tc>
      </w:tr>
      <w:tr w:rsidR="00697C3F" w:rsidTr="00982B4C">
        <w:trPr>
          <w:trHeight w:val="549"/>
        </w:trPr>
        <w:tc>
          <w:tcPr>
            <w:tcW w:w="1327" w:type="dxa"/>
          </w:tcPr>
          <w:p w:rsidR="00697C3F" w:rsidRPr="00982B4C" w:rsidRDefault="00697C3F" w:rsidP="00982B4C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3563" w:type="dxa"/>
          </w:tcPr>
          <w:p w:rsidR="00697C3F" w:rsidRPr="00982B4C" w:rsidRDefault="00697C3F" w:rsidP="00982B4C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982B4C">
              <w:rPr>
                <w:rFonts w:ascii="Comic Sans MS" w:hAnsi="Comic Sans MS" w:cs="Comic Sans MS"/>
                <w:sz w:val="20"/>
                <w:szCs w:val="20"/>
              </w:rPr>
              <w:t>‘’Allah şifa versin’’  deriz.</w:t>
            </w:r>
          </w:p>
        </w:tc>
      </w:tr>
      <w:tr w:rsidR="00697C3F" w:rsidTr="00982B4C">
        <w:trPr>
          <w:trHeight w:val="549"/>
        </w:trPr>
        <w:tc>
          <w:tcPr>
            <w:tcW w:w="1327" w:type="dxa"/>
          </w:tcPr>
          <w:p w:rsidR="00697C3F" w:rsidRPr="00982B4C" w:rsidRDefault="00697C3F" w:rsidP="00982B4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63" w:type="dxa"/>
          </w:tcPr>
          <w:p w:rsidR="00697C3F" w:rsidRPr="00982B4C" w:rsidRDefault="00697C3F" w:rsidP="00982B4C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982B4C">
              <w:rPr>
                <w:rFonts w:ascii="Comic Sans MS" w:hAnsi="Comic Sans MS" w:cs="Comic Sans MS"/>
                <w:sz w:val="20"/>
                <w:szCs w:val="20"/>
              </w:rPr>
              <w:t>‘’Allah zihin açıklığı  versin’’ deriz.</w:t>
            </w:r>
          </w:p>
        </w:tc>
      </w:tr>
      <w:tr w:rsidR="00697C3F" w:rsidTr="00982B4C">
        <w:trPr>
          <w:trHeight w:val="518"/>
        </w:trPr>
        <w:tc>
          <w:tcPr>
            <w:tcW w:w="1327" w:type="dxa"/>
          </w:tcPr>
          <w:p w:rsidR="00697C3F" w:rsidRPr="00982B4C" w:rsidRDefault="00697C3F" w:rsidP="00982B4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63" w:type="dxa"/>
          </w:tcPr>
          <w:p w:rsidR="00697C3F" w:rsidRPr="00982B4C" w:rsidRDefault="00697C3F" w:rsidP="00982B4C">
            <w:pPr>
              <w:rPr>
                <w:rFonts w:ascii="Comic Sans MS" w:hAnsi="Comic Sans MS"/>
                <w:sz w:val="20"/>
                <w:szCs w:val="20"/>
              </w:rPr>
            </w:pPr>
            <w:r w:rsidRPr="00982B4C">
              <w:rPr>
                <w:rFonts w:ascii="Comic Sans MS" w:hAnsi="Comic Sans MS"/>
                <w:sz w:val="20"/>
                <w:szCs w:val="20"/>
              </w:rPr>
              <w:t xml:space="preserve">“Allah rahmet eylesin” </w:t>
            </w:r>
            <w:r w:rsidRPr="00982B4C">
              <w:rPr>
                <w:rFonts w:ascii="Comic Sans MS" w:hAnsi="Comic Sans MS" w:cs="Comic Sans MS"/>
                <w:sz w:val="20"/>
                <w:szCs w:val="20"/>
              </w:rPr>
              <w:t xml:space="preserve"> deriz.</w:t>
            </w:r>
          </w:p>
          <w:p w:rsidR="00697C3F" w:rsidRPr="00982B4C" w:rsidRDefault="00697C3F" w:rsidP="00982B4C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697C3F" w:rsidTr="00982B4C">
        <w:trPr>
          <w:trHeight w:val="549"/>
        </w:trPr>
        <w:tc>
          <w:tcPr>
            <w:tcW w:w="1327" w:type="dxa"/>
          </w:tcPr>
          <w:p w:rsidR="00697C3F" w:rsidRPr="00982B4C" w:rsidRDefault="00697C3F" w:rsidP="00982B4C"/>
        </w:tc>
        <w:tc>
          <w:tcPr>
            <w:tcW w:w="3563" w:type="dxa"/>
          </w:tcPr>
          <w:p w:rsidR="00697C3F" w:rsidRPr="00982B4C" w:rsidRDefault="00697C3F" w:rsidP="00982B4C">
            <w:pPr>
              <w:rPr>
                <w:rFonts w:ascii="Comic Sans MS" w:hAnsi="Comic Sans MS"/>
                <w:sz w:val="20"/>
                <w:szCs w:val="20"/>
              </w:rPr>
            </w:pPr>
            <w:r w:rsidRPr="00982B4C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“Allah bol kazanç versin” deriz.</w:t>
            </w:r>
          </w:p>
        </w:tc>
      </w:tr>
    </w:tbl>
    <w:p w:rsidR="00697C3F" w:rsidRPr="005673A4" w:rsidRDefault="00697C3F" w:rsidP="00D56591">
      <w:pPr>
        <w:ind w:left="540"/>
        <w:rPr>
          <w:rFonts w:ascii="Comic Sans MS" w:hAnsi="Comic Sans MS"/>
          <w:sz w:val="20"/>
          <w:szCs w:val="20"/>
        </w:rPr>
      </w:pPr>
    </w:p>
    <w:p w:rsidR="00697C3F" w:rsidRPr="005673A4" w:rsidRDefault="00697C3F" w:rsidP="00D56591">
      <w:pPr>
        <w:ind w:left="540"/>
        <w:rPr>
          <w:rFonts w:ascii="Comic Sans MS" w:hAnsi="Comic Sans MS"/>
          <w:sz w:val="20"/>
          <w:szCs w:val="20"/>
        </w:rPr>
      </w:pPr>
    </w:p>
    <w:p w:rsidR="00697C3F" w:rsidRPr="005673A4" w:rsidRDefault="00697C3F" w:rsidP="00D56591">
      <w:pPr>
        <w:tabs>
          <w:tab w:val="left" w:pos="540"/>
          <w:tab w:val="left" w:pos="108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</w:p>
    <w:p w:rsidR="00697C3F" w:rsidRPr="005673A4" w:rsidRDefault="00697C3F" w:rsidP="00D56591">
      <w:pPr>
        <w:tabs>
          <w:tab w:val="left" w:pos="540"/>
          <w:tab w:val="left" w:pos="1080"/>
        </w:tabs>
        <w:rPr>
          <w:rFonts w:ascii="Comic Sans MS" w:hAnsi="Comic Sans MS"/>
          <w:sz w:val="20"/>
          <w:szCs w:val="20"/>
        </w:rPr>
      </w:pPr>
    </w:p>
    <w:p w:rsidR="00697C3F" w:rsidRPr="005673A4" w:rsidRDefault="00697C3F" w:rsidP="00D56591">
      <w:pPr>
        <w:ind w:left="284"/>
        <w:rPr>
          <w:rFonts w:ascii="Comic Sans MS" w:hAnsi="Comic Sans MS"/>
          <w:sz w:val="20"/>
          <w:szCs w:val="20"/>
        </w:rPr>
      </w:pPr>
    </w:p>
    <w:p w:rsidR="00697C3F" w:rsidRDefault="00697C3F" w:rsidP="00D56591">
      <w:pPr>
        <w:rPr>
          <w:rFonts w:ascii="Comic Sans MS" w:hAnsi="Comic Sans MS"/>
          <w:sz w:val="20"/>
          <w:szCs w:val="20"/>
        </w:rPr>
      </w:pPr>
    </w:p>
    <w:p w:rsidR="00697C3F" w:rsidRPr="005673A4" w:rsidRDefault="00697C3F" w:rsidP="00D56591">
      <w:pPr>
        <w:rPr>
          <w:rFonts w:ascii="Comic Sans MS" w:hAnsi="Comic Sans MS"/>
          <w:sz w:val="20"/>
          <w:szCs w:val="20"/>
        </w:rPr>
      </w:pPr>
    </w:p>
    <w:p w:rsidR="00697C3F" w:rsidRDefault="00697C3F"/>
    <w:p w:rsidR="00697C3F" w:rsidRPr="00D56591" w:rsidRDefault="00697C3F" w:rsidP="00D56591"/>
    <w:p w:rsidR="00697C3F" w:rsidRPr="00D56591" w:rsidRDefault="00697C3F" w:rsidP="00D56591"/>
    <w:p w:rsidR="00697C3F" w:rsidRPr="00D56591" w:rsidRDefault="00697C3F" w:rsidP="00D56591"/>
    <w:p w:rsidR="00697C3F" w:rsidRPr="00D56591" w:rsidRDefault="00697C3F" w:rsidP="00D56591"/>
    <w:p w:rsidR="00697C3F" w:rsidRPr="00D56591" w:rsidRDefault="00697C3F" w:rsidP="00D56591"/>
    <w:p w:rsidR="00697C3F" w:rsidRPr="00D56591" w:rsidRDefault="00697C3F" w:rsidP="00D56591"/>
    <w:p w:rsidR="00697C3F" w:rsidRPr="00D56591" w:rsidRDefault="00697C3F" w:rsidP="00D56591"/>
    <w:p w:rsidR="00697C3F" w:rsidRPr="00D56591" w:rsidRDefault="00697C3F" w:rsidP="00D56591"/>
    <w:p w:rsidR="00697C3F" w:rsidRPr="00D56591" w:rsidRDefault="00697C3F" w:rsidP="00D56591"/>
    <w:p w:rsidR="00697C3F" w:rsidRPr="00D56591" w:rsidRDefault="00697C3F" w:rsidP="00D56591"/>
    <w:p w:rsidR="00697C3F" w:rsidRPr="00427F42" w:rsidRDefault="00697C3F" w:rsidP="00D56591">
      <w:pPr>
        <w:rPr>
          <w:sz w:val="22"/>
          <w:szCs w:val="22"/>
        </w:rPr>
      </w:pPr>
    </w:p>
    <w:p w:rsidR="00697C3F" w:rsidRPr="00C22039" w:rsidRDefault="00697C3F" w:rsidP="00D56591">
      <w:pPr>
        <w:rPr>
          <w:rFonts w:ascii="Comic Sans MS" w:hAnsi="Comic Sans MS"/>
          <w:b/>
          <w:sz w:val="22"/>
          <w:szCs w:val="22"/>
        </w:rPr>
      </w:pPr>
      <w:r w:rsidRPr="00C22039">
        <w:rPr>
          <w:rFonts w:ascii="Comic Sans MS" w:hAnsi="Comic Sans MS" w:cs="Comic Sans MS"/>
          <w:b/>
          <w:sz w:val="22"/>
          <w:szCs w:val="22"/>
        </w:rPr>
        <w:t>Soru</w:t>
      </w:r>
      <w:r w:rsidRPr="00C22039">
        <w:rPr>
          <w:rFonts w:ascii="Comic Sans MS" w:hAnsi="Comic Sans MS"/>
          <w:b/>
          <w:sz w:val="22"/>
          <w:szCs w:val="22"/>
        </w:rPr>
        <w:t xml:space="preserve"> 16</w:t>
      </w:r>
      <w:r>
        <w:rPr>
          <w:rFonts w:ascii="Comic Sans MS" w:hAnsi="Comic Sans MS"/>
          <w:b/>
          <w:sz w:val="22"/>
          <w:szCs w:val="22"/>
        </w:rPr>
        <w:t>.</w:t>
      </w:r>
      <w:r w:rsidRPr="00C22039">
        <w:rPr>
          <w:rFonts w:ascii="Comic Sans MS" w:hAnsi="Comic Sans MS"/>
          <w:b/>
          <w:sz w:val="22"/>
          <w:szCs w:val="22"/>
        </w:rPr>
        <w:t xml:space="preserve"> Aşağıdaki  cümlelerde noktalı yerlere ,verilen kelime gruplarından uygun olanlarını yazınız.(7Puan)</w:t>
      </w:r>
    </w:p>
    <w:p w:rsidR="00697C3F" w:rsidRPr="00EA60F0" w:rsidRDefault="00697C3F" w:rsidP="00D56591">
      <w:pPr>
        <w:rPr>
          <w:rFonts w:ascii="Comic Sans MS" w:hAnsi="Comic Sans MS"/>
          <w:sz w:val="22"/>
          <w:szCs w:val="22"/>
        </w:rPr>
      </w:pPr>
    </w:p>
    <w:p w:rsidR="00697C3F" w:rsidRPr="00C22039" w:rsidRDefault="00697C3F" w:rsidP="00D56591">
      <w:pPr>
        <w:rPr>
          <w:rFonts w:ascii="Comic Sans MS" w:hAnsi="Comic Sans MS"/>
          <w:b/>
          <w:i/>
        </w:rPr>
      </w:pPr>
      <w:r w:rsidRPr="00C22039">
        <w:rPr>
          <w:rFonts w:ascii="Comic Sans MS" w:hAnsi="Comic Sans MS"/>
          <w:b/>
          <w:i/>
        </w:rPr>
        <w:t xml:space="preserve">şükür  -   besmele -  günah -    amin –  bismillah -   sevap - </w:t>
      </w:r>
      <w:r>
        <w:rPr>
          <w:rFonts w:ascii="Comic Sans MS" w:hAnsi="Comic Sans MS"/>
          <w:b/>
          <w:i/>
        </w:rPr>
        <w:t xml:space="preserve">  </w:t>
      </w:r>
      <w:r w:rsidRPr="00C22039">
        <w:rPr>
          <w:rFonts w:ascii="Comic Sans MS" w:hAnsi="Comic Sans MS"/>
          <w:b/>
          <w:i/>
        </w:rPr>
        <w:t xml:space="preserve">elhamdülillah  </w:t>
      </w:r>
    </w:p>
    <w:p w:rsidR="00697C3F" w:rsidRPr="00427F42" w:rsidRDefault="00697C3F" w:rsidP="00D56591"/>
    <w:p w:rsidR="00697C3F" w:rsidRPr="00427F42" w:rsidRDefault="00697C3F" w:rsidP="00D56591">
      <w:r w:rsidRPr="00427F42">
        <w:t>1..Bismillahirahmanirrahim ifadesine Türkçemizde ………………….  adı verilir.</w:t>
      </w:r>
    </w:p>
    <w:p w:rsidR="00697C3F" w:rsidRPr="00427F42" w:rsidRDefault="00697C3F" w:rsidP="00D56591"/>
    <w:p w:rsidR="00697C3F" w:rsidRPr="00427F42" w:rsidRDefault="00697C3F" w:rsidP="00D56591">
      <w:r w:rsidRPr="00427F42">
        <w:t>2.Verdiği nimetler için Allah’a teşekkür etmeye …………… denir.</w:t>
      </w:r>
    </w:p>
    <w:p w:rsidR="00697C3F" w:rsidRPr="00427F42" w:rsidRDefault="00697C3F" w:rsidP="00D56591"/>
    <w:p w:rsidR="00697C3F" w:rsidRPr="00427F42" w:rsidRDefault="00697C3F" w:rsidP="00D56591">
      <w:r w:rsidRPr="00427F42">
        <w:t>3.Dinimizde yapılması  öğütlenen iş ve davranışlara karşılık olarak  Allah tarafından  verilecek ödüle …………….. denir.</w:t>
      </w:r>
    </w:p>
    <w:p w:rsidR="00697C3F" w:rsidRPr="00427F42" w:rsidRDefault="00697C3F" w:rsidP="00427F42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  <w:r w:rsidRPr="00427F42">
        <w:rPr>
          <w:rFonts w:ascii="Times New Roman" w:hAnsi="Times New Roman"/>
          <w:sz w:val="24"/>
          <w:szCs w:val="24"/>
        </w:rPr>
        <w:t>4-Her duadan sonra ............................... deriz.</w:t>
      </w:r>
    </w:p>
    <w:p w:rsidR="00697C3F" w:rsidRDefault="00697C3F" w:rsidP="00427F42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  <w:r w:rsidRPr="00427F42">
        <w:rPr>
          <w:rFonts w:ascii="Times New Roman" w:hAnsi="Times New Roman"/>
          <w:sz w:val="24"/>
          <w:szCs w:val="24"/>
        </w:rPr>
        <w:t>5-......................………… Allah’ ın yapılmasını kesin olarak yasakladığı iş ve davranışlardır.</w:t>
      </w:r>
    </w:p>
    <w:p w:rsidR="00697C3F" w:rsidRPr="00CE4244" w:rsidRDefault="00697C3F" w:rsidP="00CE4244">
      <w:pPr>
        <w:autoSpaceDE w:val="0"/>
        <w:autoSpaceDN w:val="0"/>
        <w:adjustRightInd w:val="0"/>
        <w:rPr>
          <w:rFonts w:ascii="Comic Sans MS" w:hAnsi="Comic Sans MS"/>
          <w:iCs/>
          <w:color w:val="000000"/>
        </w:rPr>
      </w:pPr>
      <w:r w:rsidRPr="00CC0A4C">
        <w:rPr>
          <w:iCs/>
          <w:color w:val="000000"/>
        </w:rPr>
        <w:t>6. Yemeklerden</w:t>
      </w:r>
      <w:r w:rsidRPr="00CE4244">
        <w:rPr>
          <w:iCs/>
          <w:color w:val="000000"/>
        </w:rPr>
        <w:t xml:space="preserve"> önce “    </w:t>
      </w:r>
      <w:r w:rsidRPr="00CE4244">
        <w:rPr>
          <w:b/>
          <w:iCs/>
          <w:color w:val="000000"/>
        </w:rPr>
        <w:t xml:space="preserve">…………………   </w:t>
      </w:r>
      <w:r w:rsidRPr="00CE4244">
        <w:rPr>
          <w:iCs/>
          <w:color w:val="000000"/>
        </w:rPr>
        <w:t xml:space="preserve">” yemeklerden sonra “   </w:t>
      </w:r>
      <w:r w:rsidRPr="00CE4244">
        <w:rPr>
          <w:b/>
          <w:iCs/>
          <w:color w:val="000000"/>
        </w:rPr>
        <w:t>……………….    ”</w:t>
      </w:r>
      <w:r w:rsidRPr="00CE4244">
        <w:rPr>
          <w:iCs/>
          <w:color w:val="000000"/>
        </w:rPr>
        <w:t xml:space="preserve"> deriz.</w:t>
      </w:r>
    </w:p>
    <w:p w:rsidR="00697C3F" w:rsidRDefault="00697C3F" w:rsidP="00D56591">
      <w:hyperlink r:id="rId7" w:history="1">
        <w:r>
          <w:rPr>
            <w:rStyle w:val="Hyperlink"/>
            <w:rFonts w:ascii="Comic Sans MS" w:eastAsia="VAGRoundedYeni" w:hAnsi="Comic Sans MS" w:cs="VAGRoundedYeni"/>
            <w:b/>
            <w:sz w:val="22"/>
            <w:szCs w:val="22"/>
          </w:rPr>
          <w:t>www.sorubak.com</w:t>
        </w:r>
      </w:hyperlink>
    </w:p>
    <w:p w:rsidR="00697C3F" w:rsidRDefault="00697C3F" w:rsidP="00D56591"/>
    <w:p w:rsidR="00697C3F" w:rsidRPr="00FB4CA9" w:rsidRDefault="00697C3F" w:rsidP="00427F42">
      <w:pPr>
        <w:autoSpaceDE w:val="0"/>
        <w:autoSpaceDN w:val="0"/>
        <w:adjustRightInd w:val="0"/>
        <w:rPr>
          <w:rFonts w:ascii="Comic Sans MS" w:eastAsia="VAGRoundedYeni" w:hAnsi="Comic Sans MS" w:cs="VAGRoundedYeni"/>
          <w:b/>
          <w:sz w:val="20"/>
          <w:szCs w:val="20"/>
        </w:rPr>
      </w:pPr>
      <w:r w:rsidRPr="00C22039">
        <w:rPr>
          <w:rFonts w:ascii="Comic Sans MS" w:hAnsi="Comic Sans MS" w:cs="Comic Sans MS"/>
          <w:b/>
          <w:sz w:val="22"/>
          <w:szCs w:val="22"/>
        </w:rPr>
        <w:t>Soru</w:t>
      </w:r>
      <w:r>
        <w:rPr>
          <w:rFonts w:ascii="Comic Sans MS" w:eastAsia="VAGRoundedYeni" w:hAnsi="Comic Sans MS" w:cs="VAGRoundedYeni"/>
          <w:b/>
          <w:sz w:val="22"/>
          <w:szCs w:val="22"/>
        </w:rPr>
        <w:t>17</w:t>
      </w:r>
      <w:r w:rsidRPr="00C46CDC">
        <w:rPr>
          <w:rFonts w:ascii="Comic Sans MS" w:eastAsia="VAGRoundedYeni" w:hAnsi="Comic Sans MS" w:cs="VAGRoundedYeni"/>
          <w:b/>
          <w:sz w:val="22"/>
          <w:szCs w:val="22"/>
        </w:rPr>
        <w:t xml:space="preserve">.Aşağıdaki cümleleri okuyun, sevap olanların başına </w:t>
      </w:r>
      <w:r w:rsidRPr="00375AAE">
        <w:rPr>
          <w:rFonts w:ascii="Comic Sans MS" w:eastAsia="VAGRoundedYeni" w:hAnsi="Comic Sans MS" w:cs="VAGRoundedYeni"/>
          <w:b/>
          <w:i/>
          <w:sz w:val="22"/>
          <w:szCs w:val="22"/>
        </w:rPr>
        <w:t>S</w:t>
      </w:r>
      <w:r w:rsidRPr="00C46CDC">
        <w:rPr>
          <w:rFonts w:ascii="Comic Sans MS" w:eastAsia="VAGRoundedYeni" w:hAnsi="Comic Sans MS" w:cs="VAGRoundedYeni"/>
          <w:b/>
          <w:sz w:val="22"/>
          <w:szCs w:val="22"/>
        </w:rPr>
        <w:t xml:space="preserve">, günah olanların başına </w:t>
      </w:r>
      <w:r w:rsidRPr="00375AAE">
        <w:rPr>
          <w:rFonts w:ascii="Comic Sans MS" w:eastAsia="VAGRoundedYeni" w:hAnsi="Comic Sans MS" w:cs="VAGRoundedYeni"/>
          <w:b/>
          <w:i/>
          <w:sz w:val="22"/>
          <w:szCs w:val="22"/>
        </w:rPr>
        <w:t>G</w:t>
      </w:r>
      <w:r>
        <w:rPr>
          <w:rFonts w:ascii="Comic Sans MS" w:eastAsia="VAGRoundedYeni" w:hAnsi="Comic Sans MS" w:cs="VAGRoundedYeni"/>
          <w:b/>
          <w:sz w:val="22"/>
          <w:szCs w:val="22"/>
        </w:rPr>
        <w:t xml:space="preserve"> harfi</w:t>
      </w:r>
      <w:r w:rsidRPr="00C46CDC">
        <w:rPr>
          <w:rFonts w:ascii="Comic Sans MS" w:eastAsia="VAGRoundedYeni" w:hAnsi="Comic Sans MS" w:cs="VAGRoundedYeni"/>
          <w:b/>
          <w:sz w:val="22"/>
          <w:szCs w:val="22"/>
        </w:rPr>
        <w:t xml:space="preserve"> yazınız.</w:t>
      </w:r>
      <w:r w:rsidRPr="00AB5837">
        <w:rPr>
          <w:rFonts w:ascii="Comic Sans MS" w:eastAsia="VAGRoundedYeni" w:hAnsi="Comic Sans MS" w:cs="VAGRoundedYeni"/>
          <w:b/>
          <w:sz w:val="20"/>
          <w:szCs w:val="20"/>
        </w:rPr>
        <w:t xml:space="preserve"> </w:t>
      </w:r>
      <w:r>
        <w:rPr>
          <w:rFonts w:ascii="Comic Sans MS" w:eastAsia="VAGRoundedYeni" w:hAnsi="Comic Sans MS" w:cs="VAGRoundedYeni"/>
          <w:b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2"/>
          <w:szCs w:val="22"/>
        </w:rPr>
        <w:t>(10</w:t>
      </w:r>
      <w:r w:rsidRPr="00C22039">
        <w:rPr>
          <w:rFonts w:ascii="Comic Sans MS" w:hAnsi="Comic Sans MS" w:cs="Comic Sans MS"/>
          <w:b/>
          <w:bCs/>
          <w:sz w:val="22"/>
          <w:szCs w:val="22"/>
        </w:rPr>
        <w:t xml:space="preserve"> Puan)</w:t>
      </w:r>
    </w:p>
    <w:p w:rsidR="00697C3F" w:rsidRPr="00143DF6" w:rsidRDefault="00697C3F" w:rsidP="00427F42">
      <w:pPr>
        <w:rPr>
          <w:rFonts w:ascii="Comic Sans MS" w:eastAsia="VAGRoundedYeni" w:hAnsi="Comic Sans MS" w:cs="VAGRoundedYeni"/>
        </w:rPr>
      </w:pPr>
      <w:r w:rsidRPr="00C46CDC">
        <w:rPr>
          <w:rFonts w:ascii="Comic Sans MS" w:eastAsia="VAGRoundedYeni" w:hAnsi="Comic Sans MS" w:cs="VAGRoundedYeni"/>
          <w:b/>
          <w:sz w:val="22"/>
          <w:szCs w:val="22"/>
        </w:rPr>
        <w:t xml:space="preserve">(  </w:t>
      </w:r>
      <w:r>
        <w:rPr>
          <w:rFonts w:ascii="Comic Sans MS" w:eastAsia="VAGRoundedYeni" w:hAnsi="Comic Sans MS" w:cs="VAGRoundedYeni"/>
          <w:b/>
          <w:sz w:val="22"/>
          <w:szCs w:val="22"/>
        </w:rPr>
        <w:t xml:space="preserve">  </w:t>
      </w:r>
      <w:r w:rsidRPr="00143DF6">
        <w:rPr>
          <w:rFonts w:ascii="Comic Sans MS" w:eastAsia="VAGRoundedYeni" w:hAnsi="Comic Sans MS" w:cs="VAGRoundedYeni"/>
        </w:rPr>
        <w:t>) İnsanlara iyilik yapmak.</w:t>
      </w:r>
    </w:p>
    <w:p w:rsidR="00697C3F" w:rsidRPr="00143DF6" w:rsidRDefault="00697C3F" w:rsidP="00427F42">
      <w:pPr>
        <w:rPr>
          <w:rFonts w:ascii="Comic Sans MS" w:eastAsia="VAGRoundedYeni" w:hAnsi="Comic Sans MS" w:cs="VAGRoundedYeni"/>
        </w:rPr>
      </w:pPr>
      <w:r w:rsidRPr="00143DF6">
        <w:rPr>
          <w:rFonts w:ascii="Comic Sans MS" w:eastAsia="VAGRoundedYeni" w:hAnsi="Comic Sans MS" w:cs="VAGRoundedYeni"/>
        </w:rPr>
        <w:t xml:space="preserve">(  </w:t>
      </w:r>
      <w:r>
        <w:rPr>
          <w:rFonts w:ascii="Comic Sans MS" w:eastAsia="VAGRoundedYeni" w:hAnsi="Comic Sans MS" w:cs="VAGRoundedYeni"/>
        </w:rPr>
        <w:t xml:space="preserve">   </w:t>
      </w:r>
      <w:r w:rsidRPr="00143DF6">
        <w:rPr>
          <w:rFonts w:ascii="Comic Sans MS" w:eastAsia="VAGRoundedYeni" w:hAnsi="Comic Sans MS" w:cs="VAGRoundedYeni"/>
        </w:rPr>
        <w:t>) Hırsızlık yapmak.</w:t>
      </w:r>
    </w:p>
    <w:p w:rsidR="00697C3F" w:rsidRPr="00143DF6" w:rsidRDefault="00697C3F" w:rsidP="00427F42">
      <w:pPr>
        <w:rPr>
          <w:rFonts w:ascii="Comic Sans MS" w:eastAsia="VAGRoundedYeni" w:hAnsi="Comic Sans MS" w:cs="VAGRoundedYeni"/>
        </w:rPr>
      </w:pPr>
      <w:r w:rsidRPr="00143DF6">
        <w:rPr>
          <w:rFonts w:ascii="Comic Sans MS" w:eastAsia="VAGRoundedYeni" w:hAnsi="Comic Sans MS" w:cs="VAGRoundedYeni"/>
        </w:rPr>
        <w:t xml:space="preserve">( </w:t>
      </w:r>
      <w:r>
        <w:rPr>
          <w:rFonts w:ascii="Comic Sans MS" w:eastAsia="VAGRoundedYeni" w:hAnsi="Comic Sans MS" w:cs="VAGRoundedYeni"/>
        </w:rPr>
        <w:t xml:space="preserve">   </w:t>
      </w:r>
      <w:r w:rsidRPr="00143DF6">
        <w:rPr>
          <w:rFonts w:ascii="Comic Sans MS" w:eastAsia="VAGRoundedYeni" w:hAnsi="Comic Sans MS" w:cs="VAGRoundedYeni"/>
        </w:rPr>
        <w:t xml:space="preserve"> ) Dedikodu yapmak.</w:t>
      </w:r>
    </w:p>
    <w:p w:rsidR="00697C3F" w:rsidRPr="00143DF6" w:rsidRDefault="00697C3F" w:rsidP="00427F42">
      <w:pPr>
        <w:rPr>
          <w:rFonts w:ascii="Comic Sans MS" w:eastAsia="VAGRoundedYeni" w:hAnsi="Comic Sans MS" w:cs="VAGRoundedYeni"/>
        </w:rPr>
      </w:pPr>
      <w:r w:rsidRPr="00143DF6">
        <w:rPr>
          <w:rFonts w:ascii="Comic Sans MS" w:eastAsia="VAGRoundedYeni" w:hAnsi="Comic Sans MS" w:cs="VAGRoundedYeni"/>
        </w:rPr>
        <w:t xml:space="preserve">( </w:t>
      </w:r>
      <w:r>
        <w:rPr>
          <w:rFonts w:ascii="Comic Sans MS" w:eastAsia="VAGRoundedYeni" w:hAnsi="Comic Sans MS" w:cs="VAGRoundedYeni"/>
        </w:rPr>
        <w:t xml:space="preserve">   </w:t>
      </w:r>
      <w:r w:rsidRPr="00143DF6">
        <w:rPr>
          <w:rFonts w:ascii="Comic Sans MS" w:eastAsia="VAGRoundedYeni" w:hAnsi="Comic Sans MS" w:cs="VAGRoundedYeni"/>
        </w:rPr>
        <w:t xml:space="preserve"> ) Bir işte çalışmak.</w:t>
      </w:r>
    </w:p>
    <w:p w:rsidR="00697C3F" w:rsidRPr="00143DF6" w:rsidRDefault="00697C3F" w:rsidP="00427F42">
      <w:pPr>
        <w:rPr>
          <w:rFonts w:ascii="Comic Sans MS" w:eastAsia="VAGRoundedYeni" w:hAnsi="Comic Sans MS" w:cs="VAGRoundedYeni"/>
        </w:rPr>
      </w:pPr>
      <w:r w:rsidRPr="00143DF6">
        <w:rPr>
          <w:rFonts w:ascii="Comic Sans MS" w:eastAsia="VAGRoundedYeni" w:hAnsi="Comic Sans MS" w:cs="VAGRoundedYeni"/>
        </w:rPr>
        <w:t xml:space="preserve">( </w:t>
      </w:r>
      <w:r>
        <w:rPr>
          <w:rFonts w:ascii="Comic Sans MS" w:eastAsia="VAGRoundedYeni" w:hAnsi="Comic Sans MS" w:cs="VAGRoundedYeni"/>
        </w:rPr>
        <w:t xml:space="preserve">   </w:t>
      </w:r>
      <w:r w:rsidRPr="00143DF6">
        <w:rPr>
          <w:rFonts w:ascii="Comic Sans MS" w:eastAsia="VAGRoundedYeni" w:hAnsi="Comic Sans MS" w:cs="VAGRoundedYeni"/>
        </w:rPr>
        <w:t xml:space="preserve"> ) Alkollü içecekleri tüketmek.</w:t>
      </w:r>
    </w:p>
    <w:p w:rsidR="00697C3F" w:rsidRPr="00143DF6" w:rsidRDefault="00697C3F" w:rsidP="00427F42">
      <w:pPr>
        <w:rPr>
          <w:rFonts w:ascii="Comic Sans MS" w:eastAsia="VAGRoundedYeni" w:hAnsi="Comic Sans MS" w:cs="VAGRoundedYeni"/>
        </w:rPr>
      </w:pPr>
      <w:r w:rsidRPr="00143DF6">
        <w:rPr>
          <w:rFonts w:ascii="Comic Sans MS" w:eastAsia="VAGRoundedYeni" w:hAnsi="Comic Sans MS" w:cs="VAGRoundedYeni"/>
        </w:rPr>
        <w:t xml:space="preserve">( </w:t>
      </w:r>
      <w:r>
        <w:rPr>
          <w:rFonts w:ascii="Comic Sans MS" w:eastAsia="VAGRoundedYeni" w:hAnsi="Comic Sans MS" w:cs="VAGRoundedYeni"/>
        </w:rPr>
        <w:t xml:space="preserve">   </w:t>
      </w:r>
      <w:r w:rsidRPr="00143DF6">
        <w:rPr>
          <w:rFonts w:ascii="Comic Sans MS" w:eastAsia="VAGRoundedYeni" w:hAnsi="Comic Sans MS" w:cs="VAGRoundedYeni"/>
        </w:rPr>
        <w:t xml:space="preserve"> ) Hayvanları beslemek.</w:t>
      </w:r>
    </w:p>
    <w:p w:rsidR="00697C3F" w:rsidRPr="00143DF6" w:rsidRDefault="00697C3F" w:rsidP="00427F42">
      <w:pPr>
        <w:rPr>
          <w:rFonts w:ascii="Comic Sans MS" w:eastAsia="VAGRoundedYeni" w:hAnsi="Comic Sans MS" w:cs="VAGRoundedYeni"/>
        </w:rPr>
      </w:pPr>
      <w:r w:rsidRPr="00143DF6">
        <w:rPr>
          <w:rFonts w:ascii="Comic Sans MS" w:eastAsia="VAGRoundedYeni" w:hAnsi="Comic Sans MS" w:cs="VAGRoundedYeni"/>
        </w:rPr>
        <w:t xml:space="preserve">( </w:t>
      </w:r>
      <w:r>
        <w:rPr>
          <w:rFonts w:ascii="Comic Sans MS" w:eastAsia="VAGRoundedYeni" w:hAnsi="Comic Sans MS" w:cs="VAGRoundedYeni"/>
        </w:rPr>
        <w:t xml:space="preserve">   </w:t>
      </w:r>
      <w:r w:rsidRPr="00143DF6">
        <w:rPr>
          <w:rFonts w:ascii="Comic Sans MS" w:eastAsia="VAGRoundedYeni" w:hAnsi="Comic Sans MS" w:cs="VAGRoundedYeni"/>
        </w:rPr>
        <w:t xml:space="preserve"> ) Karşıdan karşıya geçen yaşlılara yardım </w:t>
      </w:r>
      <w:r>
        <w:rPr>
          <w:rFonts w:ascii="Comic Sans MS" w:eastAsia="VAGRoundedYeni" w:hAnsi="Comic Sans MS" w:cs="VAGRoundedYeni"/>
        </w:rPr>
        <w:t>e</w:t>
      </w:r>
      <w:r w:rsidRPr="00143DF6">
        <w:rPr>
          <w:rFonts w:ascii="Comic Sans MS" w:eastAsia="VAGRoundedYeni" w:hAnsi="Comic Sans MS" w:cs="VAGRoundedYeni"/>
        </w:rPr>
        <w:t>tmek</w:t>
      </w:r>
    </w:p>
    <w:p w:rsidR="00697C3F" w:rsidRPr="00143DF6" w:rsidRDefault="00697C3F" w:rsidP="00427F42">
      <w:pPr>
        <w:rPr>
          <w:rFonts w:ascii="Comic Sans MS" w:eastAsia="VAGRoundedYeni" w:hAnsi="Comic Sans MS" w:cs="VAGRoundedYeni"/>
        </w:rPr>
      </w:pPr>
      <w:r w:rsidRPr="00143DF6">
        <w:rPr>
          <w:rFonts w:ascii="Comic Sans MS" w:eastAsia="VAGRoundedYeni" w:hAnsi="Comic Sans MS" w:cs="VAGRoundedYeni"/>
        </w:rPr>
        <w:t xml:space="preserve">( </w:t>
      </w:r>
      <w:r>
        <w:rPr>
          <w:rFonts w:ascii="Comic Sans MS" w:eastAsia="VAGRoundedYeni" w:hAnsi="Comic Sans MS" w:cs="VAGRoundedYeni"/>
        </w:rPr>
        <w:t xml:space="preserve">   </w:t>
      </w:r>
      <w:r w:rsidRPr="00143DF6">
        <w:rPr>
          <w:rFonts w:ascii="Comic Sans MS" w:eastAsia="VAGRoundedYeni" w:hAnsi="Comic Sans MS" w:cs="VAGRoundedYeni"/>
        </w:rPr>
        <w:t xml:space="preserve"> ) Anne ve babaya iyi davranmak.</w:t>
      </w:r>
    </w:p>
    <w:p w:rsidR="00697C3F" w:rsidRPr="00143DF6" w:rsidRDefault="00697C3F" w:rsidP="00427F42">
      <w:pPr>
        <w:rPr>
          <w:rFonts w:ascii="Comic Sans MS" w:eastAsia="VAGRoundedYeni" w:hAnsi="Comic Sans MS" w:cs="VAGRoundedYeni"/>
        </w:rPr>
      </w:pPr>
      <w:r w:rsidRPr="00143DF6">
        <w:rPr>
          <w:rFonts w:ascii="Comic Sans MS" w:eastAsia="VAGRoundedYeni" w:hAnsi="Comic Sans MS" w:cs="VAGRoundedYeni"/>
        </w:rPr>
        <w:t>(</w:t>
      </w:r>
      <w:r>
        <w:rPr>
          <w:rFonts w:ascii="Comic Sans MS" w:eastAsia="VAGRoundedYeni" w:hAnsi="Comic Sans MS" w:cs="VAGRoundedYeni"/>
        </w:rPr>
        <w:t xml:space="preserve">   </w:t>
      </w:r>
      <w:r w:rsidRPr="00143DF6">
        <w:rPr>
          <w:rFonts w:ascii="Comic Sans MS" w:eastAsia="VAGRoundedYeni" w:hAnsi="Comic Sans MS" w:cs="VAGRoundedYeni"/>
        </w:rPr>
        <w:t xml:space="preserve">  ) İnsanların hakkını yemek.</w:t>
      </w:r>
    </w:p>
    <w:p w:rsidR="00697C3F" w:rsidRPr="00143DF6" w:rsidRDefault="00697C3F" w:rsidP="00427F42">
      <w:pPr>
        <w:rPr>
          <w:rFonts w:ascii="Comic Sans MS" w:eastAsia="VAGRoundedYeni" w:hAnsi="Comic Sans MS" w:cs="VAGRoundedYeni"/>
        </w:rPr>
      </w:pPr>
      <w:r w:rsidRPr="00143DF6">
        <w:rPr>
          <w:rFonts w:ascii="Comic Sans MS" w:eastAsia="VAGRoundedYeni" w:hAnsi="Comic Sans MS" w:cs="VAGRoundedYeni"/>
        </w:rPr>
        <w:t>(</w:t>
      </w:r>
      <w:r>
        <w:rPr>
          <w:rFonts w:ascii="Comic Sans MS" w:eastAsia="VAGRoundedYeni" w:hAnsi="Comic Sans MS" w:cs="VAGRoundedYeni"/>
        </w:rPr>
        <w:t xml:space="preserve">   </w:t>
      </w:r>
      <w:r w:rsidRPr="00143DF6">
        <w:rPr>
          <w:rFonts w:ascii="Comic Sans MS" w:eastAsia="VAGRoundedYeni" w:hAnsi="Comic Sans MS" w:cs="VAGRoundedYeni"/>
        </w:rPr>
        <w:t xml:space="preserve">  ) İsraf yapmak.</w:t>
      </w:r>
    </w:p>
    <w:p w:rsidR="00697C3F" w:rsidRPr="00D56591" w:rsidRDefault="00697C3F" w:rsidP="00FD13B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Ali Gürdal DEMİR</w:t>
      </w:r>
    </w:p>
    <w:sectPr w:rsidR="00697C3F" w:rsidRPr="00D56591" w:rsidSect="00C22039">
      <w:type w:val="continuous"/>
      <w:pgSz w:w="11906" w:h="16838"/>
      <w:pgMar w:top="709" w:right="424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7C3F" w:rsidRDefault="00697C3F" w:rsidP="00427F42">
      <w:r>
        <w:separator/>
      </w:r>
    </w:p>
  </w:endnote>
  <w:endnote w:type="continuationSeparator" w:id="0">
    <w:p w:rsidR="00697C3F" w:rsidRDefault="00697C3F" w:rsidP="00427F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7C3F" w:rsidRDefault="00697C3F" w:rsidP="00427F42">
      <w:r>
        <w:separator/>
      </w:r>
    </w:p>
  </w:footnote>
  <w:footnote w:type="continuationSeparator" w:id="0">
    <w:p w:rsidR="00697C3F" w:rsidRDefault="00697C3F" w:rsidP="00427F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D6BB1"/>
    <w:multiLevelType w:val="hybridMultilevel"/>
    <w:tmpl w:val="C1546E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D87D56"/>
    <w:multiLevelType w:val="hybridMultilevel"/>
    <w:tmpl w:val="4BF45CE6"/>
    <w:lvl w:ilvl="0" w:tplc="E3B421FC">
      <w:start w:val="6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0AE7D9E"/>
    <w:multiLevelType w:val="hybridMultilevel"/>
    <w:tmpl w:val="DF28BDA4"/>
    <w:lvl w:ilvl="0" w:tplc="F69436B4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2D3222D"/>
    <w:multiLevelType w:val="hybridMultilevel"/>
    <w:tmpl w:val="B2A4ADCE"/>
    <w:lvl w:ilvl="0" w:tplc="041F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6591"/>
    <w:rsid w:val="000B3BE7"/>
    <w:rsid w:val="00116055"/>
    <w:rsid w:val="00143DF6"/>
    <w:rsid w:val="00164927"/>
    <w:rsid w:val="001653B9"/>
    <w:rsid w:val="001F6950"/>
    <w:rsid w:val="002D3F46"/>
    <w:rsid w:val="00340C77"/>
    <w:rsid w:val="00345545"/>
    <w:rsid w:val="00375AAE"/>
    <w:rsid w:val="004271E8"/>
    <w:rsid w:val="00427F42"/>
    <w:rsid w:val="005673A4"/>
    <w:rsid w:val="005933F8"/>
    <w:rsid w:val="0067036B"/>
    <w:rsid w:val="00697C3F"/>
    <w:rsid w:val="006A70D8"/>
    <w:rsid w:val="007B4489"/>
    <w:rsid w:val="00835687"/>
    <w:rsid w:val="008521F3"/>
    <w:rsid w:val="00854AEA"/>
    <w:rsid w:val="00982B4C"/>
    <w:rsid w:val="00991A4C"/>
    <w:rsid w:val="00A10022"/>
    <w:rsid w:val="00A518F7"/>
    <w:rsid w:val="00AB5837"/>
    <w:rsid w:val="00BF6803"/>
    <w:rsid w:val="00C22039"/>
    <w:rsid w:val="00C46CDC"/>
    <w:rsid w:val="00CC0A4C"/>
    <w:rsid w:val="00CE4244"/>
    <w:rsid w:val="00D56591"/>
    <w:rsid w:val="00D878AC"/>
    <w:rsid w:val="00DB7796"/>
    <w:rsid w:val="00E17ACA"/>
    <w:rsid w:val="00E44380"/>
    <w:rsid w:val="00EA60F0"/>
    <w:rsid w:val="00F1420B"/>
    <w:rsid w:val="00FB4CA9"/>
    <w:rsid w:val="00FD1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659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alkYok1">
    <w:name w:val="Aralık Yok1"/>
    <w:uiPriority w:val="99"/>
    <w:rsid w:val="00D56591"/>
  </w:style>
  <w:style w:type="paragraph" w:styleId="ListParagraph">
    <w:name w:val="List Paragraph"/>
    <w:basedOn w:val="Normal"/>
    <w:uiPriority w:val="99"/>
    <w:qFormat/>
    <w:rsid w:val="00D565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427F4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27F42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427F4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27F42"/>
    <w:rPr>
      <w:rFonts w:ascii="Times New Roman" w:hAnsi="Times New Roman" w:cs="Times New Roman"/>
      <w:sz w:val="24"/>
      <w:szCs w:val="24"/>
      <w:lang w:eastAsia="tr-TR"/>
    </w:rPr>
  </w:style>
  <w:style w:type="paragraph" w:styleId="NoSpacing">
    <w:name w:val="No Spacing"/>
    <w:uiPriority w:val="99"/>
    <w:qFormat/>
    <w:rsid w:val="00427F42"/>
    <w:rPr>
      <w:rFonts w:eastAsia="Times New Roman"/>
    </w:rPr>
  </w:style>
  <w:style w:type="table" w:styleId="TableGrid">
    <w:name w:val="Table Grid"/>
    <w:basedOn w:val="TableNormal"/>
    <w:uiPriority w:val="99"/>
    <w:rsid w:val="000B3BE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0B3BE7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340C7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786</Words>
  <Characters>4483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Alican</dc:creator>
  <cp:keywords>www.sorubak.com</cp:keywords>
  <dc:description/>
  <cp:lastModifiedBy>edanur</cp:lastModifiedBy>
  <cp:revision>7</cp:revision>
  <cp:lastPrinted>2014-11-21T19:03:00Z</cp:lastPrinted>
  <dcterms:created xsi:type="dcterms:W3CDTF">2014-11-19T01:13:00Z</dcterms:created>
  <dcterms:modified xsi:type="dcterms:W3CDTF">2014-11-23T09:25:00Z</dcterms:modified>
  <cp:category>www.sorubak.com</cp:category>
</cp:coreProperties>
</file>