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CF9" w:rsidRDefault="00420CF9" w:rsidP="00493C1D">
      <w:pPr>
        <w:rPr>
          <w:rFonts w:ascii="Times New Roman" w:hAnsi="Times New Roman"/>
        </w:rPr>
      </w:pPr>
      <w:r>
        <w:rPr>
          <w:rFonts w:ascii="Times New Roman" w:hAnsi="Times New Roman"/>
        </w:rPr>
        <w:t>Sayın Veli;</w:t>
      </w:r>
    </w:p>
    <w:p w:rsidR="00420CF9" w:rsidRDefault="00420CF9" w:rsidP="00493C1D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Aşağıda tablolarda  verilmiş olan iki sesli heceleri çokça okutturalım.Karışık karışık soralım. Heceleri bir defada söyleyinceye kadar bu yöntemle tekrarlatalım.</w:t>
      </w:r>
    </w:p>
    <w:p w:rsidR="00420CF9" w:rsidRDefault="00420CF9" w:rsidP="00493C1D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592"/>
        <w:gridCol w:w="1549"/>
        <w:gridCol w:w="1545"/>
        <w:gridCol w:w="1578"/>
        <w:gridCol w:w="1570"/>
        <w:gridCol w:w="1454"/>
      </w:tblGrid>
      <w:tr w:rsidR="00420CF9" w:rsidRPr="00ED1B57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 xml:space="preserve">do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</w:t>
            </w:r>
          </w:p>
        </w:tc>
      </w:tr>
      <w:tr w:rsidR="00420CF9" w:rsidRPr="00ED1B57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ad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ıd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F9" w:rsidRPr="00ED1B57" w:rsidRDefault="00420CF9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 xml:space="preserve">od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CF9" w:rsidRPr="00ED1B57" w:rsidRDefault="00420CF9" w:rsidP="00493C1D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ud</w:t>
            </w:r>
          </w:p>
        </w:tc>
      </w:tr>
    </w:tbl>
    <w:p w:rsidR="00420CF9" w:rsidRDefault="00420CF9" w:rsidP="00493C1D"/>
    <w:p w:rsidR="00420CF9" w:rsidRDefault="00420CF9" w:rsidP="00493C1D">
      <w:r>
        <w:rPr>
          <w:rFonts w:ascii="Times New Roman" w:hAnsi="Times New Roman"/>
        </w:rPr>
        <w:t>Aşağıda tablolarda  verilmiş olan üç sesli heceleri çokça okutturalım.Karışık karışık soralım. Heceleri bir defada söyleyinceye kadar bu yöntemle tekrarlatalım.</w:t>
      </w:r>
      <w:r>
        <w:t xml:space="preserve"> </w:t>
      </w:r>
    </w:p>
    <w:tbl>
      <w:tblPr>
        <w:tblpPr w:leftFromText="141" w:rightFromText="141" w:vertAnchor="text" w:horzAnchor="margin" w:tblpY="428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604"/>
        <w:gridCol w:w="1565"/>
        <w:gridCol w:w="1572"/>
        <w:gridCol w:w="1574"/>
        <w:gridCol w:w="1587"/>
        <w:gridCol w:w="1445"/>
      </w:tblGrid>
      <w:tr w:rsidR="00420CF9" w:rsidRPr="00ED1B57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dol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dul</w:t>
            </w:r>
          </w:p>
        </w:tc>
      </w:tr>
      <w:tr w:rsidR="00420CF9" w:rsidRPr="00ED1B57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dat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dot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dut</w:t>
            </w:r>
          </w:p>
        </w:tc>
      </w:tr>
      <w:tr w:rsidR="00420CF9" w:rsidRPr="00ED1B57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dan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dın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dun</w:t>
            </w:r>
          </w:p>
        </w:tc>
      </w:tr>
      <w:tr w:rsidR="00420CF9" w:rsidRPr="00ED1B57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dar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dir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dor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dur</w:t>
            </w:r>
          </w:p>
        </w:tc>
      </w:tr>
      <w:tr w:rsidR="00420CF9" w:rsidRPr="00ED1B57" w:rsidTr="00716BB5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dam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dom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dum</w:t>
            </w:r>
          </w:p>
        </w:tc>
      </w:tr>
      <w:tr w:rsidR="00420CF9" w:rsidRPr="00ED1B57" w:rsidTr="00716BB5">
        <w:trPr>
          <w:trHeight w:val="1436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dak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dek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dık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dik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dok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CF9" w:rsidRPr="00ED1B57" w:rsidRDefault="00420CF9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>duk</w:t>
            </w:r>
          </w:p>
        </w:tc>
      </w:tr>
    </w:tbl>
    <w:p w:rsidR="00420CF9" w:rsidRDefault="00420CF9" w:rsidP="00493C1D"/>
    <w:p w:rsidR="00420CF9" w:rsidRDefault="00420CF9" w:rsidP="00493C1D"/>
    <w:p w:rsidR="00420CF9" w:rsidRDefault="00420CF9" w:rsidP="00493C1D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sözcükleri  çokça okutalım.Seçeceğiniz 10 (on) sözcüğü siz söyleyin, öğrencimiz  bakmadan deftere yazsın.</w:t>
      </w:r>
    </w:p>
    <w:tbl>
      <w:tblPr>
        <w:tblW w:w="10813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813"/>
      </w:tblGrid>
      <w:tr w:rsidR="00420CF9" w:rsidRPr="00ED1B57" w:rsidTr="00716BB5">
        <w:trPr>
          <w:trHeight w:val="1498"/>
        </w:trPr>
        <w:tc>
          <w:tcPr>
            <w:tcW w:w="10813" w:type="dxa"/>
            <w:tcBorders>
              <w:top w:val="single" w:sz="4" w:space="0" w:color="auto"/>
              <w:bottom w:val="single" w:sz="4" w:space="0" w:color="auto"/>
            </w:tcBorders>
          </w:tcPr>
          <w:p w:rsidR="00420CF9" w:rsidRPr="00ED1B57" w:rsidRDefault="00420CF9" w:rsidP="00716BB5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ED1B57">
              <w:rPr>
                <w:rFonts w:ascii="Hand writing Mutlu" w:hAnsi="Hand writing Mutlu"/>
                <w:sz w:val="52"/>
                <w:szCs w:val="52"/>
              </w:rPr>
              <w:t>su-sulu-ses-sis-sos-sus-tas-kus-yas-sat-kes-sel-set-mis-tasa-sene-masa-kasa-kısa-askı-sıska- kısır-kasıt-tost-yasa-sıra-sarı-sakal-masal-salla-sallama-sakat-sumak-saman-saat-yastık-asla-sanat-asker-askeri-saray-surat-selam-uslu-misket-kasket-aslan-misal-salak-tasma-asma-makas-resmi-maske-keser-kanser-somya-masaya-kusur-sert-ters-saniye-solak-sosyal-samimi-serin- soru kestane-Kasım-Nisan-Mayıs-Osman-Suna-Sultan-Selma-Selim-Suat-Salim-Semra-Sırma-Esra-Asya-İsmet- Soner-Kayseri-Kars-Kastamonu-Sakarya-Samsun-Somali-Sinem-Sema-Melisa-Serkan-Enes-Sena-Ensar-Aysel-Sıla-Asuman-Mansur-Aslı-Musa-Sıtkı-</w:t>
            </w:r>
          </w:p>
        </w:tc>
      </w:tr>
    </w:tbl>
    <w:p w:rsidR="00420CF9" w:rsidRDefault="00420CF9" w:rsidP="00493C1D"/>
    <w:p w:rsidR="00420CF9" w:rsidRDefault="00420CF9" w:rsidP="00951101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metinleri  çokça okutalım.</w:t>
      </w:r>
      <w:r w:rsidRPr="0095110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(Metinler eğitimhane sitesinden alıntıdır).</w:t>
      </w:r>
    </w:p>
    <w:p w:rsidR="00420CF9" w:rsidRDefault="00420CF9" w:rsidP="00493C1D">
      <w:pPr>
        <w:rPr>
          <w:rFonts w:ascii="Times New Roman" w:hAnsi="Times New Roman"/>
        </w:rPr>
      </w:pPr>
    </w:p>
    <w:p w:rsidR="00420CF9" w:rsidRDefault="00420CF9" w:rsidP="00493C1D"/>
    <w:tbl>
      <w:tblPr>
        <w:tblW w:w="10816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6"/>
      </w:tblGrid>
      <w:tr w:rsidR="00420CF9" w:rsidRPr="00ED1B57" w:rsidTr="00ED1B57">
        <w:trPr>
          <w:trHeight w:val="3807"/>
        </w:trPr>
        <w:tc>
          <w:tcPr>
            <w:tcW w:w="10816" w:type="dxa"/>
          </w:tcPr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  <w:u w:val="single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  <w:u w:val="single"/>
              </w:rPr>
              <w:t xml:space="preserve">D İ D E M                                  </w:t>
            </w:r>
          </w:p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sz w:val="56"/>
                <w:szCs w:val="56"/>
              </w:rPr>
              <w:t xml:space="preserve">Didem, Eda ile Seda nerede?                             Aydan onlar okuldalar.     </w:t>
            </w:r>
            <w:r w:rsidRPr="00ED1B57">
              <w:rPr>
                <w:rFonts w:ascii="Hand writing Mutlu" w:hAnsi="Hand writing Mutlu"/>
                <w:b/>
                <w:sz w:val="56"/>
                <w:szCs w:val="56"/>
              </w:rPr>
              <w:t xml:space="preserve"> </w:t>
            </w:r>
            <w:r w:rsidRPr="00ED1B57">
              <w:rPr>
                <w:rFonts w:ascii="Hand writing Mutlu" w:hAnsi="Hand writing Mutlu"/>
                <w:sz w:val="56"/>
                <w:szCs w:val="56"/>
              </w:rPr>
              <w:t xml:space="preserve">                       Didem, Eda okulda ne yapıyor?                         Aydan, Seda ile dans ediyor.                                   Seda ile Eda çok mutlular.</w:t>
            </w:r>
          </w:p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420CF9" w:rsidRPr="00ED1B57" w:rsidTr="00ED1B57">
        <w:trPr>
          <w:trHeight w:val="4528"/>
        </w:trPr>
        <w:tc>
          <w:tcPr>
            <w:tcW w:w="10816" w:type="dxa"/>
          </w:tcPr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b/>
                <w:sz w:val="56"/>
                <w:szCs w:val="56"/>
                <w:u w:val="single"/>
              </w:rPr>
            </w:pPr>
          </w:p>
          <w:p w:rsidR="00420CF9" w:rsidRPr="00ED1B57" w:rsidRDefault="00420CF9" w:rsidP="00ED1B57">
            <w:pPr>
              <w:spacing w:after="0" w:line="240" w:lineRule="auto"/>
              <w:rPr>
                <w:b/>
                <w:sz w:val="56"/>
                <w:szCs w:val="56"/>
                <w:u w:val="single"/>
              </w:rPr>
            </w:pPr>
            <w:r w:rsidRPr="00ED1B57">
              <w:rPr>
                <w:rFonts w:ascii="Hand writing Mutlu" w:hAnsi="Hand writing Mutlu"/>
                <w:b/>
                <w:sz w:val="56"/>
                <w:szCs w:val="56"/>
                <w:u w:val="single"/>
              </w:rPr>
              <w:t>E R D E M</w:t>
            </w:r>
            <w:r w:rsidRPr="00ED1B57">
              <w:rPr>
                <w:b/>
                <w:sz w:val="56"/>
                <w:szCs w:val="56"/>
                <w:u w:val="single"/>
              </w:rPr>
              <w:t xml:space="preserve">                                                                     </w:t>
            </w:r>
          </w:p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b/>
                <w:sz w:val="56"/>
                <w:szCs w:val="56"/>
              </w:rPr>
              <w:t xml:space="preserve">Erdem dolma kalem aldı.                             Kalemi yedi liraya aldı.                   </w:t>
            </w:r>
          </w:p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b/>
                <w:sz w:val="56"/>
                <w:szCs w:val="56"/>
              </w:rPr>
            </w:pPr>
            <w:r w:rsidRPr="00ED1B57">
              <w:rPr>
                <w:rFonts w:ascii="Hand writing Mutlu" w:hAnsi="Hand writing Mutlu"/>
                <w:b/>
                <w:sz w:val="56"/>
                <w:szCs w:val="56"/>
              </w:rPr>
              <w:t>Erdem kalem ne kadar kalın.                          Aydın</w:t>
            </w:r>
            <w:r w:rsidRPr="00ED1B57">
              <w:rPr>
                <w:rFonts w:ascii="Times New Roman" w:hAnsi="Times New Roman"/>
                <w:b/>
                <w:sz w:val="56"/>
                <w:szCs w:val="56"/>
              </w:rPr>
              <w:t>’</w:t>
            </w:r>
            <w:r w:rsidRPr="00ED1B57">
              <w:rPr>
                <w:rFonts w:ascii="Hand writing Mutlu" w:hAnsi="Hand writing Mutlu"/>
                <w:b/>
                <w:sz w:val="56"/>
                <w:szCs w:val="56"/>
              </w:rPr>
              <w:t>a da o kalemden al.                    Erdem kalemi dikkatli kullan.</w:t>
            </w:r>
          </w:p>
          <w:p w:rsidR="00420CF9" w:rsidRPr="00ED1B57" w:rsidRDefault="00420CF9" w:rsidP="00ED1B57">
            <w:pPr>
              <w:spacing w:after="0" w:line="240" w:lineRule="auto"/>
              <w:rPr>
                <w:rFonts w:ascii="Hand writing Mutlu" w:hAnsi="Hand writing Mutlu"/>
                <w:sz w:val="56"/>
                <w:szCs w:val="56"/>
              </w:rPr>
            </w:pPr>
          </w:p>
        </w:tc>
      </w:tr>
    </w:tbl>
    <w:p w:rsidR="00420CF9" w:rsidRDefault="00420CF9">
      <w:hyperlink r:id="rId4" w:history="1">
        <w:r w:rsidRPr="00635422">
          <w:rPr>
            <w:rStyle w:val="Hyperlink"/>
            <w:rFonts w:ascii="Georgia" w:hAnsi="Georgia"/>
            <w:sz w:val="20"/>
            <w:szCs w:val="20"/>
            <w:shd w:val="clear" w:color="auto" w:fill="FFFFFF"/>
          </w:rPr>
          <w:t>www.sorubak.com</w:t>
        </w:r>
      </w:hyperlink>
      <w:r>
        <w:rPr>
          <w:rStyle w:val="Strong"/>
          <w:rFonts w:ascii="Georgia" w:hAnsi="Georgia"/>
          <w:color w:val="333333"/>
          <w:sz w:val="20"/>
          <w:szCs w:val="20"/>
          <w:shd w:val="clear" w:color="auto" w:fill="FFFFFF"/>
        </w:rPr>
        <w:t xml:space="preserve"> </w:t>
      </w:r>
      <w:r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</w:rPr>
        <w:t> </w:t>
      </w:r>
    </w:p>
    <w:sectPr w:rsidR="00420CF9" w:rsidSect="009D146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C1D"/>
    <w:rsid w:val="00176A26"/>
    <w:rsid w:val="003F16B2"/>
    <w:rsid w:val="00420CF9"/>
    <w:rsid w:val="004723BE"/>
    <w:rsid w:val="00493C1D"/>
    <w:rsid w:val="00635422"/>
    <w:rsid w:val="00716BB5"/>
    <w:rsid w:val="00925B3A"/>
    <w:rsid w:val="00945587"/>
    <w:rsid w:val="00951101"/>
    <w:rsid w:val="009803C0"/>
    <w:rsid w:val="009D146E"/>
    <w:rsid w:val="00B15B48"/>
    <w:rsid w:val="00B926AC"/>
    <w:rsid w:val="00DC3E3D"/>
    <w:rsid w:val="00E35F62"/>
    <w:rsid w:val="00ED1B57"/>
    <w:rsid w:val="00F46F55"/>
    <w:rsid w:val="00FC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1D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93C1D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FC0A0F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FC0A0F"/>
    <w:rPr>
      <w:rFonts w:cs="Times New Roman"/>
    </w:rPr>
  </w:style>
  <w:style w:type="character" w:styleId="Hyperlink">
    <w:name w:val="Hyperlink"/>
    <w:basedOn w:val="DefaultParagraphFont"/>
    <w:uiPriority w:val="99"/>
    <w:rsid w:val="00FC0A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297</Words>
  <Characters>1696</Characters>
  <Application>Microsoft Office Outlook</Application>
  <DocSecurity>0</DocSecurity>
  <Lines>0</Lines>
  <Paragraphs>0</Paragraphs>
  <ScaleCrop>false</ScaleCrop>
  <Company>PSNT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C.a.s.p.e.r</dc:creator>
  <cp:keywords>www.sorubak.com</cp:keywords>
  <dc:description/>
  <cp:lastModifiedBy>edanur</cp:lastModifiedBy>
  <cp:revision>8</cp:revision>
  <dcterms:created xsi:type="dcterms:W3CDTF">2014-12-07T19:22:00Z</dcterms:created>
  <dcterms:modified xsi:type="dcterms:W3CDTF">2014-12-14T18:18:00Z</dcterms:modified>
</cp:coreProperties>
</file>