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49A" w:rsidRDefault="006A349A">
      <w:r>
        <w:rPr>
          <w:noProof/>
          <w:lang w:val="tr-TR"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-3.3pt;margin-top:18.4pt;width:13.5pt;height:21pt;z-index:251670528"/>
        </w:pict>
      </w:r>
    </w:p>
    <w:p w:rsidR="006A349A" w:rsidRDefault="006A349A">
      <w:r>
        <w:rPr>
          <w:noProof/>
          <w:lang w:val="tr-TR" w:eastAsia="tr-TR"/>
        </w:rPr>
        <w:pict>
          <v:roundrect id="_x0000_s1027" style="position:absolute;margin-left:123.45pt;margin-top:80.7pt;width:201.75pt;height:309.75pt;z-index:251666432" arcsize="10923f" strokeweight="2.25pt">
            <v:stroke dashstyle="1 1" endcap="round"/>
            <v:textbox>
              <w:txbxContent>
                <w:p w:rsidR="006A349A" w:rsidRPr="00EC0314" w:rsidRDefault="006A349A" w:rsidP="002A585D">
                  <w:pPr>
                    <w:jc w:val="center"/>
                    <w:rPr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EC0314">
                    <w:rPr>
                      <w:b/>
                      <w:i/>
                      <w:sz w:val="28"/>
                      <w:szCs w:val="28"/>
                      <w:lang w:val="en-US"/>
                    </w:rPr>
                    <w:t>CLASSROOM INSTRUCTIONS</w:t>
                  </w:r>
                </w:p>
                <w:p w:rsidR="006A349A" w:rsidRDefault="006A349A" w:rsidP="002A585D">
                  <w:pPr>
                    <w:rPr>
                      <w:sz w:val="24"/>
                      <w:szCs w:val="24"/>
                      <w:lang w:val="en-US"/>
                    </w:rPr>
                  </w:pPr>
                  <w:r w:rsidRPr="002A585D">
                    <w:rPr>
                      <w:i/>
                      <w:sz w:val="24"/>
                      <w:szCs w:val="24"/>
                      <w:lang w:val="en-US"/>
                    </w:rPr>
                    <w:t>Write into the circle the correct letter to each instruction.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Open your book!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Open the door!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I don’t understand!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Close your book!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Sit down, please!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Raise your hand!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Listen to me!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Come in, please!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BE quiet!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Stand up!</w:t>
                  </w:r>
                </w:p>
                <w:p w:rsidR="006A349A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CLEAN THE BOARD</w:t>
                  </w:r>
                </w:p>
                <w:p w:rsidR="006A349A" w:rsidRPr="002A585D" w:rsidRDefault="006A349A" w:rsidP="002A585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GO OUT</w:t>
                  </w:r>
                </w:p>
              </w:txbxContent>
            </v:textbox>
          </v:roundrect>
        </w:pict>
      </w:r>
      <w:r w:rsidRPr="008C32D7"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open the door" style="width:65.25pt;height:94.5pt;visibility:visible">
            <v:imagedata r:id="rId5" o:title=""/>
          </v:shape>
        </w:pict>
      </w:r>
      <w:r>
        <w:rPr>
          <w:noProof/>
          <w:lang w:val="tr-TR" w:eastAsia="tr-TR"/>
        </w:rPr>
        <w:pict>
          <v:roundrect id="_x0000_s1028" style="position:absolute;margin-left:358.95pt;margin-top:88.95pt;width:85.5pt;height:128.25pt;z-index:-251659264;mso-position-horizontal-relative:text;mso-position-vertical-relative:text" arcsize="10923f"/>
        </w:pict>
      </w:r>
      <w:r>
        <w:rPr>
          <w:noProof/>
          <w:lang w:val="tr-TR" w:eastAsia="tr-TR"/>
        </w:rPr>
        <w:pict>
          <v:shape id="14 Imagen" o:spid="_x0000_s1029" type="#_x0000_t75" alt="f0095-02.gif" style="position:absolute;margin-left:360.45pt;margin-top:102.45pt;width:79.4pt;height:92.25pt;z-index:251655168;visibility:visible;mso-position-horizontal-relative:text;mso-position-vertical-relative:text">
            <v:imagedata r:id="rId6" o:title="" cropbottom="3220f"/>
          </v:shape>
        </w:pict>
      </w:r>
      <w:r>
        <w:rPr>
          <w:noProof/>
          <w:lang w:val="tr-TR" w:eastAsia="tr-TR"/>
        </w:rPr>
        <w:pict>
          <v:shape id="_x0000_s1030" type="#_x0000_t120" style="position:absolute;margin-left:419.7pt;margin-top:106.95pt;width:13.5pt;height:21pt;z-index:251660288;mso-position-horizontal-relative:text;mso-position-vertical-relative:text"/>
        </w:pict>
      </w:r>
      <w:r>
        <w:rPr>
          <w:noProof/>
          <w:lang w:val="tr-TR" w:eastAsia="tr-TR"/>
        </w:rPr>
        <w:pict>
          <v:shape id="_x0000_s1031" type="#_x0000_t120" style="position:absolute;margin-left:412.95pt;margin-top:247.2pt;width:13.5pt;height:21pt;z-index:251661312;mso-position-horizontal-relative:text;mso-position-vertical-relative:text"/>
        </w:pict>
      </w:r>
      <w:r>
        <w:rPr>
          <w:noProof/>
          <w:lang w:val="tr-TR" w:eastAsia="tr-TR"/>
        </w:rPr>
        <w:pict>
          <v:shape id="Imagen 5" o:spid="_x0000_s1032" type="#_x0000_t75" style="position:absolute;margin-left:360.5pt;margin-top:246.45pt;width:64.35pt;height:84.75pt;z-index:251651072;visibility:visible;mso-position-horizontal-relative:text;mso-position-vertical-relative:text">
            <v:imagedata r:id="rId7" o:title="" cropbottom="9604f" cropright="33410f"/>
          </v:shape>
        </w:pict>
      </w:r>
      <w:r>
        <w:rPr>
          <w:noProof/>
          <w:lang w:val="tr-TR" w:eastAsia="tr-TR"/>
        </w:rPr>
        <w:pict>
          <v:shape id="Imagen 2" o:spid="_x0000_s1033" type="#_x0000_t75" style="position:absolute;margin-left:346.95pt;margin-top:364.95pt;width:87.9pt;height:84.75pt;z-index:251649024;visibility:visible;mso-position-horizontal-relative:text;mso-position-vertical-relative:text">
            <v:imagedata r:id="rId8" o:title="" cropbottom="21845f" cropright="18079f"/>
          </v:shape>
        </w:pict>
      </w:r>
      <w:r>
        <w:rPr>
          <w:noProof/>
          <w:lang w:val="tr-TR" w:eastAsia="tr-TR"/>
        </w:rPr>
        <w:pict>
          <v:shape id="_x0000_s1034" type="#_x0000_t120" style="position:absolute;margin-left:419.7pt;margin-top:361.95pt;width:13.5pt;height:21pt;z-index:251662336;mso-position-horizontal-relative:text;mso-position-vertical-relative:text"/>
        </w:pict>
      </w:r>
      <w:r>
        <w:rPr>
          <w:noProof/>
          <w:lang w:val="tr-TR" w:eastAsia="tr-TR"/>
        </w:rPr>
        <w:pict>
          <v:shape id="_x0000_s1035" type="#_x0000_t120" style="position:absolute;margin-left:55.2pt;margin-top:264.45pt;width:13.5pt;height:21pt;z-index:251658240;mso-position-horizontal-relative:text;mso-position-vertical-relative:text"/>
        </w:pict>
      </w:r>
      <w:r>
        <w:rPr>
          <w:noProof/>
          <w:lang w:val="tr-TR" w:eastAsia="tr-TR"/>
        </w:rPr>
        <w:pict>
          <v:roundrect id="_x0000_s1036" style="position:absolute;margin-left:-27.3pt;margin-top:217.2pt;width:96pt;height:68.25pt;z-index:251644928;mso-position-horizontal-relative:text;mso-position-vertical-relative:text" arcsize="10923f"/>
        </w:pict>
      </w:r>
      <w:r>
        <w:rPr>
          <w:noProof/>
          <w:lang w:val="tr-TR" w:eastAsia="tr-TR"/>
        </w:rPr>
        <w:pict>
          <v:shape id="10 Imagen" o:spid="_x0000_s1037" type="#_x0000_t75" alt="2784794_640px.jpg" style="position:absolute;margin-left:-18.3pt;margin-top:220.95pt;width:85.5pt;height:63pt;z-index:251653120;visibility:visible;mso-position-horizontal-relative:text;mso-position-vertical-relative:text">
            <v:imagedata r:id="rId9" o:title=""/>
          </v:shape>
        </w:pict>
      </w:r>
      <w:r>
        <w:rPr>
          <w:noProof/>
          <w:lang w:val="tr-TR" w:eastAsia="tr-TR"/>
        </w:rPr>
        <w:pict>
          <v:shape id="_x0000_s1038" type="#_x0000_t120" style="position:absolute;margin-left:43.2pt;margin-top:322.95pt;width:13.5pt;height:21pt;z-index:251659264;mso-position-horizontal-relative:text;mso-position-vertical-relative:text"/>
        </w:pict>
      </w:r>
      <w:r>
        <w:rPr>
          <w:noProof/>
          <w:lang w:val="tr-TR" w:eastAsia="tr-TR"/>
        </w:rPr>
        <w:pict>
          <v:roundrect id="_x0000_s1039" style="position:absolute;margin-left:-19.8pt;margin-top:312.45pt;width:83.25pt;height:119.25pt;z-index:251645952;mso-position-horizontal-relative:text;mso-position-vertical-relative:text" arcsize="10923f"/>
        </w:pict>
      </w:r>
      <w:r>
        <w:rPr>
          <w:noProof/>
          <w:lang w:val="tr-TR" w:eastAsia="tr-TR"/>
        </w:rPr>
        <w:pict>
          <v:shape id="13 Imagen" o:spid="_x0000_s1040" type="#_x0000_t75" alt="stock-photo-silence-please-101340001.jpg" style="position:absolute;margin-left:-18.3pt;margin-top:321.45pt;width:74.25pt;height:104.25pt;z-index:251654144;visibility:visible;mso-position-horizontal-relative:text;mso-position-vertical-relative:text">
            <v:imagedata r:id="rId10" o:title="" cropbottom="4806f"/>
          </v:shape>
        </w:pict>
      </w:r>
      <w:r>
        <w:rPr>
          <w:noProof/>
          <w:lang w:val="tr-TR" w:eastAsia="tr-TR"/>
        </w:rPr>
        <w:pict>
          <v:shape id="_x0000_s1041" type="#_x0000_t120" style="position:absolute;margin-left:63.45pt;margin-top:463.2pt;width:13.5pt;height:21pt;z-index:251663360;mso-position-horizontal-relative:text;mso-position-vertical-relative:text"/>
        </w:pict>
      </w:r>
      <w:r>
        <w:rPr>
          <w:noProof/>
          <w:lang w:val="tr-TR" w:eastAsia="tr-TR"/>
        </w:rPr>
        <w:pict>
          <v:shape id="Imagen 7" o:spid="_x0000_s1042" type="#_x0000_t75" style="position:absolute;margin-left:-18.3pt;margin-top:464.7pt;width:80.25pt;height:68.25pt;z-index:251652096;visibility:visible;mso-position-horizontal-relative:text;mso-position-vertical-relative:text">
            <v:imagedata r:id="rId11" o:title="" croptop="9544f"/>
          </v:shape>
        </w:pict>
      </w:r>
      <w:r>
        <w:rPr>
          <w:noProof/>
          <w:lang w:val="tr-TR" w:eastAsia="tr-TR"/>
        </w:rPr>
        <w:pict>
          <v:roundrect id="_x0000_s1043" style="position:absolute;margin-left:-23.55pt;margin-top:456.45pt;width:105pt;height:81pt;z-index:251646976;mso-position-horizontal-relative:text;mso-position-vertical-relative:text" arcsize="10923f"/>
        </w:pict>
      </w:r>
      <w:r>
        <w:rPr>
          <w:noProof/>
          <w:lang w:val="tr-TR" w:eastAsia="tr-TR"/>
        </w:rPr>
        <w:pict>
          <v:shape id="Imagen 4" o:spid="_x0000_s1044" type="#_x0000_t75" style="position:absolute;margin-left:340.95pt;margin-top:589.2pt;width:93.75pt;height:75pt;z-index:251650048;visibility:visible;mso-position-horizontal-relative:text;mso-position-vertical-relative:text">
            <v:imagedata r:id="rId12" o:title="" cropbottom="17387f" cropright="13462f"/>
          </v:shape>
        </w:pict>
      </w:r>
      <w:r>
        <w:rPr>
          <w:noProof/>
          <w:lang w:val="tr-TR" w:eastAsia="tr-TR"/>
        </w:rPr>
        <w:pict>
          <v:shape id="15 Imagen" o:spid="_x0000_s1045" type="#_x0000_t75" alt="Classroom language004.jpg" style="position:absolute;margin-left:159.45pt;margin-top:561.45pt;width:75pt;height:95.25pt;z-index:251656192;visibility:visible;mso-position-horizontal-relative:text;mso-position-vertical-relative:text">
            <v:imagedata r:id="rId13" o:title="" cropbottom="21739f" cropleft="31018f" cropright="8349f"/>
          </v:shape>
        </w:pict>
      </w:r>
      <w:r>
        <w:rPr>
          <w:noProof/>
          <w:lang w:val="tr-TR" w:eastAsia="tr-TR"/>
        </w:rPr>
        <w:pict>
          <v:shape id="Imagen 3" o:spid="_x0000_s1046" type="#_x0000_t75" style="position:absolute;margin-left:-18.3pt;margin-top:571.95pt;width:92.55pt;height:84.75pt;z-index:251648000;visibility:visible;mso-position-horizontal-relative:text;mso-position-vertical-relative:text">
            <v:imagedata r:id="rId14" o:title="" cropbottom="18867f" cropright="5314f"/>
          </v:shape>
        </w:pict>
      </w:r>
      <w:r>
        <w:rPr>
          <w:noProof/>
          <w:lang w:val="tr-TR" w:eastAsia="tr-TR"/>
        </w:rPr>
        <w:pict>
          <v:shape id="_x0000_s1047" type="#_x0000_t120" style="position:absolute;margin-left:340.95pt;margin-top:577.95pt;width:13.5pt;height:21pt;z-index:251665408;mso-position-horizontal-relative:text;mso-position-vertical-relative:text"/>
        </w:pict>
      </w:r>
      <w:r>
        <w:rPr>
          <w:noProof/>
          <w:lang w:val="tr-TR" w:eastAsia="tr-TR"/>
        </w:rPr>
        <w:pict>
          <v:shape id="_x0000_s1048" type="#_x0000_t120" style="position:absolute;margin-left:56.7pt;margin-top:594.45pt;width:13.5pt;height:21pt;z-index:251664384;mso-position-horizontal-relative:text;mso-position-vertical-relative:text"/>
        </w:pict>
      </w:r>
    </w:p>
    <w:p w:rsidR="006A349A" w:rsidRDefault="006A349A" w:rsidP="003E3136">
      <w:r>
        <w:rPr>
          <w:noProof/>
          <w:lang w:val="tr-TR" w:eastAsia="tr-TR"/>
        </w:rPr>
        <w:pict>
          <v:shape id="_x0000_s1049" type="#_x0000_t120" style="position:absolute;margin-left:-10.05pt;margin-top:20.7pt;width:13.5pt;height:21pt;z-index:251669504"/>
        </w:pict>
      </w:r>
    </w:p>
    <w:p w:rsidR="006A349A" w:rsidRDefault="006A349A" w:rsidP="003E3136">
      <w:r w:rsidRPr="008C32D7">
        <w:rPr>
          <w:noProof/>
          <w:lang w:val="tr-TR" w:eastAsia="tr-TR"/>
        </w:rPr>
        <w:pict>
          <v:shape id="Resim 4" o:spid="_x0000_i1026" type="#_x0000_t75" alt="clean the board" style="width:72.75pt;height:62.25pt;visibility:visible">
            <v:imagedata r:id="rId15" o:title=""/>
          </v:shape>
        </w:pict>
      </w:r>
    </w:p>
    <w:p w:rsidR="006A349A" w:rsidRPr="003E3136" w:rsidRDefault="006A349A" w:rsidP="003E3136"/>
    <w:p w:rsidR="006A349A" w:rsidRPr="003E3136" w:rsidRDefault="006A349A" w:rsidP="003E3136"/>
    <w:p w:rsidR="006A349A" w:rsidRPr="003E3136" w:rsidRDefault="006A349A" w:rsidP="003E3136"/>
    <w:p w:rsidR="006A349A" w:rsidRPr="003E3136" w:rsidRDefault="006A349A" w:rsidP="003E3136"/>
    <w:p w:rsidR="006A349A" w:rsidRPr="003E3136" w:rsidRDefault="006A349A" w:rsidP="003E3136"/>
    <w:p w:rsidR="006A349A" w:rsidRPr="003E3136" w:rsidRDefault="006A349A" w:rsidP="003E3136"/>
    <w:p w:rsidR="006A349A" w:rsidRPr="003E3136" w:rsidRDefault="006A349A" w:rsidP="003E3136"/>
    <w:p w:rsidR="006A349A" w:rsidRPr="003E3136" w:rsidRDefault="006A349A" w:rsidP="003E3136"/>
    <w:p w:rsidR="006A349A" w:rsidRDefault="006A349A" w:rsidP="003E3136">
      <w:r>
        <w:rPr>
          <w:noProof/>
          <w:lang w:val="tr-TR" w:eastAsia="tr-TR"/>
        </w:rPr>
        <w:pict>
          <v:shape id="_x0000_s1050" type="#_x0000_t120" style="position:absolute;margin-left:175.95pt;margin-top:14.45pt;width:13.5pt;height:21pt;z-index:251667456"/>
        </w:pict>
      </w:r>
    </w:p>
    <w:p w:rsidR="006A349A" w:rsidRPr="003E3136" w:rsidRDefault="006A349A" w:rsidP="003E3136">
      <w:pPr>
        <w:tabs>
          <w:tab w:val="left" w:pos="3645"/>
        </w:tabs>
      </w:pPr>
      <w:r>
        <w:rPr>
          <w:noProof/>
          <w:lang w:val="tr-TR" w:eastAsia="tr-TR"/>
        </w:rPr>
        <w:pict>
          <v:shape id="_x0000_s1051" type="#_x0000_t120" style="position:absolute;margin-left:149.7pt;margin-top:114.25pt;width:13.5pt;height:21pt;z-index:251668480"/>
        </w:pict>
      </w:r>
      <w:r>
        <w:tab/>
      </w:r>
      <w:r w:rsidRPr="008C32D7">
        <w:rPr>
          <w:noProof/>
          <w:lang w:val="tr-TR" w:eastAsia="tr-TR"/>
        </w:rPr>
        <w:pict>
          <v:shape id="Resim 7" o:spid="_x0000_i1027" type="#_x0000_t75" alt="go out" style="width:87pt;height:83.25pt;visibility:visible">
            <v:imagedata r:id="rId16" o:title=""/>
          </v:shape>
        </w:pict>
      </w:r>
      <w:r>
        <w:rPr>
          <w:noProof/>
          <w:lang w:val="tr-TR" w:eastAsia="tr-TR"/>
        </w:rPr>
        <w:t xml:space="preserve">  </w:t>
      </w:r>
      <w:hyperlink r:id="rId17" w:history="1">
        <w:r w:rsidRPr="00EE13CC">
          <w:rPr>
            <w:rStyle w:val="Hyperlink"/>
            <w:noProof/>
            <w:lang w:val="tr-TR" w:eastAsia="tr-TR"/>
          </w:rPr>
          <w:t>www.sorubak.com</w:t>
        </w:r>
      </w:hyperlink>
      <w:r>
        <w:rPr>
          <w:noProof/>
          <w:lang w:val="tr-TR" w:eastAsia="tr-TR"/>
        </w:rPr>
        <w:t xml:space="preserve"> </w:t>
      </w:r>
    </w:p>
    <w:sectPr w:rsidR="006A349A" w:rsidRPr="003E3136" w:rsidSect="00AA1A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420"/>
    <w:multiLevelType w:val="hybridMultilevel"/>
    <w:tmpl w:val="DED67722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C0D"/>
    <w:rsid w:val="000F1E2D"/>
    <w:rsid w:val="002A585D"/>
    <w:rsid w:val="00333C0D"/>
    <w:rsid w:val="00350B34"/>
    <w:rsid w:val="00360A94"/>
    <w:rsid w:val="003E3136"/>
    <w:rsid w:val="00423BC5"/>
    <w:rsid w:val="005303E0"/>
    <w:rsid w:val="0054247E"/>
    <w:rsid w:val="00546171"/>
    <w:rsid w:val="00586268"/>
    <w:rsid w:val="00616C3F"/>
    <w:rsid w:val="006A349A"/>
    <w:rsid w:val="008C32D7"/>
    <w:rsid w:val="00A42FA6"/>
    <w:rsid w:val="00A80D34"/>
    <w:rsid w:val="00AA1A25"/>
    <w:rsid w:val="00AC4974"/>
    <w:rsid w:val="00BC4CAB"/>
    <w:rsid w:val="00DB2FA8"/>
    <w:rsid w:val="00EC0314"/>
    <w:rsid w:val="00EE13CC"/>
    <w:rsid w:val="00F5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A25"/>
    <w:pPr>
      <w:spacing w:after="200" w:line="276" w:lineRule="auto"/>
    </w:pPr>
    <w:rPr>
      <w:lang w:val="es-E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C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A585D"/>
    <w:pPr>
      <w:ind w:left="720"/>
      <w:contextualSpacing/>
    </w:pPr>
  </w:style>
  <w:style w:type="paragraph" w:styleId="NoSpacing">
    <w:name w:val="No Spacing"/>
    <w:uiPriority w:val="99"/>
    <w:qFormat/>
    <w:rsid w:val="00423BC5"/>
    <w:rPr>
      <w:lang w:val="es-ES" w:eastAsia="en-US"/>
    </w:rPr>
  </w:style>
  <w:style w:type="character" w:styleId="Hyperlink">
    <w:name w:val="Hyperlink"/>
    <w:basedOn w:val="DefaultParagraphFont"/>
    <w:uiPriority w:val="99"/>
    <w:rsid w:val="00EC03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</Words>
  <Characters>87</Characters>
  <Application>Microsoft Office Outlook</Application>
  <DocSecurity>0</DocSecurity>
  <Lines>0</Lines>
  <Paragraphs>0</Paragraphs>
  <ScaleCrop>false</ScaleCrop>
  <Company>FAMILIA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BURAKCAN 2004</dc:creator>
  <cp:keywords>www.sorubak.com</cp:keywords>
  <dc:description/>
  <cp:lastModifiedBy>edanur</cp:lastModifiedBy>
  <cp:revision>3</cp:revision>
  <dcterms:created xsi:type="dcterms:W3CDTF">2014-10-15T18:38:00Z</dcterms:created>
  <dcterms:modified xsi:type="dcterms:W3CDTF">2014-10-16T19:14:00Z</dcterms:modified>
</cp:coreProperties>
</file>