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  89 – 27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152 - 91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7405 - 3101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87542 - 9037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95 - 42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778 - 560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7578 - 3840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98392 - 7352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37 - 13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350 - 672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7584 - 3008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30248 - 50025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63 - 59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734 - 240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1592 - 747 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93509 - 20027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74 - 63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553 - 420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8520 - 3247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90890 - 64778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80 + 14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568 - 322 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2357 -  970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52473 - 9780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rPr>
          <w:rFonts w:ascii="Comic Sans MS" w:hAnsi="Comic Sans MS"/>
        </w:rPr>
      </w:pPr>
    </w:p>
    <w:p w:rsidR="00685E04" w:rsidRDefault="00685E04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53 + 27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654 - 120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2148 - 1248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32587 - 6002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128 - 85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852 - 149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12005 - 7832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65407 - 85210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165 - 37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349 - 273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5423 - 2009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99520 - 25999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969 - 97 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987 - 589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3574 - 833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41220 - 30024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385 - 69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6278 - 753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9540 - 7430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       35002 - 489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Pr="00F60080" w:rsidRDefault="00685E04" w:rsidP="00F60080">
      <w:pPr>
        <w:rPr>
          <w:rFonts w:ascii="Comic Sans MS" w:hAnsi="Comic Sans MS"/>
          <w:sz w:val="16"/>
          <w:szCs w:val="16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685E04" w:rsidRPr="00295A6E" w:rsidTr="00295A6E">
        <w:tc>
          <w:tcPr>
            <w:tcW w:w="25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836 - 99</w:t>
            </w:r>
          </w:p>
        </w:tc>
        <w:tc>
          <w:tcPr>
            <w:tcW w:w="2552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999 - 777</w:t>
            </w:r>
          </w:p>
        </w:tc>
        <w:tc>
          <w:tcPr>
            <w:tcW w:w="2835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>3007 - 500</w:t>
            </w:r>
          </w:p>
        </w:tc>
        <w:tc>
          <w:tcPr>
            <w:tcW w:w="3118" w:type="dxa"/>
          </w:tcPr>
          <w:p w:rsidR="00685E04" w:rsidRPr="00295A6E" w:rsidRDefault="00685E04" w:rsidP="00295A6E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295A6E">
              <w:rPr>
                <w:rFonts w:ascii="Comic Sans MS" w:hAnsi="Comic Sans MS"/>
                <w:b/>
              </w:rPr>
              <w:t xml:space="preserve"> 54200 - 10685</w:t>
            </w:r>
          </w:p>
        </w:tc>
      </w:tr>
      <w:tr w:rsidR="00685E04" w:rsidRPr="00295A6E" w:rsidTr="00295A6E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95A6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685E04" w:rsidRPr="00295A6E" w:rsidTr="00295A6E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5E04" w:rsidRPr="00295A6E" w:rsidRDefault="00685E04" w:rsidP="00295A6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685E04" w:rsidRPr="00295A6E" w:rsidRDefault="00685E04" w:rsidP="00295A6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85E04" w:rsidRDefault="00685E04" w:rsidP="00466084">
      <w:pPr>
        <w:jc w:val="center"/>
        <w:rPr>
          <w:rFonts w:ascii="Comic Sans MS" w:hAnsi="Comic Sans MS"/>
          <w:highlight w:val="cyan"/>
        </w:rPr>
      </w:pPr>
    </w:p>
    <w:p w:rsidR="00685E04" w:rsidRPr="00750CBF" w:rsidRDefault="00685E04" w:rsidP="00C8186A">
      <w:pPr>
        <w:widowControl w:val="0"/>
        <w:autoSpaceDE w:val="0"/>
        <w:autoSpaceDN w:val="0"/>
        <w:adjustRightInd w:val="0"/>
        <w:ind w:right="23"/>
        <w:rPr>
          <w:b/>
          <w:color w:val="FFFFFF"/>
          <w:shd w:val="clear" w:color="auto" w:fill="FF0000"/>
        </w:rPr>
      </w:pPr>
      <w:r>
        <w:rPr>
          <w:b/>
          <w:color w:val="FFFFFF"/>
          <w:shd w:val="clear" w:color="auto" w:fill="FF0000"/>
        </w:rPr>
        <w:t>www.sorubak.com</w:t>
      </w:r>
    </w:p>
    <w:p w:rsidR="00685E04" w:rsidRPr="00431115" w:rsidRDefault="00685E04" w:rsidP="00C8186A">
      <w:pPr>
        <w:jc w:val="center"/>
      </w:pPr>
    </w:p>
    <w:sectPr w:rsidR="00685E04" w:rsidRPr="00431115" w:rsidSect="00466084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15"/>
    <w:rsid w:val="000440AB"/>
    <w:rsid w:val="00110A54"/>
    <w:rsid w:val="001511CF"/>
    <w:rsid w:val="00295A6E"/>
    <w:rsid w:val="003910E9"/>
    <w:rsid w:val="00431115"/>
    <w:rsid w:val="00466084"/>
    <w:rsid w:val="005A2936"/>
    <w:rsid w:val="00685E04"/>
    <w:rsid w:val="00750CBF"/>
    <w:rsid w:val="0092326F"/>
    <w:rsid w:val="00956870"/>
    <w:rsid w:val="00AA535C"/>
    <w:rsid w:val="00B2054E"/>
    <w:rsid w:val="00BA2E96"/>
    <w:rsid w:val="00C42BE4"/>
    <w:rsid w:val="00C648BE"/>
    <w:rsid w:val="00C8186A"/>
    <w:rsid w:val="00F6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11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</Pages>
  <Words>400</Words>
  <Characters>2280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6</cp:revision>
  <cp:lastPrinted>2014-11-28T21:40:00Z</cp:lastPrinted>
  <dcterms:created xsi:type="dcterms:W3CDTF">2014-11-29T20:04:00Z</dcterms:created>
  <dcterms:modified xsi:type="dcterms:W3CDTF">2014-12-01T15:14:00Z</dcterms:modified>
</cp:coreProperties>
</file>