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C6C" w:rsidRPr="008D26E4" w:rsidRDefault="00F63C6C" w:rsidP="00F60D0F">
      <w:pPr>
        <w:jc w:val="center"/>
        <w:rPr>
          <w:rFonts w:ascii="Comic Sans MS" w:hAnsi="Comic Sans MS"/>
        </w:rPr>
      </w:pPr>
      <w:r w:rsidRPr="008D26E4">
        <w:rPr>
          <w:rFonts w:ascii="Comic Sans MS" w:hAnsi="Comic Sans MS"/>
        </w:rPr>
        <w:t>Çıkarma İşlemi TEST</w:t>
      </w:r>
    </w:p>
    <w:p w:rsidR="00F63C6C" w:rsidRPr="008D26E4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1-Üç basamaklı en büyük doğ</w:t>
      </w:r>
      <w:r w:rsidRPr="008D26E4">
        <w:rPr>
          <w:rFonts w:ascii="Comic Sans MS" w:hAnsi="Comic Sans MS"/>
        </w:rPr>
        <w:t>a</w:t>
      </w:r>
      <w:r>
        <w:rPr>
          <w:rFonts w:ascii="Comic Sans MS" w:hAnsi="Comic Sans MS"/>
        </w:rPr>
        <w:t>l</w:t>
      </w:r>
      <w:r w:rsidRPr="008D26E4">
        <w:rPr>
          <w:rFonts w:ascii="Comic Sans MS" w:hAnsi="Comic Sans MS"/>
        </w:rPr>
        <w:t xml:space="preserve"> sayıdan 473 çıkarırsak kaç  kalır?</w:t>
      </w:r>
    </w:p>
    <w:p w:rsidR="00F63C6C" w:rsidRPr="008D26E4" w:rsidRDefault="00F63C6C" w:rsidP="00F60D0F">
      <w:pPr>
        <w:spacing w:after="0"/>
        <w:rPr>
          <w:rFonts w:ascii="Comic Sans MS" w:hAnsi="Comic Sans MS"/>
        </w:rPr>
      </w:pPr>
      <w:r w:rsidRPr="008D26E4">
        <w:rPr>
          <w:rFonts w:ascii="Comic Sans MS" w:hAnsi="Comic Sans MS"/>
        </w:rPr>
        <w:t>A-526               B-573           C-578           D-599</w:t>
      </w:r>
    </w:p>
    <w:p w:rsidR="00F63C6C" w:rsidRPr="008D26E4" w:rsidRDefault="00F63C6C" w:rsidP="00F60D0F">
      <w:pPr>
        <w:spacing w:after="0"/>
        <w:rPr>
          <w:rFonts w:ascii="Comic Sans MS" w:hAnsi="Comic Sans MS"/>
        </w:rPr>
      </w:pPr>
    </w:p>
    <w:p w:rsidR="00F63C6C" w:rsidRPr="008D26E4" w:rsidRDefault="00F63C6C" w:rsidP="00F60D0F">
      <w:pPr>
        <w:spacing w:after="0"/>
        <w:rPr>
          <w:rFonts w:ascii="Comic Sans MS" w:hAnsi="Comic Sans MS"/>
        </w:rPr>
      </w:pPr>
      <w:r w:rsidRPr="008D26E4">
        <w:rPr>
          <w:rFonts w:ascii="Comic Sans MS" w:hAnsi="Comic Sans MS"/>
        </w:rPr>
        <w:t>2- 12460 sayısından hangi sayıyı çıkartılırsa beş basamaklı en küçük doğal sayı elde edilir?</w:t>
      </w:r>
    </w:p>
    <w:p w:rsidR="00F63C6C" w:rsidRPr="008D26E4" w:rsidRDefault="00F63C6C" w:rsidP="00F60D0F">
      <w:pPr>
        <w:spacing w:after="0"/>
        <w:rPr>
          <w:rFonts w:ascii="Comic Sans MS" w:hAnsi="Comic Sans MS"/>
        </w:rPr>
      </w:pPr>
      <w:r w:rsidRPr="008D26E4">
        <w:rPr>
          <w:rFonts w:ascii="Comic Sans MS" w:hAnsi="Comic Sans MS"/>
        </w:rPr>
        <w:t>A-1460           B-2031          C-2460          D-10000</w:t>
      </w:r>
    </w:p>
    <w:p w:rsidR="00F63C6C" w:rsidRPr="008D26E4" w:rsidRDefault="00F63C6C" w:rsidP="00F60D0F">
      <w:pPr>
        <w:spacing w:after="0"/>
        <w:rPr>
          <w:rFonts w:ascii="Comic Sans MS" w:hAnsi="Comic Sans MS"/>
        </w:rPr>
      </w:pPr>
    </w:p>
    <w:p w:rsidR="00F63C6C" w:rsidRPr="008D26E4" w:rsidRDefault="00F63C6C" w:rsidP="00F60D0F">
      <w:pPr>
        <w:spacing w:after="0"/>
        <w:rPr>
          <w:rFonts w:ascii="Comic Sans MS" w:hAnsi="Comic Sans MS"/>
        </w:rPr>
      </w:pPr>
    </w:p>
    <w:tbl>
      <w:tblPr>
        <w:tblW w:w="0" w:type="auto"/>
        <w:tblLook w:val="00A0"/>
      </w:tblPr>
      <w:tblGrid>
        <w:gridCol w:w="3510"/>
        <w:gridCol w:w="1950"/>
      </w:tblGrid>
      <w:tr w:rsidR="00F63C6C" w:rsidRPr="00255A82" w:rsidTr="00255A82">
        <w:tc>
          <w:tcPr>
            <w:tcW w:w="3510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 xml:space="preserve">3-Yandaki çıkarma işleminde </w: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Yerine yazılması gereken rakamların toplamı kaçtır?</w: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A-13                          B-11</w: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C-10                          D-8</w:t>
            </w:r>
          </w:p>
        </w:tc>
        <w:tc>
          <w:tcPr>
            <w:tcW w:w="1950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20"/>
              <w:gridCol w:w="351"/>
              <w:gridCol w:w="351"/>
              <w:gridCol w:w="351"/>
              <w:gridCol w:w="351"/>
            </w:tblGrid>
            <w:tr w:rsidR="00F63C6C" w:rsidRPr="00255A82" w:rsidTr="00255A82"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F63C6C" w:rsidRPr="00255A82" w:rsidTr="00255A82"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oval id="_x0000_s1026" style="position:absolute;margin-left:-.95pt;margin-top:5.65pt;width:11pt;height:7.5pt;z-index:251631616;mso-position-horizontal-relative:text;mso-position-vertical-relative:text" fillcolor="#b6dde8"/>
                    </w:pic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type id="_x0000_t12" coordsize="21600,21600" o:spt="12" path="m10800,l8280,8259,,8259r6720,5146l4200,21600r6600,-5019l17400,21600,14880,13405,21600,8259r-8280,xe">
                        <v:stroke joinstyle="miter"/>
                        <v:path gradientshapeok="t" o:connecttype="custom" o:connectlocs="10800,0;0,8259;4200,21600;17400,21600;21600,8259" textboxrect="6720,8259,14880,15628"/>
                      </v:shapetype>
                      <v:shape id="_x0000_s1027" type="#_x0000_t12" style="position:absolute;margin-left:-3.65pt;margin-top:3.4pt;width:8.25pt;height:9.75pt;z-index:251630592;mso-position-horizontal-relative:text;mso-position-vertical-relative:text" fillcolor="#fbd4b4"/>
                    </w:pict>
                  </w:r>
                </w:p>
              </w:tc>
            </w:tr>
            <w:tr w:rsidR="00F63C6C" w:rsidRPr="00255A82" w:rsidTr="00255A82"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5</w:t>
                  </w:r>
                </w:p>
              </w:tc>
            </w:tr>
            <w:tr w:rsidR="00F63C6C" w:rsidRPr="00255A82" w:rsidTr="00255A82">
              <w:tc>
                <w:tcPr>
                  <w:tcW w:w="396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_x0000_s1028" type="#_x0000_t5" style="position:absolute;margin-left:-2.7pt;margin-top:.75pt;width:7.5pt;height:11.25pt;z-index:251632640;mso-position-horizontal-relative:text;mso-position-vertical-relative:text" fillcolor="#e5b8b7"/>
                    </w:pic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9</w:t>
                  </w:r>
                </w:p>
              </w:tc>
            </w:tr>
          </w:tbl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F63C6C" w:rsidRPr="008D26E4" w:rsidRDefault="00F63C6C" w:rsidP="00F60D0F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 id="_x0000_s1029" type="#_x0000_t5" style="position:absolute;margin-left:27.35pt;margin-top:17.3pt;width:7.5pt;height:11.25pt;z-index:251633664;mso-position-horizontal-relative:text;mso-position-vertical-relative:text" fillcolor="#e5b8b7"/>
        </w:pic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 id="_x0000_s1030" type="#_x0000_t12" style="position:absolute;margin-left:166.15pt;margin-top:1.2pt;width:8.25pt;height:9.75pt;z-index:251634688" fillcolor="#fbd4b4"/>
        </w:pict>
      </w:r>
      <w:r w:rsidRPr="008D26E4">
        <w:rPr>
          <w:rFonts w:ascii="Comic Sans MS" w:hAnsi="Comic Sans MS"/>
        </w:rPr>
        <w:t>4-</w:t>
      </w:r>
      <w:r>
        <w:rPr>
          <w:rFonts w:ascii="Comic Sans MS" w:hAnsi="Comic Sans MS"/>
        </w:rPr>
        <w:t xml:space="preserve">          -  12  = 23                           -  12  = 11   </w:t>
      </w:r>
      <w:r w:rsidRPr="008D26E4">
        <w:rPr>
          <w:rFonts w:ascii="Comic Sans MS" w:hAnsi="Comic Sans MS"/>
        </w:rPr>
        <w:tab/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 id="_x0000_s1031" type="#_x0000_t12" style="position:absolute;margin-left:133.95pt;margin-top:5.7pt;width:8.25pt;height:9.75pt;z-index:251635712" fillcolor="#fbd4b4"/>
        </w:pict>
      </w:r>
      <w:r>
        <w:rPr>
          <w:noProof/>
          <w:lang w:eastAsia="tr-TR"/>
        </w:rPr>
        <w:pict>
          <v:shape id="_x0000_s1032" type="#_x0000_t5" style="position:absolute;margin-left:100.2pt;margin-top:4.2pt;width:7.5pt;height:11.25pt;z-index:251636736" fillcolor="#e5b8b7"/>
        </w:pict>
      </w:r>
      <w:r>
        <w:rPr>
          <w:rFonts w:ascii="Comic Sans MS" w:hAnsi="Comic Sans MS"/>
        </w:rPr>
        <w:t xml:space="preserve">İşlemlerine göre </w:t>
      </w:r>
      <w:r w:rsidRPr="008D26E4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+</w:t>
      </w:r>
      <w:r w:rsidRPr="008D26E4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kaç eder?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A-12               B-13                C-14                 D-14</w:t>
      </w:r>
    </w:p>
    <w:p w:rsidR="00F63C6C" w:rsidRDefault="00F63C6C" w:rsidP="00F60D0F">
      <w:pPr>
        <w:spacing w:after="0"/>
        <w:rPr>
          <w:rFonts w:ascii="Comic Sans MS" w:hAnsi="Comic Sans MS"/>
        </w:rPr>
      </w:pPr>
    </w:p>
    <w:tbl>
      <w:tblPr>
        <w:tblW w:w="0" w:type="auto"/>
        <w:tblLook w:val="00A0"/>
      </w:tblPr>
      <w:tblGrid>
        <w:gridCol w:w="1992"/>
        <w:gridCol w:w="3468"/>
      </w:tblGrid>
      <w:tr w:rsidR="00F63C6C" w:rsidRPr="00255A82" w:rsidTr="00255A82">
        <w:tc>
          <w:tcPr>
            <w:tcW w:w="198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08"/>
              <w:gridCol w:w="377"/>
              <w:gridCol w:w="355"/>
              <w:gridCol w:w="351"/>
              <w:gridCol w:w="375"/>
            </w:tblGrid>
            <w:tr w:rsidR="00F63C6C" w:rsidRPr="00255A82" w:rsidTr="00255A82"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F63C6C" w:rsidRPr="00255A82" w:rsidTr="00255A82"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3</w:t>
                  </w:r>
                </w:p>
              </w:tc>
            </w:tr>
            <w:tr w:rsidR="00F63C6C" w:rsidRPr="00255A82" w:rsidTr="00255A82"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A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B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C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D</w:t>
                  </w:r>
                </w:p>
              </w:tc>
            </w:tr>
            <w:tr w:rsidR="00F63C6C" w:rsidRPr="00255A82" w:rsidTr="00255A82">
              <w:tc>
                <w:tcPr>
                  <w:tcW w:w="396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4</w:t>
                  </w:r>
                </w:p>
              </w:tc>
            </w:tr>
          </w:tbl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78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5-Yandaki çıkarma işlemine göre dört basamaklı ABCD sayısı kaçtır?</w: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A-6029                       B-7524</w: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C-7623                       D-8003</w:t>
            </w:r>
          </w:p>
        </w:tc>
      </w:tr>
    </w:tbl>
    <w:p w:rsidR="00F63C6C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6-Bir defter 3 lira, bir cetvel 2 lira ve bir hikaye 5 liradır. Hepsinden üçer tane aldım ve kırtasiyeciye 35 TL verdim.Bu alışveriş sonrası kırtasiyeci bana kaç TL geri vermelidir?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                 B-5                C-12               D-14</w:t>
      </w:r>
    </w:p>
    <w:p w:rsidR="00F63C6C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7-74 metrelik kumaşın sıra ile 12 metresi, 6 metresi ve 13 metresi satılmıştır.Geriye kaç metre kumaş kalmıştır?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A-56                B-48                C-43                D-37</w:t>
      </w:r>
    </w:p>
    <w:p w:rsidR="00F63C6C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8-Aralarında altışar yaş bulunan beş kardeşin en büyüğü 59 yaşındadır.Altı kardeşten en küçüğünün yaşı kaçtır?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A-18               B-23                C-29                D-41</w:t>
      </w:r>
    </w:p>
    <w:p w:rsidR="00F63C6C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9-İki basamaklı en büyük çift sayı ile iki basamaklı en küçük çift sayının farkı kaçtır?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A-98                B-96                 C-88              D-10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10-Faruk’un 650 TL’si, Osman’ın 520 TL’si ve Reyyan’ ın 360 TL’si vardır.Buna göre aşağıdakilerden hangisi yanlıştır?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A-Faruk’un parası Osman’ın parasından 130 TL daha fazladır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B-Osman’ın parası Reyyan’ın parasından 140 TL daha fazladır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C-Üçünün paraları toplamı 1530 TL dir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D-Faruk’un parası Reyyan’ın parasından 290 TL daha fazladır</w:t>
      </w:r>
    </w:p>
    <w:p w:rsidR="00F63C6C" w:rsidRDefault="00F63C6C" w:rsidP="00F60D0F">
      <w:pPr>
        <w:spacing w:after="0"/>
        <w:rPr>
          <w:rFonts w:ascii="Comic Sans MS" w:hAnsi="Comic Sans MS"/>
        </w:rPr>
      </w:pPr>
    </w:p>
    <w:tbl>
      <w:tblPr>
        <w:tblW w:w="340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0"/>
        <w:gridCol w:w="850"/>
        <w:gridCol w:w="850"/>
        <w:gridCol w:w="850"/>
      </w:tblGrid>
      <w:tr w:rsidR="00F63C6C" w:rsidRPr="00255A82" w:rsidTr="00255A82">
        <w:tc>
          <w:tcPr>
            <w:tcW w:w="850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33" style="position:absolute;margin-left:19.9pt;margin-top:10.6pt;width:7.15pt;height:7.15pt;z-index:251652096" fillcolor="#d6e3bc"/>
              </w:pict>
            </w: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23.35pt;margin-top:3.75pt;width:.05pt;height:72.65pt;z-index:251637760" o:connectortype="straight"/>
              </w:pic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35" style="position:absolute;margin-left:19.9pt;margin-top:10.9pt;width:7.15pt;height:7.15pt;z-index:251651072" fillcolor="#d6e3bc"/>
              </w:pic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36" style="position:absolute;margin-left:19.9pt;margin-top:10.2pt;width:7.15pt;height:7.15pt;z-index:251650048" fillcolor="#d6e3bc"/>
              </w:pic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37" style="position:absolute;margin-left:19.9pt;margin-top:6.15pt;width:7.15pt;height:7.15pt;z-index:251638784" fillcolor="#d6e3bc"/>
              </w:pict>
            </w:r>
            <w:r w:rsidRPr="00255A82">
              <w:rPr>
                <w:rFonts w:ascii="Comic Sans MS" w:hAnsi="Comic Sans MS"/>
              </w:rPr>
              <w:t xml:space="preserve"> </w: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38" style="position:absolute;margin-left:19.9pt;margin-top:2.85pt;width:7.15pt;height:7.15pt;z-index:251639808" fillcolor="#d6e3bc"/>
              </w:pict>
            </w:r>
          </w:p>
        </w:tc>
        <w:tc>
          <w:tcPr>
            <w:tcW w:w="850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39" type="#_x0000_t32" style="position:absolute;margin-left:23.35pt;margin-top:3.75pt;width:.05pt;height:72.65pt;z-index:251640832;mso-position-horizontal-relative:text;mso-position-vertical-relative:text" o:connectortype="straight"/>
              </w:pic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40" style="position:absolute;margin-left:19.9pt;margin-top:6.15pt;width:7.15pt;height:7.15pt;z-index:251641856" fillcolor="#d6e3bc"/>
              </w:pict>
            </w:r>
            <w:r w:rsidRPr="00255A82">
              <w:rPr>
                <w:rFonts w:ascii="Comic Sans MS" w:hAnsi="Comic Sans MS"/>
              </w:rPr>
              <w:t xml:space="preserve"> </w: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41" style="position:absolute;margin-left:19.9pt;margin-top:2.85pt;width:7.15pt;height:7.15pt;z-index:251642880" fillcolor="#d6e3bc"/>
              </w:pict>
            </w:r>
          </w:p>
        </w:tc>
        <w:tc>
          <w:tcPr>
            <w:tcW w:w="850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42" type="#_x0000_t32" style="position:absolute;margin-left:23.35pt;margin-top:3.75pt;width:.05pt;height:72.65pt;z-index:251643904;mso-position-horizontal-relative:text;mso-position-vertical-relative:text" o:connectortype="straight"/>
              </w:pic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43" style="position:absolute;margin-left:20.55pt;margin-top:10.9pt;width:7.15pt;height:7.15pt;z-index:251654144" fillcolor="#d6e3bc"/>
              </w:pic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44" style="position:absolute;margin-left:19.9pt;margin-top:10.2pt;width:7.15pt;height:7.15pt;z-index:251653120" fillcolor="#d6e3bc"/>
              </w:pic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45" style="position:absolute;margin-left:19.9pt;margin-top:6.15pt;width:7.15pt;height:7.15pt;z-index:251644928" fillcolor="#d6e3bc"/>
              </w:pict>
            </w:r>
            <w:r w:rsidRPr="00255A82">
              <w:rPr>
                <w:rFonts w:ascii="Comic Sans MS" w:hAnsi="Comic Sans MS"/>
              </w:rPr>
              <w:t xml:space="preserve"> </w: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46" style="position:absolute;margin-left:19.9pt;margin-top:2.85pt;width:7.15pt;height:7.15pt;z-index:251645952" fillcolor="#d6e3bc"/>
              </w:pict>
            </w:r>
          </w:p>
        </w:tc>
        <w:tc>
          <w:tcPr>
            <w:tcW w:w="850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47" type="#_x0000_t32" style="position:absolute;margin-left:23.35pt;margin-top:3.75pt;width:.05pt;height:72.65pt;z-index:251646976;mso-position-horizontal-relative:text;mso-position-vertical-relative:text" o:connectortype="straight"/>
              </w:pic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48" style="position:absolute;margin-left:19.9pt;margin-top:10.2pt;width:7.15pt;height:7.15pt;z-index:251655168" fillcolor="#d6e3bc"/>
              </w:pic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49" style="position:absolute;margin-left:19.9pt;margin-top:6.15pt;width:7.15pt;height:7.15pt;z-index:251648000" fillcolor="#d6e3bc"/>
              </w:pict>
            </w:r>
            <w:r w:rsidRPr="00255A82">
              <w:rPr>
                <w:rFonts w:ascii="Comic Sans MS" w:hAnsi="Comic Sans MS"/>
              </w:rPr>
              <w:t xml:space="preserve"> </w: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50" style="position:absolute;margin-left:19.9pt;margin-top:2.85pt;width:7.15pt;height:7.15pt;z-index:251649024" fillcolor="#d6e3bc"/>
              </w:pict>
            </w:r>
          </w:p>
        </w:tc>
      </w:tr>
    </w:tbl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I         II        III         IV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11-Yukarıdaki abaküste I. sıradan 2 tane, II. sıradan 1 tane ve IV. sıradan 4 tane boncuk çıkarılırsa hangi doğal sayı oluşur?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A- 1432          B-3232           C-5243          D-4321</w:t>
      </w:r>
    </w:p>
    <w:p w:rsidR="00F63C6C" w:rsidRDefault="00F63C6C" w:rsidP="00F60D0F">
      <w:pPr>
        <w:spacing w:after="0"/>
        <w:rPr>
          <w:rFonts w:ascii="Comic Sans MS" w:hAnsi="Comic Sans MS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76"/>
        <w:gridCol w:w="425"/>
        <w:gridCol w:w="851"/>
        <w:gridCol w:w="425"/>
        <w:gridCol w:w="1276"/>
      </w:tblGrid>
      <w:tr w:rsidR="00F63C6C" w:rsidRPr="00255A82" w:rsidTr="00255A82">
        <w:tc>
          <w:tcPr>
            <w:tcW w:w="1276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186-82</w:t>
            </w:r>
          </w:p>
        </w:tc>
        <w:tc>
          <w:tcPr>
            <w:tcW w:w="425" w:type="dxa"/>
            <w:shd w:val="clear" w:color="auto" w:fill="DAEEF3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DAEEF3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a</w:t>
            </w:r>
          </w:p>
        </w:tc>
        <w:tc>
          <w:tcPr>
            <w:tcW w:w="1276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402</w:t>
            </w:r>
          </w:p>
        </w:tc>
      </w:tr>
      <w:tr w:rsidR="00F63C6C" w:rsidRPr="00255A82" w:rsidTr="00255A82">
        <w:tc>
          <w:tcPr>
            <w:tcW w:w="1276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356-150</w:t>
            </w:r>
          </w:p>
        </w:tc>
        <w:tc>
          <w:tcPr>
            <w:tcW w:w="425" w:type="dxa"/>
            <w:shd w:val="clear" w:color="auto" w:fill="DAEEF3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DAEEF3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b</w:t>
            </w:r>
          </w:p>
        </w:tc>
        <w:tc>
          <w:tcPr>
            <w:tcW w:w="1276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3698</w:t>
            </w:r>
          </w:p>
        </w:tc>
      </w:tr>
      <w:tr w:rsidR="00F63C6C" w:rsidRPr="00255A82" w:rsidTr="00255A82">
        <w:tc>
          <w:tcPr>
            <w:tcW w:w="1276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702-300</w:t>
            </w:r>
          </w:p>
        </w:tc>
        <w:tc>
          <w:tcPr>
            <w:tcW w:w="425" w:type="dxa"/>
            <w:shd w:val="clear" w:color="auto" w:fill="DAEEF3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DAEEF3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c</w:t>
            </w:r>
          </w:p>
        </w:tc>
        <w:tc>
          <w:tcPr>
            <w:tcW w:w="1276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104</w:t>
            </w:r>
          </w:p>
        </w:tc>
      </w:tr>
      <w:tr w:rsidR="00F63C6C" w:rsidRPr="00255A82" w:rsidTr="00255A82">
        <w:tc>
          <w:tcPr>
            <w:tcW w:w="1276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4230-532</w:t>
            </w:r>
          </w:p>
        </w:tc>
        <w:tc>
          <w:tcPr>
            <w:tcW w:w="425" w:type="dxa"/>
            <w:shd w:val="clear" w:color="auto" w:fill="DAEEF3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DAEEF3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d</w:t>
            </w:r>
          </w:p>
        </w:tc>
        <w:tc>
          <w:tcPr>
            <w:tcW w:w="1276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206</w:t>
            </w:r>
          </w:p>
        </w:tc>
      </w:tr>
    </w:tbl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12-Yukarıdaki tabloda verilen çıkarmalar ve doğru sonuçlarının doğru eşleştirmesi hangi seçenekte verilmiştir?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A-1-b, 2-a, 3-d, 4-c             B-1,d, 2-a, 3-c, 4-b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C-1-c, 2-d , 3-a,4-b             D-1-b, 2-a ,3-c, 4-d</w:t>
      </w:r>
    </w:p>
    <w:p w:rsidR="00F63C6C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13-Ali 8 ablası 14 yaşındadır.Dedesi ise 64 yaşındadır.Dedelerinin yaşı torunlarının yaşları toplamından ne kadar büyüktür?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A-24              B-28              C-40             D-42</w:t>
      </w:r>
    </w:p>
    <w:p w:rsidR="00F63C6C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14-Bir çıkarma işleminde çıkan sayı 5183 fark ise </w:t>
      </w:r>
      <w:smartTag w:uri="urn:schemas-microsoft-com:office:smarttags" w:element="metricconverter">
        <w:smartTagPr>
          <w:attr w:name="ProductID" w:val="3200’"/>
        </w:smartTagPr>
        <w:r>
          <w:rPr>
            <w:rFonts w:ascii="Comic Sans MS" w:hAnsi="Comic Sans MS"/>
          </w:rPr>
          <w:t>3200’</w:t>
        </w:r>
      </w:smartTag>
      <w:r>
        <w:rPr>
          <w:rFonts w:ascii="Comic Sans MS" w:hAnsi="Comic Sans MS"/>
        </w:rPr>
        <w:t xml:space="preserve"> dür. Buna göre eksilen sayı kaçtır?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A-4230          B-6340           C-8383          D-12033</w:t>
      </w:r>
    </w:p>
    <w:p w:rsidR="00F63C6C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15-Aşağıdaki işlemlerden hangisi yanlıştır?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A-7520- 1300 = 6220           B-520 – 104 = 416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C-1024 – 600 = 424              D-249 – 180 = 87</w:t>
      </w:r>
    </w:p>
    <w:p w:rsidR="00F63C6C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16-Bir trende yolculuk yapan 253 kişiden 95 erkek, 87 ise bayandır. Geriye kalan çocuk yolcuların sayısı kaçtır?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A-71             B-75             C-79              D-81</w:t>
      </w:r>
    </w:p>
    <w:p w:rsidR="00F63C6C" w:rsidRPr="00032A2B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17-İçerisinde </w:t>
      </w:r>
      <w:smartTag w:uri="urn:schemas-microsoft-com:office:smarttags" w:element="metricconverter">
        <w:smartTagPr>
          <w:attr w:name="ProductID" w:val="128 cm"/>
        </w:smartTagPr>
        <w:r>
          <w:rPr>
            <w:rFonts w:ascii="Comic Sans MS" w:hAnsi="Comic Sans MS"/>
          </w:rPr>
          <w:t>4609 g</w:t>
        </w:r>
      </w:smartTag>
      <w:r>
        <w:rPr>
          <w:rFonts w:ascii="Comic Sans MS" w:hAnsi="Comic Sans MS"/>
        </w:rPr>
        <w:t xml:space="preserve"> tuz bulunan plastik kabın brüt kütlesi 4706 gramdır. Buna göre plastik kaptaki tuzlar boşaltıldığında plastik kabın kütlesi kaç gram olur?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A-57            B-68              C-97              D-120</w:t>
      </w:r>
    </w:p>
    <w:p w:rsidR="00F63C6C" w:rsidRPr="00032A2B" w:rsidRDefault="00F63C6C" w:rsidP="00F60D0F">
      <w:pPr>
        <w:spacing w:after="0"/>
        <w:rPr>
          <w:rFonts w:ascii="Comic Sans MS" w:hAnsi="Comic Sans MS"/>
        </w:rPr>
      </w:pP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4"/>
      </w:tblGrid>
      <w:tr w:rsidR="00F63C6C" w:rsidRPr="00255A82" w:rsidTr="00255A82">
        <w:tc>
          <w:tcPr>
            <w:tcW w:w="1984" w:type="dxa"/>
            <w:shd w:val="clear" w:color="auto" w:fill="EAF1DD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562 – 340  &lt;  K</w:t>
            </w:r>
          </w:p>
        </w:tc>
      </w:tr>
    </w:tbl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18-Yukarıdaki ifadede K yerine hangisi yazılamaz?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A-215             B-224            C-345           D-561    </w:t>
      </w:r>
    </w:p>
    <w:p w:rsidR="00F63C6C" w:rsidRPr="00032A2B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  ‘’ 5 – 3 – 0 ‘’ rakamlarından oluşturabileceğimiz en büyük sayı ile en küçük sayının farkı kaçtır?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A- 225             B-350             C-380           D-503</w:t>
      </w:r>
    </w:p>
    <w:p w:rsidR="00F63C6C" w:rsidRPr="00032A2B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20-Aşağıdaki işlemlerin hangisinde yüzlük bozarak çıkarma işlemi yapılır?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A-6483-5302                       B-3071-1061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C-5285-2831                        D-6030-5010</w:t>
      </w:r>
    </w:p>
    <w:p w:rsidR="00F63C6C" w:rsidRPr="00032A2B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21-Özlem 2020 yılında 37 yaşında olacaktır. Buna göre Özlem kaç yılında doğmuştur?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A-1979          B-1981           C-1983           D-1990  </w:t>
      </w:r>
    </w:p>
    <w:p w:rsidR="00F63C6C" w:rsidRPr="00032A2B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22-( 5 yüzlük + 7 onluk + 6 birlik ) – (3 yüzlük + 0 onluk + 8 birlik ) işleminin sonucu kaçtır?</w:t>
      </w: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A-245            B-268             C- 297           D-308   </w:t>
      </w:r>
    </w:p>
    <w:p w:rsidR="00F63C6C" w:rsidRPr="00032A2B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036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23-   a - 20 = 50       b-50 = 5         c – 100 = 65  </w:t>
      </w:r>
    </w:p>
    <w:p w:rsidR="00F63C6C" w:rsidRDefault="00F63C6C" w:rsidP="00036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ise  a + b + c  kaçtır?</w:t>
      </w:r>
    </w:p>
    <w:p w:rsidR="00F63C6C" w:rsidRDefault="00F63C6C" w:rsidP="00036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A-144            B-205           C-225            D-290</w:t>
      </w:r>
    </w:p>
    <w:p w:rsidR="00F63C6C" w:rsidRPr="00032A2B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036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24-   480 - …………… = ? işleminde noktalı yerlere  </w:t>
      </w:r>
    </w:p>
    <w:p w:rsidR="00F63C6C" w:rsidRDefault="00F63C6C" w:rsidP="00036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2-1-3  rakamları ile oluşturabileceğimiz üç basamaklı en büyük doğal sayıyı yazdığımızda toplam işleminin sonu kaç olur?</w:t>
      </w:r>
    </w:p>
    <w:p w:rsidR="00F63C6C" w:rsidRDefault="00F63C6C" w:rsidP="000366A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A-22           B-168            C-213              D-312</w:t>
      </w:r>
    </w:p>
    <w:p w:rsidR="00F63C6C" w:rsidRPr="00032A2B" w:rsidRDefault="00F63C6C" w:rsidP="000366AF">
      <w:pPr>
        <w:spacing w:after="0"/>
        <w:rPr>
          <w:rFonts w:ascii="Comic Sans MS" w:hAnsi="Comic Sans MS"/>
        </w:rPr>
      </w:pPr>
    </w:p>
    <w:p w:rsidR="00F63C6C" w:rsidRDefault="00F63C6C" w:rsidP="000C51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25-   64 &lt; ………………… &lt; 101  ‘’ yandaki boşlukta noktalı yerlere yazabileceğimiz en büyük ve en küçük sayının farkı kaçtır?</w:t>
      </w:r>
    </w:p>
    <w:p w:rsidR="00F63C6C" w:rsidRDefault="00F63C6C" w:rsidP="000C51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A- 35             B-42            C-65             D-85</w:t>
      </w:r>
    </w:p>
    <w:p w:rsidR="00F63C6C" w:rsidRDefault="00F63C6C" w:rsidP="000366AF">
      <w:pPr>
        <w:spacing w:after="0"/>
        <w:rPr>
          <w:rFonts w:ascii="Comic Sans MS" w:hAnsi="Comic Sans MS"/>
        </w:rPr>
      </w:pPr>
    </w:p>
    <w:p w:rsidR="00F63C6C" w:rsidRDefault="00F63C6C" w:rsidP="000C51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26-</w:t>
      </w:r>
      <w:r w:rsidRPr="000C51B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  işlemlerinden hangisinin sonucu diğerlerinden küçüktür?</w:t>
      </w:r>
    </w:p>
    <w:p w:rsidR="00F63C6C" w:rsidRDefault="00F63C6C" w:rsidP="000C51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86 - 26                              B- 154 - 105           C-  100 - 34                             D- 99 – 17</w:t>
      </w:r>
    </w:p>
    <w:p w:rsidR="00F63C6C" w:rsidRDefault="00F63C6C" w:rsidP="000C51B5">
      <w:pPr>
        <w:spacing w:after="0"/>
        <w:rPr>
          <w:rFonts w:ascii="Comic Sans MS" w:hAnsi="Comic Sans M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2"/>
      </w:tblGrid>
      <w:tr w:rsidR="00F63C6C" w:rsidRPr="00255A82" w:rsidTr="00255A82">
        <w:tc>
          <w:tcPr>
            <w:tcW w:w="5352" w:type="dxa"/>
            <w:shd w:val="clear" w:color="auto" w:fill="DAEEF3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51" type="#_x0000_t32" style="position:absolute;margin-left:178.1pt;margin-top:5.15pt;width:36pt;height:.7pt;flip:y;z-index:25165721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52" type="#_x0000_t32" style="position:absolute;margin-left:36.5pt;margin-top:6.55pt;width:36pt;height:.7pt;flip:y;z-index:251656192" o:connectortype="straight">
                  <v:stroke endarrow="block"/>
                </v:shape>
              </w:pict>
            </w:r>
            <w:r w:rsidRPr="00255A82">
              <w:rPr>
                <w:rFonts w:ascii="Comic Sans MS" w:hAnsi="Comic Sans MS"/>
              </w:rPr>
              <w:t>69807              ÖZLEM          4310               AYŞE</w:t>
            </w:r>
          </w:p>
        </w:tc>
      </w:tr>
    </w:tbl>
    <w:p w:rsidR="00F63C6C" w:rsidRDefault="00F63C6C" w:rsidP="000C51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27-Verilen sayılar yukarıdaki gibi şifrelenmiştir. Buna göre ÖZLEM – AYŞE işleminin sonucu kaçtır?</w:t>
      </w:r>
    </w:p>
    <w:p w:rsidR="00F63C6C" w:rsidRDefault="00F63C6C" w:rsidP="000C51B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A-59876        B- 60820         C-60957     D-65497</w:t>
      </w:r>
    </w:p>
    <w:p w:rsidR="00F63C6C" w:rsidRDefault="00F63C6C" w:rsidP="000C51B5">
      <w:pPr>
        <w:spacing w:after="0"/>
        <w:rPr>
          <w:rFonts w:ascii="Comic Sans MS" w:hAnsi="Comic Sans MS"/>
        </w:rPr>
      </w:pPr>
    </w:p>
    <w:p w:rsidR="00F63C6C" w:rsidRDefault="00F63C6C" w:rsidP="000F2BE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28-   295 sayısından hangisini çıkarırsak 150 sayısını buluruz?</w:t>
      </w:r>
    </w:p>
    <w:p w:rsidR="00F63C6C" w:rsidRDefault="00F63C6C" w:rsidP="000F2BE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A-135            B-145           C-155              D-165 </w:t>
      </w:r>
    </w:p>
    <w:p w:rsidR="00F63C6C" w:rsidRDefault="00F63C6C" w:rsidP="000F2BEC">
      <w:pPr>
        <w:spacing w:after="0"/>
        <w:rPr>
          <w:rFonts w:ascii="Comic Sans MS" w:hAnsi="Comic Sans MS"/>
        </w:rPr>
      </w:pPr>
    </w:p>
    <w:p w:rsidR="00F63C6C" w:rsidRDefault="00F63C6C" w:rsidP="000F2BE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29- Melike ile annesinin boylarının toplam uzunluğu 326 cm’ dir. Melike’nin boyunun uzunluğu kardeşi Mahmut’tan </w:t>
      </w:r>
      <w:smartTag w:uri="urn:schemas-microsoft-com:office:smarttags" w:element="metricconverter">
        <w:smartTagPr>
          <w:attr w:name="ProductID" w:val="128 cm"/>
        </w:smartTagPr>
        <w:r>
          <w:rPr>
            <w:rFonts w:ascii="Comic Sans MS" w:hAnsi="Comic Sans MS"/>
          </w:rPr>
          <w:t>25 cm</w:t>
        </w:r>
      </w:smartTag>
      <w:r>
        <w:rPr>
          <w:rFonts w:ascii="Comic Sans MS" w:hAnsi="Comic Sans MS"/>
        </w:rPr>
        <w:t xml:space="preserve"> daha uzundur. Mahmut ise </w:t>
      </w:r>
      <w:smartTag w:uri="urn:schemas-microsoft-com:office:smarttags" w:element="metricconverter">
        <w:smartTagPr>
          <w:attr w:name="ProductID" w:val="128 cm"/>
        </w:smartTagPr>
        <w:r>
          <w:rPr>
            <w:rFonts w:ascii="Comic Sans MS" w:hAnsi="Comic Sans MS"/>
          </w:rPr>
          <w:t>128 cm</w:t>
        </w:r>
      </w:smartTag>
      <w:r>
        <w:rPr>
          <w:rFonts w:ascii="Comic Sans MS" w:hAnsi="Comic Sans MS"/>
        </w:rPr>
        <w:t xml:space="preserve"> olduğuna göre Melikenin annesinin boy uzunluğu kaçtır?</w:t>
      </w:r>
    </w:p>
    <w:p w:rsidR="00F63C6C" w:rsidRDefault="00F63C6C" w:rsidP="000F2BE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A- 153              B-163            C-169           D-173</w:t>
      </w:r>
    </w:p>
    <w:p w:rsidR="00F63C6C" w:rsidRDefault="00F63C6C" w:rsidP="000F2BEC">
      <w:pPr>
        <w:spacing w:after="0"/>
        <w:rPr>
          <w:rFonts w:ascii="Comic Sans MS" w:hAnsi="Comic Sans MS"/>
        </w:rPr>
      </w:pPr>
    </w:p>
    <w:p w:rsidR="00F63C6C" w:rsidRDefault="00F63C6C" w:rsidP="000F2BE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30-Üç düzine kalem aldım ve kalemlerimden 8 tanesini arkadaşıma verdim.Kalan kalemlerimin yarısını da kardeşime verdim.Geriye kaç kalem kalmıştır?</w:t>
      </w:r>
    </w:p>
    <w:p w:rsidR="00F63C6C" w:rsidRDefault="00F63C6C" w:rsidP="000F2BE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A-36               B-28              C-14              D-8</w:t>
      </w:r>
    </w:p>
    <w:p w:rsidR="00F63C6C" w:rsidRDefault="00F63C6C" w:rsidP="000C51B5">
      <w:pPr>
        <w:spacing w:after="0"/>
        <w:rPr>
          <w:rFonts w:ascii="Comic Sans MS" w:hAnsi="Comic Sans MS"/>
        </w:rPr>
      </w:pPr>
    </w:p>
    <w:p w:rsidR="00F63C6C" w:rsidRDefault="00F63C6C" w:rsidP="000C51B5">
      <w:pPr>
        <w:spacing w:after="0"/>
        <w:rPr>
          <w:rFonts w:ascii="Comic Sans MS" w:hAnsi="Comic Sans MS"/>
        </w:rPr>
      </w:pPr>
    </w:p>
    <w:p w:rsidR="00F63C6C" w:rsidRDefault="00F63C6C" w:rsidP="000366A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p w:rsidR="00F63C6C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</w:p>
    <w:p w:rsidR="00F63C6C" w:rsidRDefault="00F63C6C" w:rsidP="00F60D0F">
      <w:pPr>
        <w:spacing w:after="0"/>
        <w:rPr>
          <w:rFonts w:ascii="Comic Sans MS" w:hAnsi="Comic Sans MS"/>
        </w:rPr>
      </w:pPr>
    </w:p>
    <w:p w:rsidR="00F63C6C" w:rsidRPr="008D26E4" w:rsidRDefault="00F63C6C" w:rsidP="0020609A">
      <w:pPr>
        <w:jc w:val="center"/>
        <w:rPr>
          <w:rFonts w:ascii="Comic Sans MS" w:hAnsi="Comic Sans MS"/>
        </w:rPr>
      </w:pPr>
      <w:r w:rsidRPr="008D26E4">
        <w:rPr>
          <w:rFonts w:ascii="Comic Sans MS" w:hAnsi="Comic Sans MS"/>
        </w:rPr>
        <w:t>Çıkarma İşlemi TEST</w:t>
      </w:r>
    </w:p>
    <w:p w:rsidR="00F63C6C" w:rsidRPr="008D26E4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1-Üç basamaklı en büyük doğal</w:t>
      </w:r>
      <w:r w:rsidRPr="008D26E4">
        <w:rPr>
          <w:rFonts w:ascii="Comic Sans MS" w:hAnsi="Comic Sans MS"/>
        </w:rPr>
        <w:t xml:space="preserve"> sayıdan 473 çıkarırsak kaç  kalır?</w:t>
      </w:r>
    </w:p>
    <w:p w:rsidR="00F63C6C" w:rsidRPr="008D26E4" w:rsidRDefault="00F63C6C" w:rsidP="0020609A">
      <w:pPr>
        <w:spacing w:after="0"/>
        <w:rPr>
          <w:rFonts w:ascii="Comic Sans MS" w:hAnsi="Comic Sans MS"/>
        </w:rPr>
      </w:pPr>
      <w:r w:rsidRPr="0020344D">
        <w:rPr>
          <w:rFonts w:ascii="Comic Sans MS" w:hAnsi="Comic Sans MS"/>
          <w:highlight w:val="cyan"/>
        </w:rPr>
        <w:t>A-526</w:t>
      </w:r>
      <w:r w:rsidRPr="008D26E4">
        <w:rPr>
          <w:rFonts w:ascii="Comic Sans MS" w:hAnsi="Comic Sans MS"/>
        </w:rPr>
        <w:t xml:space="preserve">               B-573           C-578           D-599</w:t>
      </w:r>
    </w:p>
    <w:p w:rsidR="00F63C6C" w:rsidRPr="008D26E4" w:rsidRDefault="00F63C6C" w:rsidP="0020609A">
      <w:pPr>
        <w:spacing w:after="0"/>
        <w:rPr>
          <w:rFonts w:ascii="Comic Sans MS" w:hAnsi="Comic Sans MS"/>
        </w:rPr>
      </w:pPr>
    </w:p>
    <w:p w:rsidR="00F63C6C" w:rsidRPr="008D26E4" w:rsidRDefault="00F63C6C" w:rsidP="0020609A">
      <w:pPr>
        <w:spacing w:after="0"/>
        <w:rPr>
          <w:rFonts w:ascii="Comic Sans MS" w:hAnsi="Comic Sans MS"/>
        </w:rPr>
      </w:pPr>
      <w:r w:rsidRPr="008D26E4">
        <w:rPr>
          <w:rFonts w:ascii="Comic Sans MS" w:hAnsi="Comic Sans MS"/>
        </w:rPr>
        <w:t>2- 12460 sayısından hangi sayıyı çıkartılırsa beş basamaklı en küçük doğal sayı elde edilir?</w:t>
      </w:r>
    </w:p>
    <w:p w:rsidR="00F63C6C" w:rsidRPr="008D26E4" w:rsidRDefault="00F63C6C" w:rsidP="0020609A">
      <w:pPr>
        <w:spacing w:after="0"/>
        <w:rPr>
          <w:rFonts w:ascii="Comic Sans MS" w:hAnsi="Comic Sans MS"/>
        </w:rPr>
      </w:pPr>
      <w:r w:rsidRPr="008D26E4">
        <w:rPr>
          <w:rFonts w:ascii="Comic Sans MS" w:hAnsi="Comic Sans MS"/>
        </w:rPr>
        <w:t xml:space="preserve">A-1460           B-2031          </w:t>
      </w:r>
      <w:r w:rsidRPr="0020344D">
        <w:rPr>
          <w:rFonts w:ascii="Comic Sans MS" w:hAnsi="Comic Sans MS"/>
          <w:highlight w:val="cyan"/>
        </w:rPr>
        <w:t>C-2460</w:t>
      </w:r>
      <w:r w:rsidRPr="008D26E4">
        <w:rPr>
          <w:rFonts w:ascii="Comic Sans MS" w:hAnsi="Comic Sans MS"/>
        </w:rPr>
        <w:t xml:space="preserve">          D-10000</w:t>
      </w:r>
    </w:p>
    <w:p w:rsidR="00F63C6C" w:rsidRPr="008D26E4" w:rsidRDefault="00F63C6C" w:rsidP="0020609A">
      <w:pPr>
        <w:spacing w:after="0"/>
        <w:rPr>
          <w:rFonts w:ascii="Comic Sans MS" w:hAnsi="Comic Sans MS"/>
        </w:rPr>
      </w:pPr>
    </w:p>
    <w:p w:rsidR="00F63C6C" w:rsidRPr="008D26E4" w:rsidRDefault="00F63C6C" w:rsidP="0020609A">
      <w:pPr>
        <w:spacing w:after="0"/>
        <w:rPr>
          <w:rFonts w:ascii="Comic Sans MS" w:hAnsi="Comic Sans MS"/>
        </w:rPr>
      </w:pPr>
    </w:p>
    <w:tbl>
      <w:tblPr>
        <w:tblW w:w="0" w:type="auto"/>
        <w:tblLook w:val="00A0"/>
      </w:tblPr>
      <w:tblGrid>
        <w:gridCol w:w="3510"/>
        <w:gridCol w:w="1950"/>
      </w:tblGrid>
      <w:tr w:rsidR="00F63C6C" w:rsidRPr="00255A82" w:rsidTr="00255A82">
        <w:tc>
          <w:tcPr>
            <w:tcW w:w="3510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 xml:space="preserve">3-Yandaki çıkarma işleminde </w: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Yerine yazılması gereken rakamların toplamı kaçtır?</w: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 xml:space="preserve">A-13                          </w:t>
            </w:r>
            <w:r w:rsidRPr="00255A82">
              <w:rPr>
                <w:rFonts w:ascii="Comic Sans MS" w:hAnsi="Comic Sans MS"/>
                <w:highlight w:val="cyan"/>
              </w:rPr>
              <w:t>B-11</w: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C-10                          D-8</w:t>
            </w:r>
          </w:p>
        </w:tc>
        <w:tc>
          <w:tcPr>
            <w:tcW w:w="1950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20"/>
              <w:gridCol w:w="351"/>
              <w:gridCol w:w="351"/>
              <w:gridCol w:w="351"/>
              <w:gridCol w:w="351"/>
            </w:tblGrid>
            <w:tr w:rsidR="00F63C6C" w:rsidRPr="00255A82" w:rsidTr="00255A82"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F63C6C" w:rsidRPr="00255A82" w:rsidTr="00255A82"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oval id="_x0000_s1053" style="position:absolute;margin-left:-.95pt;margin-top:5.65pt;width:11pt;height:7.5pt;z-index:251659264;mso-position-horizontal-relative:text;mso-position-vertical-relative:text" fillcolor="#b6dde8"/>
                    </w:pic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54" type="#_x0000_t12" style="position:absolute;margin-left:-3.65pt;margin-top:3.4pt;width:8.25pt;height:9.75pt;z-index:251658240;mso-position-horizontal-relative:text;mso-position-vertical-relative:text" fillcolor="#fbd4b4"/>
                    </w:pict>
                  </w:r>
                </w:p>
              </w:tc>
            </w:tr>
            <w:tr w:rsidR="00F63C6C" w:rsidRPr="00255A82" w:rsidTr="00255A82"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5</w:t>
                  </w:r>
                </w:p>
              </w:tc>
            </w:tr>
            <w:tr w:rsidR="00F63C6C" w:rsidRPr="00255A82" w:rsidTr="00255A82">
              <w:tc>
                <w:tcPr>
                  <w:tcW w:w="396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>
                    <w:rPr>
                      <w:noProof/>
                      <w:lang w:eastAsia="tr-TR"/>
                    </w:rPr>
                    <w:pict>
                      <v:shape id="_x0000_s1055" type="#_x0000_t5" style="position:absolute;margin-left:-2.7pt;margin-top:.75pt;width:7.5pt;height:11.25pt;z-index:251660288;mso-position-horizontal-relative:text;mso-position-vertical-relative:text" fillcolor="#e5b8b7"/>
                    </w:pic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9</w:t>
                  </w:r>
                </w:p>
              </w:tc>
            </w:tr>
          </w:tbl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F63C6C" w:rsidRPr="008D26E4" w:rsidRDefault="00F63C6C" w:rsidP="0020609A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 id="_x0000_s1056" type="#_x0000_t5" style="position:absolute;margin-left:27.35pt;margin-top:17.3pt;width:7.5pt;height:11.25pt;z-index:251661312;mso-position-horizontal-relative:text;mso-position-vertical-relative:text" fillcolor="#e5b8b7"/>
        </w:pic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 id="_x0000_s1057" type="#_x0000_t12" style="position:absolute;margin-left:166.15pt;margin-top:1.2pt;width:8.25pt;height:9.75pt;z-index:251662336" fillcolor="#fbd4b4"/>
        </w:pict>
      </w:r>
      <w:r w:rsidRPr="008D26E4">
        <w:rPr>
          <w:rFonts w:ascii="Comic Sans MS" w:hAnsi="Comic Sans MS"/>
        </w:rPr>
        <w:t>4-</w:t>
      </w:r>
      <w:r>
        <w:rPr>
          <w:rFonts w:ascii="Comic Sans MS" w:hAnsi="Comic Sans MS"/>
        </w:rPr>
        <w:t xml:space="preserve">          -  12  = 23                           -  12  = 11   </w:t>
      </w:r>
      <w:r w:rsidRPr="008D26E4">
        <w:rPr>
          <w:rFonts w:ascii="Comic Sans MS" w:hAnsi="Comic Sans MS"/>
        </w:rPr>
        <w:tab/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 id="_x0000_s1058" type="#_x0000_t12" style="position:absolute;margin-left:133.95pt;margin-top:5.7pt;width:8.25pt;height:9.75pt;z-index:251663360" fillcolor="#fbd4b4"/>
        </w:pict>
      </w:r>
      <w:r>
        <w:rPr>
          <w:noProof/>
          <w:lang w:eastAsia="tr-TR"/>
        </w:rPr>
        <w:pict>
          <v:shape id="_x0000_s1059" type="#_x0000_t5" style="position:absolute;margin-left:100.2pt;margin-top:4.2pt;width:7.5pt;height:11.25pt;z-index:251664384" fillcolor="#e5b8b7"/>
        </w:pict>
      </w:r>
      <w:r>
        <w:rPr>
          <w:rFonts w:ascii="Comic Sans MS" w:hAnsi="Comic Sans MS"/>
        </w:rPr>
        <w:t xml:space="preserve">İşlemlerine göre </w:t>
      </w:r>
      <w:r w:rsidRPr="008D26E4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+</w:t>
      </w:r>
      <w:r w:rsidRPr="008D26E4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kaç eder?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 w:rsidRPr="0020344D">
        <w:rPr>
          <w:rFonts w:ascii="Comic Sans MS" w:hAnsi="Comic Sans MS"/>
          <w:highlight w:val="cyan"/>
        </w:rPr>
        <w:t>A-12</w:t>
      </w:r>
      <w:r>
        <w:rPr>
          <w:rFonts w:ascii="Comic Sans MS" w:hAnsi="Comic Sans MS"/>
        </w:rPr>
        <w:t xml:space="preserve">               B-13                C-14                 D-14</w:t>
      </w:r>
    </w:p>
    <w:p w:rsidR="00F63C6C" w:rsidRDefault="00F63C6C" w:rsidP="0020609A">
      <w:pPr>
        <w:spacing w:after="0"/>
        <w:rPr>
          <w:rFonts w:ascii="Comic Sans MS" w:hAnsi="Comic Sans MS"/>
        </w:rPr>
      </w:pPr>
    </w:p>
    <w:tbl>
      <w:tblPr>
        <w:tblW w:w="0" w:type="auto"/>
        <w:tblLook w:val="00A0"/>
      </w:tblPr>
      <w:tblGrid>
        <w:gridCol w:w="1992"/>
        <w:gridCol w:w="3468"/>
      </w:tblGrid>
      <w:tr w:rsidR="00F63C6C" w:rsidRPr="00255A82" w:rsidTr="00255A82">
        <w:tc>
          <w:tcPr>
            <w:tcW w:w="1982" w:type="dxa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308"/>
              <w:gridCol w:w="377"/>
              <w:gridCol w:w="355"/>
              <w:gridCol w:w="351"/>
              <w:gridCol w:w="375"/>
            </w:tblGrid>
            <w:tr w:rsidR="00F63C6C" w:rsidRPr="00255A82" w:rsidTr="00255A82"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F63C6C" w:rsidRPr="00255A82" w:rsidTr="00255A82"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3</w:t>
                  </w:r>
                </w:p>
              </w:tc>
            </w:tr>
            <w:tr w:rsidR="00F63C6C" w:rsidRPr="00255A82" w:rsidTr="00255A82">
              <w:tc>
                <w:tcPr>
                  <w:tcW w:w="396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-</w:t>
                  </w:r>
                </w:p>
              </w:tc>
              <w:tc>
                <w:tcPr>
                  <w:tcW w:w="336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A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B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C</w:t>
                  </w:r>
                </w:p>
              </w:tc>
              <w:tc>
                <w:tcPr>
                  <w:tcW w:w="351" w:type="dxa"/>
                  <w:tcBorders>
                    <w:top w:val="single" w:sz="4" w:space="0" w:color="000000"/>
                    <w:left w:val="single" w:sz="4" w:space="0" w:color="000000"/>
                    <w:bottom w:val="single" w:sz="18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D</w:t>
                  </w:r>
                </w:p>
              </w:tc>
            </w:tr>
            <w:tr w:rsidR="00F63C6C" w:rsidRPr="00255A82" w:rsidTr="00255A82">
              <w:tc>
                <w:tcPr>
                  <w:tcW w:w="396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351" w:type="dxa"/>
                  <w:tcBorders>
                    <w:top w:val="single" w:sz="1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63C6C" w:rsidRPr="00255A82" w:rsidRDefault="00F63C6C" w:rsidP="00255A8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255A82">
                    <w:rPr>
                      <w:rFonts w:ascii="Comic Sans MS" w:hAnsi="Comic Sans MS"/>
                    </w:rPr>
                    <w:t>4</w:t>
                  </w:r>
                </w:p>
              </w:tc>
            </w:tr>
          </w:tbl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3478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5-Yandaki çıkarma işlemine göre dört basamaklı ABCD sayısı kaçtır?</w: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  <w:highlight w:val="cyan"/>
              </w:rPr>
              <w:t>A-6029</w:t>
            </w:r>
            <w:r w:rsidRPr="00255A82">
              <w:rPr>
                <w:rFonts w:ascii="Comic Sans MS" w:hAnsi="Comic Sans MS"/>
              </w:rPr>
              <w:t xml:space="preserve">                       B-7524</w: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C-7623                       D-8003</w:t>
            </w:r>
          </w:p>
        </w:tc>
      </w:tr>
    </w:tbl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6-Bir defter 3 lira, bir cetvel 2 lira ve bir hikaye 5 liradır. Hepsinden üçer tane aldım ve kırtasiyeciye 35 TL verdim.Bu alışveriş sonrası kırtasiyeci bana kaç TL geri vermelidir?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A-2                 </w:t>
      </w:r>
      <w:r w:rsidRPr="0020344D">
        <w:rPr>
          <w:rFonts w:ascii="Comic Sans MS" w:hAnsi="Comic Sans MS"/>
          <w:highlight w:val="cyan"/>
        </w:rPr>
        <w:t>B-5</w:t>
      </w:r>
      <w:r>
        <w:rPr>
          <w:rFonts w:ascii="Comic Sans MS" w:hAnsi="Comic Sans MS"/>
        </w:rPr>
        <w:t xml:space="preserve">                C-12               D-14</w:t>
      </w:r>
    </w:p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7-74 metrelik kumaşın sıra ile 12 metresi, 6 metresi ve 13 metresi satılmıştır.Geriye kaç metre kumaş kalmıştır?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A-56                B-48                </w:t>
      </w:r>
      <w:r w:rsidRPr="0020344D">
        <w:rPr>
          <w:rFonts w:ascii="Comic Sans MS" w:hAnsi="Comic Sans MS"/>
          <w:highlight w:val="cyan"/>
        </w:rPr>
        <w:t>C-43</w:t>
      </w:r>
      <w:r>
        <w:rPr>
          <w:rFonts w:ascii="Comic Sans MS" w:hAnsi="Comic Sans MS"/>
        </w:rPr>
        <w:t xml:space="preserve">                D-37</w:t>
      </w:r>
    </w:p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8-Aralarında altışar yaş bulunan beş kardeşin en büyüğü 59 yaşındadır.Altı kardeşten en küçüğünün yaşı kaçtır?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A-18               B-23                </w:t>
      </w:r>
      <w:r w:rsidRPr="0020344D">
        <w:rPr>
          <w:rFonts w:ascii="Comic Sans MS" w:hAnsi="Comic Sans MS"/>
          <w:highlight w:val="cyan"/>
        </w:rPr>
        <w:t>C-29</w:t>
      </w:r>
      <w:r>
        <w:rPr>
          <w:rFonts w:ascii="Comic Sans MS" w:hAnsi="Comic Sans MS"/>
        </w:rPr>
        <w:t xml:space="preserve">                D-41</w:t>
      </w:r>
    </w:p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9-İki basamaklı en büyük çift sayı ile iki basamaklı en küçük çift sayının farkı kaçtır?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A-98                B-96                 </w:t>
      </w:r>
      <w:r w:rsidRPr="0020344D">
        <w:rPr>
          <w:rFonts w:ascii="Comic Sans MS" w:hAnsi="Comic Sans MS"/>
          <w:highlight w:val="cyan"/>
        </w:rPr>
        <w:t>C-88</w:t>
      </w:r>
      <w:r>
        <w:rPr>
          <w:rFonts w:ascii="Comic Sans MS" w:hAnsi="Comic Sans MS"/>
        </w:rPr>
        <w:t xml:space="preserve">              D-10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10-Faruk’un 650 TL’si, Osman’ın 520 TL’si ve Reyyan’ ın 360 TL’si vardır.Buna göre aşağıdakilerden hangisi yanlıştır?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A-Faruk’un parası Osman’ın parasından 130 TL daha fazladır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 w:rsidRPr="0020344D">
        <w:rPr>
          <w:rFonts w:ascii="Comic Sans MS" w:hAnsi="Comic Sans MS"/>
          <w:highlight w:val="cyan"/>
        </w:rPr>
        <w:t>B-Osman’ın parası Reyyan’ın parasından 140 TL daha fazladır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C-Üçünün paraları toplamı 1530 TL dir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D-Faruk’un parası Reyyan’ın parasından 290 TL daha fazladır</w:t>
      </w:r>
    </w:p>
    <w:p w:rsidR="00F63C6C" w:rsidRDefault="00F63C6C" w:rsidP="0020609A">
      <w:pPr>
        <w:spacing w:after="0"/>
        <w:rPr>
          <w:rFonts w:ascii="Comic Sans MS" w:hAnsi="Comic Sans MS"/>
        </w:rPr>
      </w:pPr>
    </w:p>
    <w:tbl>
      <w:tblPr>
        <w:tblW w:w="340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0"/>
        <w:gridCol w:w="850"/>
        <w:gridCol w:w="850"/>
        <w:gridCol w:w="850"/>
      </w:tblGrid>
      <w:tr w:rsidR="00F63C6C" w:rsidRPr="00255A82" w:rsidTr="00255A82">
        <w:tc>
          <w:tcPr>
            <w:tcW w:w="850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60" style="position:absolute;margin-left:19.9pt;margin-top:10.6pt;width:7.15pt;height:7.15pt;z-index:251679744" fillcolor="#d6e3bc"/>
              </w:pict>
            </w:r>
            <w:r>
              <w:rPr>
                <w:noProof/>
                <w:lang w:eastAsia="tr-TR"/>
              </w:rPr>
              <w:pict>
                <v:shape id="_x0000_s1061" type="#_x0000_t32" style="position:absolute;margin-left:23.35pt;margin-top:3.75pt;width:.05pt;height:72.65pt;z-index:251665408" o:connectortype="straight"/>
              </w:pic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62" style="position:absolute;margin-left:19.9pt;margin-top:10.9pt;width:7.15pt;height:7.15pt;z-index:251678720" fillcolor="#d6e3bc"/>
              </w:pic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63" style="position:absolute;margin-left:19.9pt;margin-top:10.2pt;width:7.15pt;height:7.15pt;z-index:251677696" fillcolor="#d6e3bc"/>
              </w:pic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64" style="position:absolute;margin-left:19.9pt;margin-top:6.15pt;width:7.15pt;height:7.15pt;z-index:251666432" fillcolor="#d6e3bc"/>
              </w:pict>
            </w:r>
            <w:r w:rsidRPr="00255A82">
              <w:rPr>
                <w:rFonts w:ascii="Comic Sans MS" w:hAnsi="Comic Sans MS"/>
              </w:rPr>
              <w:t xml:space="preserve"> </w: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65" style="position:absolute;margin-left:19.9pt;margin-top:2.85pt;width:7.15pt;height:7.15pt;z-index:251667456" fillcolor="#d6e3bc"/>
              </w:pict>
            </w:r>
          </w:p>
        </w:tc>
        <w:tc>
          <w:tcPr>
            <w:tcW w:w="850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66" type="#_x0000_t32" style="position:absolute;margin-left:23.35pt;margin-top:3.75pt;width:.05pt;height:72.65pt;z-index:251668480;mso-position-horizontal-relative:text;mso-position-vertical-relative:text" o:connectortype="straight"/>
              </w:pic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67" style="position:absolute;margin-left:19.9pt;margin-top:6.15pt;width:7.15pt;height:7.15pt;z-index:251669504" fillcolor="#d6e3bc"/>
              </w:pict>
            </w:r>
            <w:r w:rsidRPr="00255A82">
              <w:rPr>
                <w:rFonts w:ascii="Comic Sans MS" w:hAnsi="Comic Sans MS"/>
              </w:rPr>
              <w:t xml:space="preserve"> </w: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68" style="position:absolute;margin-left:19.9pt;margin-top:2.85pt;width:7.15pt;height:7.15pt;z-index:251670528" fillcolor="#d6e3bc"/>
              </w:pict>
            </w:r>
          </w:p>
        </w:tc>
        <w:tc>
          <w:tcPr>
            <w:tcW w:w="850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69" type="#_x0000_t32" style="position:absolute;margin-left:23.35pt;margin-top:3.75pt;width:.05pt;height:72.65pt;z-index:251671552;mso-position-horizontal-relative:text;mso-position-vertical-relative:text" o:connectortype="straight"/>
              </w:pic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70" style="position:absolute;margin-left:20.55pt;margin-top:10.9pt;width:7.15pt;height:7.15pt;z-index:251681792" fillcolor="#d6e3bc"/>
              </w:pic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71" style="position:absolute;margin-left:19.9pt;margin-top:10.2pt;width:7.15pt;height:7.15pt;z-index:251680768" fillcolor="#d6e3bc"/>
              </w:pic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72" style="position:absolute;margin-left:19.9pt;margin-top:6.15pt;width:7.15pt;height:7.15pt;z-index:251672576" fillcolor="#d6e3bc"/>
              </w:pict>
            </w:r>
            <w:r w:rsidRPr="00255A82">
              <w:rPr>
                <w:rFonts w:ascii="Comic Sans MS" w:hAnsi="Comic Sans MS"/>
              </w:rPr>
              <w:t xml:space="preserve"> </w: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73" style="position:absolute;margin-left:19.9pt;margin-top:2.85pt;width:7.15pt;height:7.15pt;z-index:251673600" fillcolor="#d6e3bc"/>
              </w:pict>
            </w:r>
          </w:p>
        </w:tc>
        <w:tc>
          <w:tcPr>
            <w:tcW w:w="850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74" type="#_x0000_t32" style="position:absolute;margin-left:23.35pt;margin-top:3.75pt;width:.05pt;height:72.65pt;z-index:251674624;mso-position-horizontal-relative:text;mso-position-vertical-relative:text" o:connectortype="straight"/>
              </w:pic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75" style="position:absolute;margin-left:19.9pt;margin-top:10.2pt;width:7.15pt;height:7.15pt;z-index:251682816" fillcolor="#d6e3bc"/>
              </w:pic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76" style="position:absolute;margin-left:19.9pt;margin-top:6.15pt;width:7.15pt;height:7.15pt;z-index:251675648" fillcolor="#d6e3bc"/>
              </w:pict>
            </w:r>
            <w:r w:rsidRPr="00255A82">
              <w:rPr>
                <w:rFonts w:ascii="Comic Sans MS" w:hAnsi="Comic Sans MS"/>
              </w:rPr>
              <w:t xml:space="preserve"> </w:t>
            </w:r>
          </w:p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oval id="_x0000_s1077" style="position:absolute;margin-left:19.9pt;margin-top:2.85pt;width:7.15pt;height:7.15pt;z-index:251676672" fillcolor="#d6e3bc"/>
              </w:pict>
            </w:r>
          </w:p>
        </w:tc>
      </w:tr>
    </w:tbl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I         II        III         IV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11-Yukarıdaki abaküste I. sıradan 2 tane, II. sıradan 1 tane ve IV. sıradan 4 tane boncuk çıkarılırsa hangi doğal sayı oluşur?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 w:rsidRPr="0020344D">
        <w:rPr>
          <w:rFonts w:ascii="Comic Sans MS" w:hAnsi="Comic Sans MS"/>
          <w:highlight w:val="cyan"/>
        </w:rPr>
        <w:t>A- 1432</w:t>
      </w:r>
      <w:r>
        <w:rPr>
          <w:rFonts w:ascii="Comic Sans MS" w:hAnsi="Comic Sans MS"/>
        </w:rPr>
        <w:t xml:space="preserve">          B-3232           C-5243          D-4321</w:t>
      </w:r>
    </w:p>
    <w:p w:rsidR="00F63C6C" w:rsidRDefault="00F63C6C" w:rsidP="0020609A">
      <w:pPr>
        <w:spacing w:after="0"/>
        <w:rPr>
          <w:rFonts w:ascii="Comic Sans MS" w:hAnsi="Comic Sans MS"/>
        </w:rPr>
      </w:pP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76"/>
        <w:gridCol w:w="425"/>
        <w:gridCol w:w="851"/>
        <w:gridCol w:w="425"/>
        <w:gridCol w:w="1276"/>
      </w:tblGrid>
      <w:tr w:rsidR="00F63C6C" w:rsidRPr="00255A82" w:rsidTr="00255A82">
        <w:tc>
          <w:tcPr>
            <w:tcW w:w="1276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186-82</w:t>
            </w:r>
          </w:p>
        </w:tc>
        <w:tc>
          <w:tcPr>
            <w:tcW w:w="425" w:type="dxa"/>
            <w:shd w:val="clear" w:color="auto" w:fill="DAEEF3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DAEEF3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a</w:t>
            </w:r>
          </w:p>
        </w:tc>
        <w:tc>
          <w:tcPr>
            <w:tcW w:w="1276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402</w:t>
            </w:r>
          </w:p>
        </w:tc>
      </w:tr>
      <w:tr w:rsidR="00F63C6C" w:rsidRPr="00255A82" w:rsidTr="00255A82">
        <w:tc>
          <w:tcPr>
            <w:tcW w:w="1276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356-150</w:t>
            </w:r>
          </w:p>
        </w:tc>
        <w:tc>
          <w:tcPr>
            <w:tcW w:w="425" w:type="dxa"/>
            <w:shd w:val="clear" w:color="auto" w:fill="DAEEF3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DAEEF3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b</w:t>
            </w:r>
          </w:p>
        </w:tc>
        <w:tc>
          <w:tcPr>
            <w:tcW w:w="1276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3698</w:t>
            </w:r>
          </w:p>
        </w:tc>
      </w:tr>
      <w:tr w:rsidR="00F63C6C" w:rsidRPr="00255A82" w:rsidTr="00255A82">
        <w:tc>
          <w:tcPr>
            <w:tcW w:w="1276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702-300</w:t>
            </w:r>
          </w:p>
        </w:tc>
        <w:tc>
          <w:tcPr>
            <w:tcW w:w="425" w:type="dxa"/>
            <w:shd w:val="clear" w:color="auto" w:fill="DAEEF3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DAEEF3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c</w:t>
            </w:r>
          </w:p>
        </w:tc>
        <w:tc>
          <w:tcPr>
            <w:tcW w:w="1276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104</w:t>
            </w:r>
          </w:p>
        </w:tc>
      </w:tr>
      <w:tr w:rsidR="00F63C6C" w:rsidRPr="00255A82" w:rsidTr="00255A82">
        <w:tc>
          <w:tcPr>
            <w:tcW w:w="1276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4230-532</w:t>
            </w:r>
          </w:p>
        </w:tc>
        <w:tc>
          <w:tcPr>
            <w:tcW w:w="425" w:type="dxa"/>
            <w:shd w:val="clear" w:color="auto" w:fill="DAEEF3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425" w:type="dxa"/>
            <w:shd w:val="clear" w:color="auto" w:fill="DAEEF3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d</w:t>
            </w:r>
          </w:p>
        </w:tc>
        <w:tc>
          <w:tcPr>
            <w:tcW w:w="1276" w:type="dxa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206</w:t>
            </w:r>
          </w:p>
        </w:tc>
      </w:tr>
    </w:tbl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12-Yukarıdaki tabloda verilen çıkarmalar ve doğru sonuçlarının doğru eşleştirmesi hangi seçenekte verilmiştir?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A-1-b, 2-a, 3-d, 4-c             B-1,d, 2-a, 3-c, 4-b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 w:rsidRPr="0020344D">
        <w:rPr>
          <w:rFonts w:ascii="Comic Sans MS" w:hAnsi="Comic Sans MS"/>
          <w:highlight w:val="cyan"/>
        </w:rPr>
        <w:t>C-1-c, 2-d , 3-a,4-b</w:t>
      </w:r>
      <w:r>
        <w:rPr>
          <w:rFonts w:ascii="Comic Sans MS" w:hAnsi="Comic Sans MS"/>
        </w:rPr>
        <w:t xml:space="preserve">             D-1-b, 2-a ,3-c, 4-d</w:t>
      </w:r>
    </w:p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13-Ali 8 ablası 14 yaşındadır.Dedesi ise 64 yaşındadır.Dedelerinin yaşı torunlarının yaşları toplamından ne kadar büyüktür?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A-24              B-28              C-40             </w:t>
      </w:r>
      <w:r w:rsidRPr="0020344D">
        <w:rPr>
          <w:rFonts w:ascii="Comic Sans MS" w:hAnsi="Comic Sans MS"/>
          <w:highlight w:val="cyan"/>
        </w:rPr>
        <w:t>D-42</w:t>
      </w:r>
    </w:p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14-Bir çıkarma işleminde çıkan sayı 5183 fark ise 3200’ dür. Buna göre eksilen sayı kaçtır?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A-4230          B-6340           </w:t>
      </w:r>
      <w:r w:rsidRPr="0020344D">
        <w:rPr>
          <w:rFonts w:ascii="Comic Sans MS" w:hAnsi="Comic Sans MS"/>
          <w:highlight w:val="cyan"/>
        </w:rPr>
        <w:t>C-8383</w:t>
      </w:r>
      <w:r>
        <w:rPr>
          <w:rFonts w:ascii="Comic Sans MS" w:hAnsi="Comic Sans MS"/>
        </w:rPr>
        <w:t xml:space="preserve">          D-12033</w:t>
      </w:r>
    </w:p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15-Aşağıdaki işlemlerden hangisi yanlıştır?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A-7520- 1300 = 6220           B-520 – 104 = 416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C-1024 – 600 = 424              </w:t>
      </w:r>
      <w:r w:rsidRPr="0020344D">
        <w:rPr>
          <w:rFonts w:ascii="Comic Sans MS" w:hAnsi="Comic Sans MS"/>
          <w:highlight w:val="cyan"/>
        </w:rPr>
        <w:t>D-249 – 180 = 87</w:t>
      </w:r>
    </w:p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16-Bir trende yolculuk yapan 253 kişiden 95 erkek, 87 ise bayandır. Geriye kalan çocuk yolcuların sayısı kaçtır?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 w:rsidRPr="0020344D">
        <w:rPr>
          <w:rFonts w:ascii="Comic Sans MS" w:hAnsi="Comic Sans MS"/>
          <w:highlight w:val="cyan"/>
        </w:rPr>
        <w:t>A-71</w:t>
      </w:r>
      <w:r>
        <w:rPr>
          <w:rFonts w:ascii="Comic Sans MS" w:hAnsi="Comic Sans MS"/>
        </w:rPr>
        <w:t xml:space="preserve">             B-75             C-79              D-81</w:t>
      </w:r>
    </w:p>
    <w:p w:rsidR="00F63C6C" w:rsidRPr="00032A2B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17-İçerisinde 4609 g tuz bulunan plastik kabın brüt kütlesi 4706 gramdır. Buna göre plastik kaptaki tuzlar boşaltıldığında plastik kabın kütlesi kaç gram olur?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A-57            B-68              </w:t>
      </w:r>
      <w:r w:rsidRPr="0020344D">
        <w:rPr>
          <w:rFonts w:ascii="Comic Sans MS" w:hAnsi="Comic Sans MS"/>
          <w:highlight w:val="cyan"/>
        </w:rPr>
        <w:t>C-97</w:t>
      </w:r>
      <w:r>
        <w:rPr>
          <w:rFonts w:ascii="Comic Sans MS" w:hAnsi="Comic Sans MS"/>
        </w:rPr>
        <w:t xml:space="preserve">              D-120</w:t>
      </w:r>
    </w:p>
    <w:p w:rsidR="00F63C6C" w:rsidRPr="00032A2B" w:rsidRDefault="00F63C6C" w:rsidP="0020609A">
      <w:pPr>
        <w:spacing w:after="0"/>
        <w:rPr>
          <w:rFonts w:ascii="Comic Sans MS" w:hAnsi="Comic Sans MS"/>
        </w:rPr>
      </w:pP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4"/>
      </w:tblGrid>
      <w:tr w:rsidR="00F63C6C" w:rsidRPr="00255A82" w:rsidTr="00255A82">
        <w:tc>
          <w:tcPr>
            <w:tcW w:w="1984" w:type="dxa"/>
            <w:shd w:val="clear" w:color="auto" w:fill="EAF1DD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 w:rsidRPr="00255A82">
              <w:rPr>
                <w:rFonts w:ascii="Comic Sans MS" w:hAnsi="Comic Sans MS"/>
              </w:rPr>
              <w:t>562 – 340  &lt;  K</w:t>
            </w:r>
          </w:p>
        </w:tc>
      </w:tr>
    </w:tbl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18-Yukarıdaki ifadede K yerine hangisi yazılamaz?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 w:rsidRPr="0020344D">
        <w:rPr>
          <w:rFonts w:ascii="Comic Sans MS" w:hAnsi="Comic Sans MS"/>
          <w:highlight w:val="cyan"/>
        </w:rPr>
        <w:t>A-215</w:t>
      </w:r>
      <w:r>
        <w:rPr>
          <w:rFonts w:ascii="Comic Sans MS" w:hAnsi="Comic Sans MS"/>
        </w:rPr>
        <w:t xml:space="preserve">             B-224            C-345           D-561    </w:t>
      </w:r>
    </w:p>
    <w:p w:rsidR="00F63C6C" w:rsidRPr="00032A2B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19-  ‘’ 5 – 3 – 0 ‘’ rakamlarından oluşturabileceğimiz en büyük sayı ile en küçük sayının farkı kaçtır?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 w:rsidRPr="0020344D">
        <w:rPr>
          <w:rFonts w:ascii="Comic Sans MS" w:hAnsi="Comic Sans MS"/>
          <w:highlight w:val="cyan"/>
        </w:rPr>
        <w:t>A- 225</w:t>
      </w:r>
      <w:r>
        <w:rPr>
          <w:rFonts w:ascii="Comic Sans MS" w:hAnsi="Comic Sans MS"/>
        </w:rPr>
        <w:t xml:space="preserve">             B-350             C-380           D-503</w:t>
      </w:r>
    </w:p>
    <w:p w:rsidR="00F63C6C" w:rsidRPr="00032A2B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20-Aşağıdaki işlemlerin hangisinde yüzlük bozarak çıkarma işlemi yapılır?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A-6483-5302                       B-3071-1061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 w:rsidRPr="0020344D">
        <w:rPr>
          <w:rFonts w:ascii="Comic Sans MS" w:hAnsi="Comic Sans MS"/>
          <w:highlight w:val="cyan"/>
        </w:rPr>
        <w:t>C-5285-2831</w:t>
      </w:r>
      <w:r>
        <w:rPr>
          <w:rFonts w:ascii="Comic Sans MS" w:hAnsi="Comic Sans MS"/>
        </w:rPr>
        <w:t xml:space="preserve">                        D-6030-5010</w:t>
      </w:r>
    </w:p>
    <w:p w:rsidR="00F63C6C" w:rsidRPr="00032A2B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21-Özlem 2020 yılında 37 yaşında olacaktır. Buna göre Özlem kaç yılında doğmuştur?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A-1979          B-1981           </w:t>
      </w:r>
      <w:r w:rsidRPr="0020344D">
        <w:rPr>
          <w:rFonts w:ascii="Comic Sans MS" w:hAnsi="Comic Sans MS"/>
          <w:highlight w:val="cyan"/>
        </w:rPr>
        <w:t>C-1983</w:t>
      </w:r>
      <w:r>
        <w:rPr>
          <w:rFonts w:ascii="Comic Sans MS" w:hAnsi="Comic Sans MS"/>
        </w:rPr>
        <w:t xml:space="preserve">           D-1990  </w:t>
      </w:r>
    </w:p>
    <w:p w:rsidR="00F63C6C" w:rsidRPr="00032A2B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22-( 5 yüzlük + 7 onluk + 6 birlik ) – (3 yüzlük + 0 onluk + 8 birlik ) işleminin sonucu kaçtır?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A-245            </w:t>
      </w:r>
      <w:r w:rsidRPr="0020344D">
        <w:rPr>
          <w:rFonts w:ascii="Comic Sans MS" w:hAnsi="Comic Sans MS"/>
          <w:highlight w:val="cyan"/>
        </w:rPr>
        <w:t>B-268</w:t>
      </w:r>
      <w:r>
        <w:rPr>
          <w:rFonts w:ascii="Comic Sans MS" w:hAnsi="Comic Sans MS"/>
        </w:rPr>
        <w:t xml:space="preserve">             C- 297           D-308   </w:t>
      </w:r>
    </w:p>
    <w:p w:rsidR="00F63C6C" w:rsidRPr="00032A2B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23-   a - 20 = 50       b-50 = 5         c – 100 = 65  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ise  a + b + c  kaçtır?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A-144            B-205           C-225            </w:t>
      </w:r>
      <w:r w:rsidRPr="0020344D">
        <w:rPr>
          <w:rFonts w:ascii="Comic Sans MS" w:hAnsi="Comic Sans MS"/>
          <w:highlight w:val="cyan"/>
        </w:rPr>
        <w:t>D-290</w:t>
      </w:r>
    </w:p>
    <w:p w:rsidR="00F63C6C" w:rsidRPr="00032A2B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24-   480 - …………… = ? işleminde noktalı yerlere  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2-1-3  rakamları ile oluşturabileceğimiz üç basamaklı en büyük doğal sayıyı yazdığımızda toplam işleminin sonu kaç olur?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A-22           </w:t>
      </w:r>
      <w:r w:rsidRPr="0020344D">
        <w:rPr>
          <w:rFonts w:ascii="Comic Sans MS" w:hAnsi="Comic Sans MS"/>
          <w:highlight w:val="cyan"/>
        </w:rPr>
        <w:t>B-168</w:t>
      </w:r>
      <w:r>
        <w:rPr>
          <w:rFonts w:ascii="Comic Sans MS" w:hAnsi="Comic Sans MS"/>
        </w:rPr>
        <w:t xml:space="preserve">            C-213              D-312</w:t>
      </w:r>
    </w:p>
    <w:p w:rsidR="00F63C6C" w:rsidRPr="00032A2B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25-   64 &lt; ………………… &lt; 101  ‘’ yandaki boşlukta noktalı yerlere yazabileceğimiz en büyük ve en küçük sayının farkı kaçtır?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 w:rsidRPr="0020344D">
        <w:rPr>
          <w:rFonts w:ascii="Comic Sans MS" w:hAnsi="Comic Sans MS"/>
          <w:highlight w:val="cyan"/>
        </w:rPr>
        <w:t>A- 35</w:t>
      </w:r>
      <w:r>
        <w:rPr>
          <w:rFonts w:ascii="Comic Sans MS" w:hAnsi="Comic Sans MS"/>
        </w:rPr>
        <w:t xml:space="preserve">             B-42            C-65             D-85</w:t>
      </w:r>
    </w:p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26-</w:t>
      </w:r>
      <w:r w:rsidRPr="000C51B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  işlemlerinden hangisinin sonucu diğerlerinden küçüktür?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 86 - 26                              </w:t>
      </w:r>
      <w:r w:rsidRPr="0020344D">
        <w:rPr>
          <w:rFonts w:ascii="Comic Sans MS" w:hAnsi="Comic Sans MS"/>
          <w:highlight w:val="cyan"/>
        </w:rPr>
        <w:t>B- 154 - 105</w:t>
      </w:r>
      <w:r>
        <w:rPr>
          <w:rFonts w:ascii="Comic Sans MS" w:hAnsi="Comic Sans MS"/>
        </w:rPr>
        <w:t xml:space="preserve">           C-  100 - 34                             D- 99 – 17</w:t>
      </w:r>
    </w:p>
    <w:p w:rsidR="00F63C6C" w:rsidRDefault="00F63C6C" w:rsidP="0020609A">
      <w:pPr>
        <w:spacing w:after="0"/>
        <w:rPr>
          <w:rFonts w:ascii="Comic Sans MS" w:hAnsi="Comic Sans M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2"/>
      </w:tblGrid>
      <w:tr w:rsidR="00F63C6C" w:rsidRPr="00255A82" w:rsidTr="00255A82">
        <w:tc>
          <w:tcPr>
            <w:tcW w:w="5352" w:type="dxa"/>
            <w:shd w:val="clear" w:color="auto" w:fill="DAEEF3"/>
          </w:tcPr>
          <w:p w:rsidR="00F63C6C" w:rsidRPr="00255A82" w:rsidRDefault="00F63C6C" w:rsidP="00255A82">
            <w:pPr>
              <w:spacing w:after="0" w:line="240" w:lineRule="auto"/>
              <w:rPr>
                <w:rFonts w:ascii="Comic Sans MS" w:hAnsi="Comic Sans MS"/>
              </w:rPr>
            </w:pPr>
            <w:r>
              <w:rPr>
                <w:noProof/>
                <w:lang w:eastAsia="tr-TR"/>
              </w:rPr>
              <w:pict>
                <v:shape id="_x0000_s1078" type="#_x0000_t32" style="position:absolute;margin-left:178.1pt;margin-top:5.15pt;width:36pt;height:.7pt;flip:y;z-index:25168486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079" type="#_x0000_t32" style="position:absolute;margin-left:36.5pt;margin-top:6.55pt;width:36pt;height:.7pt;flip:y;z-index:251683840" o:connectortype="straight">
                  <v:stroke endarrow="block"/>
                </v:shape>
              </w:pict>
            </w:r>
            <w:r w:rsidRPr="00255A82">
              <w:rPr>
                <w:rFonts w:ascii="Comic Sans MS" w:hAnsi="Comic Sans MS"/>
              </w:rPr>
              <w:t>69807              ÖZLEM          4310               AYŞE</w:t>
            </w:r>
          </w:p>
        </w:tc>
      </w:tr>
    </w:tbl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27-Verilen sayılar yukarıdaki gibi şifrelenmiştir. Buna göre ÖZLEM – AYŞE işleminin sonucu kaçtır?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A-59876        B- 60820         C-60957     </w:t>
      </w:r>
      <w:r w:rsidRPr="0020344D">
        <w:rPr>
          <w:rFonts w:ascii="Comic Sans MS" w:hAnsi="Comic Sans MS"/>
          <w:highlight w:val="cyan"/>
        </w:rPr>
        <w:t>D-65497</w:t>
      </w:r>
    </w:p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28-   295 sayısından hangisini çıkarırsak 150 sayısını buluruz?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A-135            </w:t>
      </w:r>
      <w:r w:rsidRPr="0020344D">
        <w:rPr>
          <w:rFonts w:ascii="Comic Sans MS" w:hAnsi="Comic Sans MS"/>
          <w:highlight w:val="cyan"/>
        </w:rPr>
        <w:t>B-145</w:t>
      </w:r>
      <w:r>
        <w:rPr>
          <w:rFonts w:ascii="Comic Sans MS" w:hAnsi="Comic Sans MS"/>
        </w:rPr>
        <w:t xml:space="preserve">           C-155              D-165 </w:t>
      </w:r>
    </w:p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29- Melike ile annesinin boylarının toplam uzunluğu 326 cm’ dir. Melike’nin boyunun uzunluğu kardeşi Mahmut’tan 25 cm daha uzundur. Mahmut ise 128 cm olduğuna göre Melikenin annesinin boy uzunluğu kaçtır?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A- 153              B-163            C-169           </w:t>
      </w:r>
      <w:r w:rsidRPr="0020344D">
        <w:rPr>
          <w:rFonts w:ascii="Comic Sans MS" w:hAnsi="Comic Sans MS"/>
          <w:highlight w:val="cyan"/>
        </w:rPr>
        <w:t>D-173</w:t>
      </w:r>
    </w:p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30-Üç düzine kalem aldım ve kalemlerimden 8 tanesini arkadaşıma verdim. Kalan kalemlerimin yarısını da kardeşime verdim.Geriye kaç kalem kalmıştır?</w:t>
      </w: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A-36               B-28              </w:t>
      </w:r>
      <w:r w:rsidRPr="0020344D">
        <w:rPr>
          <w:rFonts w:ascii="Comic Sans MS" w:hAnsi="Comic Sans MS"/>
          <w:highlight w:val="cyan"/>
        </w:rPr>
        <w:t>C-14</w:t>
      </w:r>
      <w:r>
        <w:rPr>
          <w:rFonts w:ascii="Comic Sans MS" w:hAnsi="Comic Sans MS"/>
        </w:rPr>
        <w:t xml:space="preserve">              D-8</w:t>
      </w:r>
    </w:p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</w:p>
    <w:p w:rsidR="00F63C6C" w:rsidRDefault="00F63C6C" w:rsidP="0020609A">
      <w:pPr>
        <w:spacing w:after="0"/>
        <w:rPr>
          <w:rFonts w:ascii="Comic Sans MS" w:hAnsi="Comic Sans MS"/>
        </w:rPr>
      </w:pPr>
      <w:r w:rsidRPr="00032A2B">
        <w:rPr>
          <w:rFonts w:ascii="Comic Sans MS" w:hAnsi="Comic Sans MS"/>
          <w:highlight w:val="cyan"/>
        </w:rPr>
        <w:t>Egitimhane.com</w:t>
      </w:r>
    </w:p>
    <w:p w:rsidR="00F63C6C" w:rsidRDefault="00F63C6C" w:rsidP="00F60D0F">
      <w:pPr>
        <w:spacing w:after="0"/>
        <w:rPr>
          <w:rFonts w:ascii="Comic Sans MS" w:hAnsi="Comic Sans MS"/>
        </w:rPr>
      </w:pPr>
    </w:p>
    <w:sectPr w:rsidR="00F63C6C" w:rsidSect="00F60D0F">
      <w:pgSz w:w="11906" w:h="16838"/>
      <w:pgMar w:top="567" w:right="567" w:bottom="567" w:left="426" w:header="709" w:footer="709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0D0F"/>
    <w:rsid w:val="00032A2B"/>
    <w:rsid w:val="000366AF"/>
    <w:rsid w:val="000C51B5"/>
    <w:rsid w:val="000F2BEC"/>
    <w:rsid w:val="0020344D"/>
    <w:rsid w:val="0020609A"/>
    <w:rsid w:val="00255A82"/>
    <w:rsid w:val="00390EE4"/>
    <w:rsid w:val="003D25E0"/>
    <w:rsid w:val="008A6A5B"/>
    <w:rsid w:val="008A75F2"/>
    <w:rsid w:val="008D26E4"/>
    <w:rsid w:val="009D59DC"/>
    <w:rsid w:val="009E43F9"/>
    <w:rsid w:val="00B0410C"/>
    <w:rsid w:val="00C223B0"/>
    <w:rsid w:val="00CA0946"/>
    <w:rsid w:val="00F60D0F"/>
    <w:rsid w:val="00F63C6C"/>
    <w:rsid w:val="00FA0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3F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0D0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191</TotalTime>
  <Pages>4</Pages>
  <Words>1699</Words>
  <Characters>9686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ahmet faruk</dc:creator>
  <cp:keywords>www.sorubak.com</cp:keywords>
  <dc:description/>
  <cp:lastModifiedBy>edanur</cp:lastModifiedBy>
  <cp:revision>4</cp:revision>
  <cp:lastPrinted>2014-12-01T15:14:00Z</cp:lastPrinted>
  <dcterms:created xsi:type="dcterms:W3CDTF">2014-11-30T07:18:00Z</dcterms:created>
  <dcterms:modified xsi:type="dcterms:W3CDTF">2014-12-01T15:14:00Z</dcterms:modified>
</cp:coreProperties>
</file>