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4F2" w:rsidRPr="00385149" w:rsidRDefault="005534F2" w:rsidP="0038514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385149">
        <w:rPr>
          <w:rFonts w:ascii="Times New Roman" w:hAnsi="Times New Roman"/>
          <w:b/>
          <w:sz w:val="24"/>
          <w:szCs w:val="24"/>
        </w:rPr>
        <w:t xml:space="preserve">ŞERİFE BALDÖKTÜ KIZ TEKNİK VE MESLEK LİSESİ </w:t>
      </w:r>
      <w:r>
        <w:rPr>
          <w:rFonts w:ascii="Times New Roman" w:hAnsi="Times New Roman"/>
          <w:b/>
          <w:sz w:val="24"/>
          <w:szCs w:val="24"/>
        </w:rPr>
        <w:t xml:space="preserve">2014-2015 </w:t>
      </w:r>
      <w:r w:rsidRPr="00385149">
        <w:rPr>
          <w:rFonts w:ascii="Times New Roman" w:hAnsi="Times New Roman"/>
          <w:b/>
          <w:sz w:val="24"/>
          <w:szCs w:val="24"/>
        </w:rPr>
        <w:t xml:space="preserve"> ÖĞRETİM YILI    </w:t>
      </w:r>
    </w:p>
    <w:p w:rsidR="005534F2" w:rsidRPr="00385149" w:rsidRDefault="005534F2" w:rsidP="0038514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385149">
        <w:rPr>
          <w:rFonts w:ascii="Times New Roman" w:hAnsi="Times New Roman"/>
          <w:b/>
          <w:sz w:val="24"/>
          <w:szCs w:val="24"/>
        </w:rPr>
        <w:t>ÇEVRE KORUMA KULÜBÜ YILLIK ÇALIŞMA PROGRAMI</w:t>
      </w:r>
    </w:p>
    <w:p w:rsidR="005534F2" w:rsidRPr="00385149" w:rsidRDefault="005534F2" w:rsidP="001D72EB">
      <w:pPr>
        <w:pStyle w:val="NoSpacing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4"/>
        <w:gridCol w:w="6096"/>
        <w:gridCol w:w="2693"/>
      </w:tblGrid>
      <w:tr w:rsidR="005534F2" w:rsidRPr="00385149" w:rsidTr="00F23F90">
        <w:tc>
          <w:tcPr>
            <w:tcW w:w="1134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AYLAR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YAPILACAK ÇALIŞMALAR</w:t>
            </w: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DEĞERLENDİRME</w:t>
            </w:r>
          </w:p>
        </w:tc>
      </w:tr>
      <w:tr w:rsidR="005534F2" w:rsidRPr="00385149" w:rsidTr="00F23F90">
        <w:tc>
          <w:tcPr>
            <w:tcW w:w="1134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bookmarkStart w:id="0" w:name="_GoBack"/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EKİM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Kulüp tüzüğünün hazırlanması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Okul genelinde kulübe seçilen öğrencilerin belirlenmesi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Yönetim kurulunun seçilmesi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Denetleme kurulunun seçilmesi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Yapılacak çalışmaların planlanması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Pil ve atık kağıt toplama” çalışmalarının planlanması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Okulda yapılacak tasarruf çalışmalarının planlanması</w:t>
            </w:r>
          </w:p>
          <w:p w:rsidR="005534F2" w:rsidRPr="00E85185" w:rsidRDefault="005534F2" w:rsidP="00E85185">
            <w:pPr>
              <w:pStyle w:val="NoSpacing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NoSpacing"/>
              <w:ind w:left="7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E85185">
            <w:pPr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E85185">
            <w:pPr>
              <w:pStyle w:val="NoSpacing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i/>
                <w:color w:val="FF0000"/>
                <w:sz w:val="18"/>
                <w:szCs w:val="18"/>
              </w:rPr>
              <w:t>29 EKİM Cumhuriyet Bayramı ve Cumhuriyetin önemi</w:t>
            </w:r>
          </w:p>
          <w:p w:rsidR="005534F2" w:rsidRPr="00E85185" w:rsidRDefault="005534F2" w:rsidP="00E85185">
            <w:pPr>
              <w:pStyle w:val="NoSpacing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E85185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KURBAN BAYRAMI ( 14-18 EKİM)  </w:t>
            </w:r>
          </w:p>
        </w:tc>
      </w:tr>
      <w:bookmarkEnd w:id="0"/>
      <w:tr w:rsidR="005534F2" w:rsidRPr="00385149" w:rsidTr="00E85185">
        <w:trPr>
          <w:trHeight w:val="799"/>
        </w:trPr>
        <w:tc>
          <w:tcPr>
            <w:tcW w:w="1134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KASIM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Geri dönüşümle ilgili bilgilendirici videoların izletilmesi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 xml:space="preserve">Okul panosunda geri dönüşümle ilgili afiş ve resimlerin sergilenmesi 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Geri dönüşümün ile ilgili sınıflarda yapılacak etkinliklerin planlanması</w:t>
            </w:r>
          </w:p>
          <w:p w:rsidR="005534F2" w:rsidRPr="00E85185" w:rsidRDefault="005534F2" w:rsidP="00881981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Çalışmaların denetlenmesi</w:t>
            </w:r>
          </w:p>
          <w:p w:rsidR="005534F2" w:rsidRPr="00E85185" w:rsidRDefault="005534F2" w:rsidP="00E85185">
            <w:pPr>
              <w:pStyle w:val="NoSpacing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E85185">
            <w:pPr>
              <w:pStyle w:val="NoSpacing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i/>
                <w:color w:val="FF0000"/>
                <w:sz w:val="18"/>
                <w:szCs w:val="18"/>
              </w:rPr>
              <w:t>10 Kasım Atatürk’ü Anma ve Atatürk’ün kişiliği</w:t>
            </w:r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i/>
                <w:color w:val="FF0000"/>
                <w:sz w:val="18"/>
                <w:szCs w:val="18"/>
              </w:rPr>
              <w:t>24 Kasım Öğretmenler günü ve önemi</w:t>
            </w:r>
          </w:p>
        </w:tc>
      </w:tr>
      <w:tr w:rsidR="005534F2" w:rsidRPr="00385149" w:rsidTr="00F23F90">
        <w:tc>
          <w:tcPr>
            <w:tcW w:w="1134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ARALIK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İlimizdeki Çevre Sorunları ile ilgili resim, fotoğraf, haber ve yazıların  panoda sergilenmesi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Çevre Kirliliği ile ilgili film gösterimi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Çalışmaların değerlendirilmesi</w:t>
            </w:r>
          </w:p>
          <w:p w:rsidR="005534F2" w:rsidRPr="00E85185" w:rsidRDefault="005534F2" w:rsidP="00F23F90">
            <w:pPr>
              <w:pStyle w:val="NoSpacing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4F2" w:rsidRPr="00385149" w:rsidTr="00F23F90">
        <w:tc>
          <w:tcPr>
            <w:tcW w:w="1134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OCAK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Enerji tasarrufu ile ilgili doküman hazırlanıp panoda sergilenmesi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Enerji tasarrufu konulu resim yarışması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Evlerde yapılacak tasarruf çalışmalarının planlanması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I.Dönem sonu kulüp raporunun hazırlanması</w:t>
            </w:r>
          </w:p>
          <w:p w:rsidR="005534F2" w:rsidRPr="00E85185" w:rsidRDefault="005534F2" w:rsidP="00E85185">
            <w:pPr>
              <w:pStyle w:val="NoSpacing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color w:val="FF0000"/>
                <w:sz w:val="18"/>
                <w:szCs w:val="18"/>
              </w:rPr>
              <w:t>ŞUBAT TATİLİ (27 OCAK - 9 ŞUBAT 2012)</w:t>
            </w:r>
          </w:p>
        </w:tc>
      </w:tr>
      <w:tr w:rsidR="005534F2" w:rsidRPr="00385149" w:rsidTr="00F23F90">
        <w:tc>
          <w:tcPr>
            <w:tcW w:w="1134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ŞUBAT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NoSpacing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“Ben Çevreciyim” konulu yazıların kulüp panosunda sergilenmesi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Toplum hizmeti çalışmalarının değerlendirilmesi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Çalışmaların denetlenmesi</w:t>
            </w:r>
          </w:p>
          <w:p w:rsidR="005534F2" w:rsidRDefault="005534F2" w:rsidP="00E85185">
            <w:pPr>
              <w:pStyle w:val="NoSpacing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  <w:p w:rsidR="005534F2" w:rsidRPr="00E85185" w:rsidRDefault="005534F2" w:rsidP="00E85185">
            <w:pPr>
              <w:pStyle w:val="NoSpacing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4F2" w:rsidRPr="00385149" w:rsidTr="00F23F90">
        <w:tc>
          <w:tcPr>
            <w:tcW w:w="1134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MART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Orman Haftası konulu pano düzenlenmesi ve haftanın farklı etkinliklerle kutlanması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Orman varlığının korunması amacıyla bilgilendirici broşür dağıtılması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Dünya Su Günü konulu çalışmaların panoda sergilenmesi</w:t>
            </w:r>
          </w:p>
          <w:p w:rsidR="005534F2" w:rsidRPr="00E85185" w:rsidRDefault="005534F2" w:rsidP="00E85185">
            <w:pPr>
              <w:pStyle w:val="NoSpacing"/>
              <w:numPr>
                <w:ilvl w:val="0"/>
                <w:numId w:val="6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Çalışmaların değerlendirilmesi</w:t>
            </w:r>
          </w:p>
          <w:p w:rsidR="005534F2" w:rsidRDefault="005534F2" w:rsidP="00E85185">
            <w:pPr>
              <w:pStyle w:val="NoSpacing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  <w:p w:rsidR="005534F2" w:rsidRPr="00E85185" w:rsidRDefault="005534F2" w:rsidP="00E85185">
            <w:pPr>
              <w:pStyle w:val="NoSpacing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i/>
                <w:color w:val="FF0000"/>
                <w:sz w:val="18"/>
                <w:szCs w:val="18"/>
              </w:rPr>
              <w:t>18 Mart Çanakkale Zaferi ve önemi</w:t>
            </w:r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4F2" w:rsidRPr="00385149" w:rsidTr="00385149">
        <w:trPr>
          <w:trHeight w:val="831"/>
        </w:trPr>
        <w:tc>
          <w:tcPr>
            <w:tcW w:w="1134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NİSAN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Erozyon konulu bilgilendirici yazı ve resimlerin kulüp panosunda sergilenmesi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Erozyonun sonuçları ve önleme yolları konulu bilgilendirici broşür dağıtılması</w:t>
            </w:r>
          </w:p>
          <w:p w:rsidR="005534F2" w:rsidRDefault="005534F2" w:rsidP="00E85185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Çevre Koruma Kulübü olarak 23 Nisan etkinliklerine döviz ve afişler hazırlanarak katılma</w:t>
            </w:r>
          </w:p>
          <w:p w:rsidR="005534F2" w:rsidRDefault="005534F2" w:rsidP="00E85185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  <w:p w:rsidR="005534F2" w:rsidRPr="00E85185" w:rsidRDefault="005534F2" w:rsidP="00E85185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i/>
                <w:color w:val="FF0000"/>
                <w:sz w:val="18"/>
                <w:szCs w:val="18"/>
              </w:rPr>
              <w:t xml:space="preserve">23 Nisan Ulusal Egemenlik ve Çocuk Bayramı  </w:t>
            </w:r>
          </w:p>
        </w:tc>
      </w:tr>
      <w:tr w:rsidR="005534F2" w:rsidRPr="00385149" w:rsidTr="00E85185">
        <w:trPr>
          <w:trHeight w:val="671"/>
        </w:trPr>
        <w:tc>
          <w:tcPr>
            <w:tcW w:w="1134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85185">
              <w:rPr>
                <w:rFonts w:ascii="Times New Roman" w:hAnsi="Times New Roman"/>
                <w:b/>
                <w:sz w:val="18"/>
                <w:szCs w:val="18"/>
              </w:rPr>
              <w:t>MAYIS</w:t>
            </w:r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Çevre koruma alanında çalışan örgütlerin ve çalışmalarının tanıtılması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Çevre Haftası çalışmalarının planlanması</w:t>
            </w:r>
          </w:p>
          <w:p w:rsidR="005534F2" w:rsidRDefault="005534F2" w:rsidP="00E85185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Yapılan çalışmaların değerlendirilmesi</w:t>
            </w:r>
          </w:p>
          <w:p w:rsidR="005534F2" w:rsidRDefault="005534F2" w:rsidP="00E85185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  <w:p w:rsidR="005534F2" w:rsidRPr="00E85185" w:rsidRDefault="005534F2" w:rsidP="00E85185">
            <w:pPr>
              <w:pStyle w:val="NoSpacing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i/>
                <w:color w:val="FF0000"/>
                <w:sz w:val="18"/>
                <w:szCs w:val="18"/>
              </w:rPr>
            </w:pPr>
          </w:p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i/>
                <w:color w:val="FF0000"/>
                <w:sz w:val="18"/>
                <w:szCs w:val="18"/>
              </w:rPr>
              <w:t>19 Mayıs Gençlik ve Spor Bayramı</w:t>
            </w:r>
          </w:p>
        </w:tc>
      </w:tr>
      <w:tr w:rsidR="005534F2" w:rsidRPr="00385149" w:rsidTr="00F23F90">
        <w:tc>
          <w:tcPr>
            <w:tcW w:w="1134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534F2" w:rsidRPr="00AF0EB7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hyperlink r:id="rId5" w:history="1">
              <w:r w:rsidRPr="00AF0EB7">
                <w:rPr>
                  <w:rStyle w:val="Hyperlink"/>
                  <w:rFonts w:ascii="Times New Roman" w:hAnsi="Times New Roman"/>
                  <w:b/>
                  <w:color w:val="auto"/>
                  <w:sz w:val="18"/>
                  <w:szCs w:val="18"/>
                  <w:u w:val="none"/>
                </w:rPr>
                <w:t>HAZİRAN</w:t>
              </w:r>
            </w:hyperlink>
          </w:p>
        </w:tc>
        <w:tc>
          <w:tcPr>
            <w:tcW w:w="6096" w:type="dxa"/>
          </w:tcPr>
          <w:p w:rsidR="005534F2" w:rsidRPr="00E85185" w:rsidRDefault="005534F2" w:rsidP="00F23F90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Alınmış kararların değerlendirilmesi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Uygulanacak yöntem ve yapılacak çalışmaların karara bağlanmamsı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Sosyal kulüp çalışmalarının değerlendirilmesi</w:t>
            </w:r>
          </w:p>
          <w:p w:rsidR="005534F2" w:rsidRPr="00E85185" w:rsidRDefault="005534F2" w:rsidP="00F23F90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/>
                <w:sz w:val="18"/>
                <w:szCs w:val="18"/>
              </w:rPr>
            </w:pPr>
            <w:r w:rsidRPr="00E85185">
              <w:rPr>
                <w:rFonts w:ascii="Times New Roman" w:hAnsi="Times New Roman"/>
                <w:sz w:val="18"/>
                <w:szCs w:val="18"/>
              </w:rPr>
              <w:t>Yıl sonu kulüp çalışma raporunun hazırlanması.</w:t>
            </w:r>
          </w:p>
          <w:p w:rsidR="005534F2" w:rsidRDefault="005534F2" w:rsidP="00385149">
            <w:pPr>
              <w:pStyle w:val="NoSpacing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  <w:p w:rsidR="005534F2" w:rsidRPr="00E85185" w:rsidRDefault="005534F2" w:rsidP="00385149">
            <w:pPr>
              <w:pStyle w:val="NoSpacing"/>
              <w:ind w:left="36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5534F2" w:rsidRPr="00E85185" w:rsidRDefault="005534F2" w:rsidP="00F23F90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:rsidR="005534F2" w:rsidRPr="00BD7DDF" w:rsidRDefault="005534F2" w:rsidP="001D72EB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5534F2" w:rsidRPr="00C44B5C" w:rsidRDefault="005534F2" w:rsidP="00C44B5C">
      <w:pPr>
        <w:spacing w:line="240" w:lineRule="auto"/>
        <w:jc w:val="both"/>
        <w:rPr>
          <w:sz w:val="18"/>
          <w:szCs w:val="18"/>
        </w:rPr>
      </w:pPr>
      <w:r>
        <w:t xml:space="preserve">                                           SORUBAK.COM                                                                                                            </w:t>
      </w:r>
      <w:r w:rsidRPr="00C44B5C">
        <w:rPr>
          <w:sz w:val="18"/>
          <w:szCs w:val="18"/>
        </w:rPr>
        <w:t xml:space="preserve">UYGUNDUR </w:t>
      </w:r>
      <w:r>
        <w:rPr>
          <w:sz w:val="18"/>
          <w:szCs w:val="18"/>
        </w:rPr>
        <w:t xml:space="preserve"> </w:t>
      </w:r>
      <w:r w:rsidRPr="00C44B5C">
        <w:rPr>
          <w:sz w:val="18"/>
          <w:szCs w:val="18"/>
        </w:rPr>
        <w:t xml:space="preserve">                                                                            </w:t>
      </w:r>
    </w:p>
    <w:p w:rsidR="005534F2" w:rsidRPr="00C44B5C" w:rsidRDefault="005534F2" w:rsidP="00385149">
      <w:pPr>
        <w:pStyle w:val="NoSpacing"/>
        <w:rPr>
          <w:sz w:val="18"/>
          <w:szCs w:val="18"/>
        </w:rPr>
      </w:pPr>
      <w:r w:rsidRPr="00C44B5C">
        <w:rPr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</w:t>
      </w:r>
      <w:r w:rsidRPr="00C44B5C">
        <w:rPr>
          <w:sz w:val="18"/>
          <w:szCs w:val="18"/>
        </w:rPr>
        <w:t xml:space="preserve"> 16.09.2013     </w:t>
      </w:r>
    </w:p>
    <w:p w:rsidR="005534F2" w:rsidRDefault="005534F2" w:rsidP="00385149">
      <w:pPr>
        <w:pStyle w:val="NoSpacing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385149">
        <w:rPr>
          <w:rFonts w:ascii="Times New Roman" w:hAnsi="Times New Roman"/>
          <w:sz w:val="20"/>
          <w:szCs w:val="20"/>
        </w:rPr>
        <w:t>Zehra YURCİ</w:t>
      </w:r>
      <w:r w:rsidRPr="00385149">
        <w:rPr>
          <w:rFonts w:ascii="Times New Roman" w:hAnsi="Times New Roman"/>
          <w:sz w:val="20"/>
          <w:szCs w:val="20"/>
        </w:rPr>
        <w:tab/>
      </w:r>
      <w:r w:rsidRPr="00385149">
        <w:rPr>
          <w:rFonts w:ascii="Times New Roman" w:hAnsi="Times New Roman"/>
          <w:sz w:val="20"/>
          <w:szCs w:val="20"/>
        </w:rPr>
        <w:tab/>
      </w:r>
      <w:r w:rsidRPr="00385149">
        <w:rPr>
          <w:rFonts w:ascii="Times New Roman" w:hAnsi="Times New Roman"/>
          <w:sz w:val="20"/>
          <w:szCs w:val="20"/>
        </w:rPr>
        <w:tab/>
      </w:r>
      <w:r w:rsidRPr="00385149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85149">
        <w:rPr>
          <w:rFonts w:ascii="Times New Roman" w:hAnsi="Times New Roman"/>
          <w:sz w:val="20"/>
          <w:szCs w:val="20"/>
        </w:rPr>
        <w:t>Narcan TATAR</w:t>
      </w:r>
      <w:r>
        <w:rPr>
          <w:rFonts w:ascii="Times New Roman" w:hAnsi="Times New Roman"/>
          <w:sz w:val="20"/>
          <w:szCs w:val="20"/>
        </w:rPr>
        <w:t xml:space="preserve">                                 Ahmet AKSÜNGER</w:t>
      </w:r>
    </w:p>
    <w:p w:rsidR="005534F2" w:rsidRPr="00385149" w:rsidRDefault="005534F2" w:rsidP="00385149">
      <w:pPr>
        <w:pStyle w:val="NoSpacing"/>
        <w:rPr>
          <w:rFonts w:ascii="Times New Roman" w:hAnsi="Times New Roman"/>
          <w:sz w:val="20"/>
          <w:szCs w:val="20"/>
        </w:rPr>
      </w:pPr>
      <w:r w:rsidRPr="00385149">
        <w:rPr>
          <w:rFonts w:ascii="Times New Roman" w:hAnsi="Times New Roman"/>
          <w:sz w:val="20"/>
          <w:szCs w:val="20"/>
        </w:rPr>
        <w:t xml:space="preserve">Danışman Öğretmen </w:t>
      </w:r>
      <w:r w:rsidRPr="00385149">
        <w:rPr>
          <w:rFonts w:ascii="Times New Roman" w:hAnsi="Times New Roman"/>
          <w:sz w:val="20"/>
          <w:szCs w:val="20"/>
        </w:rPr>
        <w:tab/>
      </w:r>
      <w:r w:rsidRPr="00385149">
        <w:rPr>
          <w:rFonts w:ascii="Times New Roman" w:hAnsi="Times New Roman"/>
          <w:sz w:val="20"/>
          <w:szCs w:val="20"/>
        </w:rPr>
        <w:tab/>
      </w:r>
      <w:r w:rsidRPr="00385149">
        <w:rPr>
          <w:rFonts w:ascii="Times New Roman" w:hAnsi="Times New Roman"/>
          <w:sz w:val="20"/>
          <w:szCs w:val="20"/>
        </w:rPr>
        <w:tab/>
        <w:t xml:space="preserve">       Danışman Öğretmen </w:t>
      </w:r>
      <w:r w:rsidRPr="00385149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  <w:r w:rsidRPr="00385149">
        <w:rPr>
          <w:rFonts w:ascii="Times New Roman" w:hAnsi="Times New Roman"/>
          <w:sz w:val="20"/>
          <w:szCs w:val="20"/>
        </w:rPr>
        <w:t>Okul Müdürü</w:t>
      </w:r>
    </w:p>
    <w:p w:rsidR="005534F2" w:rsidRPr="00385149" w:rsidRDefault="005534F2" w:rsidP="00385149">
      <w:pPr>
        <w:pStyle w:val="NoSpacing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</w:t>
      </w:r>
    </w:p>
    <w:p w:rsidR="005534F2" w:rsidRPr="00385149" w:rsidRDefault="005534F2" w:rsidP="00862D6E">
      <w:pPr>
        <w:pStyle w:val="NoSpacing"/>
        <w:jc w:val="center"/>
        <w:rPr>
          <w:rFonts w:ascii="Times New Roman" w:hAnsi="Times New Roman"/>
          <w:sz w:val="20"/>
          <w:szCs w:val="20"/>
        </w:rPr>
      </w:pPr>
    </w:p>
    <w:p w:rsidR="005534F2" w:rsidRDefault="005534F2"/>
    <w:sectPr w:rsidR="005534F2" w:rsidSect="00385149">
      <w:pgSz w:w="11906" w:h="16838"/>
      <w:pgMar w:top="1417" w:right="566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60353"/>
    <w:multiLevelType w:val="hybridMultilevel"/>
    <w:tmpl w:val="7E226F7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0F787E"/>
    <w:multiLevelType w:val="hybridMultilevel"/>
    <w:tmpl w:val="BA9C693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6C0E9C"/>
    <w:multiLevelType w:val="hybridMultilevel"/>
    <w:tmpl w:val="4CFA95DC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56C7E9F"/>
    <w:multiLevelType w:val="hybridMultilevel"/>
    <w:tmpl w:val="EB42DA7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6D26E0"/>
    <w:multiLevelType w:val="hybridMultilevel"/>
    <w:tmpl w:val="2972868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170F57"/>
    <w:multiLevelType w:val="hybridMultilevel"/>
    <w:tmpl w:val="51DA8D9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AFD21E4"/>
    <w:multiLevelType w:val="hybridMultilevel"/>
    <w:tmpl w:val="CA76BA54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303B01FB"/>
    <w:multiLevelType w:val="hybridMultilevel"/>
    <w:tmpl w:val="5B6C9F6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236AB7"/>
    <w:multiLevelType w:val="hybridMultilevel"/>
    <w:tmpl w:val="8DDEFD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4D85052"/>
    <w:multiLevelType w:val="hybridMultilevel"/>
    <w:tmpl w:val="6330C70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C71932"/>
    <w:multiLevelType w:val="hybridMultilevel"/>
    <w:tmpl w:val="7FE6362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7C6479"/>
    <w:multiLevelType w:val="hybridMultilevel"/>
    <w:tmpl w:val="7640EE7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6"/>
  </w:num>
  <w:num w:numId="9">
    <w:abstractNumId w:val="11"/>
  </w:num>
  <w:num w:numId="10">
    <w:abstractNumId w:val="2"/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2EB"/>
    <w:rsid w:val="000C0A70"/>
    <w:rsid w:val="000C3BA5"/>
    <w:rsid w:val="001D72EB"/>
    <w:rsid w:val="001E732F"/>
    <w:rsid w:val="0024269C"/>
    <w:rsid w:val="00385149"/>
    <w:rsid w:val="00401902"/>
    <w:rsid w:val="00494EC8"/>
    <w:rsid w:val="004F5BEF"/>
    <w:rsid w:val="005534F2"/>
    <w:rsid w:val="005B6681"/>
    <w:rsid w:val="00805D09"/>
    <w:rsid w:val="008078C7"/>
    <w:rsid w:val="00862D6E"/>
    <w:rsid w:val="00881981"/>
    <w:rsid w:val="00997C6C"/>
    <w:rsid w:val="00AF0EB7"/>
    <w:rsid w:val="00BD7DDF"/>
    <w:rsid w:val="00C44B5C"/>
    <w:rsid w:val="00CA500D"/>
    <w:rsid w:val="00DA62DE"/>
    <w:rsid w:val="00DF38B5"/>
    <w:rsid w:val="00E2528C"/>
    <w:rsid w:val="00E85185"/>
    <w:rsid w:val="00EA39D6"/>
    <w:rsid w:val="00EE2AB4"/>
    <w:rsid w:val="00F23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28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D72EB"/>
  </w:style>
  <w:style w:type="table" w:styleId="TableGrid">
    <w:name w:val="Table Grid"/>
    <w:basedOn w:val="TableNormal"/>
    <w:uiPriority w:val="99"/>
    <w:rsid w:val="001D72E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A5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500D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E85185"/>
    <w:pPr>
      <w:spacing w:after="0" w:line="240" w:lineRule="auto"/>
      <w:jc w:val="center"/>
    </w:pPr>
    <w:rPr>
      <w:rFonts w:ascii="Times New Roman" w:hAnsi="Times New Roman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character" w:styleId="Hyperlink">
    <w:name w:val="Hyperlink"/>
    <w:basedOn w:val="DefaultParagraphFont"/>
    <w:uiPriority w:val="99"/>
    <w:rsid w:val="00AF0E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464</Words>
  <Characters>2649</Characters>
  <Application>Microsoft Office Outlook</Application>
  <DocSecurity>0</DocSecurity>
  <Lines>0</Lines>
  <Paragraphs>0</Paragraphs>
  <ScaleCrop>false</ScaleCrop>
  <Manager>dersimiz.com</Manager>
  <Company>dersimiz.com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dersimiz.com</dc:title>
  <dc:subject>dersimiz.com</dc:subject>
  <dc:creator>dersimiz.com</dc:creator>
  <cp:keywords>dersimiz.com</cp:keywords>
  <dc:description>dersimiz.com</dc:description>
  <cp:lastModifiedBy>edanur</cp:lastModifiedBy>
  <cp:revision>5</cp:revision>
  <cp:lastPrinted>2013-09-09T19:57:00Z</cp:lastPrinted>
  <dcterms:created xsi:type="dcterms:W3CDTF">2013-09-14T22:39:00Z</dcterms:created>
  <dcterms:modified xsi:type="dcterms:W3CDTF">2015-02-12T13:11:00Z</dcterms:modified>
  <cp:category>dersimiz.com</cp:category>
</cp:coreProperties>
</file>