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AE" w:rsidRPr="0036442C" w:rsidRDefault="003A07AE" w:rsidP="00956416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imagesCA2B3ZCR" style="position:absolute;left:0;text-align:left;margin-left:34.9pt;margin-top:-61.85pt;width:76.5pt;height:107.25pt;z-index:251659264;visibility:visible">
            <v:imagedata r:id="rId4" o:title=""/>
            <w10:wrap type="square"/>
          </v:shape>
        </w:pict>
      </w:r>
      <w:r>
        <w:rPr>
          <w:noProof/>
          <w:lang w:eastAsia="tr-TR"/>
        </w:rPr>
        <w:pict>
          <v:shape id="Resim 4" o:spid="_x0000_s1027" type="#_x0000_t75" alt="images" style="position:absolute;left:0;text-align:left;margin-left:323.65pt;margin-top:-28.1pt;width:54.75pt;height:84pt;z-index:251658240;visibility:visible">
            <v:imagedata r:id="rId5" o:title=""/>
            <w10:wrap type="square"/>
          </v:shape>
        </w:pict>
      </w:r>
      <w:r>
        <w:rPr>
          <w:noProof/>
          <w:lang w:eastAsia="tr-TR"/>
        </w:rPr>
        <w:pict>
          <v:shape id="Resim 3" o:spid="_x0000_s1028" type="#_x0000_t75" alt="halloween016" style="position:absolute;left:0;text-align:left;margin-left:407.65pt;margin-top:-34.1pt;width:99pt;height:58.5pt;z-index:251657216;visibility:visible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2" o:spid="_x0000_s1029" type="#_x0000_t75" style="position:absolute;left:0;text-align:left;margin-left:-48.35pt;margin-top:-47.6pt;width:53.25pt;height:1in;z-index:251656192;visibility:visible">
            <v:imagedata r:id="rId7" o:title=""/>
            <w10:wrap type="square"/>
          </v:shape>
        </w:pict>
      </w:r>
      <w:r w:rsidRPr="0036442C">
        <w:rPr>
          <w:rFonts w:ascii="Hand writing Mutlu" w:hAnsi="Hand writing Mutlu"/>
          <w:sz w:val="56"/>
          <w:szCs w:val="56"/>
        </w:rPr>
        <w:t>L</w:t>
      </w:r>
    </w:p>
    <w:p w:rsidR="003A07AE" w:rsidRPr="0036442C" w:rsidRDefault="003A07AE" w:rsidP="00956416">
      <w:pPr>
        <w:jc w:val="both"/>
        <w:rPr>
          <w:rFonts w:ascii="Hand writing Mutlu" w:hAnsi="Hand writing Mutlu"/>
          <w:sz w:val="56"/>
          <w:szCs w:val="56"/>
        </w:rPr>
      </w:pPr>
      <w:r w:rsidRPr="0036442C">
        <w:rPr>
          <w:rFonts w:ascii="Hand writing Mutlu" w:hAnsi="Hand writing Mutlu"/>
          <w:sz w:val="56"/>
          <w:szCs w:val="56"/>
        </w:rPr>
        <w:t xml:space="preserve">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L </w:t>
      </w:r>
    </w:p>
    <w:sectPr w:rsidR="003A07AE" w:rsidRPr="0036442C" w:rsidSect="00237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416"/>
    <w:rsid w:val="000400CF"/>
    <w:rsid w:val="00152D43"/>
    <w:rsid w:val="002374B8"/>
    <w:rsid w:val="0036442C"/>
    <w:rsid w:val="003A07AE"/>
    <w:rsid w:val="004B492C"/>
    <w:rsid w:val="00956416"/>
    <w:rsid w:val="00D939ED"/>
    <w:rsid w:val="00E9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101</Words>
  <Characters>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>www.sorubak.com</cp:keywords>
  <dc:description/>
  <cp:lastModifiedBy>edanur</cp:lastModifiedBy>
  <cp:revision>3</cp:revision>
  <cp:lastPrinted>2013-10-08T15:48:00Z</cp:lastPrinted>
  <dcterms:created xsi:type="dcterms:W3CDTF">2013-10-08T15:39:00Z</dcterms:created>
  <dcterms:modified xsi:type="dcterms:W3CDTF">2014-10-14T15:09:00Z</dcterms:modified>
  <cp:category>www.sorubak.com</cp:category>
  <cp:contentStatus>www.sorubak.com</cp:contentStatus>
</cp:coreProperties>
</file>