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BED" w:rsidRDefault="00701BED" w:rsidP="00210579">
      <w:pPr>
        <w:pStyle w:val="BodyText3"/>
        <w:rPr>
          <w:bCs w:val="0"/>
          <w:i/>
          <w:sz w:val="22"/>
          <w:szCs w:val="22"/>
        </w:rPr>
      </w:pPr>
      <w:r w:rsidRPr="0064162A">
        <w:rPr>
          <w:bCs w:val="0"/>
          <w:i/>
          <w:sz w:val="22"/>
          <w:szCs w:val="22"/>
        </w:rPr>
        <w:t>T.C</w:t>
      </w:r>
      <w:r>
        <w:rPr>
          <w:bCs w:val="0"/>
          <w:i/>
          <w:sz w:val="22"/>
          <w:szCs w:val="22"/>
        </w:rPr>
        <w:t>.</w:t>
      </w:r>
    </w:p>
    <w:p w:rsidR="00701BED" w:rsidRPr="0064162A" w:rsidRDefault="00701BED" w:rsidP="00210579">
      <w:pPr>
        <w:pStyle w:val="BodyText3"/>
        <w:rPr>
          <w:bCs w:val="0"/>
          <w:i/>
          <w:sz w:val="22"/>
          <w:szCs w:val="22"/>
        </w:rPr>
      </w:pPr>
      <w:r w:rsidRPr="0064162A">
        <w:rPr>
          <w:bCs w:val="0"/>
          <w:i/>
          <w:sz w:val="22"/>
          <w:szCs w:val="22"/>
        </w:rPr>
        <w:t>MİLLİ EĞİTİM BAKANLIĞI</w:t>
      </w:r>
    </w:p>
    <w:p w:rsidR="00701BED" w:rsidRPr="0064162A" w:rsidRDefault="00701BED" w:rsidP="00210579">
      <w:pPr>
        <w:pStyle w:val="BodyText3"/>
        <w:rPr>
          <w:i/>
          <w:sz w:val="22"/>
          <w:szCs w:val="22"/>
        </w:rPr>
      </w:pPr>
      <w:r>
        <w:rPr>
          <w:i/>
          <w:sz w:val="22"/>
          <w:szCs w:val="22"/>
        </w:rPr>
        <w:t>……………………</w:t>
      </w:r>
      <w:r w:rsidRPr="0064162A">
        <w:rPr>
          <w:i/>
          <w:sz w:val="22"/>
          <w:szCs w:val="22"/>
        </w:rPr>
        <w:t xml:space="preserve"> LİSESİ MÜDÜRLÜĞÜ</w:t>
      </w:r>
    </w:p>
    <w:p w:rsidR="00701BED" w:rsidRDefault="00701BED" w:rsidP="00701A20">
      <w:pPr>
        <w:pStyle w:val="BodyText3"/>
        <w:rPr>
          <w:i/>
          <w:sz w:val="22"/>
          <w:szCs w:val="22"/>
        </w:rPr>
      </w:pPr>
      <w:r>
        <w:rPr>
          <w:i/>
          <w:sz w:val="22"/>
          <w:szCs w:val="22"/>
        </w:rPr>
        <w:t>…………………………….</w:t>
      </w:r>
      <w:r w:rsidRPr="0064162A">
        <w:rPr>
          <w:i/>
          <w:sz w:val="22"/>
          <w:szCs w:val="22"/>
        </w:rPr>
        <w:t xml:space="preserve"> EĞİTİM </w:t>
      </w:r>
      <w:r>
        <w:rPr>
          <w:i/>
          <w:sz w:val="22"/>
          <w:szCs w:val="22"/>
        </w:rPr>
        <w:t>ve</w:t>
      </w:r>
      <w:r w:rsidRPr="0064162A">
        <w:rPr>
          <w:i/>
          <w:sz w:val="22"/>
          <w:szCs w:val="22"/>
        </w:rPr>
        <w:t xml:space="preserve"> ÖĞRETİM YILI </w:t>
      </w:r>
      <w:r>
        <w:rPr>
          <w:i/>
          <w:sz w:val="22"/>
          <w:szCs w:val="22"/>
        </w:rPr>
        <w:t xml:space="preserve">BİYOLOJİ DERSİ SENEBAŞI </w:t>
      </w:r>
    </w:p>
    <w:p w:rsidR="00701BED" w:rsidRDefault="00701BED" w:rsidP="00701A20">
      <w:pPr>
        <w:pStyle w:val="BodyText3"/>
        <w:rPr>
          <w:i/>
          <w:sz w:val="22"/>
          <w:szCs w:val="22"/>
        </w:rPr>
      </w:pPr>
      <w:r w:rsidRPr="0064162A">
        <w:rPr>
          <w:i/>
          <w:sz w:val="22"/>
          <w:szCs w:val="22"/>
        </w:rPr>
        <w:t>ZÜMRE ÖĞRETMENLERİ TOPLANTISI TUTANAĞIDIR.</w:t>
      </w:r>
    </w:p>
    <w:p w:rsidR="00701BED" w:rsidRDefault="00701BED" w:rsidP="00701A20">
      <w:pPr>
        <w:pStyle w:val="BodyText3"/>
        <w:rPr>
          <w:i/>
          <w:sz w:val="22"/>
          <w:szCs w:val="22"/>
        </w:rPr>
      </w:pPr>
    </w:p>
    <w:p w:rsidR="00701BED" w:rsidRPr="0064162A" w:rsidRDefault="00701BED" w:rsidP="00701A20">
      <w:pPr>
        <w:pStyle w:val="BodyText3"/>
        <w:rPr>
          <w:i/>
          <w:sz w:val="22"/>
          <w:szCs w:val="22"/>
        </w:rPr>
      </w:pPr>
    </w:p>
    <w:p w:rsidR="00701BED" w:rsidRPr="000422D3" w:rsidRDefault="00701BED" w:rsidP="00592EBF">
      <w:pPr>
        <w:pStyle w:val="NoSpacing"/>
        <w:rPr>
          <w:b/>
        </w:rPr>
      </w:pPr>
      <w:r w:rsidRPr="000422D3">
        <w:rPr>
          <w:b/>
        </w:rPr>
        <w:t>TOPLANTI NO</w:t>
      </w:r>
      <w:r>
        <w:rPr>
          <w:b/>
        </w:rPr>
        <w:tab/>
      </w:r>
      <w:r>
        <w:rPr>
          <w:b/>
        </w:rPr>
        <w:tab/>
      </w:r>
      <w:r>
        <w:rPr>
          <w:b/>
        </w:rPr>
        <w:tab/>
      </w:r>
      <w:r w:rsidRPr="000422D3">
        <w:rPr>
          <w:b/>
        </w:rPr>
        <w:t xml:space="preserve">: </w:t>
      </w:r>
      <w:r>
        <w:t>1</w:t>
      </w:r>
    </w:p>
    <w:p w:rsidR="00701BED" w:rsidRPr="000422D3" w:rsidRDefault="00701BED" w:rsidP="000422D3">
      <w:pPr>
        <w:pStyle w:val="NoSpacing"/>
        <w:rPr>
          <w:b/>
        </w:rPr>
      </w:pPr>
      <w:r w:rsidRPr="000422D3">
        <w:rPr>
          <w:b/>
        </w:rPr>
        <w:t>TOPLANTI TARİHİ</w:t>
      </w:r>
      <w:r>
        <w:rPr>
          <w:b/>
        </w:rPr>
        <w:tab/>
      </w:r>
      <w:r>
        <w:rPr>
          <w:b/>
        </w:rPr>
        <w:tab/>
      </w:r>
      <w:r w:rsidRPr="000422D3">
        <w:rPr>
          <w:b/>
        </w:rPr>
        <w:t xml:space="preserve">: </w:t>
      </w:r>
      <w:r>
        <w:t>12/09/2014</w:t>
      </w:r>
    </w:p>
    <w:p w:rsidR="00701BED" w:rsidRPr="000422D3" w:rsidRDefault="00701BED" w:rsidP="000422D3">
      <w:pPr>
        <w:pStyle w:val="NoSpacing"/>
        <w:rPr>
          <w:b/>
        </w:rPr>
      </w:pPr>
      <w:r w:rsidRPr="000422D3">
        <w:rPr>
          <w:b/>
        </w:rPr>
        <w:t>TOPLANTI SAATİ</w:t>
      </w:r>
      <w:r>
        <w:rPr>
          <w:b/>
        </w:rPr>
        <w:tab/>
      </w:r>
      <w:r>
        <w:rPr>
          <w:b/>
        </w:rPr>
        <w:tab/>
      </w:r>
      <w:r w:rsidRPr="000422D3">
        <w:rPr>
          <w:b/>
        </w:rPr>
        <w:t xml:space="preserve">: </w:t>
      </w:r>
      <w:r>
        <w:t>10</w:t>
      </w:r>
      <w:r w:rsidRPr="000422D3">
        <w:t>.00</w:t>
      </w:r>
    </w:p>
    <w:p w:rsidR="00701BED" w:rsidRPr="000422D3" w:rsidRDefault="00701BED" w:rsidP="000422D3">
      <w:pPr>
        <w:pStyle w:val="NoSpacing"/>
        <w:rPr>
          <w:b/>
        </w:rPr>
      </w:pPr>
      <w:r w:rsidRPr="000422D3">
        <w:rPr>
          <w:b/>
        </w:rPr>
        <w:t>TOPLANTI YERİ</w:t>
      </w:r>
      <w:r>
        <w:rPr>
          <w:b/>
        </w:rPr>
        <w:tab/>
      </w:r>
      <w:r>
        <w:rPr>
          <w:b/>
        </w:rPr>
        <w:tab/>
      </w:r>
      <w:r>
        <w:rPr>
          <w:b/>
        </w:rPr>
        <w:tab/>
      </w:r>
      <w:r w:rsidRPr="000422D3">
        <w:rPr>
          <w:b/>
        </w:rPr>
        <w:t xml:space="preserve">: </w:t>
      </w:r>
      <w:r w:rsidRPr="000422D3">
        <w:t>Öğretmenler Odası</w:t>
      </w:r>
    </w:p>
    <w:p w:rsidR="00701BED" w:rsidRDefault="00701BED" w:rsidP="000422D3">
      <w:pPr>
        <w:pStyle w:val="NoSpacing"/>
      </w:pPr>
      <w:r w:rsidRPr="000422D3">
        <w:rPr>
          <w:b/>
        </w:rPr>
        <w:t>TOPLANTIYA KATILANLAR</w:t>
      </w:r>
      <w:r>
        <w:rPr>
          <w:b/>
        </w:rPr>
        <w:tab/>
      </w:r>
      <w:r w:rsidRPr="000422D3">
        <w:rPr>
          <w:b/>
        </w:rPr>
        <w:t xml:space="preserve">: </w:t>
      </w:r>
      <w:r>
        <w:t>………………………</w:t>
      </w:r>
    </w:p>
    <w:p w:rsidR="00701BED" w:rsidRPr="0064162A" w:rsidRDefault="00701BED" w:rsidP="00701A20">
      <w:pPr>
        <w:jc w:val="center"/>
        <w:outlineLvl w:val="0"/>
        <w:rPr>
          <w:b/>
          <w:i/>
          <w:u w:val="single"/>
        </w:rPr>
      </w:pPr>
    </w:p>
    <w:p w:rsidR="00701BED" w:rsidRPr="0064162A" w:rsidRDefault="00701BED" w:rsidP="00014CDB">
      <w:pPr>
        <w:outlineLvl w:val="0"/>
        <w:rPr>
          <w:b/>
          <w:i/>
          <w:u w:val="single"/>
        </w:rPr>
      </w:pPr>
      <w:r w:rsidRPr="0064162A">
        <w:rPr>
          <w:b/>
          <w:i/>
          <w:u w:val="single"/>
        </w:rPr>
        <w:t>GÜNDEM MADDELERİ:</w:t>
      </w:r>
    </w:p>
    <w:p w:rsidR="00701BED" w:rsidRPr="00BC46C0" w:rsidRDefault="00701BED" w:rsidP="002B07B5">
      <w:pPr>
        <w:numPr>
          <w:ilvl w:val="0"/>
          <w:numId w:val="11"/>
        </w:numPr>
        <w:spacing w:after="0" w:line="240" w:lineRule="auto"/>
        <w:rPr>
          <w:i/>
        </w:rPr>
      </w:pPr>
      <w:r w:rsidRPr="00BC46C0">
        <w:rPr>
          <w:i/>
        </w:rPr>
        <w:t>Açılış,  yoklama ve</w:t>
      </w:r>
      <w:r>
        <w:rPr>
          <w:i/>
        </w:rPr>
        <w:t xml:space="preserve"> </w:t>
      </w:r>
      <w:r w:rsidRPr="00BC46C0">
        <w:rPr>
          <w:i/>
        </w:rPr>
        <w:t>Zümre başkanının seçimi</w:t>
      </w:r>
    </w:p>
    <w:p w:rsidR="00701BED" w:rsidRPr="00210579" w:rsidRDefault="00701BED" w:rsidP="002B07B5">
      <w:pPr>
        <w:pStyle w:val="BodyText"/>
        <w:numPr>
          <w:ilvl w:val="0"/>
          <w:numId w:val="11"/>
        </w:numPr>
        <w:spacing w:after="0"/>
        <w:rPr>
          <w:szCs w:val="24"/>
        </w:rPr>
      </w:pPr>
      <w:r w:rsidRPr="00210579">
        <w:rPr>
          <w:szCs w:val="24"/>
        </w:rPr>
        <w:t>Milli Eğitim Temel Kanunu’ndan Türk Milli Eğitimin Amaçları okunması.</w:t>
      </w:r>
    </w:p>
    <w:p w:rsidR="00701BED" w:rsidRPr="00210579" w:rsidRDefault="00701BED" w:rsidP="002B07B5">
      <w:pPr>
        <w:pStyle w:val="BodyText"/>
        <w:numPr>
          <w:ilvl w:val="0"/>
          <w:numId w:val="11"/>
        </w:numPr>
        <w:spacing w:after="0"/>
        <w:rPr>
          <w:szCs w:val="24"/>
        </w:rPr>
      </w:pPr>
      <w:r>
        <w:rPr>
          <w:szCs w:val="24"/>
        </w:rPr>
        <w:t xml:space="preserve">Değişen </w:t>
      </w:r>
      <w:r w:rsidRPr="009131B0">
        <w:rPr>
          <w:szCs w:val="24"/>
        </w:rPr>
        <w:t>Ortaöğretim Biyoloji Dersi (9, 10, 11 ve 12. Sınıflar)</w:t>
      </w:r>
      <w:r>
        <w:rPr>
          <w:szCs w:val="24"/>
        </w:rPr>
        <w:t xml:space="preserve"> Öğretim Programın</w:t>
      </w:r>
      <w:r w:rsidRPr="00210579">
        <w:rPr>
          <w:szCs w:val="24"/>
        </w:rPr>
        <w:t xml:space="preserve">ın okunması, üzerinde görüşmelerin yapılması </w:t>
      </w:r>
    </w:p>
    <w:p w:rsidR="00701BED" w:rsidRPr="009131B0" w:rsidRDefault="00701BED" w:rsidP="002B07B5">
      <w:pPr>
        <w:pStyle w:val="BodyText"/>
        <w:numPr>
          <w:ilvl w:val="0"/>
          <w:numId w:val="11"/>
        </w:numPr>
        <w:spacing w:after="0"/>
        <w:rPr>
          <w:szCs w:val="24"/>
        </w:rPr>
      </w:pPr>
      <w:r>
        <w:rPr>
          <w:szCs w:val="24"/>
        </w:rPr>
        <w:t xml:space="preserve">Yeni </w:t>
      </w:r>
      <w:r w:rsidRPr="00210579">
        <w:rPr>
          <w:szCs w:val="24"/>
        </w:rPr>
        <w:t>Ortaö</w:t>
      </w:r>
      <w:r w:rsidRPr="006D177C">
        <w:rPr>
          <w:szCs w:val="24"/>
        </w:rPr>
        <w:t>ğretim Kurumları Yönetmeliği’nin incelenmesi</w:t>
      </w:r>
      <w:r>
        <w:rPr>
          <w:szCs w:val="24"/>
        </w:rPr>
        <w:t>,</w:t>
      </w:r>
      <w:r w:rsidRPr="006D177C">
        <w:rPr>
          <w:szCs w:val="24"/>
        </w:rPr>
        <w:t xml:space="preserve"> </w:t>
      </w:r>
      <w:r w:rsidRPr="006D177C">
        <w:rPr>
          <w:bCs/>
          <w:sz w:val="20"/>
          <w:szCs w:val="20"/>
        </w:rPr>
        <w:t>Öğrenci Başarısının Değerlendirilmesi başlığına ait</w:t>
      </w:r>
      <w:r w:rsidRPr="009131B0">
        <w:rPr>
          <w:szCs w:val="24"/>
        </w:rPr>
        <w:t xml:space="preserve"> maddelerinin okunması.</w:t>
      </w:r>
    </w:p>
    <w:p w:rsidR="00701BED" w:rsidRPr="00E0762E" w:rsidRDefault="00701BED" w:rsidP="002B07B5">
      <w:pPr>
        <w:pStyle w:val="BodyText"/>
        <w:numPr>
          <w:ilvl w:val="0"/>
          <w:numId w:val="11"/>
        </w:numPr>
        <w:spacing w:after="0"/>
        <w:rPr>
          <w:szCs w:val="24"/>
        </w:rPr>
      </w:pPr>
      <w:r w:rsidRPr="00E0762E">
        <w:rPr>
          <w:szCs w:val="24"/>
        </w:rPr>
        <w:t xml:space="preserve">Bir önceki yıl zümre kararlarının incelenmesi ve </w:t>
      </w:r>
      <w:r>
        <w:rPr>
          <w:szCs w:val="24"/>
        </w:rPr>
        <w:t>2013-2014</w:t>
      </w:r>
      <w:r w:rsidRPr="00E0762E">
        <w:rPr>
          <w:szCs w:val="24"/>
        </w:rPr>
        <w:t xml:space="preserve"> eğitim-öğretim yılının değerlendirilmesi.</w:t>
      </w:r>
    </w:p>
    <w:p w:rsidR="00701BED" w:rsidRDefault="00701BED" w:rsidP="002B07B5">
      <w:pPr>
        <w:pStyle w:val="BodyText"/>
        <w:numPr>
          <w:ilvl w:val="0"/>
          <w:numId w:val="11"/>
        </w:numPr>
        <w:spacing w:after="0"/>
        <w:rPr>
          <w:szCs w:val="24"/>
        </w:rPr>
      </w:pPr>
      <w:r w:rsidRPr="00210579">
        <w:rPr>
          <w:szCs w:val="24"/>
        </w:rPr>
        <w:t>Atatürk inkılâp ve ilkelerinin öğretim esaslar</w:t>
      </w:r>
      <w:r>
        <w:rPr>
          <w:szCs w:val="24"/>
        </w:rPr>
        <w:t>ı üzerinde görüşmeler yapılması.</w:t>
      </w:r>
    </w:p>
    <w:p w:rsidR="00701BED" w:rsidRPr="00D777B1" w:rsidRDefault="00701BED" w:rsidP="002B07B5">
      <w:pPr>
        <w:pStyle w:val="NoSpacing"/>
        <w:numPr>
          <w:ilvl w:val="0"/>
          <w:numId w:val="11"/>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701BED" w:rsidRPr="009131B0" w:rsidRDefault="00701BED" w:rsidP="002B07B5">
      <w:pPr>
        <w:pStyle w:val="NoSpacing"/>
        <w:numPr>
          <w:ilvl w:val="0"/>
          <w:numId w:val="11"/>
        </w:numPr>
      </w:pPr>
      <w:r w:rsidRPr="00D777B1">
        <w:t>Ders araç-gereçlerinin tespiti, ders kitapları ve yardımcı kaynakların belirlenmesi</w:t>
      </w:r>
    </w:p>
    <w:p w:rsidR="00701BED" w:rsidRPr="00A2069E" w:rsidRDefault="00701BED" w:rsidP="002B07B5">
      <w:pPr>
        <w:pStyle w:val="BodyText"/>
        <w:numPr>
          <w:ilvl w:val="0"/>
          <w:numId w:val="11"/>
        </w:numPr>
        <w:spacing w:after="0"/>
        <w:rPr>
          <w:szCs w:val="24"/>
        </w:rPr>
      </w:pPr>
      <w:r>
        <w:rPr>
          <w:szCs w:val="24"/>
        </w:rPr>
        <w:t xml:space="preserve">Yazılı sayısının, </w:t>
      </w:r>
      <w:r w:rsidRPr="00210579">
        <w:rPr>
          <w:szCs w:val="24"/>
        </w:rPr>
        <w:t>ortak sınav</w:t>
      </w:r>
      <w:r>
        <w:rPr>
          <w:szCs w:val="24"/>
        </w:rPr>
        <w:t xml:space="preserve">ların türünün ve tarihinin belirlenmesi. </w:t>
      </w:r>
      <w:r w:rsidRPr="00A2069E">
        <w:rPr>
          <w:szCs w:val="24"/>
        </w:rPr>
        <w:t>Yazılı sınavlar ve yazılı sorularının hazırlanmasında dikkat edilecek hususlar üzerinde görüşmeler yapılması.</w:t>
      </w:r>
    </w:p>
    <w:p w:rsidR="00701BED" w:rsidRPr="00CC5AF8" w:rsidRDefault="00701BED" w:rsidP="002B07B5">
      <w:pPr>
        <w:pStyle w:val="BodyText"/>
        <w:numPr>
          <w:ilvl w:val="0"/>
          <w:numId w:val="11"/>
        </w:numPr>
        <w:spacing w:after="0"/>
        <w:rPr>
          <w:szCs w:val="24"/>
        </w:rPr>
      </w:pPr>
      <w:r>
        <w:rPr>
          <w:szCs w:val="24"/>
        </w:rPr>
        <w:t>Proje</w:t>
      </w:r>
      <w:r w:rsidRPr="00210579">
        <w:rPr>
          <w:szCs w:val="24"/>
        </w:rPr>
        <w:t xml:space="preserve"> </w:t>
      </w:r>
      <w:r>
        <w:rPr>
          <w:szCs w:val="24"/>
        </w:rPr>
        <w:t>- Performans konularının belirlenmesi, öğrenciye</w:t>
      </w:r>
      <w:r w:rsidRPr="00210579">
        <w:rPr>
          <w:szCs w:val="24"/>
        </w:rPr>
        <w:t xml:space="preserve"> verilmesinde dikkat edilecek hususlar üzerinde görüşmeler yapılması.</w:t>
      </w:r>
    </w:p>
    <w:p w:rsidR="00701BED" w:rsidRPr="009C4165" w:rsidRDefault="00701BED" w:rsidP="002B07B5">
      <w:pPr>
        <w:pStyle w:val="BodyText"/>
        <w:numPr>
          <w:ilvl w:val="0"/>
          <w:numId w:val="11"/>
        </w:numPr>
        <w:spacing w:after="0"/>
        <w:rPr>
          <w:szCs w:val="24"/>
        </w:rPr>
      </w:pPr>
      <w:r w:rsidRPr="00210579">
        <w:rPr>
          <w:szCs w:val="24"/>
        </w:rPr>
        <w:t>Öğrenci başarısının artırılması için alınması gereken tedbirlerin tespit edilmesi.</w:t>
      </w:r>
      <w:r>
        <w:rPr>
          <w:szCs w:val="24"/>
        </w:rPr>
        <w:t xml:space="preserve"> </w:t>
      </w:r>
      <w:r w:rsidRPr="009C4165">
        <w:rPr>
          <w:szCs w:val="24"/>
        </w:rPr>
        <w:t>Okul öğrencilerinin YGS ve LYS (Biyoloji Dersleri) başarı durumunun görüşülmesi ve başarıyı artırıcı önlemlerin belirlenip kararlaştırılması.</w:t>
      </w:r>
    </w:p>
    <w:p w:rsidR="00701BED" w:rsidRPr="00210579" w:rsidRDefault="00701BED" w:rsidP="002B07B5">
      <w:pPr>
        <w:pStyle w:val="BodyText"/>
        <w:numPr>
          <w:ilvl w:val="0"/>
          <w:numId w:val="11"/>
        </w:numPr>
        <w:spacing w:after="0"/>
        <w:rPr>
          <w:szCs w:val="24"/>
        </w:rPr>
      </w:pPr>
      <w:r w:rsidRPr="00210579">
        <w:rPr>
          <w:szCs w:val="24"/>
        </w:rPr>
        <w:t xml:space="preserve">Haftalık Ders programında </w:t>
      </w:r>
      <w:r>
        <w:rPr>
          <w:szCs w:val="24"/>
        </w:rPr>
        <w:t xml:space="preserve">zümreler arasında </w:t>
      </w:r>
      <w:r w:rsidRPr="00210579">
        <w:rPr>
          <w:szCs w:val="24"/>
        </w:rPr>
        <w:t xml:space="preserve">Biyoloji derslerinin </w:t>
      </w:r>
      <w:r>
        <w:rPr>
          <w:szCs w:val="24"/>
        </w:rPr>
        <w:t>paylaşımı</w:t>
      </w:r>
      <w:r w:rsidRPr="00210579">
        <w:rPr>
          <w:szCs w:val="24"/>
        </w:rPr>
        <w:t xml:space="preserve"> ve derslerin programda dağılımının görüşülmesi.</w:t>
      </w:r>
    </w:p>
    <w:p w:rsidR="00701BED" w:rsidRPr="00210579" w:rsidRDefault="00701BED" w:rsidP="002B07B5">
      <w:pPr>
        <w:pStyle w:val="BodyText"/>
        <w:numPr>
          <w:ilvl w:val="0"/>
          <w:numId w:val="11"/>
        </w:numPr>
        <w:spacing w:after="0"/>
        <w:rPr>
          <w:szCs w:val="24"/>
        </w:rPr>
      </w:pPr>
      <w:r w:rsidRPr="00210579">
        <w:rPr>
          <w:szCs w:val="24"/>
        </w:rPr>
        <w:t>Laboratuar kullanımının ve deney araç gereçleri kullanımının görüşülmesi.</w:t>
      </w:r>
    </w:p>
    <w:p w:rsidR="00701BED" w:rsidRPr="00592EBF" w:rsidRDefault="00701BED" w:rsidP="002B07B5">
      <w:pPr>
        <w:numPr>
          <w:ilvl w:val="0"/>
          <w:numId w:val="11"/>
        </w:numPr>
        <w:spacing w:after="0" w:line="240" w:lineRule="auto"/>
        <w:ind w:left="0" w:firstLine="0"/>
        <w:rPr>
          <w:i/>
        </w:rPr>
      </w:pPr>
      <w:r>
        <w:rPr>
          <w:i/>
        </w:rPr>
        <w:t>Dilek, t</w:t>
      </w:r>
      <w:r w:rsidRPr="00592EBF">
        <w:rPr>
          <w:i/>
        </w:rPr>
        <w:t>emenniler</w:t>
      </w:r>
      <w:r>
        <w:rPr>
          <w:i/>
        </w:rPr>
        <w:t xml:space="preserve"> ve kapanış.</w:t>
      </w:r>
    </w:p>
    <w:p w:rsidR="00701BED" w:rsidRDefault="00701BED"/>
    <w:p w:rsidR="00701BED" w:rsidRDefault="00701BED" w:rsidP="00B748C5">
      <w:pPr>
        <w:pStyle w:val="NoSpacing"/>
        <w:ind w:firstLine="708"/>
      </w:pPr>
      <w:r>
        <w:tab/>
      </w:r>
      <w:r>
        <w:tab/>
      </w:r>
      <w:r>
        <w:tab/>
      </w:r>
      <w:r>
        <w:tab/>
      </w:r>
      <w:r>
        <w:tab/>
      </w:r>
      <w:r>
        <w:tab/>
      </w:r>
      <w:r>
        <w:tab/>
      </w:r>
      <w:r>
        <w:tab/>
        <w:t>…………………..</w:t>
      </w:r>
    </w:p>
    <w:p w:rsidR="00701BED" w:rsidRDefault="00701BED" w:rsidP="00884CBB">
      <w:r>
        <w:tab/>
      </w:r>
      <w:r>
        <w:tab/>
      </w:r>
      <w:r>
        <w:tab/>
      </w:r>
      <w:r>
        <w:tab/>
      </w:r>
      <w:r>
        <w:tab/>
      </w:r>
      <w:r>
        <w:tab/>
      </w:r>
      <w:r>
        <w:tab/>
        <w:t xml:space="preserve">  </w:t>
      </w:r>
      <w:r>
        <w:tab/>
        <w:t xml:space="preserve">          Biyoloji Öğretmeni</w:t>
      </w:r>
    </w:p>
    <w:p w:rsidR="00701BED" w:rsidRDefault="00701BED" w:rsidP="00884CBB"/>
    <w:p w:rsidR="00701BED" w:rsidRDefault="00701BED" w:rsidP="00884CBB"/>
    <w:p w:rsidR="00701BED" w:rsidRDefault="00701BED" w:rsidP="00884CBB"/>
    <w:p w:rsidR="00701BED" w:rsidRDefault="00701BED" w:rsidP="00884CBB"/>
    <w:p w:rsidR="00701BED" w:rsidRDefault="00701BED" w:rsidP="00E30211">
      <w:pPr>
        <w:pStyle w:val="BodyText3"/>
        <w:rPr>
          <w:bCs w:val="0"/>
          <w:i/>
          <w:sz w:val="22"/>
          <w:szCs w:val="22"/>
        </w:rPr>
      </w:pPr>
    </w:p>
    <w:p w:rsidR="00701BED" w:rsidRDefault="00701BED" w:rsidP="00E30211">
      <w:pPr>
        <w:pStyle w:val="BodyText3"/>
        <w:rPr>
          <w:bCs w:val="0"/>
          <w:i/>
          <w:sz w:val="22"/>
          <w:szCs w:val="22"/>
        </w:rPr>
      </w:pPr>
      <w:r w:rsidRPr="0064162A">
        <w:rPr>
          <w:bCs w:val="0"/>
          <w:i/>
          <w:sz w:val="22"/>
          <w:szCs w:val="22"/>
        </w:rPr>
        <w:t>T.C</w:t>
      </w:r>
      <w:r>
        <w:rPr>
          <w:bCs w:val="0"/>
          <w:i/>
          <w:sz w:val="22"/>
          <w:szCs w:val="22"/>
        </w:rPr>
        <w:t>.</w:t>
      </w:r>
    </w:p>
    <w:p w:rsidR="00701BED" w:rsidRPr="0064162A" w:rsidRDefault="00701BED" w:rsidP="00E30211">
      <w:pPr>
        <w:pStyle w:val="BodyText3"/>
        <w:rPr>
          <w:bCs w:val="0"/>
          <w:i/>
          <w:sz w:val="22"/>
          <w:szCs w:val="22"/>
        </w:rPr>
      </w:pPr>
      <w:r w:rsidRPr="0064162A">
        <w:rPr>
          <w:bCs w:val="0"/>
          <w:i/>
          <w:sz w:val="22"/>
          <w:szCs w:val="22"/>
        </w:rPr>
        <w:t>MİLLİ EĞİTİM BAKANLIĞI</w:t>
      </w:r>
    </w:p>
    <w:p w:rsidR="00701BED" w:rsidRPr="0064162A" w:rsidRDefault="00701BED" w:rsidP="00E30211">
      <w:pPr>
        <w:pStyle w:val="BodyText3"/>
        <w:rPr>
          <w:i/>
          <w:sz w:val="22"/>
          <w:szCs w:val="22"/>
        </w:rPr>
      </w:pPr>
      <w:r>
        <w:rPr>
          <w:i/>
          <w:sz w:val="22"/>
          <w:szCs w:val="22"/>
        </w:rPr>
        <w:t>………………………..</w:t>
      </w:r>
      <w:r w:rsidRPr="0064162A">
        <w:rPr>
          <w:i/>
          <w:sz w:val="22"/>
          <w:szCs w:val="22"/>
        </w:rPr>
        <w:t xml:space="preserve"> LİSESİ MÜDÜRLÜĞÜ</w:t>
      </w:r>
    </w:p>
    <w:p w:rsidR="00701BED" w:rsidRDefault="00701BED" w:rsidP="00E30211">
      <w:pPr>
        <w:pStyle w:val="BodyText3"/>
        <w:rPr>
          <w:i/>
          <w:sz w:val="22"/>
          <w:szCs w:val="22"/>
        </w:rPr>
      </w:pPr>
      <w:r>
        <w:rPr>
          <w:i/>
          <w:sz w:val="22"/>
          <w:szCs w:val="22"/>
        </w:rPr>
        <w:t>2014-2015</w:t>
      </w:r>
      <w:r w:rsidRPr="0064162A">
        <w:rPr>
          <w:i/>
          <w:sz w:val="22"/>
          <w:szCs w:val="22"/>
        </w:rPr>
        <w:t xml:space="preserve"> EĞİTİM </w:t>
      </w:r>
      <w:r>
        <w:rPr>
          <w:i/>
          <w:sz w:val="22"/>
          <w:szCs w:val="22"/>
        </w:rPr>
        <w:t>ve</w:t>
      </w:r>
      <w:r w:rsidRPr="0064162A">
        <w:rPr>
          <w:i/>
          <w:sz w:val="22"/>
          <w:szCs w:val="22"/>
        </w:rPr>
        <w:t xml:space="preserve"> ÖĞRETİM YILI </w:t>
      </w:r>
      <w:r>
        <w:rPr>
          <w:i/>
          <w:sz w:val="22"/>
          <w:szCs w:val="22"/>
        </w:rPr>
        <w:t xml:space="preserve">BİYOLOJİ DERSİ SENEBAŞI </w:t>
      </w:r>
    </w:p>
    <w:p w:rsidR="00701BED" w:rsidRDefault="00701BED" w:rsidP="00E30211">
      <w:pPr>
        <w:pStyle w:val="BodyText3"/>
        <w:rPr>
          <w:i/>
          <w:sz w:val="22"/>
          <w:szCs w:val="22"/>
        </w:rPr>
      </w:pPr>
      <w:r w:rsidRPr="0064162A">
        <w:rPr>
          <w:i/>
          <w:sz w:val="22"/>
          <w:szCs w:val="22"/>
        </w:rPr>
        <w:t>ZÜMRE ÖĞRETMENLERİ TOPLANTISI TUTANAĞIDIR.</w:t>
      </w:r>
    </w:p>
    <w:p w:rsidR="00701BED" w:rsidRDefault="00701BED" w:rsidP="00E30211">
      <w:pPr>
        <w:pStyle w:val="BodyText3"/>
        <w:rPr>
          <w:i/>
          <w:sz w:val="22"/>
          <w:szCs w:val="22"/>
        </w:rPr>
      </w:pPr>
    </w:p>
    <w:p w:rsidR="00701BED" w:rsidRPr="0064162A" w:rsidRDefault="00701BED" w:rsidP="00E30211">
      <w:pPr>
        <w:pStyle w:val="BodyText3"/>
        <w:rPr>
          <w:i/>
          <w:sz w:val="22"/>
          <w:szCs w:val="22"/>
        </w:rPr>
      </w:pPr>
    </w:p>
    <w:p w:rsidR="00701BED" w:rsidRPr="000422D3" w:rsidRDefault="00701BED" w:rsidP="00E30211">
      <w:pPr>
        <w:pStyle w:val="NoSpacing"/>
        <w:rPr>
          <w:b/>
        </w:rPr>
      </w:pPr>
      <w:r w:rsidRPr="000422D3">
        <w:rPr>
          <w:b/>
        </w:rPr>
        <w:t>TOPLANTI NO</w:t>
      </w:r>
      <w:r>
        <w:rPr>
          <w:b/>
        </w:rPr>
        <w:tab/>
      </w:r>
      <w:r>
        <w:rPr>
          <w:b/>
        </w:rPr>
        <w:tab/>
      </w:r>
      <w:r>
        <w:rPr>
          <w:b/>
        </w:rPr>
        <w:tab/>
      </w:r>
      <w:r w:rsidRPr="000422D3">
        <w:rPr>
          <w:b/>
        </w:rPr>
        <w:t xml:space="preserve">: </w:t>
      </w:r>
      <w:r>
        <w:t>1</w:t>
      </w:r>
    </w:p>
    <w:p w:rsidR="00701BED" w:rsidRPr="000422D3" w:rsidRDefault="00701BED" w:rsidP="00E30211">
      <w:pPr>
        <w:pStyle w:val="NoSpacing"/>
        <w:rPr>
          <w:b/>
        </w:rPr>
      </w:pPr>
      <w:r w:rsidRPr="000422D3">
        <w:rPr>
          <w:b/>
        </w:rPr>
        <w:t>TOPLANTI TARİHİ</w:t>
      </w:r>
      <w:r>
        <w:rPr>
          <w:b/>
        </w:rPr>
        <w:tab/>
      </w:r>
      <w:r>
        <w:rPr>
          <w:b/>
        </w:rPr>
        <w:tab/>
      </w:r>
      <w:r w:rsidRPr="000422D3">
        <w:rPr>
          <w:b/>
        </w:rPr>
        <w:t xml:space="preserve">: </w:t>
      </w:r>
      <w:r>
        <w:t>12/09/2014</w:t>
      </w:r>
    </w:p>
    <w:p w:rsidR="00701BED" w:rsidRPr="000422D3" w:rsidRDefault="00701BED" w:rsidP="00E30211">
      <w:pPr>
        <w:pStyle w:val="NoSpacing"/>
        <w:rPr>
          <w:b/>
        </w:rPr>
      </w:pPr>
      <w:r w:rsidRPr="000422D3">
        <w:rPr>
          <w:b/>
        </w:rPr>
        <w:t>TOPLANTI SAATİ</w:t>
      </w:r>
      <w:r>
        <w:rPr>
          <w:b/>
        </w:rPr>
        <w:tab/>
      </w:r>
      <w:r>
        <w:rPr>
          <w:b/>
        </w:rPr>
        <w:tab/>
      </w:r>
      <w:r w:rsidRPr="000422D3">
        <w:rPr>
          <w:b/>
        </w:rPr>
        <w:t xml:space="preserve">: </w:t>
      </w:r>
      <w:r>
        <w:t>10</w:t>
      </w:r>
      <w:r w:rsidRPr="000422D3">
        <w:t>.00</w:t>
      </w:r>
    </w:p>
    <w:p w:rsidR="00701BED" w:rsidRPr="000422D3" w:rsidRDefault="00701BED" w:rsidP="00E30211">
      <w:pPr>
        <w:pStyle w:val="NoSpacing"/>
        <w:rPr>
          <w:b/>
        </w:rPr>
      </w:pPr>
      <w:r w:rsidRPr="000422D3">
        <w:rPr>
          <w:b/>
        </w:rPr>
        <w:t>TOPLANTI YERİ</w:t>
      </w:r>
      <w:r>
        <w:rPr>
          <w:b/>
        </w:rPr>
        <w:tab/>
      </w:r>
      <w:r>
        <w:rPr>
          <w:b/>
        </w:rPr>
        <w:tab/>
      </w:r>
      <w:r>
        <w:rPr>
          <w:b/>
        </w:rPr>
        <w:tab/>
      </w:r>
      <w:r w:rsidRPr="000422D3">
        <w:rPr>
          <w:b/>
        </w:rPr>
        <w:t xml:space="preserve">: </w:t>
      </w:r>
      <w:r w:rsidRPr="000422D3">
        <w:t>Öğretmenler Odası</w:t>
      </w:r>
    </w:p>
    <w:p w:rsidR="00701BED" w:rsidRDefault="00701BED" w:rsidP="00592EBF">
      <w:pPr>
        <w:pStyle w:val="NoSpacing"/>
      </w:pPr>
      <w:r w:rsidRPr="000422D3">
        <w:rPr>
          <w:b/>
        </w:rPr>
        <w:t>TOPLANTIYA KATILANLAR</w:t>
      </w:r>
      <w:r>
        <w:rPr>
          <w:b/>
        </w:rPr>
        <w:tab/>
      </w:r>
      <w:r w:rsidRPr="000422D3">
        <w:rPr>
          <w:b/>
        </w:rPr>
        <w:t xml:space="preserve">: </w:t>
      </w:r>
      <w:r>
        <w:t>…………………</w:t>
      </w:r>
    </w:p>
    <w:p w:rsidR="00701BED" w:rsidRDefault="00701BED" w:rsidP="000422D3">
      <w:pPr>
        <w:pStyle w:val="NoSpacing"/>
        <w:rPr>
          <w:b/>
        </w:rPr>
      </w:pPr>
    </w:p>
    <w:p w:rsidR="00701BED" w:rsidRDefault="00701BED" w:rsidP="000422D3">
      <w:pPr>
        <w:pStyle w:val="NoSpacing"/>
        <w:rPr>
          <w:b/>
        </w:rPr>
      </w:pPr>
    </w:p>
    <w:p w:rsidR="00701BED" w:rsidRDefault="00701BED" w:rsidP="005E1FCD">
      <w:pPr>
        <w:pStyle w:val="NoSpacing"/>
      </w:pPr>
      <w:r w:rsidRPr="000422D3">
        <w:rPr>
          <w:b/>
        </w:rPr>
        <w:t xml:space="preserve">    </w:t>
      </w:r>
      <w:r>
        <w:rPr>
          <w:b/>
        </w:rPr>
        <w:tab/>
      </w:r>
      <w:r>
        <w:t xml:space="preserve">2014-2015 Öğretim yılı </w:t>
      </w:r>
      <w:r w:rsidRPr="000422D3">
        <w:t>I. Dönem Bi</w:t>
      </w:r>
      <w:r>
        <w:t>yoloji Dersi Zümre toplantısı 12/09</w:t>
      </w:r>
      <w:r w:rsidRPr="000422D3">
        <w:t>/201</w:t>
      </w:r>
      <w:r>
        <w:t>4</w:t>
      </w:r>
      <w:r>
        <w:rPr>
          <w:b/>
        </w:rPr>
        <w:t xml:space="preserve"> </w:t>
      </w:r>
      <w:r w:rsidRPr="000422D3">
        <w:t>tarih</w:t>
      </w:r>
      <w:r>
        <w:t>inde</w:t>
      </w:r>
      <w:r w:rsidRPr="000422D3">
        <w:t xml:space="preserve"> saat </w:t>
      </w:r>
      <w:r>
        <w:t>10.0</w:t>
      </w:r>
      <w:r w:rsidRPr="000422D3">
        <w:t>0</w:t>
      </w:r>
      <w:r>
        <w:t>’da</w:t>
      </w:r>
      <w:r w:rsidRPr="000422D3">
        <w:t xml:space="preserve"> Biyoloji Öğretmeni </w:t>
      </w:r>
      <w:r>
        <w:t>…………………</w:t>
      </w:r>
      <w:r w:rsidRPr="000422D3">
        <w:t xml:space="preserve"> </w:t>
      </w:r>
      <w:r>
        <w:t>tarafından yapılmış</w:t>
      </w:r>
      <w:r w:rsidRPr="000422D3">
        <w:t xml:space="preserve">, aşağıdaki gündem maddeleri </w:t>
      </w:r>
      <w:r>
        <w:t>görüşülmüştür</w:t>
      </w:r>
      <w:r w:rsidRPr="000422D3">
        <w:t>.</w:t>
      </w:r>
    </w:p>
    <w:p w:rsidR="00701BED" w:rsidRDefault="00701BED" w:rsidP="005E1FCD">
      <w:pPr>
        <w:pStyle w:val="NoSpacing"/>
      </w:pPr>
    </w:p>
    <w:p w:rsidR="00701BED" w:rsidRPr="0064162A" w:rsidRDefault="00701BED" w:rsidP="00014CDB">
      <w:pPr>
        <w:outlineLvl w:val="0"/>
        <w:rPr>
          <w:b/>
          <w:i/>
          <w:u w:val="single"/>
        </w:rPr>
      </w:pPr>
      <w:r w:rsidRPr="0064162A">
        <w:rPr>
          <w:b/>
          <w:i/>
          <w:u w:val="single"/>
        </w:rPr>
        <w:t>GÜNDEM MADDELERİ:</w:t>
      </w:r>
    </w:p>
    <w:p w:rsidR="00701BED" w:rsidRPr="00BC46C0" w:rsidRDefault="00701BED" w:rsidP="002B07B5">
      <w:pPr>
        <w:numPr>
          <w:ilvl w:val="0"/>
          <w:numId w:val="19"/>
        </w:numPr>
        <w:spacing w:after="0" w:line="240" w:lineRule="auto"/>
        <w:rPr>
          <w:i/>
        </w:rPr>
      </w:pPr>
      <w:r w:rsidRPr="00BC46C0">
        <w:rPr>
          <w:i/>
        </w:rPr>
        <w:t>Açılış,  yoklama ve</w:t>
      </w:r>
      <w:r>
        <w:rPr>
          <w:i/>
        </w:rPr>
        <w:t xml:space="preserve"> </w:t>
      </w:r>
      <w:r w:rsidRPr="00BC46C0">
        <w:rPr>
          <w:i/>
        </w:rPr>
        <w:t>Zümre başkanının seçimi</w:t>
      </w:r>
    </w:p>
    <w:p w:rsidR="00701BED" w:rsidRPr="00210579" w:rsidRDefault="00701BED" w:rsidP="002B07B5">
      <w:pPr>
        <w:pStyle w:val="BodyText"/>
        <w:numPr>
          <w:ilvl w:val="0"/>
          <w:numId w:val="19"/>
        </w:numPr>
        <w:spacing w:after="0"/>
        <w:rPr>
          <w:szCs w:val="24"/>
        </w:rPr>
      </w:pPr>
      <w:r w:rsidRPr="00210579">
        <w:rPr>
          <w:szCs w:val="24"/>
        </w:rPr>
        <w:t>Milli Eğitim Temel Kanunu’ndan Türk Milli Eğitimin Amaçları okunması.</w:t>
      </w:r>
    </w:p>
    <w:p w:rsidR="00701BED" w:rsidRPr="00210579" w:rsidRDefault="00701BED" w:rsidP="002B07B5">
      <w:pPr>
        <w:pStyle w:val="BodyText"/>
        <w:numPr>
          <w:ilvl w:val="0"/>
          <w:numId w:val="19"/>
        </w:numPr>
        <w:spacing w:after="0"/>
        <w:rPr>
          <w:szCs w:val="24"/>
        </w:rPr>
      </w:pPr>
      <w:r>
        <w:rPr>
          <w:szCs w:val="24"/>
        </w:rPr>
        <w:t xml:space="preserve">Değişen </w:t>
      </w:r>
      <w:r w:rsidRPr="009131B0">
        <w:rPr>
          <w:szCs w:val="24"/>
        </w:rPr>
        <w:t>Ortaöğretim Biyoloji Dersi (9, 10, 11 ve 12. Sınıflar)</w:t>
      </w:r>
      <w:r>
        <w:rPr>
          <w:szCs w:val="24"/>
        </w:rPr>
        <w:t xml:space="preserve"> Öğretim Programın</w:t>
      </w:r>
      <w:r w:rsidRPr="00210579">
        <w:rPr>
          <w:szCs w:val="24"/>
        </w:rPr>
        <w:t xml:space="preserve">ın okunması, üzerinde görüşmelerin yapılması </w:t>
      </w:r>
    </w:p>
    <w:p w:rsidR="00701BED" w:rsidRPr="009131B0" w:rsidRDefault="00701BED" w:rsidP="002B07B5">
      <w:pPr>
        <w:pStyle w:val="BodyText"/>
        <w:numPr>
          <w:ilvl w:val="0"/>
          <w:numId w:val="19"/>
        </w:numPr>
        <w:spacing w:after="0"/>
        <w:rPr>
          <w:szCs w:val="24"/>
        </w:rPr>
      </w:pPr>
      <w:r>
        <w:rPr>
          <w:szCs w:val="24"/>
        </w:rPr>
        <w:t xml:space="preserve">Yeni </w:t>
      </w:r>
      <w:r w:rsidRPr="00210579">
        <w:rPr>
          <w:szCs w:val="24"/>
        </w:rPr>
        <w:t>Ortaö</w:t>
      </w:r>
      <w:r w:rsidRPr="006D177C">
        <w:rPr>
          <w:szCs w:val="24"/>
        </w:rPr>
        <w:t>ğretim Kurumları Yönetmeliği’nin incelenmesi</w:t>
      </w:r>
      <w:r>
        <w:rPr>
          <w:szCs w:val="24"/>
        </w:rPr>
        <w:t>,</w:t>
      </w:r>
      <w:r w:rsidRPr="006D177C">
        <w:rPr>
          <w:szCs w:val="24"/>
        </w:rPr>
        <w:t xml:space="preserve"> </w:t>
      </w:r>
      <w:r w:rsidRPr="006D177C">
        <w:rPr>
          <w:bCs/>
          <w:sz w:val="20"/>
          <w:szCs w:val="20"/>
        </w:rPr>
        <w:t>Öğrenci Başarısının Değerlendirilmesi başlığına ait</w:t>
      </w:r>
      <w:r w:rsidRPr="009131B0">
        <w:rPr>
          <w:szCs w:val="24"/>
        </w:rPr>
        <w:t xml:space="preserve"> maddelerinin okunması.</w:t>
      </w:r>
    </w:p>
    <w:p w:rsidR="00701BED" w:rsidRPr="00E0762E" w:rsidRDefault="00701BED" w:rsidP="002B07B5">
      <w:pPr>
        <w:pStyle w:val="BodyText"/>
        <w:numPr>
          <w:ilvl w:val="0"/>
          <w:numId w:val="19"/>
        </w:numPr>
        <w:spacing w:after="0"/>
        <w:rPr>
          <w:szCs w:val="24"/>
        </w:rPr>
      </w:pPr>
      <w:r w:rsidRPr="00E0762E">
        <w:rPr>
          <w:szCs w:val="24"/>
        </w:rPr>
        <w:t xml:space="preserve">Bir önceki yıl zümre kararlarının incelenmesi ve </w:t>
      </w:r>
      <w:r>
        <w:rPr>
          <w:szCs w:val="24"/>
        </w:rPr>
        <w:t>2013-2014</w:t>
      </w:r>
      <w:r w:rsidRPr="00E0762E">
        <w:rPr>
          <w:szCs w:val="24"/>
        </w:rPr>
        <w:t xml:space="preserve"> eğitim-öğretim yılının değerlendirilmesi.</w:t>
      </w:r>
    </w:p>
    <w:p w:rsidR="00701BED" w:rsidRDefault="00701BED" w:rsidP="002B07B5">
      <w:pPr>
        <w:pStyle w:val="BodyText"/>
        <w:numPr>
          <w:ilvl w:val="0"/>
          <w:numId w:val="19"/>
        </w:numPr>
        <w:spacing w:after="0"/>
        <w:rPr>
          <w:szCs w:val="24"/>
        </w:rPr>
      </w:pPr>
      <w:r w:rsidRPr="00210579">
        <w:rPr>
          <w:szCs w:val="24"/>
        </w:rPr>
        <w:t>Atatürk inkılâp ve ilkelerinin öğretim esaslar</w:t>
      </w:r>
      <w:r>
        <w:rPr>
          <w:szCs w:val="24"/>
        </w:rPr>
        <w:t>ı üzerinde görüşmeler yapılması.</w:t>
      </w:r>
    </w:p>
    <w:p w:rsidR="00701BED" w:rsidRPr="00D777B1" w:rsidRDefault="00701BED" w:rsidP="002B07B5">
      <w:pPr>
        <w:pStyle w:val="NoSpacing"/>
        <w:numPr>
          <w:ilvl w:val="0"/>
          <w:numId w:val="19"/>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701BED" w:rsidRPr="009131B0" w:rsidRDefault="00701BED" w:rsidP="002B07B5">
      <w:pPr>
        <w:pStyle w:val="NoSpacing"/>
        <w:numPr>
          <w:ilvl w:val="0"/>
          <w:numId w:val="19"/>
        </w:numPr>
      </w:pPr>
      <w:r w:rsidRPr="00D777B1">
        <w:t>Ders araç-gereçlerinin tespiti, ders kitapları ve yardımcı kaynakların belirlenmesi</w:t>
      </w:r>
    </w:p>
    <w:p w:rsidR="00701BED" w:rsidRPr="00A2069E" w:rsidRDefault="00701BED" w:rsidP="002B07B5">
      <w:pPr>
        <w:pStyle w:val="BodyText"/>
        <w:numPr>
          <w:ilvl w:val="0"/>
          <w:numId w:val="19"/>
        </w:numPr>
        <w:spacing w:after="0"/>
        <w:rPr>
          <w:szCs w:val="24"/>
        </w:rPr>
      </w:pPr>
      <w:r>
        <w:rPr>
          <w:szCs w:val="24"/>
        </w:rPr>
        <w:t xml:space="preserve">Yazılı sayısının, </w:t>
      </w:r>
      <w:r w:rsidRPr="00210579">
        <w:rPr>
          <w:szCs w:val="24"/>
        </w:rPr>
        <w:t>ortak sınav</w:t>
      </w:r>
      <w:r>
        <w:rPr>
          <w:szCs w:val="24"/>
        </w:rPr>
        <w:t xml:space="preserve">ların türünün ve tarihinin belirlenmesi. </w:t>
      </w:r>
      <w:r w:rsidRPr="00A2069E">
        <w:rPr>
          <w:szCs w:val="24"/>
        </w:rPr>
        <w:t>Yazılı sınavlar ve yazılı sorularının hazırlanmasında dikkat edilecek hususlar üzerinde görüşmeler yapılması.</w:t>
      </w:r>
    </w:p>
    <w:p w:rsidR="00701BED" w:rsidRPr="00CC5AF8" w:rsidRDefault="00701BED" w:rsidP="002B07B5">
      <w:pPr>
        <w:pStyle w:val="BodyText"/>
        <w:numPr>
          <w:ilvl w:val="0"/>
          <w:numId w:val="19"/>
        </w:numPr>
        <w:spacing w:after="0"/>
        <w:rPr>
          <w:szCs w:val="24"/>
        </w:rPr>
      </w:pPr>
      <w:r>
        <w:rPr>
          <w:szCs w:val="24"/>
        </w:rPr>
        <w:t>Proje</w:t>
      </w:r>
      <w:r w:rsidRPr="00210579">
        <w:rPr>
          <w:szCs w:val="24"/>
        </w:rPr>
        <w:t xml:space="preserve"> </w:t>
      </w:r>
      <w:r>
        <w:rPr>
          <w:szCs w:val="24"/>
        </w:rPr>
        <w:t>- Performans konularının belirlenmesi, öğrenciye</w:t>
      </w:r>
      <w:r w:rsidRPr="00210579">
        <w:rPr>
          <w:szCs w:val="24"/>
        </w:rPr>
        <w:t xml:space="preserve"> verilmesinde dikkat edilecek hususlar üzerinde görüşmeler yapılması.</w:t>
      </w:r>
    </w:p>
    <w:p w:rsidR="00701BED" w:rsidRPr="009C4165" w:rsidRDefault="00701BED" w:rsidP="002B07B5">
      <w:pPr>
        <w:pStyle w:val="BodyText"/>
        <w:numPr>
          <w:ilvl w:val="0"/>
          <w:numId w:val="19"/>
        </w:numPr>
        <w:spacing w:after="0"/>
        <w:rPr>
          <w:szCs w:val="24"/>
        </w:rPr>
      </w:pPr>
      <w:r w:rsidRPr="00210579">
        <w:rPr>
          <w:szCs w:val="24"/>
        </w:rPr>
        <w:t>Öğrenci başarısının artırılması için alınması gereken tedbirlerin tespit edilmesi.</w:t>
      </w:r>
      <w:r>
        <w:rPr>
          <w:szCs w:val="24"/>
        </w:rPr>
        <w:t xml:space="preserve"> </w:t>
      </w:r>
      <w:r w:rsidRPr="009C4165">
        <w:rPr>
          <w:szCs w:val="24"/>
        </w:rPr>
        <w:t>Okul öğrencilerinin YGS ve LYS (Biyoloji Dersleri) başarı durumunun görüşülmesi ve başarıyı artırıcı önlemlerin belirlenip kararlaştırılması.</w:t>
      </w:r>
    </w:p>
    <w:p w:rsidR="00701BED" w:rsidRPr="00210579" w:rsidRDefault="00701BED" w:rsidP="002B07B5">
      <w:pPr>
        <w:pStyle w:val="BodyText"/>
        <w:numPr>
          <w:ilvl w:val="0"/>
          <w:numId w:val="19"/>
        </w:numPr>
        <w:spacing w:after="0"/>
        <w:rPr>
          <w:szCs w:val="24"/>
        </w:rPr>
      </w:pPr>
      <w:r w:rsidRPr="00210579">
        <w:rPr>
          <w:szCs w:val="24"/>
        </w:rPr>
        <w:t xml:space="preserve">Haftalık Ders programında </w:t>
      </w:r>
      <w:r>
        <w:rPr>
          <w:szCs w:val="24"/>
        </w:rPr>
        <w:t xml:space="preserve">zümreler arasında </w:t>
      </w:r>
      <w:r w:rsidRPr="00210579">
        <w:rPr>
          <w:szCs w:val="24"/>
        </w:rPr>
        <w:t xml:space="preserve">Biyoloji derslerinin </w:t>
      </w:r>
      <w:r>
        <w:rPr>
          <w:szCs w:val="24"/>
        </w:rPr>
        <w:t>paylaşımı</w:t>
      </w:r>
      <w:r w:rsidRPr="00210579">
        <w:rPr>
          <w:szCs w:val="24"/>
        </w:rPr>
        <w:t xml:space="preserve"> ve derslerin programda dağılımının görüşülmesi.</w:t>
      </w:r>
    </w:p>
    <w:p w:rsidR="00701BED" w:rsidRPr="00210579" w:rsidRDefault="00701BED" w:rsidP="002B07B5">
      <w:pPr>
        <w:pStyle w:val="BodyText"/>
        <w:numPr>
          <w:ilvl w:val="0"/>
          <w:numId w:val="19"/>
        </w:numPr>
        <w:spacing w:after="0"/>
        <w:rPr>
          <w:szCs w:val="24"/>
        </w:rPr>
      </w:pPr>
      <w:r w:rsidRPr="00210579">
        <w:rPr>
          <w:szCs w:val="24"/>
        </w:rPr>
        <w:t>Laboratuar kullanımının ve deney araç gereçleri kullanımının görüşülmesi.</w:t>
      </w:r>
    </w:p>
    <w:p w:rsidR="00701BED" w:rsidRPr="00592EBF" w:rsidRDefault="00701BED" w:rsidP="002B07B5">
      <w:pPr>
        <w:numPr>
          <w:ilvl w:val="0"/>
          <w:numId w:val="19"/>
        </w:numPr>
        <w:spacing w:after="0" w:line="240" w:lineRule="auto"/>
        <w:ind w:left="0" w:firstLine="0"/>
        <w:rPr>
          <w:i/>
        </w:rPr>
      </w:pPr>
      <w:r>
        <w:rPr>
          <w:i/>
        </w:rPr>
        <w:t>Dilek, t</w:t>
      </w:r>
      <w:r w:rsidRPr="00592EBF">
        <w:rPr>
          <w:i/>
        </w:rPr>
        <w:t>emenniler</w:t>
      </w:r>
      <w:r>
        <w:rPr>
          <w:i/>
        </w:rPr>
        <w:t xml:space="preserve"> ve kapanış.</w:t>
      </w:r>
    </w:p>
    <w:p w:rsidR="00701BED" w:rsidRDefault="00701BED" w:rsidP="000422D3">
      <w:pPr>
        <w:pStyle w:val="NoSpacing"/>
        <w:rPr>
          <w:b/>
        </w:rPr>
      </w:pPr>
    </w:p>
    <w:p w:rsidR="00701BED" w:rsidRPr="0064162A" w:rsidRDefault="00701BED" w:rsidP="00B748C5">
      <w:pPr>
        <w:rPr>
          <w:i/>
        </w:rPr>
      </w:pPr>
      <w:r w:rsidRPr="0064162A">
        <w:rPr>
          <w:b/>
          <w:i/>
          <w:u w:val="single"/>
        </w:rPr>
        <w:t>GÜNDEM MADDELERİ</w:t>
      </w:r>
      <w:r>
        <w:rPr>
          <w:b/>
          <w:i/>
          <w:u w:val="single"/>
        </w:rPr>
        <w:t xml:space="preserve"> GÖRÜŞÜLMESİ</w:t>
      </w:r>
      <w:r w:rsidRPr="0064162A">
        <w:rPr>
          <w:b/>
          <w:i/>
          <w:u w:val="single"/>
        </w:rPr>
        <w:t>:</w:t>
      </w:r>
      <w:r w:rsidRPr="00B748C5">
        <w:rPr>
          <w:i/>
        </w:rPr>
        <w:t xml:space="preserve"> </w:t>
      </w:r>
    </w:p>
    <w:p w:rsidR="00701BED" w:rsidRPr="00014CDB" w:rsidRDefault="00701BED" w:rsidP="00E30211">
      <w:pPr>
        <w:pStyle w:val="BodyText"/>
        <w:numPr>
          <w:ilvl w:val="0"/>
          <w:numId w:val="9"/>
        </w:numPr>
        <w:spacing w:after="0"/>
        <w:rPr>
          <w:szCs w:val="24"/>
        </w:rPr>
      </w:pPr>
      <w:r>
        <w:rPr>
          <w:i/>
        </w:rPr>
        <w:t>Açılış yapıldı, okulumuz Biyoloji öğretmeni ....................................Hocamızın izinde olması sebebiyle Metin KEKİK başkanlığında yukarıda verilen gündem maddeleri ile okulumuz öğretmenler odasında toplantıya başlandı</w:t>
      </w:r>
    </w:p>
    <w:p w:rsidR="00701BED" w:rsidRPr="00210579" w:rsidRDefault="00701BED" w:rsidP="00E30211">
      <w:pPr>
        <w:pStyle w:val="BodyText"/>
        <w:numPr>
          <w:ilvl w:val="0"/>
          <w:numId w:val="9"/>
        </w:numPr>
        <w:spacing w:after="0"/>
        <w:rPr>
          <w:szCs w:val="24"/>
        </w:rPr>
      </w:pPr>
      <w:r w:rsidRPr="00210579">
        <w:rPr>
          <w:szCs w:val="24"/>
        </w:rPr>
        <w:t>Milli Eğitim Temel Kanunu’nd</w:t>
      </w:r>
      <w:r>
        <w:rPr>
          <w:szCs w:val="24"/>
        </w:rPr>
        <w:t xml:space="preserve">an Türk Milli Eğitimin Amaçları </w:t>
      </w:r>
      <w:r w:rsidRPr="00014CDB">
        <w:rPr>
          <w:szCs w:val="24"/>
        </w:rPr>
        <w:t>http://mevzuat.meb.gov.tr/html/88.html</w:t>
      </w:r>
      <w:r>
        <w:rPr>
          <w:szCs w:val="24"/>
        </w:rPr>
        <w:t xml:space="preserve"> adresinde de yer alan şekliyle okunmuş, belirtilen amaçlara yönelik öğrenci yetiştirilmesi gerektiği üzerinde durulmuştur.</w:t>
      </w:r>
    </w:p>
    <w:p w:rsidR="00701BED" w:rsidRDefault="00701BED" w:rsidP="00E30211">
      <w:pPr>
        <w:pStyle w:val="BodyText"/>
        <w:numPr>
          <w:ilvl w:val="0"/>
          <w:numId w:val="9"/>
        </w:numPr>
        <w:spacing w:after="0"/>
        <w:rPr>
          <w:szCs w:val="24"/>
        </w:rPr>
      </w:pPr>
      <w:r w:rsidRPr="00014CDB">
        <w:rPr>
          <w:szCs w:val="24"/>
        </w:rPr>
        <w:t xml:space="preserve">Değişen Ortaöğretim Biyoloji Dersi (9, 10, 11 ve 12. Sınıflar) Öğretim Programı http://ttkb.meb.gov.tr/dosyalar/programlar/ortaogretim/12/biyoloji_9-12.rar Talim Terbiye Kurulu internet sitesinden indirildi, üzerinde ayrıntılı incelemeler yapıldı. Hali hazırda 2013-2014 Öğretim Yılından itibaren 9’uncu sınıflardan başlamak ve kademeli olarak uygulanmak üzere 3 ders saatine çıkarılmış olması sevindirici bir gelişme olarak kabul edildi. </w:t>
      </w:r>
    </w:p>
    <w:p w:rsidR="00701BED" w:rsidRPr="00014CDB" w:rsidRDefault="00701BED" w:rsidP="00E30211">
      <w:pPr>
        <w:pStyle w:val="BodyText"/>
        <w:numPr>
          <w:ilvl w:val="0"/>
          <w:numId w:val="9"/>
        </w:numPr>
        <w:spacing w:after="0"/>
        <w:rPr>
          <w:szCs w:val="24"/>
        </w:rPr>
      </w:pPr>
      <w:r>
        <w:rPr>
          <w:szCs w:val="24"/>
        </w:rPr>
        <w:t xml:space="preserve">7 Eylül 2013 tarihinde hazırlanan 28758 sayılı </w:t>
      </w:r>
      <w:r>
        <w:t xml:space="preserve">Millî Eğitim Bakanlığı Ortaöğretim Kurumları Yönetmeliği ile bir çok yönetmelik kaldırıldı ve liseye ait yönetmelik sayısı azaltıldı. Olumlu bir adım olan bu çalışmanın desteklendiği belirtildi. İlgili yönetmeliğin </w:t>
      </w:r>
      <w:r w:rsidRPr="00014CDB">
        <w:rPr>
          <w:bCs/>
          <w:sz w:val="20"/>
          <w:szCs w:val="20"/>
        </w:rPr>
        <w:t xml:space="preserve">Öğrenci Başarısının Değerlendirilmesi </w:t>
      </w:r>
      <w:r>
        <w:rPr>
          <w:bCs/>
          <w:sz w:val="20"/>
          <w:szCs w:val="20"/>
        </w:rPr>
        <w:t>başlıklı 4. Kısmı</w:t>
      </w:r>
      <w:r w:rsidRPr="00014CDB">
        <w:rPr>
          <w:bCs/>
          <w:sz w:val="20"/>
          <w:szCs w:val="20"/>
        </w:rPr>
        <w:t>na ait</w:t>
      </w:r>
      <w:r w:rsidRPr="00014CDB">
        <w:rPr>
          <w:szCs w:val="24"/>
        </w:rPr>
        <w:t xml:space="preserve"> maddeler</w:t>
      </w:r>
      <w:r>
        <w:rPr>
          <w:szCs w:val="24"/>
        </w:rPr>
        <w:t xml:space="preserve"> okundu. Bir çok değişikliği içeren yönetmeliğe uygun çalışmaların yapılması gerektiği belirtildi. Aynı yönetmeliğin 111. maddesinde belirtilen "</w:t>
      </w:r>
      <w:r>
        <w:rPr>
          <w:sz w:val="20"/>
          <w:szCs w:val="20"/>
        </w:rPr>
        <w:t>Zümre öğretmenler kurulu" başlığı altındaki alt başlıklar okundu ve yapılması gerekenler bu toplantı için yol haritası olarak belirlendi.</w:t>
      </w:r>
    </w:p>
    <w:p w:rsidR="00701BED" w:rsidRPr="00E0762E" w:rsidRDefault="00701BED" w:rsidP="00202589">
      <w:pPr>
        <w:pStyle w:val="BodyText"/>
        <w:numPr>
          <w:ilvl w:val="0"/>
          <w:numId w:val="9"/>
        </w:numPr>
        <w:spacing w:after="0"/>
        <w:rPr>
          <w:szCs w:val="24"/>
        </w:rPr>
      </w:pPr>
      <w:r w:rsidRPr="00E0762E">
        <w:rPr>
          <w:szCs w:val="24"/>
        </w:rPr>
        <w:t>Bir önceki yıl zümre kararları okundu, okul başarısı incelendi, yapılması gerekenlere dair öneriler gözden geçirildi.</w:t>
      </w:r>
      <w:r>
        <w:rPr>
          <w:szCs w:val="24"/>
        </w:rPr>
        <w:t xml:space="preserve"> </w:t>
      </w:r>
      <w:r>
        <w:rPr>
          <w:szCs w:val="24"/>
        </w:rPr>
        <w:br/>
        <w:t>2013-2014</w:t>
      </w:r>
      <w:r w:rsidRPr="00E0762E">
        <w:rPr>
          <w:szCs w:val="24"/>
        </w:rPr>
        <w:t xml:space="preserve"> eğitim-öğretim yılının değerlendirilmesinde görüldü ki:</w:t>
      </w:r>
    </w:p>
    <w:p w:rsidR="00701BED" w:rsidRDefault="00701BED" w:rsidP="00202589">
      <w:pPr>
        <w:pStyle w:val="BodyText"/>
        <w:spacing w:after="0"/>
        <w:ind w:left="360"/>
        <w:rPr>
          <w:szCs w:val="24"/>
        </w:rPr>
      </w:pPr>
      <w:r>
        <w:rPr>
          <w:szCs w:val="24"/>
        </w:rPr>
        <w:br/>
        <w:t>Ö</w:t>
      </w:r>
      <w:r w:rsidRPr="00202589">
        <w:rPr>
          <w:szCs w:val="24"/>
        </w:rPr>
        <w:t>ğrencilerin sınav başarıları doğru bilinen yanlışlardan, yani eksik bilmekten dolayı düşük gelmektedir. Bu</w:t>
      </w:r>
      <w:r>
        <w:rPr>
          <w:szCs w:val="24"/>
        </w:rPr>
        <w:t xml:space="preserve"> sebeple 2013-2014 yılında</w:t>
      </w:r>
      <w:r w:rsidRPr="00202589">
        <w:rPr>
          <w:szCs w:val="24"/>
        </w:rPr>
        <w:t xml:space="preserve"> öğrencilerin ders kazanımlarını üst seviyede tutabilmek amacıyla her sınıf düzeyinde her tema-ünite sonunda küçük sınavlar düzenlenmiştir. Böylelikle bir nebze olsun derse olan ilgi artırılmış ve öğrenme seviyesinin yükseltilmesi sağlanmıştır.</w:t>
      </w:r>
      <w:r>
        <w:rPr>
          <w:szCs w:val="24"/>
        </w:rPr>
        <w:br/>
      </w:r>
      <w:r>
        <w:rPr>
          <w:szCs w:val="24"/>
        </w:rPr>
        <w:br/>
      </w:r>
      <w:r w:rsidRPr="00202589">
        <w:rPr>
          <w:szCs w:val="24"/>
        </w:rPr>
        <w:t>Özellikle YGS sonrası 12. sınıf konuları LYS ağırlıklı olması fırsat bilinerek çıkmış sorular ağırlıklı çıkabilecek soru tiplerine benzer çalışmalar yapılmıştır. Açıkçası öğrencilerin kimisinin YGS barajını aşamam</w:t>
      </w:r>
      <w:r>
        <w:rPr>
          <w:szCs w:val="24"/>
        </w:rPr>
        <w:t>a</w:t>
      </w:r>
      <w:r w:rsidRPr="00202589">
        <w:rPr>
          <w:szCs w:val="24"/>
        </w:rPr>
        <w:t>sı kimisinin sözel ve TM ağırlıklı alandan sınava girmek istemeleri sebebiyle</w:t>
      </w:r>
      <w:r>
        <w:rPr>
          <w:szCs w:val="24"/>
        </w:rPr>
        <w:t xml:space="preserve"> ikinci dönemde</w:t>
      </w:r>
      <w:r w:rsidRPr="00202589">
        <w:rPr>
          <w:szCs w:val="24"/>
        </w:rPr>
        <w:t xml:space="preserve"> -girilen 2 adet 12. sınıf içerisinde- her sınıfta 5-6 kişilik bir grup derse il</w:t>
      </w:r>
      <w:r>
        <w:rPr>
          <w:szCs w:val="24"/>
        </w:rPr>
        <w:t>gi göstermekte zorlanmışlardır.</w:t>
      </w:r>
      <w:r w:rsidRPr="00202589">
        <w:rPr>
          <w:szCs w:val="24"/>
        </w:rPr>
        <w:br/>
      </w:r>
      <w:r w:rsidRPr="00202589">
        <w:rPr>
          <w:szCs w:val="24"/>
        </w:rPr>
        <w:br/>
      </w:r>
      <w:r>
        <w:rPr>
          <w:szCs w:val="24"/>
        </w:rPr>
        <w:t xml:space="preserve">Geçen yılın verileri ışığında 12. Sınıflarda ikinci dönem başarısında düşüş, 9. </w:t>
      </w:r>
      <w:r w:rsidRPr="00202589">
        <w:rPr>
          <w:szCs w:val="24"/>
        </w:rPr>
        <w:t xml:space="preserve">Sınıflar bazında </w:t>
      </w:r>
      <w:r>
        <w:rPr>
          <w:szCs w:val="24"/>
        </w:rPr>
        <w:t>ise başarıda</w:t>
      </w:r>
      <w:r w:rsidRPr="00202589">
        <w:rPr>
          <w:szCs w:val="24"/>
        </w:rPr>
        <w:t xml:space="preserve"> </w:t>
      </w:r>
      <w:r>
        <w:rPr>
          <w:szCs w:val="24"/>
        </w:rPr>
        <w:t xml:space="preserve">ikinci dönemde artış olduğu gözlenmiştir. </w:t>
      </w:r>
    </w:p>
    <w:p w:rsidR="00701BED" w:rsidRDefault="00701BED" w:rsidP="00202589">
      <w:pPr>
        <w:pStyle w:val="BodyText"/>
        <w:spacing w:after="0"/>
        <w:ind w:left="360"/>
        <w:rPr>
          <w:szCs w:val="24"/>
        </w:rPr>
      </w:pPr>
      <w:r w:rsidRPr="00202589">
        <w:rPr>
          <w:szCs w:val="24"/>
        </w:rPr>
        <w:br/>
      </w:r>
      <w:r>
        <w:rPr>
          <w:szCs w:val="24"/>
        </w:rPr>
        <w:t xml:space="preserve">Geçen yıl ayrıca </w:t>
      </w:r>
      <w:r w:rsidRPr="00202589">
        <w:rPr>
          <w:szCs w:val="24"/>
        </w:rPr>
        <w:t xml:space="preserve">Biyoloji dersinde öğrenci başarısının artmasına yönelik rehberlik faaliyetleri ve olumlu örneklemenin fayda vermesi bizi sevindirdi. Ayrıca yapılan küçük sınavlarla -2. dönem içerisinde 3'den az olmamak şartıyla bazı sınıflarda 4 adettir-  derse </w:t>
      </w:r>
      <w:r>
        <w:rPr>
          <w:szCs w:val="24"/>
        </w:rPr>
        <w:t>ait kazanımların edinilmesi kolay olmuştur. Bu çalışmanın devamı uygun olacaktır.</w:t>
      </w:r>
    </w:p>
    <w:p w:rsidR="00701BED" w:rsidRDefault="00701BED" w:rsidP="00202589">
      <w:pPr>
        <w:pStyle w:val="BodyText"/>
        <w:spacing w:after="0"/>
        <w:ind w:left="360"/>
        <w:rPr>
          <w:szCs w:val="24"/>
        </w:rPr>
      </w:pPr>
    </w:p>
    <w:p w:rsidR="00701BED" w:rsidRPr="00202589" w:rsidRDefault="00701BED" w:rsidP="00202589">
      <w:pPr>
        <w:pStyle w:val="BodyText"/>
        <w:spacing w:after="0"/>
        <w:ind w:left="360"/>
        <w:rPr>
          <w:szCs w:val="24"/>
        </w:rPr>
      </w:pPr>
      <w:r w:rsidRPr="00202589">
        <w:rPr>
          <w:szCs w:val="24"/>
        </w:rPr>
        <w:t>Laboratuar çalışmaları mikroskop incelemeleri, bitki yetiştirme tek ve çift çenekli gösterimi, organ ve yapı modeller</w:t>
      </w:r>
      <w:r>
        <w:rPr>
          <w:szCs w:val="24"/>
        </w:rPr>
        <w:t>inin etkin kullanımı ile dersin</w:t>
      </w:r>
      <w:r w:rsidRPr="00202589">
        <w:rPr>
          <w:szCs w:val="24"/>
        </w:rPr>
        <w:t xml:space="preserve"> zenginleştirilmiş </w:t>
      </w:r>
      <w:r>
        <w:rPr>
          <w:szCs w:val="24"/>
        </w:rPr>
        <w:t xml:space="preserve">olması </w:t>
      </w:r>
      <w:r w:rsidRPr="00202589">
        <w:rPr>
          <w:szCs w:val="24"/>
        </w:rPr>
        <w:t>ve öğrenci için eğlenceli bir ders ortamı sağlanm</w:t>
      </w:r>
      <w:r>
        <w:rPr>
          <w:szCs w:val="24"/>
        </w:rPr>
        <w:t>ası geçen yılın kazanımlarındandır.</w:t>
      </w:r>
    </w:p>
    <w:p w:rsidR="00701BED" w:rsidRPr="00E0762E" w:rsidRDefault="00701BED" w:rsidP="00E0762E">
      <w:pPr>
        <w:numPr>
          <w:ilvl w:val="0"/>
          <w:numId w:val="9"/>
        </w:numPr>
        <w:spacing w:after="0" w:line="240" w:lineRule="auto"/>
        <w:rPr>
          <w:i/>
        </w:rPr>
      </w:pPr>
      <w:r w:rsidRPr="000422D3">
        <w:rPr>
          <w:i/>
        </w:rPr>
        <w:t>Atatürk i</w:t>
      </w:r>
      <w:r>
        <w:rPr>
          <w:i/>
        </w:rPr>
        <w:t>lke ve inkılâpları ile tarihimizde dönüm noktası olan öğrencinin milli benlik duygusunu artıran ve milletimizin ortak duygularını ifade eden günler sadece</w:t>
      </w:r>
      <w:r w:rsidRPr="000422D3">
        <w:rPr>
          <w:i/>
        </w:rPr>
        <w:t xml:space="preserve"> yıllık planlarda belirtildiği </w:t>
      </w:r>
      <w:r>
        <w:rPr>
          <w:i/>
        </w:rPr>
        <w:t>gün ve zamanlarl</w:t>
      </w:r>
      <w:r w:rsidRPr="000422D3">
        <w:rPr>
          <w:i/>
        </w:rPr>
        <w:t xml:space="preserve">a kısıtlı kalmayacak şekilde </w:t>
      </w:r>
      <w:r>
        <w:rPr>
          <w:i/>
        </w:rPr>
        <w:t xml:space="preserve">dersler içine yayılarak </w:t>
      </w:r>
      <w:r w:rsidRPr="000422D3">
        <w:rPr>
          <w:i/>
        </w:rPr>
        <w:t>işlenm</w:t>
      </w:r>
      <w:r>
        <w:rPr>
          <w:i/>
        </w:rPr>
        <w:t>esi gerektiği belirtildi</w:t>
      </w:r>
      <w:r w:rsidRPr="00E0762E">
        <w:rPr>
          <w:szCs w:val="24"/>
        </w:rPr>
        <w:t>.</w:t>
      </w:r>
    </w:p>
    <w:p w:rsidR="00701BED" w:rsidRDefault="00701BED" w:rsidP="00E30211">
      <w:pPr>
        <w:pStyle w:val="NoSpacing"/>
        <w:numPr>
          <w:ilvl w:val="0"/>
          <w:numId w:val="9"/>
        </w:numPr>
      </w:pPr>
      <w:r w:rsidRPr="00D777B1">
        <w:t xml:space="preserve">Yıllık planların </w:t>
      </w:r>
      <w:r>
        <w:t xml:space="preserve">hazırlanırken okul bölgesi, okul türü ve öğrenci dağılımı göz önüne alınması gerektiği belirtildi.  Yeni </w:t>
      </w:r>
      <w:r w:rsidRPr="00D777B1">
        <w:t>Program</w:t>
      </w:r>
      <w:r>
        <w:t xml:space="preserve"> (9. Sınıf) ve yürürlükteki programa (10-11-12. Sınıflara) ait </w:t>
      </w:r>
      <w:r w:rsidRPr="00D777B1">
        <w:t>belirtilen hedef ve davranışlar, kazanımlar</w:t>
      </w:r>
      <w:r>
        <w:t>a ulaşmak için</w:t>
      </w:r>
      <w:r w:rsidRPr="00CC5AF8">
        <w:t xml:space="preserve">, ölçme ve değerlendirme yaparken aşağıda verilen ilkelerin benimsenmesi </w:t>
      </w:r>
      <w:r>
        <w:t>gerektiği belirtildi.</w:t>
      </w:r>
    </w:p>
    <w:p w:rsidR="00701BED" w:rsidRDefault="00701BED" w:rsidP="002109A0">
      <w:pPr>
        <w:pStyle w:val="NoSpacing"/>
        <w:numPr>
          <w:ilvl w:val="0"/>
          <w:numId w:val="14"/>
        </w:numPr>
      </w:pPr>
      <w:r>
        <w:t>Ö</w:t>
      </w:r>
      <w:r w:rsidRPr="00CC5AF8">
        <w:t>lçme sürecin</w:t>
      </w:r>
      <w:r>
        <w:t xml:space="preserve">i </w:t>
      </w:r>
      <w:r w:rsidRPr="00CC5AF8">
        <w:t xml:space="preserve">planlamak, </w:t>
      </w:r>
    </w:p>
    <w:p w:rsidR="00701BED" w:rsidRDefault="00701BED" w:rsidP="002109A0">
      <w:pPr>
        <w:pStyle w:val="NoSpacing"/>
        <w:numPr>
          <w:ilvl w:val="0"/>
          <w:numId w:val="14"/>
        </w:numPr>
      </w:pPr>
      <w:r w:rsidRPr="00CC5AF8">
        <w:t xml:space="preserve">Geçerli ve güvenilir ölçme yöntemleri hazırlamak, </w:t>
      </w:r>
    </w:p>
    <w:p w:rsidR="00701BED" w:rsidRDefault="00701BED" w:rsidP="002109A0">
      <w:pPr>
        <w:pStyle w:val="NoSpacing"/>
        <w:numPr>
          <w:ilvl w:val="0"/>
          <w:numId w:val="14"/>
        </w:numPr>
      </w:pPr>
      <w:r w:rsidRPr="00CC5AF8">
        <w:t xml:space="preserve">Ölçme yöntemlerini çeşitlendirmek, </w:t>
      </w:r>
    </w:p>
    <w:p w:rsidR="00701BED" w:rsidRDefault="00701BED" w:rsidP="002109A0">
      <w:pPr>
        <w:pStyle w:val="NoSpacing"/>
        <w:numPr>
          <w:ilvl w:val="0"/>
          <w:numId w:val="14"/>
        </w:numPr>
      </w:pPr>
      <w:r w:rsidRPr="00CC5AF8">
        <w:t xml:space="preserve">Hatırlama yerine bilginin kullanılmasını gerektiren ölçümler kullanmak, </w:t>
      </w:r>
    </w:p>
    <w:p w:rsidR="00701BED" w:rsidRDefault="00701BED" w:rsidP="002109A0">
      <w:pPr>
        <w:pStyle w:val="NoSpacing"/>
        <w:numPr>
          <w:ilvl w:val="0"/>
          <w:numId w:val="14"/>
        </w:numPr>
      </w:pPr>
      <w:r w:rsidRPr="00CC5AF8">
        <w:t xml:space="preserve">Öğrenciyi sık sık ölçmek, </w:t>
      </w:r>
    </w:p>
    <w:p w:rsidR="00701BED" w:rsidRDefault="00701BED" w:rsidP="002109A0">
      <w:pPr>
        <w:pStyle w:val="NoSpacing"/>
        <w:numPr>
          <w:ilvl w:val="0"/>
          <w:numId w:val="14"/>
        </w:numPr>
      </w:pPr>
      <w:r w:rsidRPr="00CC5AF8">
        <w:t xml:space="preserve">Yalnızca sonucu değil, süreci de ölçmek, </w:t>
      </w:r>
    </w:p>
    <w:p w:rsidR="00701BED" w:rsidRDefault="00701BED" w:rsidP="002109A0">
      <w:pPr>
        <w:pStyle w:val="NoSpacing"/>
        <w:numPr>
          <w:ilvl w:val="0"/>
          <w:numId w:val="14"/>
        </w:numPr>
      </w:pPr>
      <w:r w:rsidRPr="00CC5AF8">
        <w:t>Öğretimden önce, öğretim sırasında ve öğretim sonunda değerlendirme yapmak.</w:t>
      </w:r>
      <w:r w:rsidRPr="00D777B1">
        <w:t xml:space="preserve"> </w:t>
      </w:r>
    </w:p>
    <w:p w:rsidR="00701BED" w:rsidRDefault="00701BED" w:rsidP="002109A0">
      <w:pPr>
        <w:pStyle w:val="NoSpacing"/>
        <w:ind w:left="360"/>
      </w:pPr>
      <w:r>
        <w:t xml:space="preserve">Biyoloji </w:t>
      </w:r>
      <w:r w:rsidRPr="00D777B1">
        <w:t>dersin</w:t>
      </w:r>
      <w:r>
        <w:t>in</w:t>
      </w:r>
      <w:r w:rsidRPr="00D777B1">
        <w:t xml:space="preserve"> işlenişinde uygul</w:t>
      </w:r>
      <w:r>
        <w:t>anacak Eğitim Yöntem-Teknikler ise:</w:t>
      </w:r>
    </w:p>
    <w:p w:rsidR="00701BED" w:rsidRDefault="00701BED" w:rsidP="002109A0">
      <w:pPr>
        <w:pStyle w:val="NoSpacing"/>
        <w:numPr>
          <w:ilvl w:val="0"/>
          <w:numId w:val="12"/>
        </w:numPr>
      </w:pPr>
      <w:r>
        <w:t xml:space="preserve">Kavram Haritası, </w:t>
      </w:r>
    </w:p>
    <w:p w:rsidR="00701BED" w:rsidRDefault="00701BED" w:rsidP="002109A0">
      <w:pPr>
        <w:pStyle w:val="NoSpacing"/>
        <w:numPr>
          <w:ilvl w:val="0"/>
          <w:numId w:val="12"/>
        </w:numPr>
      </w:pPr>
      <w:r>
        <w:t xml:space="preserve">Anlatım, </w:t>
      </w:r>
    </w:p>
    <w:p w:rsidR="00701BED" w:rsidRDefault="00701BED" w:rsidP="002109A0">
      <w:pPr>
        <w:pStyle w:val="NoSpacing"/>
        <w:numPr>
          <w:ilvl w:val="0"/>
          <w:numId w:val="12"/>
        </w:numPr>
      </w:pPr>
      <w:r>
        <w:t xml:space="preserve">Soru cevap, </w:t>
      </w:r>
    </w:p>
    <w:p w:rsidR="00701BED" w:rsidRDefault="00701BED" w:rsidP="002109A0">
      <w:pPr>
        <w:pStyle w:val="NoSpacing"/>
        <w:numPr>
          <w:ilvl w:val="0"/>
          <w:numId w:val="12"/>
        </w:numPr>
      </w:pPr>
      <w:r>
        <w:t xml:space="preserve">Tartışma, </w:t>
      </w:r>
    </w:p>
    <w:p w:rsidR="00701BED" w:rsidRDefault="00701BED" w:rsidP="002109A0">
      <w:pPr>
        <w:pStyle w:val="NoSpacing"/>
        <w:numPr>
          <w:ilvl w:val="0"/>
          <w:numId w:val="12"/>
        </w:numPr>
      </w:pPr>
      <w:r>
        <w:t>Gözlem,</w:t>
      </w:r>
    </w:p>
    <w:p w:rsidR="00701BED" w:rsidRDefault="00701BED" w:rsidP="002109A0">
      <w:pPr>
        <w:pStyle w:val="NoSpacing"/>
        <w:numPr>
          <w:ilvl w:val="0"/>
          <w:numId w:val="12"/>
        </w:numPr>
      </w:pPr>
      <w:r>
        <w:t xml:space="preserve">Gösteri, </w:t>
      </w:r>
    </w:p>
    <w:p w:rsidR="00701BED" w:rsidRDefault="00701BED" w:rsidP="002109A0">
      <w:pPr>
        <w:pStyle w:val="NoSpacing"/>
        <w:numPr>
          <w:ilvl w:val="0"/>
          <w:numId w:val="12"/>
        </w:numPr>
      </w:pPr>
      <w:r>
        <w:t>Anahtar kavram,</w:t>
      </w:r>
    </w:p>
    <w:p w:rsidR="00701BED" w:rsidRDefault="00701BED" w:rsidP="002109A0">
      <w:pPr>
        <w:pStyle w:val="NoSpacing"/>
        <w:numPr>
          <w:ilvl w:val="0"/>
          <w:numId w:val="12"/>
        </w:numPr>
      </w:pPr>
      <w:r>
        <w:t>Tanılayıcı dallanmış ağaç tekniği,</w:t>
      </w:r>
    </w:p>
    <w:p w:rsidR="00701BED" w:rsidRDefault="00701BED" w:rsidP="002109A0">
      <w:pPr>
        <w:pStyle w:val="NoSpacing"/>
        <w:numPr>
          <w:ilvl w:val="0"/>
          <w:numId w:val="12"/>
        </w:numPr>
      </w:pPr>
      <w:r>
        <w:t>Yapılandırılmış Grid Tekniği</w:t>
      </w:r>
    </w:p>
    <w:p w:rsidR="00701BED" w:rsidRPr="00D777B1" w:rsidRDefault="00701BED" w:rsidP="002109A0">
      <w:pPr>
        <w:pStyle w:val="NoSpacing"/>
      </w:pPr>
    </w:p>
    <w:p w:rsidR="00701BED" w:rsidRPr="00D777B1" w:rsidRDefault="00701BED" w:rsidP="00834D76">
      <w:pPr>
        <w:pStyle w:val="NoSpacing"/>
        <w:ind w:left="360"/>
      </w:pPr>
      <w:r>
        <w:t>Yıllık çalışma takvimi incelenmiştir. İlgili haftalara gelecek olan ders, kazanım, konu ve belirli gün haftalar yıllık plan dahilinde belirlenmiştir. Yıllık Planların okul idaresine teslimi Eylül ayının ilk ders haftasıdır.</w:t>
      </w:r>
    </w:p>
    <w:p w:rsidR="00701BED" w:rsidRPr="00834D76" w:rsidRDefault="00701BED" w:rsidP="00CC5AF8">
      <w:pPr>
        <w:pStyle w:val="NoSpacing"/>
        <w:numPr>
          <w:ilvl w:val="0"/>
          <w:numId w:val="9"/>
        </w:numPr>
        <w:rPr>
          <w:szCs w:val="24"/>
        </w:rPr>
      </w:pPr>
      <w:r>
        <w:t xml:space="preserve">Ders araç-gereçlerinin tespiti; okulun vermiş olduğu </w:t>
      </w:r>
      <w:r w:rsidRPr="00D777B1">
        <w:t>ders kitapları</w:t>
      </w:r>
      <w:r>
        <w:t>nın dışında bir kitaptan konuların işlenmemesi</w:t>
      </w:r>
      <w:r w:rsidRPr="00D777B1">
        <w:t xml:space="preserve"> </w:t>
      </w:r>
      <w:r>
        <w:t xml:space="preserve">fakat öğrencilerin değişik kitap, test </w:t>
      </w:r>
      <w:r w:rsidRPr="00D777B1">
        <w:t xml:space="preserve">ve </w:t>
      </w:r>
      <w:r>
        <w:t xml:space="preserve">süreli yayınları edinmesinin farklı kaynaklardan konunun irdelenmesine fayda sağlayacağı belirtildi. </w:t>
      </w:r>
    </w:p>
    <w:p w:rsidR="00701BED" w:rsidRDefault="00701BED" w:rsidP="00834D76">
      <w:pPr>
        <w:pStyle w:val="BodyText"/>
        <w:numPr>
          <w:ilvl w:val="0"/>
          <w:numId w:val="9"/>
        </w:numPr>
        <w:spacing w:after="0"/>
        <w:rPr>
          <w:szCs w:val="24"/>
        </w:rPr>
      </w:pPr>
      <w:r w:rsidRPr="00A2069E">
        <w:rPr>
          <w:szCs w:val="24"/>
        </w:rPr>
        <w:t xml:space="preserve">28758 sayılı </w:t>
      </w:r>
      <w:r>
        <w:t>Millî Eğitim Bakanlığı Ortaöğretim Kurumları Yönetmeliği</w:t>
      </w:r>
      <w:r w:rsidRPr="00A2069E">
        <w:rPr>
          <w:szCs w:val="24"/>
        </w:rPr>
        <w:t>nin 45. maddesi gereğince işlemlerin yapılması gerektiği belirtildi.</w:t>
      </w:r>
    </w:p>
    <w:p w:rsidR="00701BED" w:rsidRPr="00A2069E" w:rsidRDefault="00701BED" w:rsidP="00A2069E">
      <w:pPr>
        <w:pStyle w:val="BodyText"/>
        <w:spacing w:after="0"/>
        <w:ind w:left="360"/>
        <w:rPr>
          <w:szCs w:val="24"/>
        </w:rPr>
      </w:pPr>
    </w:p>
    <w:p w:rsidR="00701BED" w:rsidRDefault="00701BED" w:rsidP="00834D76">
      <w:pPr>
        <w:pStyle w:val="BodyText"/>
        <w:spacing w:after="0"/>
        <w:ind w:left="360"/>
        <w:rPr>
          <w:szCs w:val="24"/>
        </w:rPr>
      </w:pPr>
      <w:r>
        <w:rPr>
          <w:szCs w:val="24"/>
        </w:rPr>
        <w:t>Yazılı Sayısı ve Tarihleri:</w:t>
      </w:r>
    </w:p>
    <w:p w:rsidR="00701BED" w:rsidRDefault="00701BED" w:rsidP="00834D76">
      <w:pPr>
        <w:pStyle w:val="BodyText"/>
        <w:spacing w:after="0"/>
        <w:ind w:left="360"/>
        <w:rPr>
          <w:szCs w:val="24"/>
        </w:rPr>
      </w:pPr>
    </w:p>
    <w:p w:rsidR="00701BED" w:rsidRDefault="00701BED" w:rsidP="00834D76">
      <w:pPr>
        <w:pStyle w:val="BodyText"/>
        <w:spacing w:after="0"/>
        <w:ind w:left="360"/>
        <w:rPr>
          <w:szCs w:val="24"/>
        </w:rPr>
      </w:pPr>
      <w:r>
        <w:rPr>
          <w:szCs w:val="24"/>
        </w:rPr>
        <w:t xml:space="preserve">9. Sınıflar her dönem için üç kez; </w:t>
      </w:r>
    </w:p>
    <w:p w:rsidR="00701BED" w:rsidRDefault="00701BED" w:rsidP="00834D76">
      <w:pPr>
        <w:pStyle w:val="BodyText"/>
        <w:numPr>
          <w:ilvl w:val="0"/>
          <w:numId w:val="15"/>
        </w:numPr>
        <w:spacing w:after="0"/>
        <w:rPr>
          <w:szCs w:val="24"/>
        </w:rPr>
      </w:pPr>
      <w:r>
        <w:rPr>
          <w:szCs w:val="24"/>
        </w:rPr>
        <w:t>Birinci sınav 1. ve 2. dönemin 7. Haftası,</w:t>
      </w:r>
    </w:p>
    <w:p w:rsidR="00701BED" w:rsidRDefault="00701BED" w:rsidP="00834D76">
      <w:pPr>
        <w:pStyle w:val="BodyText"/>
        <w:numPr>
          <w:ilvl w:val="0"/>
          <w:numId w:val="15"/>
        </w:numPr>
        <w:spacing w:after="0"/>
        <w:rPr>
          <w:szCs w:val="24"/>
        </w:rPr>
      </w:pPr>
      <w:r>
        <w:rPr>
          <w:szCs w:val="24"/>
        </w:rPr>
        <w:t>İkinci sınav 1. ve 2. dönemin 11. Haftası,</w:t>
      </w:r>
    </w:p>
    <w:p w:rsidR="00701BED" w:rsidRDefault="00701BED" w:rsidP="00C6449A">
      <w:pPr>
        <w:pStyle w:val="BodyText"/>
        <w:numPr>
          <w:ilvl w:val="0"/>
          <w:numId w:val="15"/>
        </w:numPr>
        <w:spacing w:after="0"/>
        <w:rPr>
          <w:szCs w:val="24"/>
        </w:rPr>
      </w:pPr>
      <w:r>
        <w:rPr>
          <w:szCs w:val="24"/>
        </w:rPr>
        <w:t>Ücüncü sınav 1. ve 2. dönemin 16. Haftasında yapılması uygundur.</w:t>
      </w:r>
    </w:p>
    <w:p w:rsidR="00701BED" w:rsidRPr="00C6449A" w:rsidRDefault="00701BED" w:rsidP="00C6449A">
      <w:pPr>
        <w:pStyle w:val="BodyText"/>
        <w:spacing w:after="0"/>
        <w:ind w:left="360"/>
        <w:rPr>
          <w:szCs w:val="24"/>
        </w:rPr>
      </w:pPr>
      <w:r>
        <w:rPr>
          <w:szCs w:val="24"/>
        </w:rPr>
        <w:t>10-11-12. Sınıflar her dönem için iki kez;</w:t>
      </w:r>
    </w:p>
    <w:p w:rsidR="00701BED" w:rsidRDefault="00701BED" w:rsidP="00C6449A">
      <w:pPr>
        <w:pStyle w:val="BodyText"/>
        <w:numPr>
          <w:ilvl w:val="0"/>
          <w:numId w:val="15"/>
        </w:numPr>
        <w:spacing w:after="0"/>
        <w:rPr>
          <w:szCs w:val="24"/>
        </w:rPr>
      </w:pPr>
      <w:r>
        <w:rPr>
          <w:szCs w:val="24"/>
        </w:rPr>
        <w:t>Birinci sınav 1. ve 2. dönemin 8. Haftası,</w:t>
      </w:r>
    </w:p>
    <w:p w:rsidR="00701BED" w:rsidRDefault="00701BED" w:rsidP="00C6449A">
      <w:pPr>
        <w:pStyle w:val="BodyText"/>
        <w:numPr>
          <w:ilvl w:val="0"/>
          <w:numId w:val="15"/>
        </w:numPr>
        <w:spacing w:after="0"/>
        <w:rPr>
          <w:szCs w:val="24"/>
        </w:rPr>
      </w:pPr>
      <w:r>
        <w:rPr>
          <w:szCs w:val="24"/>
        </w:rPr>
        <w:t>İkinci sınav 1. ve 2. dönemin 16. Haftasında yapılması uygundur.</w:t>
      </w:r>
    </w:p>
    <w:p w:rsidR="00701BED" w:rsidRDefault="00701BED" w:rsidP="00C6449A">
      <w:pPr>
        <w:pStyle w:val="BodyText"/>
        <w:spacing w:after="0"/>
        <w:rPr>
          <w:szCs w:val="24"/>
        </w:rPr>
      </w:pPr>
      <w:r>
        <w:rPr>
          <w:szCs w:val="24"/>
        </w:rPr>
        <w:t>Bu tarihler okulun diğer zümreleri ile koordine edilerek bir yahut iki hafta kadar sarkabilir, erkene alınabilir.</w:t>
      </w:r>
    </w:p>
    <w:p w:rsidR="00701BED" w:rsidRDefault="00701BED" w:rsidP="00C6449A">
      <w:pPr>
        <w:pStyle w:val="BodyText"/>
        <w:spacing w:after="0"/>
        <w:rPr>
          <w:szCs w:val="24"/>
        </w:rPr>
      </w:pPr>
    </w:p>
    <w:p w:rsidR="00701BED" w:rsidRPr="00C6449A" w:rsidRDefault="00701BED" w:rsidP="00C6449A">
      <w:pPr>
        <w:pStyle w:val="BodyText"/>
        <w:spacing w:after="0"/>
        <w:rPr>
          <w:szCs w:val="24"/>
        </w:rPr>
      </w:pPr>
      <w:r>
        <w:rPr>
          <w:szCs w:val="24"/>
        </w:rPr>
        <w:t>Üç sınavın olduğu 9. sınıflarda yazılılardan üçüncüsü ve iki yazılının olduğu 10-11-12. sınıflarda yazılılardan ikincisinin test usulünde hazırlanması, kalan yazılıların diğer usullerin kullanıldığı karma metotla uygulanması gerektiği belirtildi.</w:t>
      </w:r>
    </w:p>
    <w:p w:rsidR="00701BED" w:rsidRDefault="00701BED" w:rsidP="00E30211">
      <w:pPr>
        <w:pStyle w:val="BodyText"/>
        <w:numPr>
          <w:ilvl w:val="0"/>
          <w:numId w:val="9"/>
        </w:numPr>
        <w:spacing w:after="0"/>
        <w:rPr>
          <w:szCs w:val="24"/>
        </w:rPr>
      </w:pPr>
      <w:r>
        <w:t>Millî Eğitim Bakanlığı Ortaöğretim Kurumları Yönetmeliği</w:t>
      </w:r>
      <w:r>
        <w:rPr>
          <w:szCs w:val="24"/>
        </w:rPr>
        <w:t xml:space="preserve">nin </w:t>
      </w:r>
      <w:r w:rsidRPr="00A2069E">
        <w:rPr>
          <w:szCs w:val="24"/>
        </w:rPr>
        <w:t>5</w:t>
      </w:r>
      <w:r>
        <w:rPr>
          <w:szCs w:val="24"/>
        </w:rPr>
        <w:t>0</w:t>
      </w:r>
      <w:r w:rsidRPr="00A2069E">
        <w:rPr>
          <w:szCs w:val="24"/>
        </w:rPr>
        <w:t xml:space="preserve">. maddesi </w:t>
      </w:r>
      <w:r>
        <w:rPr>
          <w:szCs w:val="24"/>
        </w:rPr>
        <w:t>"</w:t>
      </w:r>
      <w:r w:rsidRPr="00A2069E">
        <w:rPr>
          <w:szCs w:val="24"/>
        </w:rPr>
        <w:t>Performans çalışması, proje ve diğer çalışmalar</w:t>
      </w:r>
      <w:r>
        <w:rPr>
          <w:szCs w:val="24"/>
        </w:rPr>
        <w:t>" okunarak bu ölçme teknikleri uygulanırken dikkat ed</w:t>
      </w:r>
      <w:r w:rsidRPr="00210579">
        <w:rPr>
          <w:szCs w:val="24"/>
        </w:rPr>
        <w:t>ilecek hususla</w:t>
      </w:r>
      <w:r>
        <w:rPr>
          <w:szCs w:val="24"/>
        </w:rPr>
        <w:t>r belirlendi</w:t>
      </w:r>
      <w:r w:rsidRPr="00210579">
        <w:rPr>
          <w:szCs w:val="24"/>
        </w:rPr>
        <w:t>.</w:t>
      </w:r>
    </w:p>
    <w:p w:rsidR="00701BED" w:rsidRPr="00210579" w:rsidRDefault="00701BED" w:rsidP="000E5DFE">
      <w:pPr>
        <w:pStyle w:val="BodyText"/>
        <w:spacing w:after="0"/>
        <w:ind w:left="360"/>
        <w:rPr>
          <w:szCs w:val="24"/>
        </w:rPr>
      </w:pPr>
    </w:p>
    <w:p w:rsidR="00701BED" w:rsidRDefault="00701BED" w:rsidP="00A2069E">
      <w:pPr>
        <w:pStyle w:val="BodyText"/>
        <w:spacing w:after="0"/>
        <w:ind w:left="360"/>
        <w:rPr>
          <w:szCs w:val="24"/>
        </w:rPr>
      </w:pPr>
      <w:r>
        <w:rPr>
          <w:szCs w:val="24"/>
        </w:rPr>
        <w:t>2013-2014 Eğitim öğretim yılı için öğrencilere düzeylerine ve ilgileri dikkate alınarak verilebilecek Proje ve Performans çalışmalarının sınıf bazında dağılımı:</w:t>
      </w:r>
    </w:p>
    <w:p w:rsidR="00701BED" w:rsidRDefault="00701BED" w:rsidP="00A2069E">
      <w:pPr>
        <w:pStyle w:val="BodyText"/>
        <w:spacing w:after="0"/>
        <w:ind w:left="360"/>
        <w:rPr>
          <w:szCs w:val="24"/>
        </w:rPr>
      </w:pPr>
    </w:p>
    <w:p w:rsidR="00701BED" w:rsidRDefault="00701BED" w:rsidP="00A2069E">
      <w:pPr>
        <w:pStyle w:val="BodyText"/>
        <w:spacing w:after="0"/>
        <w:ind w:left="360"/>
        <w:rPr>
          <w:szCs w:val="24"/>
        </w:rPr>
      </w:pPr>
      <w:r>
        <w:rPr>
          <w:szCs w:val="24"/>
        </w:rPr>
        <w:t>9. Sınıflar:</w:t>
      </w:r>
    </w:p>
    <w:p w:rsidR="00701BED" w:rsidRDefault="00701BED" w:rsidP="00A2069E">
      <w:pPr>
        <w:pStyle w:val="BodyText"/>
        <w:spacing w:after="0"/>
        <w:ind w:left="360"/>
        <w:rPr>
          <w:szCs w:val="24"/>
        </w:rPr>
      </w:pPr>
      <w:r>
        <w:rPr>
          <w:szCs w:val="24"/>
        </w:rPr>
        <w:t>Proje;</w:t>
      </w:r>
    </w:p>
    <w:p w:rsidR="00701BED" w:rsidRDefault="00701BED" w:rsidP="0079016A">
      <w:pPr>
        <w:pStyle w:val="BodyText"/>
        <w:numPr>
          <w:ilvl w:val="0"/>
          <w:numId w:val="16"/>
        </w:numPr>
        <w:spacing w:after="0"/>
        <w:rPr>
          <w:szCs w:val="24"/>
        </w:rPr>
      </w:pPr>
      <w:r w:rsidRPr="0079016A">
        <w:rPr>
          <w:szCs w:val="24"/>
        </w:rPr>
        <w:t xml:space="preserve">Biyoloji ile ilgili elde edilen bilgilerin, tarihsel süreç </w:t>
      </w:r>
      <w:r>
        <w:rPr>
          <w:szCs w:val="24"/>
        </w:rPr>
        <w:t>içerisinde diğer bilim dalla</w:t>
      </w:r>
      <w:r w:rsidRPr="0079016A">
        <w:rPr>
          <w:szCs w:val="24"/>
        </w:rPr>
        <w:t>rındaki ve özellikle teknolojideki gelişmelere b</w:t>
      </w:r>
      <w:r>
        <w:rPr>
          <w:szCs w:val="24"/>
        </w:rPr>
        <w:t>ağlı olarak değişimi araştırılması.</w:t>
      </w:r>
    </w:p>
    <w:p w:rsidR="00701BED" w:rsidRDefault="00701BED" w:rsidP="0079016A">
      <w:pPr>
        <w:pStyle w:val="BodyText"/>
        <w:numPr>
          <w:ilvl w:val="0"/>
          <w:numId w:val="16"/>
        </w:numPr>
        <w:spacing w:after="0"/>
        <w:rPr>
          <w:szCs w:val="24"/>
        </w:rPr>
      </w:pPr>
      <w:r>
        <w:rPr>
          <w:szCs w:val="24"/>
        </w:rPr>
        <w:t xml:space="preserve">Hayatı tehdit eden sorunların (gıda </w:t>
      </w:r>
      <w:r w:rsidRPr="0079016A">
        <w:rPr>
          <w:szCs w:val="24"/>
        </w:rPr>
        <w:t>sıkıntısı,</w:t>
      </w:r>
      <w:r>
        <w:rPr>
          <w:szCs w:val="24"/>
        </w:rPr>
        <w:t xml:space="preserve"> küresel</w:t>
      </w:r>
      <w:r>
        <w:rPr>
          <w:szCs w:val="24"/>
        </w:rPr>
        <w:tab/>
        <w:t>iklim değişikliği,</w:t>
      </w:r>
      <w:r>
        <w:rPr>
          <w:szCs w:val="24"/>
        </w:rPr>
        <w:tab/>
        <w:t>sağlık so</w:t>
      </w:r>
      <w:r w:rsidRPr="0079016A">
        <w:rPr>
          <w:szCs w:val="24"/>
        </w:rPr>
        <w:t>runları vb.) çözümünde biyolojinin katkılar</w:t>
      </w:r>
      <w:r>
        <w:rPr>
          <w:szCs w:val="24"/>
        </w:rPr>
        <w:t>ı nelerdir?</w:t>
      </w:r>
    </w:p>
    <w:p w:rsidR="00701BED" w:rsidRDefault="00701BED" w:rsidP="0079016A">
      <w:pPr>
        <w:pStyle w:val="BodyText"/>
        <w:numPr>
          <w:ilvl w:val="0"/>
          <w:numId w:val="16"/>
        </w:numPr>
        <w:spacing w:after="0"/>
        <w:rPr>
          <w:szCs w:val="24"/>
        </w:rPr>
      </w:pPr>
      <w:r w:rsidRPr="0079016A">
        <w:rPr>
          <w:szCs w:val="24"/>
        </w:rPr>
        <w:t>Nükleik asitlerin yapı ve fonksiyonları temel düzeyde animasyon-simülasyonlar veya modellerle</w:t>
      </w:r>
      <w:r>
        <w:rPr>
          <w:szCs w:val="24"/>
        </w:rPr>
        <w:t xml:space="preserve"> açıklanır.</w:t>
      </w:r>
    </w:p>
    <w:p w:rsidR="00701BED" w:rsidRDefault="00701BED" w:rsidP="0079016A">
      <w:pPr>
        <w:pStyle w:val="BodyText"/>
        <w:numPr>
          <w:ilvl w:val="0"/>
          <w:numId w:val="16"/>
        </w:numPr>
        <w:spacing w:after="0"/>
        <w:rPr>
          <w:szCs w:val="24"/>
        </w:rPr>
      </w:pPr>
      <w:r w:rsidRPr="0069427F">
        <w:rPr>
          <w:szCs w:val="24"/>
        </w:rPr>
        <w:t>Kök hücre kavramı ve kök hücre teknolojisinin sağlık alanında kullanımı araştırılır.</w:t>
      </w:r>
    </w:p>
    <w:p w:rsidR="00701BED" w:rsidRDefault="00701BED" w:rsidP="0079016A">
      <w:pPr>
        <w:pStyle w:val="BodyText"/>
        <w:numPr>
          <w:ilvl w:val="0"/>
          <w:numId w:val="16"/>
        </w:numPr>
        <w:spacing w:after="0"/>
        <w:rPr>
          <w:szCs w:val="24"/>
        </w:rPr>
      </w:pPr>
      <w:r w:rsidRPr="0069427F">
        <w:rPr>
          <w:szCs w:val="24"/>
        </w:rPr>
        <w:t>Hücre</w:t>
      </w:r>
      <w:r>
        <w:rPr>
          <w:szCs w:val="24"/>
        </w:rPr>
        <w:t xml:space="preserve"> </w:t>
      </w:r>
      <w:r w:rsidRPr="0069427F">
        <w:rPr>
          <w:szCs w:val="24"/>
        </w:rPr>
        <w:t>kültürü, doku</w:t>
      </w:r>
      <w:r>
        <w:rPr>
          <w:szCs w:val="24"/>
        </w:rPr>
        <w:t xml:space="preserve"> </w:t>
      </w:r>
      <w:r w:rsidRPr="0069427F">
        <w:rPr>
          <w:szCs w:val="24"/>
        </w:rPr>
        <w:t>kültürü,</w:t>
      </w:r>
      <w:r>
        <w:rPr>
          <w:szCs w:val="24"/>
        </w:rPr>
        <w:t xml:space="preserve"> </w:t>
      </w:r>
      <w:r w:rsidRPr="0069427F">
        <w:rPr>
          <w:szCs w:val="24"/>
        </w:rPr>
        <w:t>yapay</w:t>
      </w:r>
      <w:r>
        <w:rPr>
          <w:szCs w:val="24"/>
        </w:rPr>
        <w:t xml:space="preserve"> </w:t>
      </w:r>
      <w:r w:rsidRPr="0069427F">
        <w:rPr>
          <w:szCs w:val="24"/>
        </w:rPr>
        <w:t>organ</w:t>
      </w:r>
      <w:r>
        <w:rPr>
          <w:szCs w:val="24"/>
        </w:rPr>
        <w:t xml:space="preserve"> </w:t>
      </w:r>
      <w:r w:rsidRPr="0069427F">
        <w:rPr>
          <w:szCs w:val="24"/>
        </w:rPr>
        <w:t>ve</w:t>
      </w:r>
      <w:r>
        <w:rPr>
          <w:szCs w:val="24"/>
        </w:rPr>
        <w:t xml:space="preserve"> </w:t>
      </w:r>
      <w:r w:rsidRPr="0069427F">
        <w:rPr>
          <w:szCs w:val="24"/>
        </w:rPr>
        <w:t>yapay</w:t>
      </w:r>
      <w:r>
        <w:rPr>
          <w:szCs w:val="24"/>
        </w:rPr>
        <w:t xml:space="preserve"> </w:t>
      </w:r>
      <w:r w:rsidRPr="0069427F">
        <w:rPr>
          <w:szCs w:val="24"/>
        </w:rPr>
        <w:t>doku</w:t>
      </w:r>
      <w:r>
        <w:rPr>
          <w:szCs w:val="24"/>
        </w:rPr>
        <w:t xml:space="preserve"> </w:t>
      </w:r>
      <w:r w:rsidRPr="0069427F">
        <w:rPr>
          <w:szCs w:val="24"/>
        </w:rPr>
        <w:t>ile</w:t>
      </w:r>
      <w:r w:rsidRPr="0069427F">
        <w:rPr>
          <w:szCs w:val="24"/>
        </w:rPr>
        <w:tab/>
        <w:t>hücre</w:t>
      </w:r>
      <w:r>
        <w:rPr>
          <w:szCs w:val="24"/>
        </w:rPr>
        <w:t xml:space="preserve"> </w:t>
      </w:r>
      <w:r w:rsidRPr="0069427F">
        <w:rPr>
          <w:szCs w:val="24"/>
        </w:rPr>
        <w:t>teknolojileri</w:t>
      </w:r>
      <w:r>
        <w:rPr>
          <w:szCs w:val="24"/>
        </w:rPr>
        <w:t xml:space="preserve"> </w:t>
      </w:r>
      <w:r w:rsidRPr="0069427F">
        <w:rPr>
          <w:szCs w:val="24"/>
        </w:rPr>
        <w:t>arasında ilişki</w:t>
      </w:r>
      <w:r>
        <w:rPr>
          <w:szCs w:val="24"/>
        </w:rPr>
        <w:t>yi araştırılması</w:t>
      </w:r>
      <w:r w:rsidRPr="0069427F">
        <w:rPr>
          <w:szCs w:val="24"/>
        </w:rPr>
        <w:t>.</w:t>
      </w:r>
    </w:p>
    <w:p w:rsidR="00701BED" w:rsidRDefault="00701BED" w:rsidP="0079016A">
      <w:pPr>
        <w:pStyle w:val="BodyText"/>
        <w:numPr>
          <w:ilvl w:val="0"/>
          <w:numId w:val="16"/>
        </w:numPr>
        <w:spacing w:after="0"/>
        <w:rPr>
          <w:szCs w:val="24"/>
        </w:rPr>
      </w:pPr>
      <w:r w:rsidRPr="0069427F">
        <w:rPr>
          <w:szCs w:val="24"/>
        </w:rPr>
        <w:t>Farklı hücre örnekleri mikroskop yardımıyla ve/veya görsel örnekler (resim, vi - deo, animasyon vb.) kullanılarak in</w:t>
      </w:r>
      <w:r>
        <w:rPr>
          <w:szCs w:val="24"/>
        </w:rPr>
        <w:t>celenir ve karşılaştırması yap</w:t>
      </w:r>
      <w:r w:rsidRPr="0069427F">
        <w:rPr>
          <w:szCs w:val="24"/>
        </w:rPr>
        <w:t>ılır.</w:t>
      </w:r>
    </w:p>
    <w:p w:rsidR="00701BED" w:rsidRDefault="00701BED" w:rsidP="0079016A">
      <w:pPr>
        <w:pStyle w:val="BodyText"/>
        <w:numPr>
          <w:ilvl w:val="0"/>
          <w:numId w:val="16"/>
        </w:numPr>
        <w:spacing w:after="0"/>
        <w:rPr>
          <w:szCs w:val="24"/>
        </w:rPr>
      </w:pPr>
      <w:r w:rsidRPr="0069427F">
        <w:rPr>
          <w:szCs w:val="24"/>
        </w:rPr>
        <w:t>Canlı âlemleri, biyolojik ve ekonomik önemleri temelinde ele alınarak</w:t>
      </w:r>
      <w:r>
        <w:rPr>
          <w:szCs w:val="24"/>
        </w:rPr>
        <w:t xml:space="preserve"> sunumun yapılması.</w:t>
      </w:r>
    </w:p>
    <w:p w:rsidR="00701BED" w:rsidRDefault="00701BED" w:rsidP="0079016A">
      <w:pPr>
        <w:pStyle w:val="BodyText"/>
        <w:numPr>
          <w:ilvl w:val="0"/>
          <w:numId w:val="16"/>
        </w:numPr>
        <w:spacing w:after="0"/>
        <w:rPr>
          <w:szCs w:val="24"/>
        </w:rPr>
      </w:pPr>
      <w:r w:rsidRPr="0069427F">
        <w:rPr>
          <w:szCs w:val="24"/>
        </w:rPr>
        <w:t>Çevre sorunları nedeniyle ortaya çıkan hastalıklar araştırılır</w:t>
      </w:r>
      <w:r>
        <w:rPr>
          <w:szCs w:val="24"/>
        </w:rPr>
        <w:t>.</w:t>
      </w:r>
    </w:p>
    <w:p w:rsidR="00701BED" w:rsidRDefault="00701BED" w:rsidP="0079016A">
      <w:pPr>
        <w:pStyle w:val="BodyText"/>
        <w:numPr>
          <w:ilvl w:val="0"/>
          <w:numId w:val="16"/>
        </w:numPr>
        <w:spacing w:after="0"/>
        <w:rPr>
          <w:szCs w:val="24"/>
        </w:rPr>
      </w:pPr>
      <w:r w:rsidRPr="0069427F">
        <w:rPr>
          <w:szCs w:val="24"/>
        </w:rPr>
        <w:t>Türkiye’nin biyolojik çeşitlilik açısından zengin olmasını sağlayan faktörleri</w:t>
      </w:r>
      <w:r>
        <w:rPr>
          <w:szCs w:val="24"/>
        </w:rPr>
        <w:t xml:space="preserve"> - endemik türlerini açıklar, yorum getirir.</w:t>
      </w:r>
    </w:p>
    <w:p w:rsidR="00701BED" w:rsidRDefault="00701BED" w:rsidP="0079016A">
      <w:pPr>
        <w:pStyle w:val="BodyText"/>
        <w:numPr>
          <w:ilvl w:val="0"/>
          <w:numId w:val="16"/>
        </w:numPr>
        <w:spacing w:after="0"/>
        <w:rPr>
          <w:szCs w:val="24"/>
        </w:rPr>
      </w:pPr>
      <w:r w:rsidRPr="0069427F">
        <w:rPr>
          <w:szCs w:val="24"/>
        </w:rPr>
        <w:t>Türkiye’de yok olma tehlikesi altında bulunan canlı türleri ile endemik türlerin korunmasına yönelik yapılan çalışmalar</w:t>
      </w:r>
      <w:r>
        <w:rPr>
          <w:szCs w:val="24"/>
        </w:rPr>
        <w:t>ı araştırır.</w:t>
      </w:r>
    </w:p>
    <w:p w:rsidR="00701BED" w:rsidRDefault="00701BED" w:rsidP="0079016A">
      <w:pPr>
        <w:pStyle w:val="BodyText"/>
        <w:numPr>
          <w:ilvl w:val="0"/>
          <w:numId w:val="16"/>
        </w:numPr>
        <w:spacing w:after="0"/>
        <w:rPr>
          <w:szCs w:val="24"/>
        </w:rPr>
      </w:pPr>
      <w:r w:rsidRPr="0069427F">
        <w:rPr>
          <w:szCs w:val="24"/>
        </w:rPr>
        <w:t>Bölge ve ülke ekonomisi için önemli olan canlı çeş</w:t>
      </w:r>
      <w:r>
        <w:rPr>
          <w:szCs w:val="24"/>
        </w:rPr>
        <w:t>itlerini ve ülkemize özgü tür</w:t>
      </w:r>
      <w:r w:rsidRPr="0069427F">
        <w:rPr>
          <w:szCs w:val="24"/>
        </w:rPr>
        <w:t>lere ait gen bankaları</w:t>
      </w:r>
      <w:r>
        <w:rPr>
          <w:szCs w:val="24"/>
        </w:rPr>
        <w:t>nın kurulma nedenlerini araştırır.</w:t>
      </w:r>
    </w:p>
    <w:p w:rsidR="00701BED" w:rsidRDefault="00701BED" w:rsidP="00A2069E">
      <w:pPr>
        <w:pStyle w:val="BodyText"/>
        <w:spacing w:after="0"/>
        <w:ind w:left="360"/>
        <w:rPr>
          <w:szCs w:val="24"/>
        </w:rPr>
      </w:pPr>
    </w:p>
    <w:p w:rsidR="00701BED" w:rsidRDefault="00701BED" w:rsidP="0079016A">
      <w:pPr>
        <w:pStyle w:val="BodyText"/>
        <w:spacing w:after="0"/>
        <w:ind w:left="360"/>
        <w:rPr>
          <w:szCs w:val="24"/>
        </w:rPr>
      </w:pPr>
      <w:r>
        <w:rPr>
          <w:szCs w:val="24"/>
        </w:rPr>
        <w:t>Performans;</w:t>
      </w:r>
    </w:p>
    <w:p w:rsidR="00701BED" w:rsidRDefault="00701BED" w:rsidP="0079016A">
      <w:pPr>
        <w:pStyle w:val="BodyText"/>
        <w:numPr>
          <w:ilvl w:val="0"/>
          <w:numId w:val="17"/>
        </w:numPr>
        <w:spacing w:after="0"/>
        <w:rPr>
          <w:szCs w:val="24"/>
        </w:rPr>
      </w:pPr>
      <w:r>
        <w:rPr>
          <w:szCs w:val="24"/>
        </w:rPr>
        <w:t xml:space="preserve">R. </w:t>
      </w:r>
      <w:r w:rsidRPr="0079016A">
        <w:rPr>
          <w:szCs w:val="24"/>
        </w:rPr>
        <w:t>Hook</w:t>
      </w:r>
      <w:r>
        <w:rPr>
          <w:szCs w:val="24"/>
        </w:rPr>
        <w:t xml:space="preserve"> ve A</w:t>
      </w:r>
      <w:r w:rsidRPr="0079016A">
        <w:rPr>
          <w:szCs w:val="24"/>
        </w:rPr>
        <w:t>.</w:t>
      </w:r>
      <w:r>
        <w:rPr>
          <w:szCs w:val="24"/>
        </w:rPr>
        <w:t xml:space="preserve"> </w:t>
      </w:r>
      <w:r w:rsidRPr="0079016A">
        <w:rPr>
          <w:szCs w:val="24"/>
        </w:rPr>
        <w:t>Von</w:t>
      </w:r>
      <w:r>
        <w:rPr>
          <w:szCs w:val="24"/>
        </w:rPr>
        <w:t xml:space="preserve"> </w:t>
      </w:r>
      <w:r w:rsidRPr="0079016A">
        <w:rPr>
          <w:szCs w:val="24"/>
        </w:rPr>
        <w:t>Leeuwenhoek’un</w:t>
      </w:r>
      <w:r>
        <w:rPr>
          <w:szCs w:val="24"/>
        </w:rPr>
        <w:t xml:space="preserve"> </w:t>
      </w:r>
      <w:r w:rsidRPr="0079016A">
        <w:rPr>
          <w:szCs w:val="24"/>
        </w:rPr>
        <w:t>mikroskop</w:t>
      </w:r>
      <w:r>
        <w:rPr>
          <w:szCs w:val="24"/>
        </w:rPr>
        <w:t xml:space="preserve"> </w:t>
      </w:r>
      <w:r w:rsidRPr="0079016A">
        <w:rPr>
          <w:szCs w:val="24"/>
        </w:rPr>
        <w:t>ve</w:t>
      </w:r>
      <w:r>
        <w:rPr>
          <w:szCs w:val="24"/>
        </w:rPr>
        <w:t xml:space="preserve"> </w:t>
      </w:r>
      <w:r w:rsidRPr="0079016A">
        <w:rPr>
          <w:szCs w:val="24"/>
        </w:rPr>
        <w:t>hücre</w:t>
      </w:r>
      <w:r>
        <w:rPr>
          <w:szCs w:val="24"/>
        </w:rPr>
        <w:t xml:space="preserve"> </w:t>
      </w:r>
      <w:r w:rsidRPr="0079016A">
        <w:rPr>
          <w:szCs w:val="24"/>
        </w:rPr>
        <w:t>ile</w:t>
      </w:r>
      <w:r w:rsidRPr="0079016A">
        <w:rPr>
          <w:szCs w:val="24"/>
        </w:rPr>
        <w:tab/>
        <w:t>ilgili</w:t>
      </w:r>
      <w:r>
        <w:rPr>
          <w:szCs w:val="24"/>
        </w:rPr>
        <w:t xml:space="preserve"> </w:t>
      </w:r>
      <w:r w:rsidRPr="0079016A">
        <w:rPr>
          <w:szCs w:val="24"/>
        </w:rPr>
        <w:t>yaptığı</w:t>
      </w:r>
      <w:r>
        <w:rPr>
          <w:szCs w:val="24"/>
        </w:rPr>
        <w:t xml:space="preserve"> </w:t>
      </w:r>
      <w:r w:rsidRPr="0079016A">
        <w:rPr>
          <w:szCs w:val="24"/>
        </w:rPr>
        <w:t>çalışmalar</w:t>
      </w:r>
      <w:r>
        <w:rPr>
          <w:szCs w:val="24"/>
        </w:rPr>
        <w:t xml:space="preserve"> </w:t>
      </w:r>
      <w:r w:rsidRPr="0079016A">
        <w:rPr>
          <w:szCs w:val="24"/>
        </w:rPr>
        <w:t>araştırılır.</w:t>
      </w:r>
    </w:p>
    <w:p w:rsidR="00701BED" w:rsidRDefault="00701BED" w:rsidP="0079016A">
      <w:pPr>
        <w:pStyle w:val="BodyText"/>
        <w:numPr>
          <w:ilvl w:val="0"/>
          <w:numId w:val="17"/>
        </w:numPr>
        <w:spacing w:after="0"/>
        <w:rPr>
          <w:szCs w:val="24"/>
        </w:rPr>
      </w:pPr>
      <w:r w:rsidRPr="0079016A">
        <w:rPr>
          <w:szCs w:val="24"/>
        </w:rPr>
        <w:t>M.</w:t>
      </w:r>
      <w:r w:rsidRPr="0079016A">
        <w:rPr>
          <w:szCs w:val="24"/>
        </w:rPr>
        <w:tab/>
        <w:t>Schleiden,</w:t>
      </w:r>
      <w:r>
        <w:rPr>
          <w:szCs w:val="24"/>
        </w:rPr>
        <w:t xml:space="preserve"> </w:t>
      </w:r>
      <w:r w:rsidRPr="0079016A">
        <w:rPr>
          <w:szCs w:val="24"/>
        </w:rPr>
        <w:t>T.</w:t>
      </w:r>
      <w:r>
        <w:rPr>
          <w:szCs w:val="24"/>
        </w:rPr>
        <w:t xml:space="preserve"> </w:t>
      </w:r>
      <w:r w:rsidRPr="0079016A">
        <w:rPr>
          <w:szCs w:val="24"/>
        </w:rPr>
        <w:t>Schwann</w:t>
      </w:r>
      <w:r>
        <w:rPr>
          <w:szCs w:val="24"/>
        </w:rPr>
        <w:t xml:space="preserve"> </w:t>
      </w:r>
      <w:r w:rsidRPr="0079016A">
        <w:rPr>
          <w:szCs w:val="24"/>
        </w:rPr>
        <w:t>ve</w:t>
      </w:r>
      <w:r>
        <w:rPr>
          <w:szCs w:val="24"/>
        </w:rPr>
        <w:t xml:space="preserve"> </w:t>
      </w:r>
      <w:r w:rsidRPr="0079016A">
        <w:rPr>
          <w:szCs w:val="24"/>
        </w:rPr>
        <w:t>R.</w:t>
      </w:r>
      <w:r>
        <w:rPr>
          <w:szCs w:val="24"/>
        </w:rPr>
        <w:t xml:space="preserve"> </w:t>
      </w:r>
      <w:r w:rsidRPr="0079016A">
        <w:rPr>
          <w:szCs w:val="24"/>
        </w:rPr>
        <w:t>Virchow’un,</w:t>
      </w:r>
      <w:r>
        <w:rPr>
          <w:szCs w:val="24"/>
        </w:rPr>
        <w:t xml:space="preserve"> </w:t>
      </w:r>
      <w:r w:rsidRPr="0079016A">
        <w:rPr>
          <w:szCs w:val="24"/>
        </w:rPr>
        <w:t>hücre</w:t>
      </w:r>
      <w:r>
        <w:rPr>
          <w:szCs w:val="24"/>
        </w:rPr>
        <w:t xml:space="preserve"> </w:t>
      </w:r>
      <w:r w:rsidRPr="0079016A">
        <w:rPr>
          <w:szCs w:val="24"/>
        </w:rPr>
        <w:t>teorisinin</w:t>
      </w:r>
      <w:r>
        <w:rPr>
          <w:szCs w:val="24"/>
        </w:rPr>
        <w:t xml:space="preserve"> </w:t>
      </w:r>
      <w:r w:rsidRPr="0079016A">
        <w:rPr>
          <w:szCs w:val="24"/>
        </w:rPr>
        <w:t>oluşumuna</w:t>
      </w:r>
      <w:r>
        <w:rPr>
          <w:szCs w:val="24"/>
        </w:rPr>
        <w:t xml:space="preserve"> </w:t>
      </w:r>
      <w:r w:rsidRPr="0079016A">
        <w:rPr>
          <w:szCs w:val="24"/>
        </w:rPr>
        <w:t>yaptığı</w:t>
      </w:r>
      <w:r>
        <w:rPr>
          <w:szCs w:val="24"/>
        </w:rPr>
        <w:t xml:space="preserve"> </w:t>
      </w:r>
      <w:r w:rsidRPr="0079016A">
        <w:rPr>
          <w:szCs w:val="24"/>
        </w:rPr>
        <w:t>katkılar</w:t>
      </w:r>
      <w:r>
        <w:rPr>
          <w:szCs w:val="24"/>
        </w:rPr>
        <w:t xml:space="preserve"> araştırılır.</w:t>
      </w:r>
    </w:p>
    <w:p w:rsidR="00701BED" w:rsidRDefault="00701BED" w:rsidP="0079016A">
      <w:pPr>
        <w:pStyle w:val="BodyText"/>
        <w:numPr>
          <w:ilvl w:val="0"/>
          <w:numId w:val="17"/>
        </w:numPr>
        <w:spacing w:after="0"/>
        <w:rPr>
          <w:szCs w:val="24"/>
        </w:rPr>
      </w:pPr>
      <w:r w:rsidRPr="0079016A">
        <w:rPr>
          <w:szCs w:val="24"/>
        </w:rPr>
        <w:t>Tarihsel süreç içerisinde mikroskop ve ileri görüntüleme teknolojisinde meydana gelen gelişmelerle hücreye ilişkin bilgilerin gelişimi, bilim-teknoloji ilişkisi</w:t>
      </w:r>
      <w:r>
        <w:rPr>
          <w:szCs w:val="24"/>
        </w:rPr>
        <w:t xml:space="preserve"> araştırılır.</w:t>
      </w:r>
    </w:p>
    <w:p w:rsidR="00701BED" w:rsidRDefault="00701BED" w:rsidP="0079016A">
      <w:pPr>
        <w:pStyle w:val="BodyText"/>
        <w:numPr>
          <w:ilvl w:val="0"/>
          <w:numId w:val="17"/>
        </w:numPr>
        <w:spacing w:after="0"/>
        <w:rPr>
          <w:szCs w:val="24"/>
        </w:rPr>
      </w:pPr>
      <w:r w:rsidRPr="0069427F">
        <w:rPr>
          <w:szCs w:val="24"/>
        </w:rPr>
        <w:t>Ökaryot bir hücrenin yapısı ve yapıyı oluşturan elemanlar incelenir</w:t>
      </w:r>
      <w:r>
        <w:rPr>
          <w:szCs w:val="24"/>
        </w:rPr>
        <w:t>.</w:t>
      </w:r>
    </w:p>
    <w:p w:rsidR="00701BED" w:rsidRDefault="00701BED" w:rsidP="0079016A">
      <w:pPr>
        <w:pStyle w:val="BodyText"/>
        <w:numPr>
          <w:ilvl w:val="0"/>
          <w:numId w:val="17"/>
        </w:numPr>
        <w:spacing w:after="0"/>
        <w:rPr>
          <w:szCs w:val="24"/>
        </w:rPr>
      </w:pPr>
      <w:r w:rsidRPr="0069427F">
        <w:rPr>
          <w:szCs w:val="24"/>
        </w:rPr>
        <w:t>Bir hücreli, koloni oluşturan ve çok hücreli organizmalarda hücresel organizasyon ve özelleşme örnekler</w:t>
      </w:r>
      <w:r>
        <w:rPr>
          <w:szCs w:val="24"/>
        </w:rPr>
        <w:t>i</w:t>
      </w:r>
      <w:r w:rsidRPr="0069427F">
        <w:rPr>
          <w:szCs w:val="24"/>
        </w:rPr>
        <w:t xml:space="preserve"> incelenir.</w:t>
      </w:r>
    </w:p>
    <w:p w:rsidR="00701BED" w:rsidRDefault="00701BED" w:rsidP="0079016A">
      <w:pPr>
        <w:pStyle w:val="BodyText"/>
        <w:numPr>
          <w:ilvl w:val="0"/>
          <w:numId w:val="17"/>
        </w:numPr>
        <w:spacing w:after="0"/>
        <w:rPr>
          <w:szCs w:val="24"/>
        </w:rPr>
      </w:pPr>
      <w:r w:rsidRPr="0069427F">
        <w:rPr>
          <w:szCs w:val="24"/>
        </w:rPr>
        <w:t>Antik çağlardan modern bilime (günümüzdeki yaklaşıma) düşünürlerin ve bilim insanlarının canlıların sınıflandırılmasında farklı ölçüt ve yaklaşımlar</w:t>
      </w:r>
      <w:r>
        <w:rPr>
          <w:szCs w:val="24"/>
        </w:rPr>
        <w:t xml:space="preserve"> nelerdir?</w:t>
      </w:r>
    </w:p>
    <w:p w:rsidR="00701BED" w:rsidRDefault="00701BED" w:rsidP="0079016A">
      <w:pPr>
        <w:pStyle w:val="BodyText"/>
        <w:numPr>
          <w:ilvl w:val="0"/>
          <w:numId w:val="17"/>
        </w:numPr>
        <w:spacing w:after="0"/>
        <w:rPr>
          <w:szCs w:val="24"/>
        </w:rPr>
      </w:pPr>
      <w:r w:rsidRPr="0069427F">
        <w:rPr>
          <w:szCs w:val="24"/>
        </w:rPr>
        <w:t>Bitkiler âlemi ve hayvanlar âlemindeki başlıca alt gruplar</w:t>
      </w:r>
      <w:r>
        <w:rPr>
          <w:szCs w:val="24"/>
        </w:rPr>
        <w:t xml:space="preserve"> nelerdir ve belirgin özellikleri.</w:t>
      </w:r>
    </w:p>
    <w:p w:rsidR="00701BED" w:rsidRDefault="00701BED" w:rsidP="0079016A">
      <w:pPr>
        <w:pStyle w:val="BodyText"/>
        <w:numPr>
          <w:ilvl w:val="0"/>
          <w:numId w:val="17"/>
        </w:numPr>
        <w:spacing w:after="0"/>
        <w:rPr>
          <w:szCs w:val="24"/>
        </w:rPr>
      </w:pPr>
      <w:r w:rsidRPr="0069427F">
        <w:rPr>
          <w:szCs w:val="24"/>
        </w:rPr>
        <w:t>Virüslerin özellikleri, virüs kaynaklı hastalıkların insan hayatına etkileri</w:t>
      </w:r>
      <w:r>
        <w:rPr>
          <w:szCs w:val="24"/>
        </w:rPr>
        <w:t xml:space="preserve"> incelenecek.</w:t>
      </w:r>
    </w:p>
    <w:p w:rsidR="00701BED" w:rsidRDefault="00701BED" w:rsidP="0079016A">
      <w:pPr>
        <w:pStyle w:val="BodyText"/>
        <w:numPr>
          <w:ilvl w:val="0"/>
          <w:numId w:val="17"/>
        </w:numPr>
        <w:spacing w:after="0"/>
        <w:rPr>
          <w:szCs w:val="24"/>
        </w:rPr>
      </w:pPr>
      <w:r w:rsidRPr="0069427F">
        <w:rPr>
          <w:szCs w:val="24"/>
        </w:rPr>
        <w:t>Güncel çevre sorunları; hava kirliliği, su kirliliği, toprak ki</w:t>
      </w:r>
      <w:r>
        <w:rPr>
          <w:szCs w:val="24"/>
        </w:rPr>
        <w:t>rliliği, besin kirliliği, rad</w:t>
      </w:r>
      <w:r w:rsidRPr="0069427F">
        <w:rPr>
          <w:szCs w:val="24"/>
        </w:rPr>
        <w:t>yoaktif kirlilik, gürültü kirliliği, asit yağmurları, küresel iklim değişikliği, erozy</w:t>
      </w:r>
      <w:r>
        <w:rPr>
          <w:szCs w:val="24"/>
        </w:rPr>
        <w:t>on, doğal hayat alanlarının tah</w:t>
      </w:r>
      <w:r w:rsidRPr="0069427F">
        <w:rPr>
          <w:szCs w:val="24"/>
        </w:rPr>
        <w:t>ribi, orman yangınları vb.</w:t>
      </w:r>
      <w:r>
        <w:rPr>
          <w:szCs w:val="24"/>
        </w:rPr>
        <w:t xml:space="preserve"> açıklanması.</w:t>
      </w:r>
    </w:p>
    <w:p w:rsidR="00701BED" w:rsidRDefault="00701BED" w:rsidP="007D5F5D">
      <w:pPr>
        <w:pStyle w:val="BodyText"/>
        <w:numPr>
          <w:ilvl w:val="0"/>
          <w:numId w:val="16"/>
        </w:numPr>
        <w:spacing w:after="0"/>
        <w:rPr>
          <w:szCs w:val="24"/>
        </w:rPr>
      </w:pPr>
      <w:r w:rsidRPr="0069427F">
        <w:rPr>
          <w:szCs w:val="24"/>
        </w:rPr>
        <w:t>Sürdürülebilirlik kavramı, ülkelerin sahip olduğu doğal zenginliğini kaybetmeden gelişimine devam etmesi</w:t>
      </w:r>
      <w:r>
        <w:rPr>
          <w:szCs w:val="24"/>
        </w:rPr>
        <w:t>nin önemi hakkında.</w:t>
      </w:r>
      <w:r w:rsidRPr="007D5F5D">
        <w:rPr>
          <w:szCs w:val="24"/>
        </w:rPr>
        <w:t xml:space="preserve"> </w:t>
      </w:r>
    </w:p>
    <w:p w:rsidR="00701BED" w:rsidRDefault="00701BED" w:rsidP="007D5F5D">
      <w:pPr>
        <w:pStyle w:val="BodyText"/>
        <w:spacing w:after="0"/>
        <w:ind w:left="360"/>
        <w:rPr>
          <w:szCs w:val="24"/>
        </w:rPr>
      </w:pPr>
    </w:p>
    <w:p w:rsidR="00701BED" w:rsidRDefault="00701BED" w:rsidP="007D5F5D">
      <w:pPr>
        <w:pStyle w:val="BodyText"/>
        <w:spacing w:after="0"/>
        <w:ind w:left="360"/>
        <w:rPr>
          <w:szCs w:val="24"/>
        </w:rPr>
      </w:pPr>
      <w:r>
        <w:rPr>
          <w:szCs w:val="24"/>
        </w:rPr>
        <w:t>10. Sınıflar:</w:t>
      </w:r>
    </w:p>
    <w:p w:rsidR="00701BED" w:rsidRDefault="00701BED" w:rsidP="007D5F5D">
      <w:pPr>
        <w:pStyle w:val="BodyText"/>
        <w:spacing w:after="0"/>
        <w:ind w:left="360"/>
        <w:rPr>
          <w:szCs w:val="24"/>
        </w:rPr>
      </w:pPr>
      <w:r>
        <w:rPr>
          <w:szCs w:val="24"/>
        </w:rPr>
        <w:t>Proje;</w:t>
      </w:r>
    </w:p>
    <w:p w:rsidR="00701BED" w:rsidRDefault="00701BED" w:rsidP="007D5F5D">
      <w:pPr>
        <w:pStyle w:val="BodyText"/>
        <w:numPr>
          <w:ilvl w:val="0"/>
          <w:numId w:val="17"/>
        </w:numPr>
        <w:spacing w:after="0"/>
        <w:rPr>
          <w:szCs w:val="24"/>
        </w:rPr>
      </w:pPr>
      <w:r>
        <w:rPr>
          <w:szCs w:val="24"/>
        </w:rPr>
        <w:t>ATP molekülünün yapısındaki enerji hangi yollarla kullanılabilir hale gelmektedir?</w:t>
      </w:r>
    </w:p>
    <w:p w:rsidR="00701BED" w:rsidRDefault="00701BED" w:rsidP="004B770B">
      <w:pPr>
        <w:pStyle w:val="BodyText"/>
        <w:numPr>
          <w:ilvl w:val="0"/>
          <w:numId w:val="16"/>
        </w:numPr>
        <w:spacing w:after="0"/>
        <w:rPr>
          <w:szCs w:val="24"/>
        </w:rPr>
      </w:pPr>
      <w:r>
        <w:rPr>
          <w:szCs w:val="24"/>
        </w:rPr>
        <w:t>Glikoz molekülünün oksijenli ortamda son ürüne kadar parçalanması ile ilgili araştırma ve sunum hazırlanması.</w:t>
      </w:r>
    </w:p>
    <w:p w:rsidR="00701BED" w:rsidRDefault="00701BED" w:rsidP="004B770B">
      <w:pPr>
        <w:pStyle w:val="BodyText"/>
        <w:numPr>
          <w:ilvl w:val="0"/>
          <w:numId w:val="16"/>
        </w:numPr>
        <w:spacing w:after="0"/>
        <w:rPr>
          <w:szCs w:val="24"/>
        </w:rPr>
      </w:pPr>
      <w:r>
        <w:rPr>
          <w:szCs w:val="24"/>
        </w:rPr>
        <w:t>Glikoz molekülünün oksijensiz ortamda parçalanması ile ilgili araştırma ve sunum hazırlanması.</w:t>
      </w:r>
    </w:p>
    <w:p w:rsidR="00701BED" w:rsidRDefault="00701BED" w:rsidP="004B770B">
      <w:pPr>
        <w:pStyle w:val="BodyText"/>
        <w:numPr>
          <w:ilvl w:val="0"/>
          <w:numId w:val="16"/>
        </w:numPr>
        <w:spacing w:after="0"/>
        <w:rPr>
          <w:szCs w:val="24"/>
        </w:rPr>
      </w:pPr>
      <w:r>
        <w:rPr>
          <w:szCs w:val="24"/>
        </w:rPr>
        <w:t>Artık malzemeler kullanarak yaprak modeli oluşturmak.</w:t>
      </w:r>
    </w:p>
    <w:p w:rsidR="00701BED" w:rsidRDefault="00701BED" w:rsidP="004B770B">
      <w:pPr>
        <w:pStyle w:val="BodyText"/>
        <w:numPr>
          <w:ilvl w:val="0"/>
          <w:numId w:val="16"/>
        </w:numPr>
        <w:spacing w:after="0"/>
        <w:rPr>
          <w:szCs w:val="24"/>
        </w:rPr>
      </w:pPr>
      <w:r>
        <w:rPr>
          <w:szCs w:val="24"/>
        </w:rPr>
        <w:t>Fotosentez üzerine etki eden faktörlerin canlı üzerinde gösterilmesi ve sunumu</w:t>
      </w:r>
    </w:p>
    <w:p w:rsidR="00701BED" w:rsidRDefault="00701BED" w:rsidP="004B770B">
      <w:pPr>
        <w:pStyle w:val="BodyText"/>
        <w:numPr>
          <w:ilvl w:val="0"/>
          <w:numId w:val="16"/>
        </w:numPr>
        <w:spacing w:after="0"/>
        <w:rPr>
          <w:szCs w:val="24"/>
        </w:rPr>
      </w:pPr>
      <w:r>
        <w:rPr>
          <w:szCs w:val="24"/>
        </w:rPr>
        <w:t>Kromozom ve gen klonaması</w:t>
      </w:r>
    </w:p>
    <w:p w:rsidR="00701BED" w:rsidRDefault="00701BED" w:rsidP="004B770B">
      <w:pPr>
        <w:pStyle w:val="BodyText"/>
        <w:numPr>
          <w:ilvl w:val="0"/>
          <w:numId w:val="16"/>
        </w:numPr>
        <w:spacing w:after="0"/>
        <w:rPr>
          <w:szCs w:val="24"/>
        </w:rPr>
      </w:pPr>
      <w:r>
        <w:rPr>
          <w:szCs w:val="24"/>
        </w:rPr>
        <w:t xml:space="preserve"> Yaşadığı ekosistemi tanır, örnekler toplar tanıtıcı bir sunum hazırlar. D.K. syf-171</w:t>
      </w:r>
    </w:p>
    <w:p w:rsidR="00701BED" w:rsidRDefault="00701BED" w:rsidP="004B770B">
      <w:pPr>
        <w:pStyle w:val="BodyText"/>
        <w:spacing w:after="0"/>
        <w:ind w:left="360"/>
        <w:rPr>
          <w:szCs w:val="24"/>
        </w:rPr>
      </w:pPr>
    </w:p>
    <w:p w:rsidR="00701BED" w:rsidRDefault="00701BED" w:rsidP="004B770B">
      <w:pPr>
        <w:pStyle w:val="BodyText"/>
        <w:spacing w:after="0"/>
        <w:ind w:left="360"/>
        <w:rPr>
          <w:szCs w:val="24"/>
        </w:rPr>
      </w:pPr>
      <w:r>
        <w:rPr>
          <w:szCs w:val="24"/>
        </w:rPr>
        <w:t>Performans;</w:t>
      </w:r>
    </w:p>
    <w:p w:rsidR="00701BED" w:rsidRDefault="00701BED" w:rsidP="004B770B">
      <w:pPr>
        <w:pStyle w:val="BodyText"/>
        <w:numPr>
          <w:ilvl w:val="0"/>
          <w:numId w:val="17"/>
        </w:numPr>
        <w:spacing w:after="0"/>
        <w:rPr>
          <w:szCs w:val="24"/>
        </w:rPr>
      </w:pPr>
      <w:r>
        <w:rPr>
          <w:szCs w:val="24"/>
        </w:rPr>
        <w:t>Bir sporcunun yorulması ve kramp geçirmesinin nedeni nedir?</w:t>
      </w:r>
    </w:p>
    <w:p w:rsidR="00701BED" w:rsidRDefault="00701BED" w:rsidP="004B770B">
      <w:pPr>
        <w:pStyle w:val="BodyText"/>
        <w:numPr>
          <w:ilvl w:val="0"/>
          <w:numId w:val="17"/>
        </w:numPr>
        <w:spacing w:after="0"/>
        <w:rPr>
          <w:szCs w:val="24"/>
        </w:rPr>
      </w:pPr>
      <w:r>
        <w:rPr>
          <w:szCs w:val="24"/>
        </w:rPr>
        <w:t>Hans Krebs ve çalışması hakkında bilgi toplanıp sunum yapılması.</w:t>
      </w:r>
    </w:p>
    <w:p w:rsidR="00701BED" w:rsidRDefault="00701BED" w:rsidP="004B770B">
      <w:pPr>
        <w:pStyle w:val="BodyText"/>
        <w:numPr>
          <w:ilvl w:val="0"/>
          <w:numId w:val="17"/>
        </w:numPr>
        <w:spacing w:after="0"/>
        <w:rPr>
          <w:szCs w:val="24"/>
        </w:rPr>
      </w:pPr>
      <w:r>
        <w:rPr>
          <w:szCs w:val="24"/>
        </w:rPr>
        <w:t>ATP üretimi, neden ve nasıl?</w:t>
      </w:r>
    </w:p>
    <w:p w:rsidR="00701BED" w:rsidRDefault="00701BED" w:rsidP="004B770B">
      <w:pPr>
        <w:pStyle w:val="BodyText"/>
        <w:numPr>
          <w:ilvl w:val="0"/>
          <w:numId w:val="17"/>
        </w:numPr>
        <w:spacing w:after="0"/>
        <w:rPr>
          <w:szCs w:val="24"/>
        </w:rPr>
      </w:pPr>
      <w:r>
        <w:rPr>
          <w:szCs w:val="24"/>
        </w:rPr>
        <w:t>Besinlerden enerji elde etme sırası, bu sıranın nedeni ve solunuma katılma yollarını gösteren görselle destekli sunumun yapılması.</w:t>
      </w:r>
    </w:p>
    <w:p w:rsidR="00701BED" w:rsidRDefault="00701BED" w:rsidP="004B770B">
      <w:pPr>
        <w:pStyle w:val="BodyText"/>
        <w:numPr>
          <w:ilvl w:val="0"/>
          <w:numId w:val="17"/>
        </w:numPr>
        <w:spacing w:after="0"/>
        <w:rPr>
          <w:szCs w:val="24"/>
        </w:rPr>
      </w:pPr>
      <w:r>
        <w:rPr>
          <w:szCs w:val="24"/>
        </w:rPr>
        <w:t>Fotosentez sonucu ortama oksijen çıkışı olduğunun deney yolu ile ispatı.</w:t>
      </w:r>
    </w:p>
    <w:p w:rsidR="00701BED" w:rsidRDefault="00701BED" w:rsidP="004B770B">
      <w:pPr>
        <w:pStyle w:val="BodyText"/>
        <w:numPr>
          <w:ilvl w:val="0"/>
          <w:numId w:val="17"/>
        </w:numPr>
        <w:spacing w:after="0"/>
        <w:rPr>
          <w:szCs w:val="24"/>
        </w:rPr>
      </w:pPr>
      <w:r>
        <w:rPr>
          <w:szCs w:val="24"/>
        </w:rPr>
        <w:t>Fotosentez pigmentleri hakkında sunum hazırlanması ve neden yeşil renk fotosentezde ayrıcalıklı açıklanması</w:t>
      </w:r>
    </w:p>
    <w:p w:rsidR="00701BED" w:rsidRDefault="00701BED" w:rsidP="004B770B">
      <w:pPr>
        <w:pStyle w:val="BodyText"/>
        <w:numPr>
          <w:ilvl w:val="0"/>
          <w:numId w:val="17"/>
        </w:numPr>
        <w:spacing w:after="0"/>
        <w:rPr>
          <w:szCs w:val="24"/>
        </w:rPr>
      </w:pPr>
      <w:r>
        <w:rPr>
          <w:szCs w:val="24"/>
        </w:rPr>
        <w:t>Mitoz, evreleri ve gerekliliği</w:t>
      </w:r>
    </w:p>
    <w:p w:rsidR="00701BED" w:rsidRDefault="00701BED" w:rsidP="004B770B">
      <w:pPr>
        <w:pStyle w:val="BodyText"/>
        <w:numPr>
          <w:ilvl w:val="0"/>
          <w:numId w:val="17"/>
        </w:numPr>
        <w:spacing w:after="0"/>
        <w:rPr>
          <w:szCs w:val="24"/>
        </w:rPr>
      </w:pPr>
      <w:r>
        <w:rPr>
          <w:szCs w:val="24"/>
        </w:rPr>
        <w:t>Mayoz, evreleri ve nedeni</w:t>
      </w:r>
    </w:p>
    <w:p w:rsidR="00701BED" w:rsidRDefault="00701BED" w:rsidP="004B770B">
      <w:pPr>
        <w:pStyle w:val="BodyText"/>
        <w:numPr>
          <w:ilvl w:val="0"/>
          <w:numId w:val="17"/>
        </w:numPr>
        <w:spacing w:after="0"/>
        <w:rPr>
          <w:szCs w:val="24"/>
        </w:rPr>
      </w:pPr>
      <w:r w:rsidRPr="00C326B7">
        <w:rPr>
          <w:szCs w:val="24"/>
        </w:rPr>
        <w:t>Eşeysiz üreme çeşitleri ile ilgili sunum yapılması, ilgili canlılarla ilgili kısa video-görsel vb temini</w:t>
      </w:r>
    </w:p>
    <w:p w:rsidR="00701BED" w:rsidRDefault="00701BED" w:rsidP="004B770B">
      <w:pPr>
        <w:pStyle w:val="BodyText"/>
        <w:numPr>
          <w:ilvl w:val="0"/>
          <w:numId w:val="17"/>
        </w:numPr>
        <w:spacing w:after="0"/>
        <w:rPr>
          <w:szCs w:val="24"/>
        </w:rPr>
      </w:pPr>
      <w:r>
        <w:rPr>
          <w:szCs w:val="24"/>
        </w:rPr>
        <w:t>Partenogenez ve Konjugasyon -farklı öğrencilere verilebilir, karşılıklı sunum istenebilir-</w:t>
      </w:r>
    </w:p>
    <w:p w:rsidR="00701BED" w:rsidRDefault="00701BED" w:rsidP="004B770B">
      <w:pPr>
        <w:pStyle w:val="BodyText"/>
        <w:numPr>
          <w:ilvl w:val="0"/>
          <w:numId w:val="17"/>
        </w:numPr>
        <w:spacing w:after="0"/>
        <w:rPr>
          <w:szCs w:val="24"/>
        </w:rPr>
      </w:pPr>
      <w:r>
        <w:rPr>
          <w:szCs w:val="24"/>
        </w:rPr>
        <w:t>Cinsiyetin belirlenmesinde çevrenin rolü olabilir mi?</w:t>
      </w:r>
    </w:p>
    <w:p w:rsidR="00701BED" w:rsidRDefault="00701BED" w:rsidP="004B770B">
      <w:pPr>
        <w:pStyle w:val="BodyText"/>
        <w:numPr>
          <w:ilvl w:val="0"/>
          <w:numId w:val="17"/>
        </w:numPr>
        <w:spacing w:after="0"/>
        <w:rPr>
          <w:szCs w:val="24"/>
        </w:rPr>
      </w:pPr>
      <w:r>
        <w:rPr>
          <w:szCs w:val="24"/>
        </w:rPr>
        <w:t>"Kapalı bir ekosistem kurulabilir mi?" yorumlar. Benzer çalışmalara ilişkin kaynak toplar ve sunum yapar.</w:t>
      </w:r>
    </w:p>
    <w:p w:rsidR="00701BED" w:rsidRDefault="00701BED" w:rsidP="004B770B">
      <w:pPr>
        <w:pStyle w:val="BodyText"/>
        <w:numPr>
          <w:ilvl w:val="0"/>
          <w:numId w:val="17"/>
        </w:numPr>
        <w:spacing w:after="0"/>
        <w:rPr>
          <w:szCs w:val="24"/>
        </w:rPr>
      </w:pPr>
      <w:r>
        <w:rPr>
          <w:szCs w:val="24"/>
        </w:rPr>
        <w:t>Besin zinciri, ağı ve piramidi kavramlarını açıklayıcı belgeler ile sunum yapar.</w:t>
      </w:r>
    </w:p>
    <w:p w:rsidR="00701BED" w:rsidRDefault="00701BED" w:rsidP="009C4165">
      <w:pPr>
        <w:pStyle w:val="BodyText"/>
        <w:numPr>
          <w:ilvl w:val="0"/>
          <w:numId w:val="16"/>
        </w:numPr>
        <w:spacing w:after="0"/>
        <w:rPr>
          <w:szCs w:val="24"/>
        </w:rPr>
      </w:pPr>
      <w:r>
        <w:rPr>
          <w:szCs w:val="24"/>
        </w:rPr>
        <w:t>Ekosistemdeki madde döngüleri ile ilgili belge, bilgi ve görsellerle sunum yapar.</w:t>
      </w:r>
      <w:r w:rsidRPr="009C4165">
        <w:rPr>
          <w:szCs w:val="24"/>
        </w:rPr>
        <w:t xml:space="preserve"> </w:t>
      </w:r>
    </w:p>
    <w:p w:rsidR="00701BED" w:rsidRDefault="00701BED" w:rsidP="009C4165">
      <w:pPr>
        <w:pStyle w:val="BodyText"/>
        <w:spacing w:after="0"/>
        <w:ind w:left="360"/>
        <w:rPr>
          <w:szCs w:val="24"/>
        </w:rPr>
      </w:pPr>
    </w:p>
    <w:p w:rsidR="00701BED" w:rsidRDefault="00701BED" w:rsidP="009C4165">
      <w:pPr>
        <w:pStyle w:val="BodyText"/>
        <w:spacing w:after="0"/>
        <w:ind w:left="360"/>
        <w:rPr>
          <w:szCs w:val="24"/>
        </w:rPr>
      </w:pPr>
      <w:r>
        <w:rPr>
          <w:szCs w:val="24"/>
        </w:rPr>
        <w:t>11. Sınıflar:</w:t>
      </w:r>
    </w:p>
    <w:p w:rsidR="00701BED" w:rsidRDefault="00701BED" w:rsidP="009C4165">
      <w:pPr>
        <w:pStyle w:val="BodyText"/>
        <w:spacing w:after="0"/>
        <w:ind w:left="360"/>
        <w:rPr>
          <w:szCs w:val="24"/>
        </w:rPr>
      </w:pPr>
      <w:r>
        <w:rPr>
          <w:szCs w:val="24"/>
        </w:rPr>
        <w:t>Proje;</w:t>
      </w:r>
    </w:p>
    <w:p w:rsidR="00701BED" w:rsidRDefault="00701BED" w:rsidP="00933FD0">
      <w:pPr>
        <w:pStyle w:val="BodyText"/>
        <w:numPr>
          <w:ilvl w:val="0"/>
          <w:numId w:val="16"/>
        </w:numPr>
        <w:spacing w:after="0"/>
        <w:rPr>
          <w:szCs w:val="24"/>
        </w:rPr>
      </w:pPr>
      <w:r w:rsidRPr="00933FD0">
        <w:rPr>
          <w:szCs w:val="24"/>
        </w:rPr>
        <w:t>Tüketim ile doğal denge arasındaki ilişkinin korunması nasıl olabilir var olan durum nedir?</w:t>
      </w:r>
    </w:p>
    <w:p w:rsidR="00701BED" w:rsidRDefault="00701BED" w:rsidP="00933FD0">
      <w:pPr>
        <w:pStyle w:val="BodyText"/>
        <w:numPr>
          <w:ilvl w:val="0"/>
          <w:numId w:val="16"/>
        </w:numPr>
        <w:spacing w:after="0"/>
        <w:rPr>
          <w:szCs w:val="24"/>
        </w:rPr>
      </w:pPr>
      <w:r>
        <w:rPr>
          <w:szCs w:val="24"/>
        </w:rPr>
        <w:t xml:space="preserve">Bitki üretiminde </w:t>
      </w:r>
      <w:r w:rsidRPr="00933FD0">
        <w:rPr>
          <w:szCs w:val="24"/>
        </w:rPr>
        <w:t>kullanılan hormonlar</w:t>
      </w:r>
      <w:r>
        <w:rPr>
          <w:szCs w:val="24"/>
        </w:rPr>
        <w:t xml:space="preserve"> ve görevleri.</w:t>
      </w:r>
    </w:p>
    <w:p w:rsidR="00701BED" w:rsidRDefault="00701BED" w:rsidP="00933FD0">
      <w:pPr>
        <w:pStyle w:val="BodyText"/>
        <w:numPr>
          <w:ilvl w:val="0"/>
          <w:numId w:val="16"/>
        </w:numPr>
        <w:spacing w:after="0"/>
        <w:rPr>
          <w:szCs w:val="24"/>
        </w:rPr>
      </w:pPr>
      <w:r w:rsidRPr="00933FD0">
        <w:rPr>
          <w:szCs w:val="24"/>
        </w:rPr>
        <w:t>Bitkilerde su ve mineral taşınma mekanizması</w:t>
      </w:r>
      <w:r>
        <w:rPr>
          <w:szCs w:val="24"/>
        </w:rPr>
        <w:t>, bu mekanizmayı gösteren basit bir deney.</w:t>
      </w:r>
    </w:p>
    <w:p w:rsidR="00701BED" w:rsidRDefault="00701BED" w:rsidP="00933FD0">
      <w:pPr>
        <w:pStyle w:val="BodyText"/>
        <w:numPr>
          <w:ilvl w:val="0"/>
          <w:numId w:val="16"/>
        </w:numPr>
        <w:spacing w:after="0"/>
        <w:rPr>
          <w:szCs w:val="24"/>
        </w:rPr>
      </w:pPr>
      <w:r w:rsidRPr="00933FD0">
        <w:rPr>
          <w:szCs w:val="24"/>
        </w:rPr>
        <w:t>Çimlenme deneyi yapılarak, çimlenmiş bir tohum üzerinde başlıca kısımlar gösteri</w:t>
      </w:r>
      <w:r>
        <w:rPr>
          <w:szCs w:val="24"/>
        </w:rPr>
        <w:t>r.</w:t>
      </w:r>
    </w:p>
    <w:p w:rsidR="00701BED" w:rsidRDefault="00701BED" w:rsidP="00933FD0">
      <w:pPr>
        <w:pStyle w:val="BodyText"/>
        <w:numPr>
          <w:ilvl w:val="0"/>
          <w:numId w:val="16"/>
        </w:numPr>
        <w:spacing w:after="0"/>
        <w:rPr>
          <w:szCs w:val="24"/>
        </w:rPr>
      </w:pPr>
      <w:r>
        <w:rPr>
          <w:szCs w:val="24"/>
        </w:rPr>
        <w:t>Dormansi olayının araştırılması</w:t>
      </w:r>
    </w:p>
    <w:p w:rsidR="00701BED" w:rsidRDefault="00701BED" w:rsidP="00933FD0">
      <w:pPr>
        <w:pStyle w:val="BodyText"/>
        <w:numPr>
          <w:ilvl w:val="0"/>
          <w:numId w:val="16"/>
        </w:numPr>
        <w:spacing w:after="0"/>
        <w:rPr>
          <w:szCs w:val="24"/>
        </w:rPr>
      </w:pPr>
      <w:r w:rsidRPr="00790577">
        <w:rPr>
          <w:szCs w:val="24"/>
        </w:rPr>
        <w:t>Mendel ilkeleri örneklerle açıklanır.</w:t>
      </w:r>
    </w:p>
    <w:p w:rsidR="00701BED" w:rsidRDefault="00701BED" w:rsidP="00933FD0">
      <w:pPr>
        <w:pStyle w:val="BodyText"/>
        <w:numPr>
          <w:ilvl w:val="0"/>
          <w:numId w:val="16"/>
        </w:numPr>
        <w:spacing w:after="0"/>
        <w:rPr>
          <w:szCs w:val="24"/>
        </w:rPr>
      </w:pPr>
      <w:r>
        <w:rPr>
          <w:szCs w:val="24"/>
        </w:rPr>
        <w:t>Genetik varyasyonlar ve biyolojik çeşitlilik arasındaki ilişkiyi çaprazlama ile ispat ederek açıklar.</w:t>
      </w:r>
    </w:p>
    <w:p w:rsidR="00701BED" w:rsidRDefault="00701BED" w:rsidP="00933FD0">
      <w:pPr>
        <w:pStyle w:val="BodyText"/>
        <w:numPr>
          <w:ilvl w:val="0"/>
          <w:numId w:val="16"/>
        </w:numPr>
        <w:spacing w:after="0"/>
        <w:rPr>
          <w:szCs w:val="24"/>
        </w:rPr>
      </w:pPr>
      <w:r w:rsidRPr="00790577">
        <w:rPr>
          <w:szCs w:val="24"/>
        </w:rPr>
        <w:t>Gen teknolojileri, DNA parmak izi analizi, kök hücre gibi teknolojilerin kullanım alanları araştırır.</w:t>
      </w:r>
    </w:p>
    <w:p w:rsidR="00701BED" w:rsidRPr="00933FD0" w:rsidRDefault="00701BED" w:rsidP="00933FD0">
      <w:pPr>
        <w:pStyle w:val="BodyText"/>
        <w:numPr>
          <w:ilvl w:val="0"/>
          <w:numId w:val="16"/>
        </w:numPr>
        <w:spacing w:after="0"/>
        <w:rPr>
          <w:szCs w:val="24"/>
        </w:rPr>
      </w:pPr>
      <w:r>
        <w:rPr>
          <w:szCs w:val="24"/>
        </w:rPr>
        <w:t>İnsan türünün dünya üzerindeki dağılımı, dağılımın tarihi geçmişi, biyolojik sebepleri.</w:t>
      </w:r>
    </w:p>
    <w:p w:rsidR="00701BED" w:rsidRDefault="00701BED" w:rsidP="00933FD0">
      <w:pPr>
        <w:pStyle w:val="BodyText"/>
        <w:spacing w:after="0"/>
        <w:ind w:left="360"/>
        <w:rPr>
          <w:szCs w:val="24"/>
        </w:rPr>
      </w:pPr>
    </w:p>
    <w:p w:rsidR="00701BED" w:rsidRDefault="00701BED" w:rsidP="00933FD0">
      <w:pPr>
        <w:pStyle w:val="BodyText"/>
        <w:spacing w:after="0"/>
        <w:ind w:left="360"/>
        <w:rPr>
          <w:szCs w:val="24"/>
        </w:rPr>
      </w:pPr>
      <w:r>
        <w:rPr>
          <w:szCs w:val="24"/>
        </w:rPr>
        <w:t>Performans;</w:t>
      </w:r>
    </w:p>
    <w:p w:rsidR="00701BED" w:rsidRDefault="00701BED" w:rsidP="009C4165">
      <w:pPr>
        <w:pStyle w:val="BodyText"/>
        <w:numPr>
          <w:ilvl w:val="0"/>
          <w:numId w:val="17"/>
        </w:numPr>
        <w:spacing w:after="0"/>
        <w:rPr>
          <w:szCs w:val="24"/>
        </w:rPr>
      </w:pPr>
      <w:r w:rsidRPr="00933FD0">
        <w:rPr>
          <w:szCs w:val="24"/>
        </w:rPr>
        <w:t>Kök, gövde,  yaprak kesitleri</w:t>
      </w:r>
      <w:r>
        <w:rPr>
          <w:szCs w:val="24"/>
        </w:rPr>
        <w:t xml:space="preserve"> alır,</w:t>
      </w:r>
      <w:r w:rsidRPr="00933FD0">
        <w:rPr>
          <w:szCs w:val="24"/>
        </w:rPr>
        <w:t xml:space="preserve"> başlıca dokular incelenir ve bunların görevleri açıklanır</w:t>
      </w:r>
    </w:p>
    <w:p w:rsidR="00701BED" w:rsidRDefault="00701BED" w:rsidP="009C4165">
      <w:pPr>
        <w:pStyle w:val="BodyText"/>
        <w:numPr>
          <w:ilvl w:val="0"/>
          <w:numId w:val="17"/>
        </w:numPr>
        <w:spacing w:after="0"/>
        <w:rPr>
          <w:szCs w:val="24"/>
        </w:rPr>
      </w:pPr>
      <w:r w:rsidRPr="00933FD0">
        <w:rPr>
          <w:szCs w:val="24"/>
        </w:rPr>
        <w:t>“Basınç akış teorisi”</w:t>
      </w:r>
      <w:r>
        <w:rPr>
          <w:szCs w:val="24"/>
        </w:rPr>
        <w:t xml:space="preserve"> nedir, görsellerle sunum.</w:t>
      </w:r>
    </w:p>
    <w:p w:rsidR="00701BED" w:rsidRDefault="00701BED" w:rsidP="009C4165">
      <w:pPr>
        <w:pStyle w:val="BodyText"/>
        <w:numPr>
          <w:ilvl w:val="0"/>
          <w:numId w:val="17"/>
        </w:numPr>
        <w:spacing w:after="0"/>
        <w:rPr>
          <w:szCs w:val="24"/>
        </w:rPr>
      </w:pPr>
      <w:r w:rsidRPr="00933FD0">
        <w:rPr>
          <w:szCs w:val="24"/>
        </w:rPr>
        <w:t>Çiçeğin kısımlarını gösterir, bu kısımların görevlerini açıklar.</w:t>
      </w:r>
    </w:p>
    <w:p w:rsidR="00701BED" w:rsidRDefault="00701BED" w:rsidP="009C4165">
      <w:pPr>
        <w:pStyle w:val="BodyText"/>
        <w:numPr>
          <w:ilvl w:val="0"/>
          <w:numId w:val="17"/>
        </w:numPr>
        <w:spacing w:after="0"/>
        <w:rPr>
          <w:szCs w:val="24"/>
        </w:rPr>
      </w:pPr>
      <w:r w:rsidRPr="00933FD0">
        <w:rPr>
          <w:szCs w:val="24"/>
        </w:rPr>
        <w:t>Bilim tarihinde kalıtımla ilgili kavram, model ve teorilerin gelişimi</w:t>
      </w:r>
      <w:r>
        <w:rPr>
          <w:szCs w:val="24"/>
        </w:rPr>
        <w:t xml:space="preserve"> hakkında sunum yapar.</w:t>
      </w:r>
    </w:p>
    <w:p w:rsidR="00701BED" w:rsidRDefault="00701BED" w:rsidP="009C4165">
      <w:pPr>
        <w:pStyle w:val="BodyText"/>
        <w:numPr>
          <w:ilvl w:val="0"/>
          <w:numId w:val="17"/>
        </w:numPr>
        <w:spacing w:after="0"/>
        <w:rPr>
          <w:szCs w:val="24"/>
        </w:rPr>
      </w:pPr>
      <w:r w:rsidRPr="00790577">
        <w:rPr>
          <w:szCs w:val="24"/>
        </w:rPr>
        <w:t>Eksik baskınlık, eş baskınlık, çok alellik (kan gruplarıyla ilişkilendirilir) ve pleiot - ropizm örnekler</w:t>
      </w:r>
      <w:r>
        <w:rPr>
          <w:szCs w:val="24"/>
        </w:rPr>
        <w:t>i ile açıklanır.</w:t>
      </w:r>
    </w:p>
    <w:p w:rsidR="00701BED" w:rsidRDefault="00701BED" w:rsidP="009C4165">
      <w:pPr>
        <w:pStyle w:val="BodyText"/>
        <w:numPr>
          <w:ilvl w:val="0"/>
          <w:numId w:val="17"/>
        </w:numPr>
        <w:spacing w:after="0"/>
        <w:rPr>
          <w:szCs w:val="24"/>
        </w:rPr>
      </w:pPr>
      <w:r w:rsidRPr="00790577">
        <w:rPr>
          <w:szCs w:val="24"/>
        </w:rPr>
        <w:t>Akraba evliliğinin olası riskleri</w:t>
      </w:r>
      <w:r>
        <w:rPr>
          <w:szCs w:val="24"/>
        </w:rPr>
        <w:t xml:space="preserve"> açıklanır.</w:t>
      </w:r>
    </w:p>
    <w:p w:rsidR="00701BED" w:rsidRDefault="00701BED" w:rsidP="009C4165">
      <w:pPr>
        <w:pStyle w:val="BodyText"/>
        <w:numPr>
          <w:ilvl w:val="0"/>
          <w:numId w:val="17"/>
        </w:numPr>
        <w:spacing w:after="0"/>
        <w:rPr>
          <w:szCs w:val="24"/>
        </w:rPr>
      </w:pPr>
      <w:r>
        <w:rPr>
          <w:szCs w:val="24"/>
        </w:rPr>
        <w:t>GDO açıklayıcı bilgi verir.</w:t>
      </w:r>
    </w:p>
    <w:p w:rsidR="00701BED" w:rsidRDefault="00701BED" w:rsidP="00790577">
      <w:pPr>
        <w:pStyle w:val="BodyText"/>
        <w:numPr>
          <w:ilvl w:val="0"/>
          <w:numId w:val="16"/>
        </w:numPr>
        <w:spacing w:after="0"/>
        <w:rPr>
          <w:szCs w:val="24"/>
        </w:rPr>
      </w:pPr>
      <w:r w:rsidRPr="00790577">
        <w:rPr>
          <w:szCs w:val="24"/>
        </w:rPr>
        <w:t>Dünyada ve ülkemizde bit</w:t>
      </w:r>
      <w:r>
        <w:rPr>
          <w:szCs w:val="24"/>
        </w:rPr>
        <w:t>ki ve hayvan ıslahı araştırılır.</w:t>
      </w:r>
      <w:r w:rsidRPr="00790577">
        <w:rPr>
          <w:szCs w:val="24"/>
        </w:rPr>
        <w:t xml:space="preserve"> </w:t>
      </w:r>
    </w:p>
    <w:p w:rsidR="00701BED" w:rsidRDefault="00701BED" w:rsidP="00790577">
      <w:pPr>
        <w:pStyle w:val="BodyText"/>
        <w:numPr>
          <w:ilvl w:val="0"/>
          <w:numId w:val="16"/>
        </w:numPr>
        <w:spacing w:after="0"/>
        <w:rPr>
          <w:szCs w:val="24"/>
        </w:rPr>
      </w:pPr>
      <w:r w:rsidRPr="00790577">
        <w:rPr>
          <w:szCs w:val="24"/>
        </w:rPr>
        <w:t>Türkiye’den karasal ve sucul biyomlar</w:t>
      </w:r>
      <w:r>
        <w:rPr>
          <w:szCs w:val="24"/>
        </w:rPr>
        <w:t>a örnek verip tanıtır, görselle destekler.</w:t>
      </w:r>
    </w:p>
    <w:p w:rsidR="00701BED" w:rsidRDefault="00701BED" w:rsidP="00790577">
      <w:pPr>
        <w:pStyle w:val="BodyText"/>
        <w:numPr>
          <w:ilvl w:val="0"/>
          <w:numId w:val="16"/>
        </w:numPr>
        <w:spacing w:after="0"/>
        <w:rPr>
          <w:szCs w:val="24"/>
        </w:rPr>
      </w:pPr>
      <w:r w:rsidRPr="00790577">
        <w:rPr>
          <w:szCs w:val="24"/>
        </w:rPr>
        <w:t>Enerji piramidi üzerinde ekosistemdeki enerji akışı</w:t>
      </w:r>
      <w:r>
        <w:rPr>
          <w:szCs w:val="24"/>
        </w:rPr>
        <w:t xml:space="preserve"> ve madde birikimi etkilerini araştırır.</w:t>
      </w:r>
    </w:p>
    <w:p w:rsidR="00701BED" w:rsidRDefault="00701BED" w:rsidP="00790577">
      <w:pPr>
        <w:pStyle w:val="BodyText"/>
        <w:spacing w:after="0"/>
        <w:ind w:left="360"/>
        <w:rPr>
          <w:szCs w:val="24"/>
        </w:rPr>
      </w:pPr>
    </w:p>
    <w:p w:rsidR="00701BED" w:rsidRDefault="00701BED" w:rsidP="00790577">
      <w:pPr>
        <w:pStyle w:val="BodyText"/>
        <w:spacing w:after="0"/>
        <w:ind w:left="360"/>
        <w:rPr>
          <w:szCs w:val="24"/>
        </w:rPr>
      </w:pPr>
      <w:r>
        <w:rPr>
          <w:szCs w:val="24"/>
        </w:rPr>
        <w:t>12. Sınıflar:</w:t>
      </w:r>
    </w:p>
    <w:p w:rsidR="00701BED" w:rsidRDefault="00701BED" w:rsidP="00790577">
      <w:pPr>
        <w:pStyle w:val="BodyText"/>
        <w:spacing w:after="0"/>
        <w:ind w:left="360"/>
        <w:rPr>
          <w:szCs w:val="24"/>
        </w:rPr>
      </w:pPr>
      <w:r>
        <w:rPr>
          <w:szCs w:val="24"/>
        </w:rPr>
        <w:t>Proje;</w:t>
      </w:r>
    </w:p>
    <w:p w:rsidR="00701BED" w:rsidRDefault="00701BED" w:rsidP="00790577">
      <w:pPr>
        <w:pStyle w:val="BodyText"/>
        <w:numPr>
          <w:ilvl w:val="0"/>
          <w:numId w:val="17"/>
        </w:numPr>
        <w:spacing w:after="0"/>
        <w:rPr>
          <w:szCs w:val="24"/>
        </w:rPr>
      </w:pPr>
      <w:r>
        <w:rPr>
          <w:szCs w:val="24"/>
        </w:rPr>
        <w:t>Vücutta besinlerin sindirimi ve emilim</w:t>
      </w:r>
    </w:p>
    <w:p w:rsidR="00701BED" w:rsidRDefault="00701BED" w:rsidP="00790577">
      <w:pPr>
        <w:pStyle w:val="BodyText"/>
        <w:numPr>
          <w:ilvl w:val="0"/>
          <w:numId w:val="16"/>
        </w:numPr>
        <w:spacing w:after="0"/>
        <w:rPr>
          <w:szCs w:val="24"/>
        </w:rPr>
      </w:pPr>
      <w:r w:rsidRPr="00763BE5">
        <w:rPr>
          <w:szCs w:val="24"/>
        </w:rPr>
        <w:t>Soluk alıp verme ile ilgili deney</w:t>
      </w:r>
      <w:r>
        <w:rPr>
          <w:szCs w:val="24"/>
        </w:rPr>
        <w:t xml:space="preserve"> (akciğer)</w:t>
      </w:r>
      <w:r w:rsidRPr="00763BE5">
        <w:rPr>
          <w:szCs w:val="24"/>
        </w:rPr>
        <w:t xml:space="preserve"> yapılır ve soluk alıp verme mekanizması</w:t>
      </w:r>
      <w:r>
        <w:rPr>
          <w:szCs w:val="24"/>
        </w:rPr>
        <w:t xml:space="preserve"> açıklanır, solunumun çeşitleri açıklanır.</w:t>
      </w:r>
    </w:p>
    <w:p w:rsidR="00701BED" w:rsidRDefault="00701BED" w:rsidP="00790577">
      <w:pPr>
        <w:pStyle w:val="BodyText"/>
        <w:numPr>
          <w:ilvl w:val="0"/>
          <w:numId w:val="16"/>
        </w:numPr>
        <w:spacing w:after="0"/>
        <w:rPr>
          <w:szCs w:val="24"/>
        </w:rPr>
      </w:pPr>
      <w:r>
        <w:rPr>
          <w:szCs w:val="24"/>
        </w:rPr>
        <w:t xml:space="preserve">En az iki 9. sınıf şubesine solunum sistemi üzerine sigaranın zararları başlıklı 30 dk sunum yapar. </w:t>
      </w:r>
    </w:p>
    <w:p w:rsidR="00701BED" w:rsidRDefault="00701BED" w:rsidP="00790577">
      <w:pPr>
        <w:pStyle w:val="BodyText"/>
        <w:numPr>
          <w:ilvl w:val="0"/>
          <w:numId w:val="16"/>
        </w:numPr>
        <w:spacing w:after="0"/>
        <w:rPr>
          <w:szCs w:val="24"/>
        </w:rPr>
      </w:pPr>
      <w:r>
        <w:rPr>
          <w:szCs w:val="24"/>
        </w:rPr>
        <w:t>Kan dolaşımı üzerine sinir sisteminin etkisini araştırır, araştırmasını sınıfında sunar.</w:t>
      </w:r>
    </w:p>
    <w:p w:rsidR="00701BED" w:rsidRDefault="00701BED" w:rsidP="00790577">
      <w:pPr>
        <w:pStyle w:val="BodyText"/>
        <w:numPr>
          <w:ilvl w:val="0"/>
          <w:numId w:val="16"/>
        </w:numPr>
        <w:spacing w:after="0"/>
        <w:rPr>
          <w:szCs w:val="24"/>
        </w:rPr>
      </w:pPr>
      <w:r>
        <w:rPr>
          <w:szCs w:val="24"/>
        </w:rPr>
        <w:t>Kan Gruplarının Belirlenmesi etkinliği. D.K. 73.syf</w:t>
      </w:r>
    </w:p>
    <w:p w:rsidR="00701BED" w:rsidRDefault="00701BED" w:rsidP="00790577">
      <w:pPr>
        <w:pStyle w:val="BodyText"/>
        <w:numPr>
          <w:ilvl w:val="0"/>
          <w:numId w:val="16"/>
        </w:numPr>
        <w:spacing w:after="0"/>
        <w:rPr>
          <w:szCs w:val="24"/>
        </w:rPr>
      </w:pPr>
      <w:r>
        <w:rPr>
          <w:szCs w:val="24"/>
        </w:rPr>
        <w:t>İvan Pavlof kim? "Şartlanma" üzerine olan çalışmalarının sunar.</w:t>
      </w:r>
    </w:p>
    <w:p w:rsidR="00701BED" w:rsidRPr="00933FD0" w:rsidRDefault="00701BED" w:rsidP="00790577">
      <w:pPr>
        <w:pStyle w:val="BodyText"/>
        <w:numPr>
          <w:ilvl w:val="0"/>
          <w:numId w:val="16"/>
        </w:numPr>
        <w:spacing w:after="0"/>
        <w:rPr>
          <w:szCs w:val="24"/>
        </w:rPr>
      </w:pPr>
      <w:r>
        <w:rPr>
          <w:szCs w:val="24"/>
        </w:rPr>
        <w:t>İnsan hayatına etkisi doğrudan olan, insan eliyle insana fayda sağlaması amaçlanarak yapılan, fakat zararı yararından fazla olan doğal yıkımlar hakkında sunum yapar.</w:t>
      </w:r>
    </w:p>
    <w:p w:rsidR="00701BED" w:rsidRDefault="00701BED" w:rsidP="00790577">
      <w:pPr>
        <w:pStyle w:val="BodyText"/>
        <w:spacing w:after="0"/>
        <w:ind w:left="360"/>
        <w:rPr>
          <w:szCs w:val="24"/>
        </w:rPr>
      </w:pPr>
    </w:p>
    <w:p w:rsidR="00701BED" w:rsidRDefault="00701BED" w:rsidP="00790577">
      <w:pPr>
        <w:pStyle w:val="BodyText"/>
        <w:spacing w:after="0"/>
        <w:ind w:left="360"/>
        <w:rPr>
          <w:szCs w:val="24"/>
        </w:rPr>
      </w:pPr>
      <w:r>
        <w:rPr>
          <w:szCs w:val="24"/>
        </w:rPr>
        <w:t>Performans;</w:t>
      </w:r>
    </w:p>
    <w:p w:rsidR="00701BED" w:rsidRDefault="00701BED" w:rsidP="00763BE5">
      <w:pPr>
        <w:pStyle w:val="BodyText"/>
        <w:numPr>
          <w:ilvl w:val="0"/>
          <w:numId w:val="17"/>
        </w:numPr>
        <w:spacing w:after="0"/>
        <w:rPr>
          <w:szCs w:val="24"/>
        </w:rPr>
      </w:pPr>
      <w:r>
        <w:rPr>
          <w:szCs w:val="24"/>
        </w:rPr>
        <w:t>Sindirim Sistemi rahatsızlıkları ve genel sebepleri, ülser, ishal vb</w:t>
      </w:r>
    </w:p>
    <w:p w:rsidR="00701BED" w:rsidRDefault="00701BED" w:rsidP="00790577">
      <w:pPr>
        <w:pStyle w:val="BodyText"/>
        <w:numPr>
          <w:ilvl w:val="0"/>
          <w:numId w:val="17"/>
        </w:numPr>
        <w:spacing w:after="0"/>
        <w:rPr>
          <w:szCs w:val="24"/>
        </w:rPr>
      </w:pPr>
      <w:r>
        <w:rPr>
          <w:szCs w:val="24"/>
        </w:rPr>
        <w:t>Solunumun çeşitleri açıklanır, sunum yapılır.</w:t>
      </w:r>
    </w:p>
    <w:p w:rsidR="00701BED" w:rsidRDefault="00701BED" w:rsidP="00790577">
      <w:pPr>
        <w:pStyle w:val="BodyText"/>
        <w:numPr>
          <w:ilvl w:val="0"/>
          <w:numId w:val="17"/>
        </w:numPr>
        <w:spacing w:after="0"/>
        <w:rPr>
          <w:szCs w:val="24"/>
        </w:rPr>
      </w:pPr>
      <w:r w:rsidRPr="00763BE5">
        <w:rPr>
          <w:szCs w:val="24"/>
        </w:rPr>
        <w:t>Solunum sisteminin sağlığını tehdit eden hastalık,  zararlı alışkanlıklar ve çevresel etkenler (hava kirliliği, polenler vb.)</w:t>
      </w:r>
      <w:r>
        <w:rPr>
          <w:szCs w:val="24"/>
        </w:rPr>
        <w:t xml:space="preserve"> tanıtılır, Yeşilay vb kurum sunumları kullanılabilir.</w:t>
      </w:r>
    </w:p>
    <w:p w:rsidR="00701BED" w:rsidRDefault="00701BED" w:rsidP="00790577">
      <w:pPr>
        <w:pStyle w:val="BodyText"/>
        <w:numPr>
          <w:ilvl w:val="0"/>
          <w:numId w:val="17"/>
        </w:numPr>
        <w:spacing w:after="0"/>
        <w:rPr>
          <w:szCs w:val="24"/>
        </w:rPr>
      </w:pPr>
      <w:r>
        <w:rPr>
          <w:szCs w:val="24"/>
        </w:rPr>
        <w:t>Sınıfın tansiyonunu ölçer, tansiyon ile ilgili terimleri açıklayıcı sunum yapar.</w:t>
      </w:r>
    </w:p>
    <w:p w:rsidR="00701BED" w:rsidRDefault="00701BED" w:rsidP="00790577">
      <w:pPr>
        <w:pStyle w:val="BodyText"/>
        <w:numPr>
          <w:ilvl w:val="0"/>
          <w:numId w:val="17"/>
        </w:numPr>
        <w:spacing w:after="0"/>
        <w:rPr>
          <w:szCs w:val="24"/>
        </w:rPr>
      </w:pPr>
      <w:r>
        <w:rPr>
          <w:szCs w:val="24"/>
        </w:rPr>
        <w:t>Virüslerin çoğalması, virüsler tamamen neden yok edilemezler?</w:t>
      </w:r>
    </w:p>
    <w:p w:rsidR="00701BED" w:rsidRDefault="00701BED" w:rsidP="00790577">
      <w:pPr>
        <w:pStyle w:val="BodyText"/>
        <w:numPr>
          <w:ilvl w:val="0"/>
          <w:numId w:val="17"/>
        </w:numPr>
        <w:spacing w:after="0"/>
        <w:rPr>
          <w:szCs w:val="24"/>
        </w:rPr>
      </w:pPr>
      <w:r>
        <w:rPr>
          <w:szCs w:val="24"/>
        </w:rPr>
        <w:t>Böbreğin yapısı.</w:t>
      </w:r>
    </w:p>
    <w:p w:rsidR="00701BED" w:rsidRDefault="00701BED" w:rsidP="00790577">
      <w:pPr>
        <w:pStyle w:val="BodyText"/>
        <w:numPr>
          <w:ilvl w:val="0"/>
          <w:numId w:val="17"/>
        </w:numPr>
        <w:spacing w:after="0"/>
        <w:rPr>
          <w:szCs w:val="24"/>
        </w:rPr>
      </w:pPr>
      <w:r>
        <w:rPr>
          <w:szCs w:val="24"/>
        </w:rPr>
        <w:t>Destek sağlayan yapılar, örneklerle açıklanır.</w:t>
      </w:r>
    </w:p>
    <w:p w:rsidR="00701BED" w:rsidRDefault="00701BED" w:rsidP="00790577">
      <w:pPr>
        <w:pStyle w:val="BodyText"/>
        <w:numPr>
          <w:ilvl w:val="0"/>
          <w:numId w:val="17"/>
        </w:numPr>
        <w:spacing w:after="0"/>
        <w:rPr>
          <w:szCs w:val="24"/>
        </w:rPr>
      </w:pPr>
      <w:r>
        <w:rPr>
          <w:szCs w:val="24"/>
        </w:rPr>
        <w:t>Eklem çeşitleri</w:t>
      </w:r>
    </w:p>
    <w:p w:rsidR="00701BED" w:rsidRDefault="00701BED" w:rsidP="00790577">
      <w:pPr>
        <w:pStyle w:val="BodyText"/>
        <w:numPr>
          <w:ilvl w:val="0"/>
          <w:numId w:val="17"/>
        </w:numPr>
        <w:spacing w:after="0"/>
        <w:rPr>
          <w:szCs w:val="24"/>
        </w:rPr>
      </w:pPr>
      <w:r>
        <w:rPr>
          <w:szCs w:val="24"/>
        </w:rPr>
        <w:t>Gözde kör noktanın tespiti deneyi</w:t>
      </w:r>
    </w:p>
    <w:p w:rsidR="00701BED" w:rsidRDefault="00701BED" w:rsidP="00790577">
      <w:pPr>
        <w:pStyle w:val="BodyText"/>
        <w:numPr>
          <w:ilvl w:val="0"/>
          <w:numId w:val="17"/>
        </w:numPr>
        <w:spacing w:after="0"/>
        <w:rPr>
          <w:szCs w:val="24"/>
        </w:rPr>
      </w:pPr>
      <w:r>
        <w:rPr>
          <w:szCs w:val="24"/>
        </w:rPr>
        <w:t>Endokrin sistem, bezler ve salgılanan hormonlar.</w:t>
      </w:r>
    </w:p>
    <w:p w:rsidR="00701BED" w:rsidRDefault="00701BED" w:rsidP="004B770B">
      <w:pPr>
        <w:pStyle w:val="BodyText"/>
        <w:numPr>
          <w:ilvl w:val="0"/>
          <w:numId w:val="17"/>
        </w:numPr>
        <w:spacing w:after="0"/>
        <w:rPr>
          <w:szCs w:val="24"/>
        </w:rPr>
      </w:pPr>
      <w:r w:rsidRPr="00BD4670">
        <w:rPr>
          <w:szCs w:val="24"/>
        </w:rPr>
        <w:t>Hayatın başlangıcı ile ilgili görüşleri tanıtır.</w:t>
      </w:r>
    </w:p>
    <w:p w:rsidR="00701BED" w:rsidRPr="00BD4670" w:rsidRDefault="00701BED" w:rsidP="004B770B">
      <w:pPr>
        <w:pStyle w:val="BodyText"/>
        <w:numPr>
          <w:ilvl w:val="0"/>
          <w:numId w:val="17"/>
        </w:numPr>
        <w:spacing w:after="0"/>
        <w:rPr>
          <w:szCs w:val="24"/>
        </w:rPr>
      </w:pPr>
      <w:r>
        <w:rPr>
          <w:szCs w:val="24"/>
        </w:rPr>
        <w:t>Doğal yıkımlardan birini seçer.</w:t>
      </w:r>
    </w:p>
    <w:p w:rsidR="00701BED" w:rsidRPr="007D5F5D" w:rsidRDefault="00701BED" w:rsidP="007D5F5D">
      <w:pPr>
        <w:pStyle w:val="BodyText"/>
        <w:spacing w:after="0"/>
        <w:rPr>
          <w:szCs w:val="24"/>
        </w:rPr>
      </w:pPr>
    </w:p>
    <w:p w:rsidR="00701BED" w:rsidRPr="007D5F5D" w:rsidRDefault="00701BED" w:rsidP="007D5F5D">
      <w:pPr>
        <w:pStyle w:val="BodyText"/>
        <w:spacing w:after="0"/>
        <w:rPr>
          <w:szCs w:val="24"/>
        </w:rPr>
      </w:pPr>
    </w:p>
    <w:p w:rsidR="00701BED" w:rsidRDefault="00701BED" w:rsidP="0079016A">
      <w:pPr>
        <w:pStyle w:val="BodyText"/>
        <w:spacing w:after="0"/>
        <w:ind w:left="360"/>
        <w:rPr>
          <w:szCs w:val="24"/>
        </w:rPr>
      </w:pPr>
    </w:p>
    <w:p w:rsidR="00701BED" w:rsidRDefault="00701BED" w:rsidP="009C4165">
      <w:pPr>
        <w:numPr>
          <w:ilvl w:val="0"/>
          <w:numId w:val="9"/>
        </w:numPr>
        <w:spacing w:after="0" w:line="240" w:lineRule="auto"/>
        <w:rPr>
          <w:i/>
        </w:rPr>
      </w:pPr>
      <w:r>
        <w:rPr>
          <w:i/>
        </w:rPr>
        <w:t xml:space="preserve">Biyoloji zümre öğretmenleri geçen yıl içinde kaynak ve yardımcı ders kitapları önerilmemiş olsa da özellikle yıllık planın YGS sonrası konuları 12. Sınıflarda çakışmasını fırsat bilerek LYS  yönelik geçmiş yıllarda LYS'de çıkan sorular ve soru tipleri birebir çözülmüş öğrenci sınava test yönüyle de hazırlanmıştır. </w:t>
      </w:r>
    </w:p>
    <w:p w:rsidR="00701BED" w:rsidRDefault="00701BED" w:rsidP="009C4165">
      <w:pPr>
        <w:spacing w:after="0" w:line="240" w:lineRule="auto"/>
        <w:ind w:left="360"/>
        <w:rPr>
          <w:i/>
        </w:rPr>
      </w:pPr>
      <w:r>
        <w:rPr>
          <w:i/>
        </w:rPr>
        <w:t>Bu aşamada öğrencilere maddi külfet olmaması açısından sorular tarafımızca edinilmiş ve sınıfta çözülmüştü.</w:t>
      </w:r>
    </w:p>
    <w:p w:rsidR="00701BED" w:rsidRDefault="00701BED" w:rsidP="009C4165">
      <w:pPr>
        <w:spacing w:after="0" w:line="240" w:lineRule="auto"/>
        <w:ind w:left="360"/>
        <w:rPr>
          <w:i/>
        </w:rPr>
      </w:pPr>
      <w:r>
        <w:rPr>
          <w:i/>
        </w:rPr>
        <w:t xml:space="preserve">Benzer etkinliklerin yapılması, ders içi küçük sınavlar, test çözümleri ile başarıyı artıracak derse yönelik rehberlik çalışmalarına gidilecektir.  </w:t>
      </w:r>
    </w:p>
    <w:p w:rsidR="00701BED" w:rsidRPr="00210579" w:rsidRDefault="00701BED" w:rsidP="00E30211">
      <w:pPr>
        <w:pStyle w:val="BodyText"/>
        <w:numPr>
          <w:ilvl w:val="0"/>
          <w:numId w:val="9"/>
        </w:numPr>
        <w:spacing w:after="0"/>
        <w:rPr>
          <w:szCs w:val="24"/>
        </w:rPr>
      </w:pPr>
      <w:r>
        <w:rPr>
          <w:szCs w:val="24"/>
        </w:rPr>
        <w:t>Hali hazırdaki 10-11-12. sınıflar idare ile görüş alışverişinde bulunularak Metin KEKİK'e verilmesi uygun görülmüştür. Gelecek olan arkadaşımız 9. sınıfları alacaktır.</w:t>
      </w:r>
    </w:p>
    <w:p w:rsidR="00701BED" w:rsidRDefault="00701BED" w:rsidP="00F25D2C">
      <w:pPr>
        <w:pStyle w:val="BodyText"/>
        <w:numPr>
          <w:ilvl w:val="0"/>
          <w:numId w:val="9"/>
        </w:numPr>
        <w:spacing w:after="0"/>
        <w:rPr>
          <w:szCs w:val="24"/>
        </w:rPr>
      </w:pPr>
      <w:r w:rsidRPr="00D777B1">
        <w:t>Laboratuar kullanı</w:t>
      </w:r>
      <w:r>
        <w:t>ldıktan sonra temiz bırakılmasına</w:t>
      </w:r>
      <w:r w:rsidRPr="00D777B1">
        <w:t>, araç-gereçleri öğrencilerin izinsiz kullanmamalarına, laboratuar ders kullanım</w:t>
      </w:r>
      <w:r>
        <w:t>ının özen gösterilecektir.</w:t>
      </w:r>
    </w:p>
    <w:p w:rsidR="00701BED" w:rsidRPr="007C7550" w:rsidRDefault="00701BED" w:rsidP="00F25D2C">
      <w:pPr>
        <w:pStyle w:val="BodyText"/>
        <w:numPr>
          <w:ilvl w:val="0"/>
          <w:numId w:val="9"/>
        </w:numPr>
        <w:spacing w:after="0"/>
        <w:rPr>
          <w:szCs w:val="24"/>
        </w:rPr>
      </w:pPr>
      <w:r w:rsidRPr="007C7550">
        <w:rPr>
          <w:i/>
        </w:rPr>
        <w:t>2013-2014 Eğitim Öğretim yılı ve nicelerinin huzurlu bir ortamda, başarılarla geçirilmesi dileğiyle toplantıya son verilmiştir.</w:t>
      </w:r>
      <w:r>
        <w:t xml:space="preserve"> </w:t>
      </w:r>
    </w:p>
    <w:p w:rsidR="00701BED" w:rsidRDefault="00701BED" w:rsidP="000D6D74">
      <w:pPr>
        <w:spacing w:after="0" w:line="240" w:lineRule="auto"/>
      </w:pPr>
    </w:p>
    <w:p w:rsidR="00701BED" w:rsidRDefault="00701BED" w:rsidP="00FD7C60">
      <w:pPr>
        <w:pStyle w:val="ListParagraph"/>
        <w:ind w:left="0"/>
        <w:jc w:val="center"/>
      </w:pPr>
      <w:r w:rsidRPr="000D6D74">
        <w:br/>
      </w:r>
      <w:r>
        <w:t>……………………..</w:t>
      </w:r>
      <w:r>
        <w:br/>
      </w:r>
      <w:r w:rsidRPr="000D6D74">
        <w:t>Biyoloji Öğretmeni</w:t>
      </w:r>
    </w:p>
    <w:p w:rsidR="00701BED" w:rsidRDefault="00701BED" w:rsidP="00FD7C60">
      <w:pPr>
        <w:pStyle w:val="ListParagraph"/>
        <w:ind w:left="0"/>
        <w:jc w:val="center"/>
      </w:pPr>
    </w:p>
    <w:p w:rsidR="00701BED" w:rsidRDefault="00701BED" w:rsidP="00FD7C60">
      <w:pPr>
        <w:pStyle w:val="ListParagraph"/>
        <w:ind w:left="0"/>
        <w:jc w:val="center"/>
      </w:pPr>
    </w:p>
    <w:p w:rsidR="00701BED" w:rsidRPr="000D6D74" w:rsidRDefault="00701BED" w:rsidP="00FD7C60">
      <w:pPr>
        <w:jc w:val="center"/>
      </w:pPr>
    </w:p>
    <w:p w:rsidR="00701BED" w:rsidRDefault="00701BED" w:rsidP="00FD7C60">
      <w:pPr>
        <w:jc w:val="center"/>
      </w:pPr>
      <w:r>
        <w:t>………………………..</w:t>
      </w:r>
      <w:r w:rsidRPr="000D6D74">
        <w:t> </w:t>
      </w:r>
      <w:r w:rsidRPr="000D6D74">
        <w:br/>
      </w:r>
      <w:r>
        <w:t>Uygundur</w:t>
      </w:r>
      <w:r w:rsidRPr="000D6D74">
        <w:t> </w:t>
      </w:r>
      <w:r w:rsidRPr="000D6D74">
        <w:br/>
      </w:r>
    </w:p>
    <w:p w:rsidR="00701BED" w:rsidRDefault="00701BED" w:rsidP="000E5DFE">
      <w:pPr>
        <w:jc w:val="center"/>
      </w:pPr>
      <w:r>
        <w:t>……………………………</w:t>
      </w:r>
      <w:r>
        <w:br/>
        <w:t>Okul Müdürü</w:t>
      </w:r>
    </w:p>
    <w:p w:rsidR="00701BED" w:rsidRDefault="00701BED" w:rsidP="000E5DFE">
      <w:pPr>
        <w:jc w:val="center"/>
      </w:pPr>
    </w:p>
    <w:p w:rsidR="00701BED" w:rsidRDefault="00701BED" w:rsidP="000D6D74">
      <w:pPr>
        <w:spacing w:after="0" w:line="240" w:lineRule="auto"/>
      </w:pPr>
    </w:p>
    <w:p w:rsidR="00701BED" w:rsidRDefault="00701BED" w:rsidP="000D6D74">
      <w:pPr>
        <w:spacing w:after="0" w:line="240" w:lineRule="auto"/>
      </w:pPr>
    </w:p>
    <w:p w:rsidR="00701BED" w:rsidRDefault="00701BED" w:rsidP="000D6D74">
      <w:pPr>
        <w:spacing w:after="0" w:line="240" w:lineRule="auto"/>
      </w:pPr>
    </w:p>
    <w:p w:rsidR="00701BED" w:rsidRDefault="00701BED" w:rsidP="002B07B5">
      <w:pPr>
        <w:pStyle w:val="BodyText3"/>
        <w:rPr>
          <w:bCs w:val="0"/>
          <w:i/>
          <w:sz w:val="22"/>
          <w:szCs w:val="22"/>
        </w:rPr>
      </w:pPr>
      <w:r w:rsidRPr="0064162A">
        <w:rPr>
          <w:bCs w:val="0"/>
          <w:i/>
          <w:sz w:val="22"/>
          <w:szCs w:val="22"/>
        </w:rPr>
        <w:t>T.C</w:t>
      </w:r>
      <w:r>
        <w:rPr>
          <w:bCs w:val="0"/>
          <w:i/>
          <w:sz w:val="22"/>
          <w:szCs w:val="22"/>
        </w:rPr>
        <w:t>.</w:t>
      </w:r>
    </w:p>
    <w:p w:rsidR="00701BED" w:rsidRPr="0064162A" w:rsidRDefault="00701BED" w:rsidP="002B07B5">
      <w:pPr>
        <w:pStyle w:val="BodyText3"/>
        <w:rPr>
          <w:bCs w:val="0"/>
          <w:i/>
          <w:sz w:val="22"/>
          <w:szCs w:val="22"/>
        </w:rPr>
      </w:pPr>
      <w:r w:rsidRPr="0064162A">
        <w:rPr>
          <w:bCs w:val="0"/>
          <w:i/>
          <w:sz w:val="22"/>
          <w:szCs w:val="22"/>
        </w:rPr>
        <w:t>MİLLİ EĞİTİM BAKANLIĞI</w:t>
      </w:r>
    </w:p>
    <w:p w:rsidR="00701BED" w:rsidRPr="0064162A" w:rsidRDefault="00701BED" w:rsidP="002B07B5">
      <w:pPr>
        <w:pStyle w:val="BodyText3"/>
        <w:rPr>
          <w:i/>
          <w:sz w:val="22"/>
          <w:szCs w:val="22"/>
        </w:rPr>
      </w:pPr>
      <w:r>
        <w:rPr>
          <w:i/>
          <w:sz w:val="22"/>
          <w:szCs w:val="22"/>
        </w:rPr>
        <w:t>……………………..</w:t>
      </w:r>
      <w:r w:rsidRPr="0064162A">
        <w:rPr>
          <w:i/>
          <w:sz w:val="22"/>
          <w:szCs w:val="22"/>
        </w:rPr>
        <w:t xml:space="preserve"> LİSESİ MÜDÜRLÜĞÜ</w:t>
      </w:r>
    </w:p>
    <w:p w:rsidR="00701BED" w:rsidRDefault="00701BED" w:rsidP="002B07B5">
      <w:pPr>
        <w:pStyle w:val="BodyText3"/>
        <w:rPr>
          <w:i/>
          <w:sz w:val="22"/>
          <w:szCs w:val="22"/>
        </w:rPr>
      </w:pPr>
      <w:r>
        <w:rPr>
          <w:i/>
          <w:sz w:val="22"/>
          <w:szCs w:val="22"/>
        </w:rPr>
        <w:t>2014-2015</w:t>
      </w:r>
      <w:r w:rsidRPr="0064162A">
        <w:rPr>
          <w:i/>
          <w:sz w:val="22"/>
          <w:szCs w:val="22"/>
        </w:rPr>
        <w:t xml:space="preserve"> EĞİTİM </w:t>
      </w:r>
      <w:r>
        <w:rPr>
          <w:i/>
          <w:sz w:val="22"/>
          <w:szCs w:val="22"/>
        </w:rPr>
        <w:t>ve</w:t>
      </w:r>
      <w:r w:rsidRPr="0064162A">
        <w:rPr>
          <w:i/>
          <w:sz w:val="22"/>
          <w:szCs w:val="22"/>
        </w:rPr>
        <w:t xml:space="preserve"> ÖĞRETİM YILI </w:t>
      </w:r>
      <w:r>
        <w:rPr>
          <w:i/>
          <w:sz w:val="22"/>
          <w:szCs w:val="22"/>
        </w:rPr>
        <w:t xml:space="preserve">BİYOLOJİ DERSİ SENEBAŞI </w:t>
      </w:r>
    </w:p>
    <w:p w:rsidR="00701BED" w:rsidRDefault="00701BED" w:rsidP="002B07B5">
      <w:pPr>
        <w:pStyle w:val="BodyText3"/>
        <w:rPr>
          <w:i/>
          <w:sz w:val="22"/>
          <w:szCs w:val="22"/>
        </w:rPr>
      </w:pPr>
      <w:r w:rsidRPr="0064162A">
        <w:rPr>
          <w:i/>
          <w:sz w:val="22"/>
          <w:szCs w:val="22"/>
        </w:rPr>
        <w:t>ZÜMRE ÖĞRETMENLERİ TOPLANTISI TUTANAĞIDIR.</w:t>
      </w:r>
    </w:p>
    <w:p w:rsidR="00701BED" w:rsidRDefault="00701BED" w:rsidP="002B07B5">
      <w:pPr>
        <w:pStyle w:val="BodyText3"/>
        <w:rPr>
          <w:i/>
          <w:sz w:val="22"/>
          <w:szCs w:val="22"/>
        </w:rPr>
      </w:pPr>
    </w:p>
    <w:p w:rsidR="00701BED" w:rsidRPr="0064162A" w:rsidRDefault="00701BED" w:rsidP="002B07B5">
      <w:pPr>
        <w:pStyle w:val="BodyText3"/>
        <w:rPr>
          <w:i/>
          <w:sz w:val="22"/>
          <w:szCs w:val="22"/>
        </w:rPr>
      </w:pPr>
    </w:p>
    <w:p w:rsidR="00701BED" w:rsidRPr="000422D3" w:rsidRDefault="00701BED" w:rsidP="002B07B5">
      <w:pPr>
        <w:pStyle w:val="NoSpacing"/>
        <w:rPr>
          <w:b/>
        </w:rPr>
      </w:pPr>
      <w:r w:rsidRPr="000422D3">
        <w:rPr>
          <w:b/>
        </w:rPr>
        <w:t>TOPLANTI NO</w:t>
      </w:r>
      <w:r>
        <w:rPr>
          <w:b/>
        </w:rPr>
        <w:tab/>
      </w:r>
      <w:r>
        <w:rPr>
          <w:b/>
        </w:rPr>
        <w:tab/>
      </w:r>
      <w:r>
        <w:rPr>
          <w:b/>
        </w:rPr>
        <w:tab/>
      </w:r>
      <w:r w:rsidRPr="000422D3">
        <w:rPr>
          <w:b/>
        </w:rPr>
        <w:t xml:space="preserve">: </w:t>
      </w:r>
      <w:r>
        <w:t>1</w:t>
      </w:r>
    </w:p>
    <w:p w:rsidR="00701BED" w:rsidRPr="000422D3" w:rsidRDefault="00701BED" w:rsidP="002B07B5">
      <w:pPr>
        <w:pStyle w:val="NoSpacing"/>
        <w:rPr>
          <w:b/>
        </w:rPr>
      </w:pPr>
      <w:r w:rsidRPr="000422D3">
        <w:rPr>
          <w:b/>
        </w:rPr>
        <w:t>TOPLANTI TARİHİ</w:t>
      </w:r>
      <w:r>
        <w:rPr>
          <w:b/>
        </w:rPr>
        <w:tab/>
      </w:r>
      <w:r>
        <w:rPr>
          <w:b/>
        </w:rPr>
        <w:tab/>
      </w:r>
      <w:r w:rsidRPr="000422D3">
        <w:rPr>
          <w:b/>
        </w:rPr>
        <w:t xml:space="preserve">: </w:t>
      </w:r>
      <w:r>
        <w:t>12/09/2014</w:t>
      </w:r>
    </w:p>
    <w:p w:rsidR="00701BED" w:rsidRPr="000422D3" w:rsidRDefault="00701BED" w:rsidP="002B07B5">
      <w:pPr>
        <w:pStyle w:val="NoSpacing"/>
        <w:rPr>
          <w:b/>
        </w:rPr>
      </w:pPr>
      <w:r w:rsidRPr="000422D3">
        <w:rPr>
          <w:b/>
        </w:rPr>
        <w:t>TOPLANTI SAATİ</w:t>
      </w:r>
      <w:r>
        <w:rPr>
          <w:b/>
        </w:rPr>
        <w:tab/>
      </w:r>
      <w:r>
        <w:rPr>
          <w:b/>
        </w:rPr>
        <w:tab/>
      </w:r>
      <w:r w:rsidRPr="000422D3">
        <w:rPr>
          <w:b/>
        </w:rPr>
        <w:t xml:space="preserve">: </w:t>
      </w:r>
      <w:r>
        <w:t>10</w:t>
      </w:r>
      <w:r w:rsidRPr="000422D3">
        <w:t>.00</w:t>
      </w:r>
    </w:p>
    <w:p w:rsidR="00701BED" w:rsidRPr="000422D3" w:rsidRDefault="00701BED" w:rsidP="002B07B5">
      <w:pPr>
        <w:pStyle w:val="NoSpacing"/>
        <w:rPr>
          <w:b/>
        </w:rPr>
      </w:pPr>
      <w:r w:rsidRPr="000422D3">
        <w:rPr>
          <w:b/>
        </w:rPr>
        <w:t>TOPLANTI YERİ</w:t>
      </w:r>
      <w:r>
        <w:rPr>
          <w:b/>
        </w:rPr>
        <w:tab/>
      </w:r>
      <w:r>
        <w:rPr>
          <w:b/>
        </w:rPr>
        <w:tab/>
      </w:r>
      <w:r>
        <w:rPr>
          <w:b/>
        </w:rPr>
        <w:tab/>
      </w:r>
      <w:r w:rsidRPr="000422D3">
        <w:rPr>
          <w:b/>
        </w:rPr>
        <w:t xml:space="preserve">: </w:t>
      </w:r>
      <w:r w:rsidRPr="000422D3">
        <w:t>Öğretmenler Odası</w:t>
      </w:r>
    </w:p>
    <w:p w:rsidR="00701BED" w:rsidRDefault="00701BED" w:rsidP="002B07B5">
      <w:pPr>
        <w:pStyle w:val="NoSpacing"/>
      </w:pPr>
      <w:r w:rsidRPr="000422D3">
        <w:rPr>
          <w:b/>
        </w:rPr>
        <w:t>TOPLANTIYA KATILANLAR</w:t>
      </w:r>
      <w:r>
        <w:rPr>
          <w:b/>
        </w:rPr>
        <w:tab/>
      </w:r>
      <w:r w:rsidRPr="000422D3">
        <w:rPr>
          <w:b/>
        </w:rPr>
        <w:t xml:space="preserve">: </w:t>
      </w:r>
      <w:r>
        <w:t>Metin KEKİK</w:t>
      </w:r>
    </w:p>
    <w:p w:rsidR="00701BED" w:rsidRDefault="00701BED" w:rsidP="00843A13">
      <w:pPr>
        <w:pStyle w:val="NoSpacing"/>
        <w:rPr>
          <w:b/>
        </w:rPr>
      </w:pPr>
    </w:p>
    <w:p w:rsidR="00701BED" w:rsidRDefault="00701BED" w:rsidP="00843A13">
      <w:pPr>
        <w:pStyle w:val="NoSpacing"/>
        <w:rPr>
          <w:b/>
        </w:rPr>
      </w:pPr>
    </w:p>
    <w:p w:rsidR="00701BED" w:rsidRPr="000422D3" w:rsidRDefault="00701BED" w:rsidP="00843A13">
      <w:pPr>
        <w:pStyle w:val="NoSpacing"/>
        <w:rPr>
          <w:b/>
        </w:rPr>
      </w:pPr>
      <w:r w:rsidRPr="000422D3">
        <w:rPr>
          <w:b/>
        </w:rPr>
        <w:t xml:space="preserve">    </w:t>
      </w:r>
      <w:r>
        <w:rPr>
          <w:b/>
        </w:rPr>
        <w:tab/>
      </w:r>
      <w:r>
        <w:t xml:space="preserve">2014-2015 Öğretim yılı </w:t>
      </w:r>
      <w:r w:rsidRPr="000422D3">
        <w:t>I. Dönem Bi</w:t>
      </w:r>
      <w:r>
        <w:t>yoloji Dersi Zümre toplantısı 12/09/2014</w:t>
      </w:r>
      <w:r>
        <w:rPr>
          <w:b/>
        </w:rPr>
        <w:t xml:space="preserve"> </w:t>
      </w:r>
      <w:r w:rsidRPr="000422D3">
        <w:t>tarih</w:t>
      </w:r>
      <w:r>
        <w:t>inde</w:t>
      </w:r>
      <w:r w:rsidRPr="000422D3">
        <w:t xml:space="preserve"> saat </w:t>
      </w:r>
      <w:r>
        <w:t>10.0</w:t>
      </w:r>
      <w:r w:rsidRPr="000422D3">
        <w:t>0</w:t>
      </w:r>
      <w:r>
        <w:t>’da</w:t>
      </w:r>
      <w:r w:rsidRPr="000422D3">
        <w:t xml:space="preserve"> Biyoloji Öğretmeni </w:t>
      </w:r>
      <w:r>
        <w:t>…………………</w:t>
      </w:r>
      <w:r w:rsidRPr="000422D3">
        <w:t xml:space="preserve"> </w:t>
      </w:r>
      <w:r>
        <w:t>tarafından yapılmış</w:t>
      </w:r>
      <w:r w:rsidRPr="000422D3">
        <w:t xml:space="preserve">, aşağıdaki gündem maddeleri </w:t>
      </w:r>
      <w:r>
        <w:t>incelenerek</w:t>
      </w:r>
      <w:r w:rsidRPr="000422D3">
        <w:t>, karara bağlanmıştır.</w:t>
      </w:r>
    </w:p>
    <w:p w:rsidR="00701BED" w:rsidRPr="000422D3" w:rsidRDefault="00701BED" w:rsidP="00843A13">
      <w:pPr>
        <w:pStyle w:val="NoSpacing"/>
        <w:rPr>
          <w:b/>
        </w:rPr>
      </w:pPr>
    </w:p>
    <w:p w:rsidR="00701BED" w:rsidRDefault="00701BED" w:rsidP="00843A13">
      <w:pPr>
        <w:pStyle w:val="NoSpacing"/>
        <w:rPr>
          <w:b/>
        </w:rPr>
      </w:pPr>
    </w:p>
    <w:p w:rsidR="00701BED" w:rsidRPr="0064162A" w:rsidRDefault="00701BED" w:rsidP="00843A13">
      <w:pPr>
        <w:rPr>
          <w:i/>
        </w:rPr>
      </w:pPr>
      <w:r w:rsidRPr="0064162A">
        <w:rPr>
          <w:b/>
          <w:i/>
          <w:u w:val="single"/>
        </w:rPr>
        <w:t>GÜNDEM MADDELERİ:</w:t>
      </w:r>
      <w:r w:rsidRPr="00B748C5">
        <w:rPr>
          <w:i/>
        </w:rPr>
        <w:t xml:space="preserve"> </w:t>
      </w:r>
    </w:p>
    <w:p w:rsidR="00701BED" w:rsidRPr="00BC46C0" w:rsidRDefault="00701BED" w:rsidP="002B07B5">
      <w:pPr>
        <w:numPr>
          <w:ilvl w:val="0"/>
          <w:numId w:val="18"/>
        </w:numPr>
        <w:spacing w:after="0" w:line="240" w:lineRule="auto"/>
        <w:rPr>
          <w:i/>
        </w:rPr>
      </w:pPr>
      <w:r w:rsidRPr="00BC46C0">
        <w:rPr>
          <w:i/>
        </w:rPr>
        <w:t>Açılış,  yoklama ve</w:t>
      </w:r>
      <w:r>
        <w:rPr>
          <w:i/>
        </w:rPr>
        <w:t xml:space="preserve"> </w:t>
      </w:r>
      <w:r w:rsidRPr="00BC46C0">
        <w:rPr>
          <w:i/>
        </w:rPr>
        <w:t>Zümre başkanının seçimi</w:t>
      </w:r>
    </w:p>
    <w:p w:rsidR="00701BED" w:rsidRPr="00210579" w:rsidRDefault="00701BED" w:rsidP="002B07B5">
      <w:pPr>
        <w:pStyle w:val="BodyText"/>
        <w:numPr>
          <w:ilvl w:val="0"/>
          <w:numId w:val="18"/>
        </w:numPr>
        <w:spacing w:after="0"/>
        <w:rPr>
          <w:szCs w:val="24"/>
        </w:rPr>
      </w:pPr>
      <w:r w:rsidRPr="00210579">
        <w:rPr>
          <w:szCs w:val="24"/>
        </w:rPr>
        <w:t>Milli Eğitim Temel Kanunu’ndan Türk Milli Eğitimin Amaçları okunması.</w:t>
      </w:r>
    </w:p>
    <w:p w:rsidR="00701BED" w:rsidRPr="00210579" w:rsidRDefault="00701BED" w:rsidP="002B07B5">
      <w:pPr>
        <w:pStyle w:val="BodyText"/>
        <w:numPr>
          <w:ilvl w:val="0"/>
          <w:numId w:val="18"/>
        </w:numPr>
        <w:spacing w:after="0"/>
        <w:rPr>
          <w:szCs w:val="24"/>
        </w:rPr>
      </w:pPr>
      <w:r>
        <w:rPr>
          <w:szCs w:val="24"/>
        </w:rPr>
        <w:t xml:space="preserve">Değişen </w:t>
      </w:r>
      <w:r w:rsidRPr="009131B0">
        <w:rPr>
          <w:szCs w:val="24"/>
        </w:rPr>
        <w:t>Ortaöğretim Biyoloji Dersi (9, 10, 11 ve 12. Sınıflar)</w:t>
      </w:r>
      <w:r>
        <w:rPr>
          <w:szCs w:val="24"/>
        </w:rPr>
        <w:t xml:space="preserve"> Öğretim Programın</w:t>
      </w:r>
      <w:r w:rsidRPr="00210579">
        <w:rPr>
          <w:szCs w:val="24"/>
        </w:rPr>
        <w:t xml:space="preserve">ın okunması, üzerinde görüşmelerin yapılması </w:t>
      </w:r>
    </w:p>
    <w:p w:rsidR="00701BED" w:rsidRPr="009131B0" w:rsidRDefault="00701BED" w:rsidP="002B07B5">
      <w:pPr>
        <w:pStyle w:val="BodyText"/>
        <w:numPr>
          <w:ilvl w:val="0"/>
          <w:numId w:val="18"/>
        </w:numPr>
        <w:spacing w:after="0"/>
        <w:rPr>
          <w:szCs w:val="24"/>
        </w:rPr>
      </w:pPr>
      <w:r>
        <w:rPr>
          <w:szCs w:val="24"/>
        </w:rPr>
        <w:t xml:space="preserve">Yeni </w:t>
      </w:r>
      <w:r w:rsidRPr="00210579">
        <w:rPr>
          <w:szCs w:val="24"/>
        </w:rPr>
        <w:t>Ortaö</w:t>
      </w:r>
      <w:r w:rsidRPr="006D177C">
        <w:rPr>
          <w:szCs w:val="24"/>
        </w:rPr>
        <w:t>ğretim Kurumları Yönetmeliği’nin incelenmesi</w:t>
      </w:r>
      <w:r>
        <w:rPr>
          <w:szCs w:val="24"/>
        </w:rPr>
        <w:t>,</w:t>
      </w:r>
      <w:r w:rsidRPr="006D177C">
        <w:rPr>
          <w:szCs w:val="24"/>
        </w:rPr>
        <w:t xml:space="preserve"> </w:t>
      </w:r>
      <w:r w:rsidRPr="006D177C">
        <w:rPr>
          <w:bCs/>
          <w:sz w:val="20"/>
          <w:szCs w:val="20"/>
        </w:rPr>
        <w:t>Öğrenci Başarısının Değerlendirilmesi başlığına ait</w:t>
      </w:r>
      <w:r w:rsidRPr="009131B0">
        <w:rPr>
          <w:szCs w:val="24"/>
        </w:rPr>
        <w:t xml:space="preserve"> maddelerinin okunması.</w:t>
      </w:r>
    </w:p>
    <w:p w:rsidR="00701BED" w:rsidRPr="00E0762E" w:rsidRDefault="00701BED" w:rsidP="002B07B5">
      <w:pPr>
        <w:pStyle w:val="BodyText"/>
        <w:numPr>
          <w:ilvl w:val="0"/>
          <w:numId w:val="18"/>
        </w:numPr>
        <w:spacing w:after="0"/>
        <w:rPr>
          <w:szCs w:val="24"/>
        </w:rPr>
      </w:pPr>
      <w:r w:rsidRPr="00E0762E">
        <w:rPr>
          <w:szCs w:val="24"/>
        </w:rPr>
        <w:t xml:space="preserve">Bir önceki yıl zümre kararlarının incelenmesi ve </w:t>
      </w:r>
      <w:r>
        <w:rPr>
          <w:szCs w:val="24"/>
        </w:rPr>
        <w:t>2013-2014</w:t>
      </w:r>
      <w:r w:rsidRPr="00E0762E">
        <w:rPr>
          <w:szCs w:val="24"/>
        </w:rPr>
        <w:t xml:space="preserve"> eğitim-öğretim yılının değerlendirilmesi.</w:t>
      </w:r>
    </w:p>
    <w:p w:rsidR="00701BED" w:rsidRDefault="00701BED" w:rsidP="002B07B5">
      <w:pPr>
        <w:pStyle w:val="BodyText"/>
        <w:numPr>
          <w:ilvl w:val="0"/>
          <w:numId w:val="18"/>
        </w:numPr>
        <w:spacing w:after="0"/>
        <w:rPr>
          <w:szCs w:val="24"/>
        </w:rPr>
      </w:pPr>
      <w:r w:rsidRPr="00210579">
        <w:rPr>
          <w:szCs w:val="24"/>
        </w:rPr>
        <w:t>Atatürk inkılâp ve ilkelerinin öğretim esaslar</w:t>
      </w:r>
      <w:r>
        <w:rPr>
          <w:szCs w:val="24"/>
        </w:rPr>
        <w:t>ı üzerinde görüşmeler yapılması.</w:t>
      </w:r>
    </w:p>
    <w:p w:rsidR="00701BED" w:rsidRPr="00D777B1" w:rsidRDefault="00701BED" w:rsidP="002B07B5">
      <w:pPr>
        <w:pStyle w:val="NoSpacing"/>
        <w:numPr>
          <w:ilvl w:val="0"/>
          <w:numId w:val="18"/>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701BED" w:rsidRPr="009131B0" w:rsidRDefault="00701BED" w:rsidP="002B07B5">
      <w:pPr>
        <w:pStyle w:val="NoSpacing"/>
        <w:numPr>
          <w:ilvl w:val="0"/>
          <w:numId w:val="18"/>
        </w:numPr>
      </w:pPr>
      <w:r w:rsidRPr="00D777B1">
        <w:t>Ders araç-gereçlerinin tespiti, ders kitapları ve yardımcı kaynakların belirlenmesi</w:t>
      </w:r>
    </w:p>
    <w:p w:rsidR="00701BED" w:rsidRPr="00A2069E" w:rsidRDefault="00701BED" w:rsidP="002B07B5">
      <w:pPr>
        <w:pStyle w:val="BodyText"/>
        <w:numPr>
          <w:ilvl w:val="0"/>
          <w:numId w:val="18"/>
        </w:numPr>
        <w:spacing w:after="0"/>
        <w:rPr>
          <w:szCs w:val="24"/>
        </w:rPr>
      </w:pPr>
      <w:r>
        <w:rPr>
          <w:szCs w:val="24"/>
        </w:rPr>
        <w:t xml:space="preserve">Yazılı sayısının, </w:t>
      </w:r>
      <w:r w:rsidRPr="00210579">
        <w:rPr>
          <w:szCs w:val="24"/>
        </w:rPr>
        <w:t>ortak sınav</w:t>
      </w:r>
      <w:r>
        <w:rPr>
          <w:szCs w:val="24"/>
        </w:rPr>
        <w:t xml:space="preserve">ların türünün ve tarihinin belirlenmesi. </w:t>
      </w:r>
      <w:r w:rsidRPr="00A2069E">
        <w:rPr>
          <w:szCs w:val="24"/>
        </w:rPr>
        <w:t>Yazılı sınavlar ve yazılı sorularının hazırlanmasında dikkat edilecek hususlar üzerinde görüşmeler yapılması.</w:t>
      </w:r>
    </w:p>
    <w:p w:rsidR="00701BED" w:rsidRPr="00CC5AF8" w:rsidRDefault="00701BED" w:rsidP="002B07B5">
      <w:pPr>
        <w:pStyle w:val="BodyText"/>
        <w:numPr>
          <w:ilvl w:val="0"/>
          <w:numId w:val="18"/>
        </w:numPr>
        <w:spacing w:after="0"/>
        <w:rPr>
          <w:szCs w:val="24"/>
        </w:rPr>
      </w:pPr>
      <w:r>
        <w:rPr>
          <w:szCs w:val="24"/>
        </w:rPr>
        <w:t>Proje</w:t>
      </w:r>
      <w:r w:rsidRPr="00210579">
        <w:rPr>
          <w:szCs w:val="24"/>
        </w:rPr>
        <w:t xml:space="preserve"> </w:t>
      </w:r>
      <w:r>
        <w:rPr>
          <w:szCs w:val="24"/>
        </w:rPr>
        <w:t>- Performans konularının belirlenmesi, öğrenciye</w:t>
      </w:r>
      <w:r w:rsidRPr="00210579">
        <w:rPr>
          <w:szCs w:val="24"/>
        </w:rPr>
        <w:t xml:space="preserve"> verilmesinde dikkat edilecek hususlar üzerinde görüşmeler yapılması.</w:t>
      </w:r>
    </w:p>
    <w:p w:rsidR="00701BED" w:rsidRPr="009C4165" w:rsidRDefault="00701BED" w:rsidP="002B07B5">
      <w:pPr>
        <w:pStyle w:val="BodyText"/>
        <w:numPr>
          <w:ilvl w:val="0"/>
          <w:numId w:val="18"/>
        </w:numPr>
        <w:spacing w:after="0"/>
        <w:rPr>
          <w:szCs w:val="24"/>
        </w:rPr>
      </w:pPr>
      <w:r w:rsidRPr="00210579">
        <w:rPr>
          <w:szCs w:val="24"/>
        </w:rPr>
        <w:t>Öğrenci başarısının artırılması için alınması gereken tedbirlerin tespit edilmesi.</w:t>
      </w:r>
      <w:r>
        <w:rPr>
          <w:szCs w:val="24"/>
        </w:rPr>
        <w:t xml:space="preserve"> </w:t>
      </w:r>
      <w:r w:rsidRPr="009C4165">
        <w:rPr>
          <w:szCs w:val="24"/>
        </w:rPr>
        <w:t>Okul öğrencilerinin YGS ve LYS (Biyoloji Dersleri) başarı durumunun görüşülmesi ve başarıyı artırıcı önlemlerin belirlenip kararlaştırılması.</w:t>
      </w:r>
    </w:p>
    <w:p w:rsidR="00701BED" w:rsidRPr="00210579" w:rsidRDefault="00701BED" w:rsidP="002B07B5">
      <w:pPr>
        <w:pStyle w:val="BodyText"/>
        <w:numPr>
          <w:ilvl w:val="0"/>
          <w:numId w:val="18"/>
        </w:numPr>
        <w:spacing w:after="0"/>
        <w:rPr>
          <w:szCs w:val="24"/>
        </w:rPr>
      </w:pPr>
      <w:r w:rsidRPr="00210579">
        <w:rPr>
          <w:szCs w:val="24"/>
        </w:rPr>
        <w:t xml:space="preserve">Haftalık Ders programında </w:t>
      </w:r>
      <w:r>
        <w:rPr>
          <w:szCs w:val="24"/>
        </w:rPr>
        <w:t xml:space="preserve">zümreler arasında </w:t>
      </w:r>
      <w:r w:rsidRPr="00210579">
        <w:rPr>
          <w:szCs w:val="24"/>
        </w:rPr>
        <w:t xml:space="preserve">Biyoloji derslerinin </w:t>
      </w:r>
      <w:r>
        <w:rPr>
          <w:szCs w:val="24"/>
        </w:rPr>
        <w:t>paylaşımı</w:t>
      </w:r>
      <w:r w:rsidRPr="00210579">
        <w:rPr>
          <w:szCs w:val="24"/>
        </w:rPr>
        <w:t xml:space="preserve"> ve derslerin programda dağılımının görüşülmesi.</w:t>
      </w:r>
    </w:p>
    <w:p w:rsidR="00701BED" w:rsidRPr="00210579" w:rsidRDefault="00701BED" w:rsidP="002B07B5">
      <w:pPr>
        <w:pStyle w:val="BodyText"/>
        <w:numPr>
          <w:ilvl w:val="0"/>
          <w:numId w:val="18"/>
        </w:numPr>
        <w:spacing w:after="0"/>
        <w:rPr>
          <w:szCs w:val="24"/>
        </w:rPr>
      </w:pPr>
      <w:r w:rsidRPr="00210579">
        <w:rPr>
          <w:szCs w:val="24"/>
        </w:rPr>
        <w:t>Laboratuar kullanımının ve deney araç gereçleri kullanımının görüşülmesi.</w:t>
      </w:r>
    </w:p>
    <w:p w:rsidR="00701BED" w:rsidRDefault="00701BED" w:rsidP="00843A13">
      <w:pPr>
        <w:numPr>
          <w:ilvl w:val="0"/>
          <w:numId w:val="18"/>
        </w:numPr>
        <w:spacing w:after="0" w:line="240" w:lineRule="auto"/>
        <w:ind w:left="0" w:firstLine="0"/>
      </w:pPr>
      <w:r w:rsidRPr="007C7550">
        <w:rPr>
          <w:i/>
        </w:rPr>
        <w:t>Dilek, temenniler ve kapanış.</w:t>
      </w:r>
    </w:p>
    <w:p w:rsidR="00701BED" w:rsidRDefault="00701BED" w:rsidP="000D6D74">
      <w:pPr>
        <w:spacing w:after="0" w:line="240" w:lineRule="auto"/>
        <w:rPr>
          <w:b/>
          <w:bCs/>
          <w:u w:val="single"/>
        </w:rPr>
      </w:pPr>
      <w:r w:rsidRPr="000D6D74">
        <w:br/>
      </w:r>
      <w:r w:rsidRPr="000D6D74">
        <w:rPr>
          <w:b/>
          <w:bCs/>
          <w:u w:val="single"/>
        </w:rPr>
        <w:t>ALINAN KARARLA</w:t>
      </w:r>
      <w:r>
        <w:rPr>
          <w:b/>
          <w:bCs/>
          <w:u w:val="single"/>
        </w:rPr>
        <w:t>R:</w:t>
      </w:r>
    </w:p>
    <w:p w:rsidR="00701BED" w:rsidRPr="000D6D74" w:rsidRDefault="00701BED" w:rsidP="000D6D74">
      <w:pPr>
        <w:spacing w:after="0" w:line="240" w:lineRule="auto"/>
      </w:pPr>
    </w:p>
    <w:p w:rsidR="00701BED" w:rsidRDefault="00701BED" w:rsidP="007C7550">
      <w:pPr>
        <w:pStyle w:val="ListParagraph"/>
        <w:numPr>
          <w:ilvl w:val="0"/>
          <w:numId w:val="5"/>
        </w:numPr>
      </w:pPr>
      <w:r>
        <w:t>Zümre Başkanı olarak ……………….. görev alacaktır.</w:t>
      </w:r>
    </w:p>
    <w:p w:rsidR="00701BED" w:rsidRDefault="00701BED" w:rsidP="007C7550">
      <w:pPr>
        <w:pStyle w:val="ListParagraph"/>
        <w:numPr>
          <w:ilvl w:val="0"/>
          <w:numId w:val="5"/>
        </w:numPr>
        <w:spacing w:after="0" w:line="240" w:lineRule="auto"/>
      </w:pPr>
      <w:r w:rsidRPr="000E5DFE">
        <w:rPr>
          <w:i/>
        </w:rPr>
        <w:t>Öğrencilere sınavlar haricinde küçük dönütlerle sınava ve üniversite sınavına yönelik çalışmalar yapılmasına karar verildi</w:t>
      </w:r>
      <w:r>
        <w:t xml:space="preserve">. </w:t>
      </w:r>
    </w:p>
    <w:p w:rsidR="00701BED" w:rsidRPr="007C7550" w:rsidRDefault="00701BED" w:rsidP="007C7550">
      <w:pPr>
        <w:pStyle w:val="ListParagraph"/>
        <w:numPr>
          <w:ilvl w:val="0"/>
          <w:numId w:val="5"/>
        </w:numPr>
        <w:spacing w:after="0" w:line="240" w:lineRule="auto"/>
      </w:pPr>
      <w:r w:rsidRPr="000E5DFE">
        <w:rPr>
          <w:i/>
        </w:rPr>
        <w:t>Atatürk ilke ve inkılâpları ile tarihimizde dönüm noktası olan öğrencinin milli benlik duygusunu artıran ve milletimizin ortak duygularını ifade eden günlerin sadece yıllık planlarda belirtildiği gün ve zamanlarla kısıtlı kalmayacak şekilde derslere yayılarak işlenmesi gerektiği kararlaştırıldı.</w:t>
      </w:r>
    </w:p>
    <w:p w:rsidR="00701BED" w:rsidRDefault="00701BED" w:rsidP="007C7550">
      <w:pPr>
        <w:pStyle w:val="ListParagraph"/>
        <w:numPr>
          <w:ilvl w:val="0"/>
          <w:numId w:val="5"/>
        </w:numPr>
        <w:spacing w:after="0" w:line="240" w:lineRule="auto"/>
      </w:pPr>
      <w:r>
        <w:t xml:space="preserve">Yeni </w:t>
      </w:r>
      <w:r w:rsidRPr="00D777B1">
        <w:t>Program</w:t>
      </w:r>
      <w:r>
        <w:t xml:space="preserve"> (9. Sınıf) ve yürürlükteki programa (10-11-12. Sınıflara) göre ölçme ve değerlendirme ve Biyoloji </w:t>
      </w:r>
      <w:r w:rsidRPr="00D777B1">
        <w:t>dersin</w:t>
      </w:r>
      <w:r>
        <w:t>in</w:t>
      </w:r>
      <w:r w:rsidRPr="00D777B1">
        <w:t xml:space="preserve"> işlenişinde uygul</w:t>
      </w:r>
      <w:r>
        <w:t>anacak Eğitim Yöntem-Teknikler karar bağlandı.</w:t>
      </w:r>
    </w:p>
    <w:p w:rsidR="00701BED" w:rsidRPr="00D777B1" w:rsidRDefault="00701BED" w:rsidP="007C7550">
      <w:pPr>
        <w:pStyle w:val="ListParagraph"/>
        <w:numPr>
          <w:ilvl w:val="0"/>
          <w:numId w:val="5"/>
        </w:numPr>
        <w:spacing w:after="0" w:line="240" w:lineRule="auto"/>
      </w:pPr>
      <w:r>
        <w:t>Yıllık Planların okul idaresine tesliminin Eylül ayının ilk ders haftası olası kararlaştırıldı.</w:t>
      </w:r>
    </w:p>
    <w:p w:rsidR="00701BED" w:rsidRDefault="00701BED" w:rsidP="007C7550">
      <w:pPr>
        <w:pStyle w:val="ListParagraph"/>
        <w:numPr>
          <w:ilvl w:val="0"/>
          <w:numId w:val="5"/>
        </w:numPr>
        <w:spacing w:after="0" w:line="240" w:lineRule="auto"/>
      </w:pPr>
      <w:r>
        <w:t>Öğrencilere kaynak kitap aldırılmadığı ve aldırılmayacağı fakat 12. sınıflar düzeyinde çıkmış bütün soruların ilgili derslerde soru tipleri irdelenerek çözülmesi gerektiği kararlaştırıldı.</w:t>
      </w:r>
    </w:p>
    <w:p w:rsidR="00701BED" w:rsidRPr="007C7550" w:rsidRDefault="00701BED" w:rsidP="007C7550">
      <w:pPr>
        <w:pStyle w:val="ListParagraph"/>
        <w:numPr>
          <w:ilvl w:val="0"/>
          <w:numId w:val="5"/>
        </w:numPr>
        <w:spacing w:after="0" w:line="240" w:lineRule="auto"/>
      </w:pPr>
      <w:r w:rsidRPr="007C7550">
        <w:rPr>
          <w:szCs w:val="24"/>
        </w:rPr>
        <w:t>Yazılı Sayısı ve Tarihleri:</w:t>
      </w:r>
    </w:p>
    <w:p w:rsidR="00701BED" w:rsidRDefault="00701BED" w:rsidP="007C7550">
      <w:pPr>
        <w:pStyle w:val="BodyText"/>
        <w:spacing w:after="0"/>
        <w:ind w:left="360"/>
        <w:rPr>
          <w:szCs w:val="24"/>
        </w:rPr>
      </w:pPr>
      <w:r>
        <w:rPr>
          <w:szCs w:val="24"/>
        </w:rPr>
        <w:t xml:space="preserve">9. Sınıflar her dönem için üç kez; </w:t>
      </w:r>
    </w:p>
    <w:p w:rsidR="00701BED" w:rsidRDefault="00701BED" w:rsidP="007C7550">
      <w:pPr>
        <w:pStyle w:val="BodyText"/>
        <w:numPr>
          <w:ilvl w:val="0"/>
          <w:numId w:val="15"/>
        </w:numPr>
        <w:spacing w:after="0"/>
        <w:rPr>
          <w:szCs w:val="24"/>
        </w:rPr>
      </w:pPr>
      <w:r>
        <w:rPr>
          <w:szCs w:val="24"/>
        </w:rPr>
        <w:t>Birinci sınav 1. ve 2. dönemin 7. Haftası,</w:t>
      </w:r>
    </w:p>
    <w:p w:rsidR="00701BED" w:rsidRDefault="00701BED" w:rsidP="007C7550">
      <w:pPr>
        <w:pStyle w:val="BodyText"/>
        <w:numPr>
          <w:ilvl w:val="0"/>
          <w:numId w:val="15"/>
        </w:numPr>
        <w:spacing w:after="0"/>
        <w:rPr>
          <w:szCs w:val="24"/>
        </w:rPr>
      </w:pPr>
      <w:r>
        <w:rPr>
          <w:szCs w:val="24"/>
        </w:rPr>
        <w:t>İkinci sınav 1. ve 2. dönemin 11. Haftası,</w:t>
      </w:r>
    </w:p>
    <w:p w:rsidR="00701BED" w:rsidRDefault="00701BED" w:rsidP="007C7550">
      <w:pPr>
        <w:pStyle w:val="BodyText"/>
        <w:numPr>
          <w:ilvl w:val="0"/>
          <w:numId w:val="15"/>
        </w:numPr>
        <w:spacing w:after="0"/>
        <w:rPr>
          <w:szCs w:val="24"/>
        </w:rPr>
      </w:pPr>
      <w:r>
        <w:rPr>
          <w:szCs w:val="24"/>
        </w:rPr>
        <w:t>Ücüncü sınav 1. ve 2. dönemin 16. Haftasında yapılması.</w:t>
      </w:r>
    </w:p>
    <w:p w:rsidR="00701BED" w:rsidRPr="00C6449A" w:rsidRDefault="00701BED" w:rsidP="007C7550">
      <w:pPr>
        <w:pStyle w:val="BodyText"/>
        <w:spacing w:after="0"/>
        <w:ind w:left="360"/>
        <w:rPr>
          <w:szCs w:val="24"/>
        </w:rPr>
      </w:pPr>
      <w:r>
        <w:rPr>
          <w:szCs w:val="24"/>
        </w:rPr>
        <w:t>10-11-12. Sınıflar her dönem için iki kez;</w:t>
      </w:r>
    </w:p>
    <w:p w:rsidR="00701BED" w:rsidRDefault="00701BED" w:rsidP="007C7550">
      <w:pPr>
        <w:pStyle w:val="BodyText"/>
        <w:numPr>
          <w:ilvl w:val="0"/>
          <w:numId w:val="15"/>
        </w:numPr>
        <w:spacing w:after="0"/>
        <w:rPr>
          <w:szCs w:val="24"/>
        </w:rPr>
      </w:pPr>
      <w:r>
        <w:rPr>
          <w:szCs w:val="24"/>
        </w:rPr>
        <w:t>Birinci sınav 1. ve 2. dönemin 8. Haftası,</w:t>
      </w:r>
    </w:p>
    <w:p w:rsidR="00701BED" w:rsidRDefault="00701BED" w:rsidP="007C7550">
      <w:pPr>
        <w:pStyle w:val="BodyText"/>
        <w:numPr>
          <w:ilvl w:val="0"/>
          <w:numId w:val="15"/>
        </w:numPr>
        <w:spacing w:after="0"/>
        <w:rPr>
          <w:szCs w:val="24"/>
        </w:rPr>
      </w:pPr>
      <w:r>
        <w:rPr>
          <w:szCs w:val="24"/>
        </w:rPr>
        <w:t>İkinci sınav 1. ve 2. dönemin 16. Haftasında yapılması uygundur.</w:t>
      </w:r>
    </w:p>
    <w:p w:rsidR="00701BED" w:rsidRDefault="00701BED" w:rsidP="007C7550">
      <w:pPr>
        <w:pStyle w:val="BodyText"/>
        <w:spacing w:after="0"/>
        <w:rPr>
          <w:szCs w:val="24"/>
        </w:rPr>
      </w:pPr>
      <w:r>
        <w:rPr>
          <w:szCs w:val="24"/>
        </w:rPr>
        <w:t xml:space="preserve">Bu tarihler okulun diğer zümreleri ile koordine edilerek bir yahut iki hafta kadar sarkabilir, erkene alınabilir olması. </w:t>
      </w:r>
    </w:p>
    <w:p w:rsidR="00701BED" w:rsidRPr="00BA5789" w:rsidRDefault="00701BED" w:rsidP="007C7550">
      <w:pPr>
        <w:pStyle w:val="BodyText"/>
        <w:spacing w:after="0"/>
        <w:rPr>
          <w:szCs w:val="24"/>
        </w:rPr>
      </w:pPr>
      <w:r>
        <w:rPr>
          <w:szCs w:val="24"/>
        </w:rPr>
        <w:t>Üç sınavın olduğu 9. sınıflarda yazılılardan üçüncüsü ve iki yazılının olduğu 10-11-12. sınıflarda yazılılardan ikincisinin test usulünde hazırlanması, kalan yazılıların diğer usullerin kullanıldığı karma metotla uygulanması kararlaştırıldı.</w:t>
      </w:r>
      <w:r>
        <w:br/>
      </w:r>
    </w:p>
    <w:p w:rsidR="00701BED" w:rsidRPr="00BA5789" w:rsidRDefault="00701BED" w:rsidP="009F4E62">
      <w:pPr>
        <w:pStyle w:val="ListParagraph"/>
        <w:numPr>
          <w:ilvl w:val="0"/>
          <w:numId w:val="5"/>
        </w:numPr>
        <w:spacing w:after="0" w:line="240" w:lineRule="auto"/>
      </w:pPr>
      <w:r>
        <w:rPr>
          <w:szCs w:val="24"/>
        </w:rPr>
        <w:t>2014-2015 Eğitim öğretim yılı için öğrencilere düzeylerine ve ilgileri dikkate alınarak verilebilecek Proje ve Performans çalışmalarının sınıf bazında dağılımı belirlendi ve karara bağlandı</w:t>
      </w:r>
      <w:r>
        <w:rPr>
          <w:i/>
        </w:rPr>
        <w:t>.</w:t>
      </w:r>
    </w:p>
    <w:p w:rsidR="00701BED" w:rsidRDefault="00701BED" w:rsidP="00BA5789">
      <w:pPr>
        <w:numPr>
          <w:ilvl w:val="0"/>
          <w:numId w:val="5"/>
        </w:numPr>
        <w:spacing w:after="0" w:line="240" w:lineRule="auto"/>
        <w:rPr>
          <w:i/>
        </w:rPr>
      </w:pPr>
      <w:r>
        <w:rPr>
          <w:i/>
        </w:rPr>
        <w:t xml:space="preserve">Ders içi küçük sınavlar, test çözümleri ile başarıyı artıracak derse yönelik rehberlik çalışmalarına gidilmesi kararlaştırıldı.  </w:t>
      </w:r>
    </w:p>
    <w:p w:rsidR="00701BED" w:rsidRPr="00210579" w:rsidRDefault="00701BED" w:rsidP="00BA5789">
      <w:pPr>
        <w:pStyle w:val="BodyText"/>
        <w:numPr>
          <w:ilvl w:val="0"/>
          <w:numId w:val="5"/>
        </w:numPr>
        <w:spacing w:after="0"/>
        <w:rPr>
          <w:szCs w:val="24"/>
        </w:rPr>
      </w:pPr>
      <w:r>
        <w:rPr>
          <w:szCs w:val="24"/>
        </w:rPr>
        <w:t>Hali hazırdaki 10-11-12. sınıfların idare ile görüş alışverişinde bulunularak Metin KEKİK tarafından okutulması uygun görülmüştür ve gelecek olan arkadaşımız 9. sınıfları alması kararlaştırılmıştır.</w:t>
      </w:r>
    </w:p>
    <w:p w:rsidR="00701BED" w:rsidRDefault="00701BED" w:rsidP="009F4E62">
      <w:pPr>
        <w:pStyle w:val="ListParagraph"/>
        <w:numPr>
          <w:ilvl w:val="0"/>
          <w:numId w:val="5"/>
        </w:numPr>
        <w:spacing w:after="0" w:line="240" w:lineRule="auto"/>
      </w:pPr>
      <w:r w:rsidRPr="000D6D74">
        <w:t>Öğrencilere laboratu</w:t>
      </w:r>
      <w:r>
        <w:t>a</w:t>
      </w:r>
      <w:r w:rsidRPr="000D6D74">
        <w:t>rı</w:t>
      </w:r>
      <w:r>
        <w:t xml:space="preserve"> kullanma alışkanlığı kazandırmaya yönelik çalışmaların artırılması gerektiği kararlaştırıldı</w:t>
      </w:r>
    </w:p>
    <w:p w:rsidR="00701BED" w:rsidRDefault="00701BED" w:rsidP="000D6D74">
      <w:pPr>
        <w:pStyle w:val="ListParagraph"/>
        <w:ind w:left="0"/>
        <w:jc w:val="center"/>
      </w:pPr>
      <w:r w:rsidRPr="000D6D74">
        <w:br/>
      </w:r>
      <w:r w:rsidRPr="000D6D74">
        <w:br/>
      </w:r>
      <w:r w:rsidRPr="000D6D74">
        <w:br/>
      </w:r>
      <w:r>
        <w:t>………………..</w:t>
      </w:r>
      <w:r>
        <w:br/>
      </w:r>
      <w:r w:rsidRPr="000D6D74">
        <w:t>Biyoloji Öğretmeni</w:t>
      </w:r>
    </w:p>
    <w:p w:rsidR="00701BED" w:rsidRDefault="00701BED" w:rsidP="000D6D74">
      <w:pPr>
        <w:pStyle w:val="ListParagraph"/>
        <w:ind w:left="0"/>
        <w:jc w:val="center"/>
      </w:pPr>
    </w:p>
    <w:p w:rsidR="00701BED" w:rsidRDefault="00701BED" w:rsidP="000D6D74">
      <w:pPr>
        <w:pStyle w:val="ListParagraph"/>
        <w:ind w:left="0"/>
        <w:jc w:val="center"/>
      </w:pPr>
    </w:p>
    <w:p w:rsidR="00701BED" w:rsidRPr="000D6D74" w:rsidRDefault="00701BED" w:rsidP="000D6D74">
      <w:pPr>
        <w:jc w:val="center"/>
      </w:pPr>
    </w:p>
    <w:p w:rsidR="00701BED" w:rsidRDefault="00701BED" w:rsidP="000D6D74">
      <w:pPr>
        <w:jc w:val="center"/>
      </w:pPr>
      <w:r>
        <w:t>………………….</w:t>
      </w:r>
      <w:r w:rsidRPr="000D6D74">
        <w:t> </w:t>
      </w:r>
      <w:r w:rsidRPr="000D6D74">
        <w:br/>
      </w:r>
      <w:r>
        <w:t>Uygundur</w:t>
      </w:r>
      <w:r w:rsidRPr="000D6D74">
        <w:t> </w:t>
      </w:r>
      <w:r w:rsidRPr="000D6D74">
        <w:br/>
      </w:r>
    </w:p>
    <w:p w:rsidR="00701BED" w:rsidRDefault="00701BED" w:rsidP="00BA5789">
      <w:pPr>
        <w:jc w:val="center"/>
      </w:pPr>
      <w:r>
        <w:t>………………………….</w:t>
      </w:r>
      <w:r w:rsidRPr="000D6D74">
        <w:br/>
        <w:t>Okul Müdürü</w:t>
      </w:r>
    </w:p>
    <w:sectPr w:rsidR="00701BED" w:rsidSect="00884CBB">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94D"/>
    <w:multiLevelType w:val="hybridMultilevel"/>
    <w:tmpl w:val="07303A7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97F4AAE"/>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3">
    <w:nsid w:val="1BAC3F15"/>
    <w:multiLevelType w:val="hybridMultilevel"/>
    <w:tmpl w:val="9BE664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F8C695D"/>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5">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DC646B1"/>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7">
    <w:nsid w:val="32CB5057"/>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8">
    <w:nsid w:val="3AF91DAD"/>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9">
    <w:nsid w:val="3D8255B3"/>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0">
    <w:nsid w:val="44094A2F"/>
    <w:multiLevelType w:val="hybridMultilevel"/>
    <w:tmpl w:val="6A6AD8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47775E20"/>
    <w:multiLevelType w:val="hybridMultilevel"/>
    <w:tmpl w:val="640CB0E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5B1F79E3"/>
    <w:multiLevelType w:val="singleLevel"/>
    <w:tmpl w:val="9B209B3C"/>
    <w:lvl w:ilvl="0">
      <w:start w:val="1"/>
      <w:numFmt w:val="decimal"/>
      <w:lvlText w:val="%1-"/>
      <w:lvlJc w:val="left"/>
      <w:pPr>
        <w:tabs>
          <w:tab w:val="num" w:pos="360"/>
        </w:tabs>
        <w:ind w:left="360" w:hanging="360"/>
      </w:pPr>
      <w:rPr>
        <w:rFonts w:cs="Times New Roman" w:hint="default"/>
        <w:b w:val="0"/>
      </w:rPr>
    </w:lvl>
  </w:abstractNum>
  <w:abstractNum w:abstractNumId="13">
    <w:nsid w:val="5F017261"/>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14">
    <w:nsid w:val="61247D5C"/>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5">
    <w:nsid w:val="62B931F4"/>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6">
    <w:nsid w:val="73775D3D"/>
    <w:multiLevelType w:val="hybridMultilevel"/>
    <w:tmpl w:val="760E89A2"/>
    <w:lvl w:ilvl="0" w:tplc="840A1828">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F453BAF"/>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8">
    <w:nsid w:val="7FC039E2"/>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num w:numId="1">
    <w:abstractNumId w:val="18"/>
  </w:num>
  <w:num w:numId="2">
    <w:abstractNumId w:val="12"/>
  </w:num>
  <w:num w:numId="3">
    <w:abstractNumId w:val="14"/>
  </w:num>
  <w:num w:numId="4">
    <w:abstractNumId w:val="15"/>
  </w:num>
  <w:num w:numId="5">
    <w:abstractNumId w:val="16"/>
  </w:num>
  <w:num w:numId="6">
    <w:abstractNumId w:val="17"/>
  </w:num>
  <w:num w:numId="7">
    <w:abstractNumId w:val="9"/>
  </w:num>
  <w:num w:numId="8">
    <w:abstractNumId w:val="4"/>
  </w:num>
  <w:num w:numId="9">
    <w:abstractNumId w:val="13"/>
  </w:num>
  <w:num w:numId="10">
    <w:abstractNumId w:val="8"/>
  </w:num>
  <w:num w:numId="11">
    <w:abstractNumId w:val="6"/>
  </w:num>
  <w:num w:numId="12">
    <w:abstractNumId w:val="0"/>
  </w:num>
  <w:num w:numId="13">
    <w:abstractNumId w:val="10"/>
  </w:num>
  <w:num w:numId="14">
    <w:abstractNumId w:val="3"/>
  </w:num>
  <w:num w:numId="15">
    <w:abstractNumId w:val="11"/>
  </w:num>
  <w:num w:numId="16">
    <w:abstractNumId w:val="5"/>
  </w:num>
  <w:num w:numId="17">
    <w:abstractNumId w:val="1"/>
  </w:num>
  <w:num w:numId="18">
    <w:abstractNumId w:val="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1A20"/>
    <w:rsid w:val="00014CDB"/>
    <w:rsid w:val="000216B6"/>
    <w:rsid w:val="000422D3"/>
    <w:rsid w:val="000D6D74"/>
    <w:rsid w:val="000D7817"/>
    <w:rsid w:val="000E5DFE"/>
    <w:rsid w:val="00170EF7"/>
    <w:rsid w:val="001F2C94"/>
    <w:rsid w:val="00202589"/>
    <w:rsid w:val="00210579"/>
    <w:rsid w:val="002109A0"/>
    <w:rsid w:val="0026056A"/>
    <w:rsid w:val="00261F6E"/>
    <w:rsid w:val="002B07B5"/>
    <w:rsid w:val="003212AE"/>
    <w:rsid w:val="00371FE3"/>
    <w:rsid w:val="003C0A5A"/>
    <w:rsid w:val="004736BD"/>
    <w:rsid w:val="004B770B"/>
    <w:rsid w:val="004D0191"/>
    <w:rsid w:val="0056000F"/>
    <w:rsid w:val="005821C0"/>
    <w:rsid w:val="00592EBF"/>
    <w:rsid w:val="005A6D3E"/>
    <w:rsid w:val="005C6B7A"/>
    <w:rsid w:val="005E1FCD"/>
    <w:rsid w:val="005F3AA7"/>
    <w:rsid w:val="00640301"/>
    <w:rsid w:val="0064162A"/>
    <w:rsid w:val="00666C24"/>
    <w:rsid w:val="00685172"/>
    <w:rsid w:val="0069427F"/>
    <w:rsid w:val="006B31F1"/>
    <w:rsid w:val="006D177C"/>
    <w:rsid w:val="006F5BC3"/>
    <w:rsid w:val="00701A20"/>
    <w:rsid w:val="00701BED"/>
    <w:rsid w:val="00763BE5"/>
    <w:rsid w:val="0077513F"/>
    <w:rsid w:val="0079016A"/>
    <w:rsid w:val="00790577"/>
    <w:rsid w:val="00795CC2"/>
    <w:rsid w:val="007C7550"/>
    <w:rsid w:val="007D5F5D"/>
    <w:rsid w:val="007E1678"/>
    <w:rsid w:val="007E68B9"/>
    <w:rsid w:val="00834D76"/>
    <w:rsid w:val="00840D77"/>
    <w:rsid w:val="00843A13"/>
    <w:rsid w:val="00884CBB"/>
    <w:rsid w:val="00890F33"/>
    <w:rsid w:val="00904054"/>
    <w:rsid w:val="009131B0"/>
    <w:rsid w:val="00913C6D"/>
    <w:rsid w:val="00933FD0"/>
    <w:rsid w:val="00937B3C"/>
    <w:rsid w:val="009A31D5"/>
    <w:rsid w:val="009C3E77"/>
    <w:rsid w:val="009C4165"/>
    <w:rsid w:val="009F3B4A"/>
    <w:rsid w:val="009F4E62"/>
    <w:rsid w:val="00A2069E"/>
    <w:rsid w:val="00A65397"/>
    <w:rsid w:val="00A679F7"/>
    <w:rsid w:val="00AD7974"/>
    <w:rsid w:val="00B748C5"/>
    <w:rsid w:val="00B84B6C"/>
    <w:rsid w:val="00BA5789"/>
    <w:rsid w:val="00BC46C0"/>
    <w:rsid w:val="00BD4670"/>
    <w:rsid w:val="00C105F9"/>
    <w:rsid w:val="00C15DB1"/>
    <w:rsid w:val="00C326B7"/>
    <w:rsid w:val="00C6449A"/>
    <w:rsid w:val="00CA5DAF"/>
    <w:rsid w:val="00CC41DB"/>
    <w:rsid w:val="00CC5AF8"/>
    <w:rsid w:val="00D559CB"/>
    <w:rsid w:val="00D61D67"/>
    <w:rsid w:val="00D777B1"/>
    <w:rsid w:val="00DB53A2"/>
    <w:rsid w:val="00E0762E"/>
    <w:rsid w:val="00E24911"/>
    <w:rsid w:val="00E30211"/>
    <w:rsid w:val="00F25D2C"/>
    <w:rsid w:val="00F265E3"/>
    <w:rsid w:val="00F955F2"/>
    <w:rsid w:val="00FD7C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AA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semiHidden/>
    <w:rsid w:val="00701A20"/>
    <w:pPr>
      <w:spacing w:after="0" w:line="240" w:lineRule="auto"/>
      <w:jc w:val="center"/>
    </w:pPr>
    <w:rPr>
      <w:rFonts w:ascii="Times New Roman" w:hAnsi="Times New Roman"/>
      <w:b/>
      <w:bCs/>
      <w:sz w:val="20"/>
      <w:szCs w:val="20"/>
    </w:rPr>
  </w:style>
  <w:style w:type="character" w:customStyle="1" w:styleId="BodyText3Char">
    <w:name w:val="Body Text 3 Char"/>
    <w:basedOn w:val="DefaultParagraphFont"/>
    <w:link w:val="BodyText3"/>
    <w:uiPriority w:val="99"/>
    <w:semiHidden/>
    <w:locked/>
    <w:rsid w:val="00701A20"/>
    <w:rPr>
      <w:rFonts w:ascii="Times New Roman" w:hAnsi="Times New Roman" w:cs="Times New Roman"/>
      <w:b/>
      <w:bCs/>
      <w:sz w:val="20"/>
      <w:szCs w:val="20"/>
    </w:rPr>
  </w:style>
  <w:style w:type="character" w:styleId="Hyperlink">
    <w:name w:val="Hyperlink"/>
    <w:basedOn w:val="DefaultParagraphFont"/>
    <w:uiPriority w:val="99"/>
    <w:rsid w:val="00F265E3"/>
    <w:rPr>
      <w:rFonts w:cs="Times New Roman"/>
      <w:color w:val="0000FF"/>
      <w:u w:val="single"/>
    </w:rPr>
  </w:style>
  <w:style w:type="paragraph" w:styleId="NoSpacing">
    <w:name w:val="No Spacing"/>
    <w:uiPriority w:val="99"/>
    <w:qFormat/>
    <w:rsid w:val="000422D3"/>
  </w:style>
  <w:style w:type="character" w:styleId="FollowedHyperlink">
    <w:name w:val="FollowedHyperlink"/>
    <w:basedOn w:val="DefaultParagraphFont"/>
    <w:uiPriority w:val="99"/>
    <w:semiHidden/>
    <w:rsid w:val="001F2C94"/>
    <w:rPr>
      <w:rFonts w:cs="Times New Roman"/>
      <w:color w:val="800080"/>
      <w:u w:val="single"/>
    </w:rPr>
  </w:style>
  <w:style w:type="paragraph" w:styleId="ListParagraph">
    <w:name w:val="List Paragraph"/>
    <w:basedOn w:val="Normal"/>
    <w:uiPriority w:val="99"/>
    <w:qFormat/>
    <w:rsid w:val="000D6D74"/>
    <w:pPr>
      <w:ind w:left="720"/>
      <w:contextualSpacing/>
    </w:pPr>
  </w:style>
  <w:style w:type="paragraph" w:styleId="BodyText">
    <w:name w:val="Body Text"/>
    <w:basedOn w:val="Normal"/>
    <w:link w:val="BodyTextChar"/>
    <w:uiPriority w:val="99"/>
    <w:rsid w:val="00210579"/>
    <w:pPr>
      <w:suppressAutoHyphens/>
      <w:spacing w:after="120" w:line="240" w:lineRule="auto"/>
    </w:pPr>
    <w:rPr>
      <w:lang w:eastAsia="ar-SA"/>
    </w:rPr>
  </w:style>
  <w:style w:type="character" w:customStyle="1" w:styleId="BodyTextChar">
    <w:name w:val="Body Text Char"/>
    <w:basedOn w:val="DefaultParagraphFont"/>
    <w:link w:val="BodyText"/>
    <w:uiPriority w:val="99"/>
    <w:locked/>
    <w:rsid w:val="00210579"/>
    <w:rPr>
      <w:rFonts w:ascii="Calibri" w:eastAsia="Times New Roman" w:hAnsi="Calibri" w:cs="Times New Roman"/>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243</TotalTime>
  <Pages>9</Pages>
  <Words>3483</Words>
  <Characters>19857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Sahin</dc:creator>
  <cp:keywords/>
  <dc:description/>
  <cp:lastModifiedBy>edanur</cp:lastModifiedBy>
  <cp:revision>13</cp:revision>
  <dcterms:created xsi:type="dcterms:W3CDTF">2013-09-09T19:36:00Z</dcterms:created>
  <dcterms:modified xsi:type="dcterms:W3CDTF">2014-08-23T22:33:00Z</dcterms:modified>
</cp:coreProperties>
</file>