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EF" w:rsidRPr="00DB7EDE" w:rsidRDefault="002503EF" w:rsidP="00245F9E">
      <w:pPr>
        <w:jc w:val="center"/>
        <w:rPr>
          <w:rFonts w:ascii="ALFABET98" w:hAnsi="ALFABET98"/>
          <w:b/>
          <w:color w:val="FF0066"/>
        </w:rPr>
      </w:pPr>
      <w:r w:rsidRPr="00DB7EDE">
        <w:rPr>
          <w:rFonts w:ascii="ALFABET98" w:hAnsi="ALFABET98"/>
          <w:b/>
          <w:color w:val="FF0066"/>
        </w:rPr>
        <w:t xml:space="preserve">BASAMAK  </w:t>
      </w:r>
      <w:bookmarkStart w:id="0" w:name="_GoBack"/>
      <w:bookmarkEnd w:id="0"/>
      <w:r w:rsidRPr="00DB7EDE">
        <w:rPr>
          <w:rFonts w:ascii="ALFABET98" w:hAnsi="ALFABET98"/>
          <w:b/>
          <w:color w:val="FF0066"/>
        </w:rPr>
        <w:t xml:space="preserve"> VE   SAYI   DEĞERİ</w:t>
      </w:r>
    </w:p>
    <w:p w:rsidR="002503EF" w:rsidRDefault="002503EF">
      <w:r w:rsidRPr="00DB7EDE">
        <w:rPr>
          <w:rFonts w:ascii="ALFABET98" w:hAnsi="ALFABET98"/>
          <w:b/>
        </w:rPr>
        <w:t>Adı -  Soyadı:</w:t>
      </w:r>
      <w:r w:rsidRPr="00DB7EDE">
        <w:rPr>
          <w:b/>
        </w:rPr>
        <w:t>………………………</w:t>
      </w:r>
      <w:r>
        <w:t xml:space="preserve">……………………..                           </w:t>
      </w:r>
    </w:p>
    <w:p w:rsidR="002503EF" w:rsidRDefault="002503EF">
      <w:r>
        <w:t xml:space="preserve">                    </w:t>
      </w:r>
      <w:r>
        <w:rPr>
          <w:noProof/>
        </w:rPr>
        <w:pict>
          <v:group id="_x0000_s1026" style="position:absolute;margin-left:-18pt;margin-top:565.8pt;width:477.15pt;height:180pt;z-index:251661312;mso-position-horizontal-relative:text;mso-position-vertical-relative:text" coordorigin="1774,1597" coordsize="8643,3600">
            <v:group id="_x0000_s1027" style="position:absolute;left:1774;top:1597;width:8643;height:3240" coordorigin="1774,1597" coordsize="8643,3240">
              <v:group id="_x0000_s1028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1774;top:1597;width:360;height:540" filled="f" stroked="f">
                  <v:textbox style="mso-next-textbox:#_x0000_s1029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0" type="#_x0000_t202" style="position:absolute;left:2137;top:1597;width:360;height:540" filled="f" stroked="f">
                  <v:textbox style="mso-next-textbox:#_x0000_s1030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2497;top:1597;width:360;height:540" filled="f" stroked="f">
                  <v:textbox style="mso-next-textbox:#_x0000_s1031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32" type="#_x0000_t202" style="position:absolute;left:2857;top:1597;width:360;height:540" filled="f" stroked="f">
                  <v:textbox style="mso-next-textbox:#_x0000_s1032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3" type="#_x0000_t202" style="position:absolute;left:3217;top:1597;width:360;height:540" filled="f" stroked="f">
                  <v:textbox style="mso-next-textbox:#_x0000_s1033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4" type="#_x0000_t202" style="position:absolute;left:3577;top:1597;width:360;height:540" filled="f" stroked="f">
                  <v:textbox style="mso-next-textbox:#_x0000_s1034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line id="_x0000_s1035" style="position:absolute" from="3473,2137" to="3473,3397"/>
                <v:line id="_x0000_s1036" style="position:absolute" from="2753,2137" to="2753,4117"/>
                <v:line id="_x0000_s1037" style="position:absolute" from="3814,2137" to="3814,3037"/>
                <v:line id="_x0000_s1038" style="position:absolute" from="3113,3757" to="4676,3757">
                  <v:stroke endarrow="block"/>
                </v:line>
                <v:line id="_x0000_s1039" style="position:absolute" from="3795,3037" to="4695,3037">
                  <v:stroke endarrow="block"/>
                </v:line>
                <v:line id="_x0000_s1040" style="position:absolute" from="3094,2137" to="3094,3757"/>
                <v:line id="_x0000_s1041" style="position:absolute" from="3435,3397" to="4695,3397">
                  <v:stroke endarrow="block"/>
                </v:line>
                <v:line id="_x0000_s1042" style="position:absolute" from="2715,4117" to="4695,4117">
                  <v:stroke endarrow="block"/>
                </v:line>
                <v:line id="_x0000_s1043" style="position:absolute" from="2355,4477" to="4695,4477">
                  <v:stroke endarrow="block"/>
                </v:line>
                <v:line id="_x0000_s1044" style="position:absolute" from="2374,2137" to="2374,4477"/>
                <v:line id="_x0000_s1045" style="position:absolute" from="1995,2137" to="1995,4837"/>
                <v:line id="_x0000_s1046" style="position:absolute" from="1957,4837" to="4657,4837">
                  <v:stroke endarrow="block"/>
                </v:line>
              </v:group>
              <v:shape id="_x0000_s1047" type="#_x0000_t202" style="position:absolute;left:8257;top:1774;width:1980;height:540" stroked="f">
                <v:textbox style="mso-next-textbox:#_x0000_s1047">
                  <w:txbxContent>
                    <w:p w:rsidR="002503EF" w:rsidRPr="00DB7EDE" w:rsidRDefault="002503EF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048" type="#_x0000_t202" style="position:absolute;left:5197;top:1774;width:1980;height:540" stroked="f">
                <v:textbox style="mso-next-textbox:#_x0000_s1048">
                  <w:txbxContent>
                    <w:p w:rsidR="002503EF" w:rsidRPr="00DB7EDE" w:rsidRDefault="002503EF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049" style="position:absolute" from="4837,3037" to="10417,3037">
                <v:stroke dashstyle="dash"/>
              </v:line>
              <v:line id="_x0000_s1050" style="position:absolute" from="4837,3397" to="10417,3397">
                <v:stroke dashstyle="dash"/>
              </v:line>
              <v:line id="_x0000_s1051" style="position:absolute" from="4837,3757" to="10417,3757">
                <v:stroke dashstyle="dash"/>
              </v:line>
              <v:line id="_x0000_s1052" style="position:absolute" from="4837,4117" to="10417,4117">
                <v:stroke dashstyle="dash"/>
              </v:line>
              <v:line id="_x0000_s1053" style="position:absolute" from="4837,4477" to="10417,4477">
                <v:stroke dashstyle="dash"/>
              </v:line>
              <v:line id="_x0000_s1054" style="position:absolute" from="4837,4837" to="10417,4837">
                <v:stroke dashstyle="dash"/>
              </v:line>
            </v:group>
            <v:rect id="_x0000_s1055" style="position:absolute;left:6997;top:1774;width:540;height:3240" stroked="f"/>
            <v:rect id="_x0000_s1056" style="position:absolute;left:4818;top:1957;width:540;height:3240" stroked="f"/>
          </v:group>
        </w:pict>
      </w:r>
      <w:r>
        <w:rPr>
          <w:noProof/>
        </w:rPr>
        <w:pict>
          <v:group id="_x0000_s1057" style="position:absolute;margin-left:-18pt;margin-top:385.8pt;width:477.15pt;height:180pt;z-index:251660288;mso-position-horizontal-relative:text;mso-position-vertical-relative:text" coordorigin="1774,1597" coordsize="8643,3600">
            <v:group id="_x0000_s1058" style="position:absolute;left:1774;top:1597;width:8643;height:3240" coordorigin="1774,1597" coordsize="8643,3240">
              <v:group id="_x0000_s1059" style="position:absolute;left:1774;top:1597;width:2921;height:3240" coordorigin="1774,1597" coordsize="2921,3240">
                <v:shape id="_x0000_s1060" type="#_x0000_t202" style="position:absolute;left:1774;top:1597;width:360;height:540" filled="f" stroked="f">
                  <v:textbox style="mso-next-textbox:#_x0000_s1060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1" type="#_x0000_t202" style="position:absolute;left:2137;top:1597;width:360;height:540" filled="f" stroked="f">
                  <v:textbox style="mso-next-textbox:#_x0000_s1061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62" type="#_x0000_t202" style="position:absolute;left:2497;top:1597;width:360;height:540" filled="f" stroked="f">
                  <v:textbox style="mso-next-textbox:#_x0000_s1062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63" type="#_x0000_t202" style="position:absolute;left:2857;top:1597;width:360;height:540" filled="f" stroked="f">
                  <v:textbox style="mso-next-textbox:#_x0000_s1063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64" type="#_x0000_t202" style="position:absolute;left:3217;top:1597;width:360;height:540" filled="f" stroked="f">
                  <v:textbox style="mso-next-textbox:#_x0000_s1064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5" type="#_x0000_t202" style="position:absolute;left:3577;top:1597;width:360;height:540" filled="f" stroked="f">
                  <v:textbox style="mso-next-textbox:#_x0000_s1065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066" style="position:absolute" from="3473,2137" to="3473,3397"/>
                <v:line id="_x0000_s1067" style="position:absolute" from="2753,2137" to="2753,4117"/>
                <v:line id="_x0000_s1068" style="position:absolute" from="3814,2137" to="3814,3037"/>
                <v:line id="_x0000_s1069" style="position:absolute" from="3113,3757" to="4676,3757">
                  <v:stroke endarrow="block"/>
                </v:line>
                <v:line id="_x0000_s1070" style="position:absolute" from="3795,3037" to="4695,3037">
                  <v:stroke endarrow="block"/>
                </v:line>
                <v:line id="_x0000_s1071" style="position:absolute" from="3094,2137" to="3094,3757"/>
                <v:line id="_x0000_s1072" style="position:absolute" from="3435,3397" to="4695,3397">
                  <v:stroke endarrow="block"/>
                </v:line>
                <v:line id="_x0000_s1073" style="position:absolute" from="2715,4117" to="4695,4117">
                  <v:stroke endarrow="block"/>
                </v:line>
                <v:line id="_x0000_s1074" style="position:absolute" from="2355,4477" to="4695,4477">
                  <v:stroke endarrow="block"/>
                </v:line>
                <v:line id="_x0000_s1075" style="position:absolute" from="2374,2137" to="2374,4477"/>
                <v:line id="_x0000_s1076" style="position:absolute" from="1995,2137" to="1995,4837"/>
                <v:line id="_x0000_s1077" style="position:absolute" from="1957,4837" to="4657,4837">
                  <v:stroke endarrow="block"/>
                </v:line>
              </v:group>
              <v:shape id="_x0000_s1078" type="#_x0000_t202" style="position:absolute;left:8257;top:1774;width:1980;height:540" stroked="f">
                <v:textbox style="mso-next-textbox:#_x0000_s1078">
                  <w:txbxContent>
                    <w:p w:rsidR="002503EF" w:rsidRPr="00DB7EDE" w:rsidRDefault="002503EF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 Değeri</w:t>
                      </w:r>
                    </w:p>
                  </w:txbxContent>
                </v:textbox>
              </v:shape>
              <v:shape id="_x0000_s1079" type="#_x0000_t202" style="position:absolute;left:5197;top:1774;width:1980;height:540" stroked="f">
                <v:textbox style="mso-next-textbox:#_x0000_s1079">
                  <w:txbxContent>
                    <w:p w:rsidR="002503EF" w:rsidRPr="00DB7EDE" w:rsidRDefault="002503EF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080" style="position:absolute" from="4837,3037" to="10417,3037">
                <v:stroke dashstyle="dash"/>
              </v:line>
              <v:line id="_x0000_s1081" style="position:absolute" from="4837,3397" to="10417,3397">
                <v:stroke dashstyle="dash"/>
              </v:line>
              <v:line id="_x0000_s1082" style="position:absolute" from="4837,3757" to="10417,3757">
                <v:stroke dashstyle="dash"/>
              </v:line>
              <v:line id="_x0000_s1083" style="position:absolute" from="4837,4117" to="10417,4117">
                <v:stroke dashstyle="dash"/>
              </v:line>
              <v:line id="_x0000_s1084" style="position:absolute" from="4837,4477" to="10417,4477">
                <v:stroke dashstyle="dash"/>
              </v:line>
              <v:line id="_x0000_s1085" style="position:absolute" from="4837,4837" to="10417,4837">
                <v:stroke dashstyle="dash"/>
              </v:line>
            </v:group>
            <v:rect id="_x0000_s1086" style="position:absolute;left:6997;top:1774;width:540;height:3240" stroked="f"/>
            <v:rect id="_x0000_s1087" style="position:absolute;left:4818;top:1957;width:540;height:3240" stroked="f"/>
          </v:group>
        </w:pict>
      </w:r>
      <w:r>
        <w:rPr>
          <w:noProof/>
        </w:rPr>
        <w:pict>
          <v:group id="_x0000_s1088" style="position:absolute;margin-left:-18pt;margin-top:205.8pt;width:477.15pt;height:180pt;z-index:251659264;mso-position-horizontal-relative:text;mso-position-vertical-relative:text" coordorigin="1774,1597" coordsize="8643,3600">
            <v:group id="_x0000_s1089" style="position:absolute;left:1774;top:1597;width:8643;height:3240" coordorigin="1774,1597" coordsize="8643,3240">
              <v:group id="_x0000_s1090" style="position:absolute;left:1774;top:1597;width:2921;height:3240" coordorigin="1774,1597" coordsize="2921,3240">
                <v:shape id="_x0000_s1091" type="#_x0000_t202" style="position:absolute;left:1774;top:1597;width:360;height:540" filled="f" stroked="f">
                  <v:textbox style="mso-next-textbox:#_x0000_s1091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2" type="#_x0000_t202" style="position:absolute;left:2137;top:1597;width:360;height:540" filled="f" stroked="f">
                  <v:textbox style="mso-next-textbox:#_x0000_s1092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93" type="#_x0000_t202" style="position:absolute;left:2497;top:1597;width:360;height:540" filled="f" stroked="f">
                  <v:textbox style="mso-next-textbox:#_x0000_s1093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4" type="#_x0000_t202" style="position:absolute;left:2857;top:1597;width:360;height:540" filled="f" stroked="f">
                  <v:textbox style="mso-next-textbox:#_x0000_s1094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95" type="#_x0000_t202" style="position:absolute;left:3217;top:1597;width:360;height:540" filled="f" stroked="f">
                  <v:textbox style="mso-next-textbox:#_x0000_s1095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096" type="#_x0000_t202" style="position:absolute;left:3577;top:1597;width:360;height:540" filled="f" stroked="f">
                  <v:textbox style="mso-next-textbox:#_x0000_s1096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line id="_x0000_s1097" style="position:absolute" from="3473,2137" to="3473,3397"/>
                <v:line id="_x0000_s1098" style="position:absolute" from="2753,2137" to="2753,4117"/>
                <v:line id="_x0000_s1099" style="position:absolute" from="3814,2137" to="3814,3037"/>
                <v:line id="_x0000_s1100" style="position:absolute" from="3113,3757" to="4676,3757">
                  <v:stroke endarrow="block"/>
                </v:line>
                <v:line id="_x0000_s1101" style="position:absolute" from="3795,3037" to="4695,3037">
                  <v:stroke endarrow="block"/>
                </v:line>
                <v:line id="_x0000_s1102" style="position:absolute" from="3094,2137" to="3094,3757"/>
                <v:line id="_x0000_s1103" style="position:absolute" from="3435,3397" to="4695,3397">
                  <v:stroke endarrow="block"/>
                </v:line>
                <v:line id="_x0000_s1104" style="position:absolute" from="2715,4117" to="4695,4117">
                  <v:stroke endarrow="block"/>
                </v:line>
                <v:line id="_x0000_s1105" style="position:absolute" from="2355,4477" to="4695,4477">
                  <v:stroke endarrow="block"/>
                </v:line>
                <v:line id="_x0000_s1106" style="position:absolute" from="2374,2137" to="2374,4477"/>
                <v:line id="_x0000_s1107" style="position:absolute" from="1995,2137" to="1995,4837"/>
                <v:line id="_x0000_s1108" style="position:absolute" from="1957,4837" to="4657,4837">
                  <v:stroke endarrow="block"/>
                </v:line>
              </v:group>
              <v:shape id="_x0000_s1109" type="#_x0000_t202" style="position:absolute;left:8257;top:1774;width:1980;height:540" stroked="f">
                <v:textbox style="mso-next-textbox:#_x0000_s1109">
                  <w:txbxContent>
                    <w:p w:rsidR="002503EF" w:rsidRPr="00DB7EDE" w:rsidRDefault="002503EF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 Değeri</w:t>
                      </w:r>
                    </w:p>
                  </w:txbxContent>
                </v:textbox>
              </v:shape>
              <v:shape id="_x0000_s1110" type="#_x0000_t202" style="position:absolute;left:5197;top:1774;width:1980;height:540" stroked="f">
                <v:textbox style="mso-next-textbox:#_x0000_s1110">
                  <w:txbxContent>
                    <w:p w:rsidR="002503EF" w:rsidRPr="00DB7EDE" w:rsidRDefault="002503EF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111" style="position:absolute" from="4837,3037" to="10417,3037">
                <v:stroke dashstyle="dash"/>
              </v:line>
              <v:line id="_x0000_s1112" style="position:absolute" from="4837,3397" to="10417,3397">
                <v:stroke dashstyle="dash"/>
              </v:line>
              <v:line id="_x0000_s1113" style="position:absolute" from="4837,3757" to="10417,3757">
                <v:stroke dashstyle="dash"/>
              </v:line>
              <v:line id="_x0000_s1114" style="position:absolute" from="4837,4117" to="10417,4117">
                <v:stroke dashstyle="dash"/>
              </v:line>
              <v:line id="_x0000_s1115" style="position:absolute" from="4837,4477" to="10417,4477">
                <v:stroke dashstyle="dash"/>
              </v:line>
              <v:line id="_x0000_s1116" style="position:absolute" from="4837,4837" to="10417,4837">
                <v:stroke dashstyle="dash"/>
              </v:line>
            </v:group>
            <v:rect id="_x0000_s1117" style="position:absolute;left:6997;top:1774;width:540;height:3240" stroked="f"/>
            <v:rect id="_x0000_s1118" style="position:absolute;left:4818;top:1957;width:540;height:3240" stroked="f"/>
          </v:group>
        </w:pict>
      </w:r>
    </w:p>
    <w:p w:rsidR="002503EF" w:rsidRDefault="002503EF">
      <w:r>
        <w:rPr>
          <w:noProof/>
        </w:rPr>
        <w:pict>
          <v:group id="_x0000_s1119" style="position:absolute;margin-left:-19.2pt;margin-top:12pt;width:477.15pt;height:180pt;z-index:251658240" coordorigin="1774,1597" coordsize="8643,3600">
            <v:group id="_x0000_s1120" style="position:absolute;left:1774;top:1597;width:8643;height:3240" coordorigin="1774,1597" coordsize="8643,3240">
              <v:group id="_x0000_s1121" style="position:absolute;left:1774;top:1597;width:2921;height:3240" coordorigin="1774,1597" coordsize="2921,3240">
                <v:shape id="_x0000_s1122" type="#_x0000_t202" style="position:absolute;left:1774;top:1597;width:360;height:540" filled="f" stroked="f">
                  <v:textbox style="mso-next-textbox:#_x0000_s1122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23" type="#_x0000_t202" style="position:absolute;left:2137;top:1597;width:360;height:540" filled="f" stroked="f">
                  <v:textbox style="mso-next-textbox:#_x0000_s1123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24" type="#_x0000_t202" style="position:absolute;left:2497;top:1597;width:360;height:540" filled="f" stroked="f">
                  <v:textbox style="mso-next-textbox:#_x0000_s1124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25" type="#_x0000_t202" style="position:absolute;left:2857;top:1597;width:360;height:540" filled="f" stroked="f">
                  <v:textbox style="mso-next-textbox:#_x0000_s1125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26" type="#_x0000_t202" style="position:absolute;left:3217;top:1597;width:360;height:540" filled="f" stroked="f">
                  <v:textbox style="mso-next-textbox:#_x0000_s1126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127" type="#_x0000_t202" style="position:absolute;left:3577;top:1597;width:360;height:540" filled="f" stroked="f">
                  <v:textbox style="mso-next-textbox:#_x0000_s1127">
                    <w:txbxContent>
                      <w:p w:rsidR="002503EF" w:rsidRPr="000B53CB" w:rsidRDefault="002503EF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line id="_x0000_s1128" style="position:absolute" from="3473,2137" to="3473,3397"/>
                <v:line id="_x0000_s1129" style="position:absolute" from="2753,2137" to="2753,4117"/>
                <v:line id="_x0000_s1130" style="position:absolute" from="3814,2137" to="3814,3037"/>
                <v:line id="_x0000_s1131" style="position:absolute" from="3113,3757" to="4676,3757">
                  <v:stroke endarrow="block"/>
                </v:line>
                <v:line id="_x0000_s1132" style="position:absolute" from="3795,3037" to="4695,3037">
                  <v:stroke endarrow="block"/>
                </v:line>
                <v:line id="_x0000_s1133" style="position:absolute" from="3094,2137" to="3094,3757"/>
                <v:line id="_x0000_s1134" style="position:absolute" from="3435,3397" to="4695,3397">
                  <v:stroke endarrow="block"/>
                </v:line>
                <v:line id="_x0000_s1135" style="position:absolute" from="2715,4117" to="4695,4117">
                  <v:stroke endarrow="block"/>
                </v:line>
                <v:line id="_x0000_s1136" style="position:absolute" from="2355,4477" to="4695,4477">
                  <v:stroke endarrow="block"/>
                </v:line>
                <v:line id="_x0000_s1137" style="position:absolute" from="2374,2137" to="2374,4477"/>
                <v:line id="_x0000_s1138" style="position:absolute" from="1995,2137" to="1995,4837"/>
                <v:line id="_x0000_s1139" style="position:absolute" from="1957,4837" to="4657,4837">
                  <v:stroke endarrow="block"/>
                </v:line>
              </v:group>
              <v:shape id="_x0000_s1140" type="#_x0000_t202" style="position:absolute;left:8257;top:1774;width:1980;height:540" stroked="f">
                <v:textbox style="mso-next-textbox:#_x0000_s1140">
                  <w:txbxContent>
                    <w:p w:rsidR="002503EF" w:rsidRPr="00DB7EDE" w:rsidRDefault="002503EF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141" type="#_x0000_t202" style="position:absolute;left:5197;top:1774;width:1980;height:540" stroked="f">
                <v:textbox style="mso-next-textbox:#_x0000_s1141">
                  <w:txbxContent>
                    <w:p w:rsidR="002503EF" w:rsidRPr="00DB7EDE" w:rsidRDefault="002503EF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142" style="position:absolute" from="4837,3037" to="10417,3037">
                <v:stroke dashstyle="dash"/>
              </v:line>
              <v:line id="_x0000_s1143" style="position:absolute" from="4837,3397" to="10417,3397">
                <v:stroke dashstyle="dash"/>
              </v:line>
              <v:line id="_x0000_s1144" style="position:absolute" from="4837,3757" to="10417,3757">
                <v:stroke dashstyle="dash"/>
              </v:line>
              <v:line id="_x0000_s1145" style="position:absolute" from="4837,4117" to="10417,4117">
                <v:stroke dashstyle="dash"/>
              </v:line>
              <v:line id="_x0000_s1146" style="position:absolute" from="4837,4477" to="10417,4477">
                <v:stroke dashstyle="dash"/>
              </v:line>
              <v:line id="_x0000_s1147" style="position:absolute" from="4837,4837" to="10417,4837">
                <v:stroke dashstyle="dash"/>
              </v:line>
            </v:group>
            <v:rect id="_x0000_s1148" style="position:absolute;left:6997;top:1774;width:540;height:3240" stroked="f"/>
            <v:rect id="_x0000_s1149" style="position:absolute;left:4818;top:1957;width:540;height:3240" stroked="f"/>
          </v:group>
        </w:pict>
      </w:r>
    </w:p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>
      <w:hyperlink r:id="rId4" w:history="1">
        <w:r>
          <w:rPr>
            <w:rStyle w:val="Hyperlink"/>
            <w:rFonts w:ascii="Calibri" w:hAnsi="Calibri"/>
            <w:sz w:val="28"/>
            <w:szCs w:val="28"/>
          </w:rPr>
          <w:t>www.sorubak.com</w:t>
        </w:r>
      </w:hyperlink>
    </w:p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/>
    <w:p w:rsidR="002503EF" w:rsidRDefault="002503EF">
      <w:r>
        <w:rPr>
          <w:noProof/>
        </w:rPr>
        <w:pict>
          <v:group id="_x0000_s1150" style="position:absolute;margin-left:-17.35pt;margin-top:25.8pt;width:477.15pt;height:180pt;z-index:251654144" coordorigin="1774,1597" coordsize="8643,3600">
            <v:group id="_x0000_s1151" style="position:absolute;left:1774;top:1597;width:8643;height:3240" coordorigin="1774,1597" coordsize="8643,3240">
              <v:group id="_x0000_s1152" style="position:absolute;left:1774;top:1597;width:2921;height:3240" coordorigin="1774,1597" coordsize="2921,3240">
                <v:shape id="_x0000_s1153" type="#_x0000_t202" style="position:absolute;left:1774;top:1597;width:360;height:540" filled="f" stroked="f">
                  <v:textbox style="mso-next-textbox:#_x0000_s1153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54" type="#_x0000_t202" style="position:absolute;left:2137;top:1597;width:360;height:540" filled="f" stroked="f">
                  <v:textbox style="mso-next-textbox:#_x0000_s1154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55" type="#_x0000_t202" style="position:absolute;left:2497;top:1597;width:360;height:540" filled="f" stroked="f">
                  <v:textbox style="mso-next-textbox:#_x0000_s1155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56" type="#_x0000_t202" style="position:absolute;left:2857;top:1597;width:360;height:540" filled="f" stroked="f">
                  <v:textbox style="mso-next-textbox:#_x0000_s1156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57" type="#_x0000_t202" style="position:absolute;left:3217;top:1597;width:360;height:540" filled="f" stroked="f">
                  <v:textbox style="mso-next-textbox:#_x0000_s1157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158" type="#_x0000_t202" style="position:absolute;left:3577;top:1597;width:360;height:540" filled="f" stroked="f">
                  <v:textbox style="mso-next-textbox:#_x0000_s1158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159" style="position:absolute" from="3473,2137" to="3473,3397"/>
                <v:line id="_x0000_s1160" style="position:absolute" from="2753,2137" to="2753,4117"/>
                <v:line id="_x0000_s1161" style="position:absolute" from="3814,2137" to="3814,3037"/>
                <v:line id="_x0000_s1162" style="position:absolute" from="3113,3757" to="4676,3757">
                  <v:stroke endarrow="block"/>
                </v:line>
                <v:line id="_x0000_s1163" style="position:absolute" from="3795,3037" to="4695,3037">
                  <v:stroke endarrow="block"/>
                </v:line>
                <v:line id="_x0000_s1164" style="position:absolute" from="3094,2137" to="3094,3757"/>
                <v:line id="_x0000_s1165" style="position:absolute" from="3435,3397" to="4695,3397">
                  <v:stroke endarrow="block"/>
                </v:line>
                <v:line id="_x0000_s1166" style="position:absolute" from="2715,4117" to="4695,4117">
                  <v:stroke endarrow="block"/>
                </v:line>
                <v:line id="_x0000_s1167" style="position:absolute" from="2355,4477" to="4695,4477">
                  <v:stroke endarrow="block"/>
                </v:line>
                <v:line id="_x0000_s1168" style="position:absolute" from="2374,2137" to="2374,4477"/>
                <v:line id="_x0000_s1169" style="position:absolute" from="1995,2137" to="1995,4837"/>
                <v:line id="_x0000_s1170" style="position:absolute" from="1957,4837" to="4657,4837">
                  <v:stroke endarrow="block"/>
                </v:line>
              </v:group>
              <v:shape id="_x0000_s1171" type="#_x0000_t202" style="position:absolute;left:8257;top:1774;width:1980;height:540" stroked="f">
                <v:textbox style="mso-next-textbox:#_x0000_s1171">
                  <w:txbxContent>
                    <w:p w:rsidR="002503EF" w:rsidRPr="00DB7EDE" w:rsidRDefault="002503EF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Basamak 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</w:p>
                  </w:txbxContent>
                </v:textbox>
              </v:shape>
              <v:shape id="_x0000_s1172" type="#_x0000_t202" style="position:absolute;left:5197;top:1774;width:1980;height:540" stroked="f">
                <v:textbox style="mso-next-textbox:#_x0000_s1172">
                  <w:txbxContent>
                    <w:p w:rsidR="002503EF" w:rsidRPr="00DB7EDE" w:rsidRDefault="002503EF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173" style="position:absolute" from="4837,3037" to="10417,3037">
                <v:stroke dashstyle="dash"/>
              </v:line>
              <v:line id="_x0000_s1174" style="position:absolute" from="4837,3397" to="10417,3397">
                <v:stroke dashstyle="dash"/>
              </v:line>
              <v:line id="_x0000_s1175" style="position:absolute" from="4837,3757" to="10417,3757">
                <v:stroke dashstyle="dash"/>
              </v:line>
              <v:line id="_x0000_s1176" style="position:absolute" from="4837,4117" to="10417,4117">
                <v:stroke dashstyle="dash"/>
              </v:line>
              <v:line id="_x0000_s1177" style="position:absolute" from="4837,4477" to="10417,4477">
                <v:stroke dashstyle="dash"/>
              </v:line>
              <v:line id="_x0000_s1178" style="position:absolute" from="4837,4837" to="10417,4837">
                <v:stroke dashstyle="dash"/>
              </v:line>
            </v:group>
            <v:rect id="_x0000_s1179" style="position:absolute;left:6997;top:1774;width:540;height:3240" stroked="f"/>
            <v:rect id="_x0000_s1180" style="position:absolute;left:4818;top:1957;width:540;height:3240" stroked="f"/>
          </v:group>
        </w:pict>
      </w:r>
      <w:r>
        <w:rPr>
          <w:noProof/>
        </w:rPr>
        <w:pict>
          <v:group id="_x0000_s1181" style="position:absolute;margin-left:-18pt;margin-top:565.8pt;width:477.15pt;height:180pt;z-index:251657216" coordorigin="1774,1597" coordsize="8643,3600">
            <v:group id="_x0000_s1182" style="position:absolute;left:1774;top:1597;width:8643;height:3240" coordorigin="1774,1597" coordsize="8643,3240">
              <v:group id="_x0000_s1183" style="position:absolute;left:1774;top:1597;width:2921;height:3240" coordorigin="1774,1597" coordsize="2921,3240">
                <v:shape id="_x0000_s1184" type="#_x0000_t202" style="position:absolute;left:1774;top:1597;width:360;height:540" filled="f" stroked="f">
                  <v:textbox style="mso-next-textbox:#_x0000_s1184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85" type="#_x0000_t202" style="position:absolute;left:2137;top:1597;width:360;height:540" filled="f" stroked="f">
                  <v:textbox style="mso-next-textbox:#_x0000_s1185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86" type="#_x0000_t202" style="position:absolute;left:2497;top:1597;width:360;height:540" filled="f" stroked="f">
                  <v:textbox style="mso-next-textbox:#_x0000_s1186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187" type="#_x0000_t202" style="position:absolute;left:2857;top:1597;width:360;height:540" filled="f" stroked="f">
                  <v:textbox style="mso-next-textbox:#_x0000_s1187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88" type="#_x0000_t202" style="position:absolute;left:3217;top:1597;width:360;height:540" filled="f" stroked="f">
                  <v:textbox style="mso-next-textbox:#_x0000_s1188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189" type="#_x0000_t202" style="position:absolute;left:3577;top:1597;width:360;height:540" filled="f" stroked="f">
                  <v:textbox style="mso-next-textbox:#_x0000_s1189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190" style="position:absolute" from="3473,2137" to="3473,3397"/>
                <v:line id="_x0000_s1191" style="position:absolute" from="2753,2137" to="2753,4117"/>
                <v:line id="_x0000_s1192" style="position:absolute" from="3814,2137" to="3814,3037"/>
                <v:line id="_x0000_s1193" style="position:absolute" from="3113,3757" to="4676,3757">
                  <v:stroke endarrow="block"/>
                </v:line>
                <v:line id="_x0000_s1194" style="position:absolute" from="3795,3037" to="4695,3037">
                  <v:stroke endarrow="block"/>
                </v:line>
                <v:line id="_x0000_s1195" style="position:absolute" from="3094,2137" to="3094,3757"/>
                <v:line id="_x0000_s1196" style="position:absolute" from="3435,3397" to="4695,3397">
                  <v:stroke endarrow="block"/>
                </v:line>
                <v:line id="_x0000_s1197" style="position:absolute" from="2715,4117" to="4695,4117">
                  <v:stroke endarrow="block"/>
                </v:line>
                <v:line id="_x0000_s1198" style="position:absolute" from="2355,4477" to="4695,4477">
                  <v:stroke endarrow="block"/>
                </v:line>
                <v:line id="_x0000_s1199" style="position:absolute" from="2374,2137" to="2374,4477"/>
                <v:line id="_x0000_s1200" style="position:absolute" from="1995,2137" to="1995,4837"/>
                <v:line id="_x0000_s1201" style="position:absolute" from="1957,4837" to="4657,4837">
                  <v:stroke endarrow="block"/>
                </v:line>
              </v:group>
              <v:shape id="_x0000_s1202" type="#_x0000_t202" style="position:absolute;left:8257;top:1774;width:1980;height:540" stroked="f">
                <v:textbox style="mso-next-textbox:#_x0000_s1202">
                  <w:txbxContent>
                    <w:p w:rsidR="002503EF" w:rsidRPr="00DB7EDE" w:rsidRDefault="002503EF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Basamak 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</w:p>
                  </w:txbxContent>
                </v:textbox>
              </v:shape>
              <v:shape id="_x0000_s1203" type="#_x0000_t202" style="position:absolute;left:5197;top:1774;width:1980;height:540" stroked="f">
                <v:textbox style="mso-next-textbox:#_x0000_s1203">
                  <w:txbxContent>
                    <w:p w:rsidR="002503EF" w:rsidRPr="00B47822" w:rsidRDefault="002503EF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204" style="position:absolute" from="4837,3037" to="10417,3037">
                <v:stroke dashstyle="dash"/>
              </v:line>
              <v:line id="_x0000_s1205" style="position:absolute" from="4837,3397" to="10417,3397">
                <v:stroke dashstyle="dash"/>
              </v:line>
              <v:line id="_x0000_s1206" style="position:absolute" from="4837,3757" to="10417,3757">
                <v:stroke dashstyle="dash"/>
              </v:line>
              <v:line id="_x0000_s1207" style="position:absolute" from="4837,4117" to="10417,4117">
                <v:stroke dashstyle="dash"/>
              </v:line>
              <v:line id="_x0000_s1208" style="position:absolute" from="4837,4477" to="10417,4477">
                <v:stroke dashstyle="dash"/>
              </v:line>
              <v:line id="_x0000_s1209" style="position:absolute" from="4837,4837" to="10417,4837">
                <v:stroke dashstyle="dash"/>
              </v:line>
            </v:group>
            <v:rect id="_x0000_s1210" style="position:absolute;left:6997;top:1774;width:540;height:3240" stroked="f"/>
            <v:rect id="_x0000_s1211" style="position:absolute;left:4818;top:1957;width:540;height:3240" stroked="f"/>
          </v:group>
        </w:pict>
      </w:r>
      <w:r>
        <w:rPr>
          <w:noProof/>
        </w:rPr>
        <w:pict>
          <v:group id="_x0000_s1212" style="position:absolute;margin-left:-18pt;margin-top:385.8pt;width:477.15pt;height:180pt;z-index:251656192" coordorigin="1774,1597" coordsize="8643,3600">
            <v:group id="_x0000_s1213" style="position:absolute;left:1774;top:1597;width:8643;height:3240" coordorigin="1774,1597" coordsize="8643,3240">
              <v:group id="_x0000_s1214" style="position:absolute;left:1774;top:1597;width:2921;height:3240" coordorigin="1774,1597" coordsize="2921,3240">
                <v:shape id="_x0000_s1215" type="#_x0000_t202" style="position:absolute;left:1774;top:1597;width:360;height:540" filled="f" stroked="f">
                  <v:textbox style="mso-next-textbox:#_x0000_s1215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216" type="#_x0000_t202" style="position:absolute;left:2137;top:1597;width:360;height:540" filled="f" stroked="f">
                  <v:textbox style="mso-next-textbox:#_x0000_s1216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217" type="#_x0000_t202" style="position:absolute;left:2497;top:1597;width:360;height:540" filled="f" stroked="f">
                  <v:textbox style="mso-next-textbox:#_x0000_s1217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18" type="#_x0000_t202" style="position:absolute;left:2857;top:1597;width:360;height:540" filled="f" stroked="f">
                  <v:textbox style="mso-next-textbox:#_x0000_s1218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_x0000_s1219" type="#_x0000_t202" style="position:absolute;left:3217;top:1597;width:360;height:540" filled="f" stroked="f">
                  <v:textbox style="mso-next-textbox:#_x0000_s1219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20" type="#_x0000_t202" style="position:absolute;left:3577;top:1597;width:360;height:540" filled="f" stroked="f">
                  <v:textbox style="mso-next-textbox:#_x0000_s1220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line id="_x0000_s1221" style="position:absolute" from="3473,2137" to="3473,3397"/>
                <v:line id="_x0000_s1222" style="position:absolute" from="2753,2137" to="2753,4117"/>
                <v:line id="_x0000_s1223" style="position:absolute" from="3814,2137" to="3814,3037"/>
                <v:line id="_x0000_s1224" style="position:absolute" from="3113,3757" to="4676,3757">
                  <v:stroke endarrow="block"/>
                </v:line>
                <v:line id="_x0000_s1225" style="position:absolute" from="3795,3037" to="4695,3037">
                  <v:stroke endarrow="block"/>
                </v:line>
                <v:line id="_x0000_s1226" style="position:absolute" from="3094,2137" to="3094,3757"/>
                <v:line id="_x0000_s1227" style="position:absolute" from="3435,3397" to="4695,3397">
                  <v:stroke endarrow="block"/>
                </v:line>
                <v:line id="_x0000_s1228" style="position:absolute" from="2715,4117" to="4695,4117">
                  <v:stroke endarrow="block"/>
                </v:line>
                <v:line id="_x0000_s1229" style="position:absolute" from="2355,4477" to="4695,4477">
                  <v:stroke endarrow="block"/>
                </v:line>
                <v:line id="_x0000_s1230" style="position:absolute" from="2374,2137" to="2374,4477"/>
                <v:line id="_x0000_s1231" style="position:absolute" from="1995,2137" to="1995,4837"/>
                <v:line id="_x0000_s1232" style="position:absolute" from="1957,4837" to="4657,4837">
                  <v:stroke endarrow="block"/>
                </v:line>
              </v:group>
              <v:shape id="_x0000_s1233" type="#_x0000_t202" style="position:absolute;left:8257;top:1774;width:1980;height:540" stroked="f">
                <v:textbox style="mso-next-textbox:#_x0000_s1233">
                  <w:txbxContent>
                    <w:p w:rsidR="002503EF" w:rsidRPr="00DB7EDE" w:rsidRDefault="002503EF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Basamak 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</w:p>
                  </w:txbxContent>
                </v:textbox>
              </v:shape>
              <v:shape id="_x0000_s1234" type="#_x0000_t202" style="position:absolute;left:5197;top:1774;width:1980;height:540" stroked="f">
                <v:textbox style="mso-next-textbox:#_x0000_s1234">
                  <w:txbxContent>
                    <w:p w:rsidR="002503EF" w:rsidRPr="00B47822" w:rsidRDefault="002503EF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235" style="position:absolute" from="4837,3037" to="10417,3037">
                <v:stroke dashstyle="dash"/>
              </v:line>
              <v:line id="_x0000_s1236" style="position:absolute" from="4837,3397" to="10417,3397">
                <v:stroke dashstyle="dash"/>
              </v:line>
              <v:line id="_x0000_s1237" style="position:absolute" from="4837,3757" to="10417,3757">
                <v:stroke dashstyle="dash"/>
              </v:line>
              <v:line id="_x0000_s1238" style="position:absolute" from="4837,4117" to="10417,4117">
                <v:stroke dashstyle="dash"/>
              </v:line>
              <v:line id="_x0000_s1239" style="position:absolute" from="4837,4477" to="10417,4477">
                <v:stroke dashstyle="dash"/>
              </v:line>
              <v:line id="_x0000_s1240" style="position:absolute" from="4837,4837" to="10417,4837">
                <v:stroke dashstyle="dash"/>
              </v:line>
            </v:group>
            <v:rect id="_x0000_s1241" style="position:absolute;left:6997;top:1774;width:540;height:3240" stroked="f"/>
            <v:rect id="_x0000_s1242" style="position:absolute;left:4818;top:1957;width:540;height:3240" stroked="f"/>
          </v:group>
        </w:pict>
      </w:r>
      <w:r>
        <w:rPr>
          <w:noProof/>
        </w:rPr>
        <w:pict>
          <v:group id="_x0000_s1243" style="position:absolute;margin-left:-18pt;margin-top:205.8pt;width:477.15pt;height:180pt;z-index:251655168" coordorigin="1774,1597" coordsize="8643,3600">
            <v:group id="_x0000_s1244" style="position:absolute;left:1774;top:1597;width:8643;height:3240" coordorigin="1774,1597" coordsize="8643,3240">
              <v:group id="_x0000_s1245" style="position:absolute;left:1774;top:1597;width:2921;height:3240" coordorigin="1774,1597" coordsize="2921,3240">
                <v:shape id="_x0000_s1246" type="#_x0000_t202" style="position:absolute;left:1774;top:1597;width:360;height:540" filled="f" stroked="f">
                  <v:textbox style="mso-next-textbox:#_x0000_s1246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247" type="#_x0000_t202" style="position:absolute;left:2137;top:1597;width:360;height:540" filled="f" stroked="f">
                  <v:textbox style="mso-next-textbox:#_x0000_s1247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48" type="#_x0000_t202" style="position:absolute;left:2497;top:1597;width:360;height:540" filled="f" stroked="f">
                  <v:textbox style="mso-next-textbox:#_x0000_s1248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49" type="#_x0000_t202" style="position:absolute;left:2857;top:1597;width:360;height:540" filled="f" stroked="f">
                  <v:textbox style="mso-next-textbox:#_x0000_s1249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50" type="#_x0000_t202" style="position:absolute;left:3217;top:1597;width:360;height:540" filled="f" stroked="f">
                  <v:textbox style="mso-next-textbox:#_x0000_s1250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51" type="#_x0000_t202" style="position:absolute;left:3577;top:1597;width:360;height:540" filled="f" stroked="f">
                  <v:textbox style="mso-next-textbox:#_x0000_s1251">
                    <w:txbxContent>
                      <w:p w:rsidR="002503EF" w:rsidRPr="000B53CB" w:rsidRDefault="002503E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252" style="position:absolute" from="3473,2137" to="3473,3397"/>
                <v:line id="_x0000_s1253" style="position:absolute" from="2753,2137" to="2753,4117"/>
                <v:line id="_x0000_s1254" style="position:absolute" from="3814,2137" to="3814,3037"/>
                <v:line id="_x0000_s1255" style="position:absolute" from="3113,3757" to="4676,3757">
                  <v:stroke endarrow="block"/>
                </v:line>
                <v:line id="_x0000_s1256" style="position:absolute" from="3795,3037" to="4695,3037">
                  <v:stroke endarrow="block"/>
                </v:line>
                <v:line id="_x0000_s1257" style="position:absolute" from="3094,2137" to="3094,3757"/>
                <v:line id="_x0000_s1258" style="position:absolute" from="3435,3397" to="4695,3397">
                  <v:stroke endarrow="block"/>
                </v:line>
                <v:line id="_x0000_s1259" style="position:absolute" from="2715,4117" to="4695,4117">
                  <v:stroke endarrow="block"/>
                </v:line>
                <v:line id="_x0000_s1260" style="position:absolute" from="2355,4477" to="4695,4477">
                  <v:stroke endarrow="block"/>
                </v:line>
                <v:line id="_x0000_s1261" style="position:absolute" from="2374,2137" to="2374,4477"/>
                <v:line id="_x0000_s1262" style="position:absolute" from="1995,2137" to="1995,4837"/>
                <v:line id="_x0000_s1263" style="position:absolute" from="1957,4837" to="4657,4837">
                  <v:stroke endarrow="block"/>
                </v:line>
              </v:group>
              <v:shape id="_x0000_s1264" type="#_x0000_t202" style="position:absolute;left:8257;top:1774;width:1980;height:540" stroked="f">
                <v:textbox style="mso-next-textbox:#_x0000_s1264">
                  <w:txbxContent>
                    <w:p w:rsidR="002503EF" w:rsidRPr="00DB7EDE" w:rsidRDefault="002503EF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Basamak 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</w:p>
                  </w:txbxContent>
                </v:textbox>
              </v:shape>
              <v:shape id="_x0000_s1265" type="#_x0000_t202" style="position:absolute;left:5197;top:1774;width:1980;height:540" stroked="f">
                <v:textbox style="mso-next-textbox:#_x0000_s1265">
                  <w:txbxContent>
                    <w:p w:rsidR="002503EF" w:rsidRPr="00B47822" w:rsidRDefault="002503EF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</w:p>
                  </w:txbxContent>
                </v:textbox>
              </v:shape>
              <v:line id="_x0000_s1266" style="position:absolute" from="4837,3037" to="10417,3037">
                <v:stroke dashstyle="dash"/>
              </v:line>
              <v:line id="_x0000_s1267" style="position:absolute" from="4837,3397" to="10417,3397">
                <v:stroke dashstyle="dash"/>
              </v:line>
              <v:line id="_x0000_s1268" style="position:absolute" from="4837,3757" to="10417,3757">
                <v:stroke dashstyle="dash"/>
              </v:line>
              <v:line id="_x0000_s1269" style="position:absolute" from="4837,4117" to="10417,4117">
                <v:stroke dashstyle="dash"/>
              </v:line>
              <v:line id="_x0000_s1270" style="position:absolute" from="4837,4477" to="10417,4477">
                <v:stroke dashstyle="dash"/>
              </v:line>
              <v:line id="_x0000_s1271" style="position:absolute" from="4837,4837" to="10417,4837">
                <v:stroke dashstyle="dash"/>
              </v:line>
            </v:group>
            <v:rect id="_x0000_s1272" style="position:absolute;left:6997;top:1774;width:540;height:3240" stroked="f"/>
            <v:rect id="_x0000_s1273" style="position:absolute;left:4818;top:1957;width:540;height:3240" stroked="f"/>
          </v:group>
        </w:pict>
      </w:r>
    </w:p>
    <w:sectPr w:rsidR="002503EF" w:rsidSect="00245F9E">
      <w:pgSz w:w="11906" w:h="16838"/>
      <w:pgMar w:top="540" w:right="7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CB"/>
    <w:rsid w:val="000B53CB"/>
    <w:rsid w:val="00195604"/>
    <w:rsid w:val="00245F9E"/>
    <w:rsid w:val="002503EF"/>
    <w:rsid w:val="002C1720"/>
    <w:rsid w:val="004023DB"/>
    <w:rsid w:val="00440B5F"/>
    <w:rsid w:val="00450FCE"/>
    <w:rsid w:val="004C4187"/>
    <w:rsid w:val="005D356A"/>
    <w:rsid w:val="007B4B11"/>
    <w:rsid w:val="008476AD"/>
    <w:rsid w:val="0094741D"/>
    <w:rsid w:val="00966D7E"/>
    <w:rsid w:val="00B47822"/>
    <w:rsid w:val="00DB7EDE"/>
    <w:rsid w:val="00FC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1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DB7E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7E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B7ED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7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B7ED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B7E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5D35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</Words>
  <Characters>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BASAMAK VE SAYI DEĞERİ</dc:title>
  <dc:subject/>
  <dc:creator>HAYATİ</dc:creator>
  <cp:keywords>www.sorubak.com</cp:keywords>
  <dc:description/>
  <cp:lastModifiedBy>edanur</cp:lastModifiedBy>
  <cp:revision>3</cp:revision>
  <dcterms:created xsi:type="dcterms:W3CDTF">2013-09-26T18:44:00Z</dcterms:created>
  <dcterms:modified xsi:type="dcterms:W3CDTF">2014-10-06T20:46:00Z</dcterms:modified>
</cp:coreProperties>
</file>