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310"/>
        <w:tblW w:w="1123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640"/>
        <w:gridCol w:w="2428"/>
        <w:gridCol w:w="2113"/>
        <w:gridCol w:w="1981"/>
        <w:gridCol w:w="2070"/>
      </w:tblGrid>
      <w:tr w:rsidR="00114D62" w:rsidRPr="00950EE7" w:rsidTr="009C2F04">
        <w:trPr>
          <w:trHeight w:val="557"/>
        </w:trPr>
        <w:tc>
          <w:tcPr>
            <w:tcW w:w="11232" w:type="dxa"/>
            <w:gridSpan w:val="5"/>
          </w:tcPr>
          <w:p w:rsidR="00114D62" w:rsidRPr="004326DA" w:rsidRDefault="00114D62" w:rsidP="009C2F04">
            <w:pPr>
              <w:jc w:val="center"/>
              <w:rPr>
                <w:rFonts w:ascii="BITISIK EGIK EL YAZISI" w:hAnsi="BITISIK EGIK EL YAZISI"/>
                <w:b/>
                <w:sz w:val="40"/>
                <w:szCs w:val="40"/>
              </w:rPr>
            </w:pPr>
            <w:r w:rsidRPr="004326DA">
              <w:rPr>
                <w:rFonts w:ascii="BITISIK EGIK EL YAZISI" w:hAnsi="BITISIK EGIK EL YAZISI"/>
                <w:b/>
                <w:i/>
                <w:sz w:val="40"/>
                <w:szCs w:val="40"/>
              </w:rPr>
              <w:t>Y SESİ RESİMLİ DİKTE ÇALIŞMASI</w:t>
            </w:r>
          </w:p>
        </w:tc>
      </w:tr>
      <w:tr w:rsidR="00114D62" w:rsidRPr="00950EE7" w:rsidTr="00E73222">
        <w:trPr>
          <w:trHeight w:val="1787"/>
        </w:trPr>
        <w:tc>
          <w:tcPr>
            <w:tcW w:w="2640" w:type="dxa"/>
          </w:tcPr>
          <w:p w:rsidR="00114D62" w:rsidRPr="0099408E" w:rsidRDefault="00114D62" w:rsidP="001B6682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9" o:spid="_x0000_s1026" type="#_x0000_t75" style="position:absolute;left:0;text-align:left;margin-left:36.5pt;margin-top:9.15pt;width:57.9pt;height:62.5pt;z-index:251651072;visibility:visible;mso-position-horizontal-relative:text;mso-position-vertical-relative:text">
                  <v:imagedata r:id="rId7" o:title=""/>
                </v:shape>
              </w:pict>
            </w:r>
          </w:p>
        </w:tc>
        <w:tc>
          <w:tcPr>
            <w:tcW w:w="2428" w:type="dxa"/>
          </w:tcPr>
          <w:p w:rsidR="00114D62" w:rsidRPr="004955FE" w:rsidRDefault="00114D62" w:rsidP="004955F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 id="Resim 2" o:spid="_x0000_s1027" type="#_x0000_t75" style="position:absolute;left:0;text-align:left;margin-left:27.5pt;margin-top:9pt;width:62.75pt;height:63pt;z-index:251652096;visibility:visible;mso-position-horizontal-relative:text;mso-position-vertical-relative:text">
                  <v:imagedata r:id="rId8" o:title=""/>
                </v:shape>
              </w:pict>
            </w:r>
          </w:p>
        </w:tc>
        <w:tc>
          <w:tcPr>
            <w:tcW w:w="2113" w:type="dxa"/>
          </w:tcPr>
          <w:p w:rsidR="00114D62" w:rsidRPr="0099408E" w:rsidRDefault="00114D62" w:rsidP="001B6682">
            <w:pPr>
              <w:jc w:val="center"/>
              <w:rPr>
                <w:sz w:val="28"/>
                <w:szCs w:val="28"/>
              </w:rPr>
            </w:pPr>
            <w:r w:rsidRPr="00083652">
              <w:rPr>
                <w:noProof/>
              </w:rPr>
              <w:pict>
                <v:shape id="Resim 2" o:spid="_x0000_i1025" type="#_x0000_t75" alt="http://www.boyamaoyunlari.biz/files/image/boyamaoyunlaribiz-yemeklerdenonce.jpg" style="width:87.75pt;height:80.25pt;visibility:visible">
                  <v:imagedata r:id="rId9" o:title=""/>
                </v:shape>
              </w:pict>
            </w:r>
          </w:p>
        </w:tc>
        <w:tc>
          <w:tcPr>
            <w:tcW w:w="1981" w:type="dxa"/>
          </w:tcPr>
          <w:p w:rsidR="00114D62" w:rsidRPr="00F81932" w:rsidRDefault="00114D62" w:rsidP="006E4FAB">
            <w:pPr>
              <w:ind w:firstLine="708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 id="Resim 19" o:spid="_x0000_s1028" type="#_x0000_t75" style="position:absolute;left:0;text-align:left;margin-left:14.95pt;margin-top:18pt;width:67.6pt;height:54.85pt;z-index:251653120;visibility:visible;mso-position-horizontal-relative:text;mso-position-vertical-relative:text">
                  <v:imagedata r:id="rId10" o:title=""/>
                </v:shape>
              </w:pict>
            </w:r>
          </w:p>
        </w:tc>
        <w:tc>
          <w:tcPr>
            <w:tcW w:w="2070" w:type="dxa"/>
          </w:tcPr>
          <w:p w:rsidR="00114D62" w:rsidRPr="0099408E" w:rsidRDefault="00114D62" w:rsidP="001B6682">
            <w:pPr>
              <w:jc w:val="center"/>
              <w:rPr>
                <w:sz w:val="28"/>
                <w:szCs w:val="28"/>
              </w:rPr>
            </w:pPr>
            <w:r>
              <w:object w:dxaOrig="2355" w:dyaOrig="1575">
                <v:shape id="_x0000_i1026" type="#_x0000_t75" style="width:96.75pt;height:63.75pt" o:ole="">
                  <v:imagedata r:id="rId11" o:title=""/>
                </v:shape>
                <o:OLEObject Type="Embed" ProgID="Paint.Picture" ShapeID="_x0000_i1026" DrawAspect="Content" ObjectID="_1480093354" r:id="rId12"/>
              </w:object>
            </w:r>
          </w:p>
        </w:tc>
      </w:tr>
      <w:tr w:rsidR="00114D62" w:rsidRPr="00FE06BC" w:rsidTr="00E73222">
        <w:trPr>
          <w:trHeight w:val="1045"/>
        </w:trPr>
        <w:tc>
          <w:tcPr>
            <w:tcW w:w="2640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428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113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1981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070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</w:tr>
      <w:tr w:rsidR="00114D62" w:rsidRPr="00950EE7" w:rsidTr="006E344F">
        <w:trPr>
          <w:trHeight w:val="1463"/>
        </w:trPr>
        <w:tc>
          <w:tcPr>
            <w:tcW w:w="2640" w:type="dxa"/>
          </w:tcPr>
          <w:p w:rsidR="00114D62" w:rsidRPr="00F81932" w:rsidRDefault="00114D62" w:rsidP="004326DA">
            <w:pPr>
              <w:jc w:val="center"/>
            </w:pPr>
            <w:r>
              <w:object w:dxaOrig="2610" w:dyaOrig="2250">
                <v:shape id="_x0000_i1027" type="#_x0000_t75" style="width:125.25pt;height:108pt" o:ole="">
                  <v:imagedata r:id="rId13" o:title=""/>
                </v:shape>
                <o:OLEObject Type="Embed" ProgID="Paint.Picture" ShapeID="_x0000_i1027" DrawAspect="Content" ObjectID="_1480093355" r:id="rId14"/>
              </w:object>
            </w:r>
          </w:p>
        </w:tc>
        <w:tc>
          <w:tcPr>
            <w:tcW w:w="2428" w:type="dxa"/>
          </w:tcPr>
          <w:p w:rsidR="00114D62" w:rsidRPr="00950EE7" w:rsidRDefault="00114D62" w:rsidP="004326DA">
            <w:pPr>
              <w:jc w:val="center"/>
            </w:pPr>
            <w:r w:rsidRPr="00083652">
              <w:rPr>
                <w:noProof/>
              </w:rPr>
              <w:pict>
                <v:shape id="Resim 238" o:spid="_x0000_i1028" type="#_x0000_t75" alt="http://www.dekorstore.net/wp-content/uploads/2014/02/erkek-%C3%A7ocuk-yatak-%C3%B6rt%C3%BCs%C3%BC.jpg" style="width:101.25pt;height:100.5pt;visibility:visible">
                  <v:imagedata r:id="rId15" o:title=""/>
                </v:shape>
              </w:pict>
            </w:r>
          </w:p>
        </w:tc>
        <w:tc>
          <w:tcPr>
            <w:tcW w:w="2113" w:type="dxa"/>
          </w:tcPr>
          <w:p w:rsidR="00114D62" w:rsidRPr="00950EE7" w:rsidRDefault="00114D62" w:rsidP="004326DA">
            <w:pPr>
              <w:jc w:val="center"/>
            </w:pPr>
            <w:r>
              <w:rPr>
                <w:noProof/>
              </w:rPr>
              <w:pict>
                <v:shape id="Resim 64" o:spid="_x0000_s1029" type="#_x0000_t75" alt="http://us.cdn2.123rf.com/168nwm/theblackrhino/theblackrhino1009/theblackrhino100900003/7689864-a-pile-of-boulders-and-rocks.jpg" style="position:absolute;left:0;text-align:left;margin-left:10.6pt;margin-top:25.8pt;width:81.15pt;height:51.2pt;z-index:251662336;visibility:visible;mso-position-horizontal-relative:text;mso-position-vertical-relative:text">
                  <v:imagedata r:id="rId16" o:title=""/>
                </v:shape>
              </w:pict>
            </w:r>
          </w:p>
        </w:tc>
        <w:tc>
          <w:tcPr>
            <w:tcW w:w="1981" w:type="dxa"/>
          </w:tcPr>
          <w:p w:rsidR="00114D62" w:rsidRPr="00950EE7" w:rsidRDefault="00114D62" w:rsidP="004326DA">
            <w:pPr>
              <w:jc w:val="center"/>
            </w:pPr>
            <w:r w:rsidRPr="00083652">
              <w:rPr>
                <w:noProof/>
              </w:rPr>
              <w:pict>
                <v:shape id="Resim 239" o:spid="_x0000_i1029" type="#_x0000_t75" alt="http://www.ichthus.pcboapeldoorn.nl/nieuw/userfiles/image/paginas/overblijf%20cartoon.jpg" style="width:96.75pt;height:103.5pt;visibility:visible">
                  <v:imagedata r:id="rId17" o:title=""/>
                </v:shape>
              </w:pict>
            </w:r>
          </w:p>
        </w:tc>
        <w:tc>
          <w:tcPr>
            <w:tcW w:w="2070" w:type="dxa"/>
          </w:tcPr>
          <w:p w:rsidR="00114D62" w:rsidRPr="00950EE7" w:rsidRDefault="00114D62" w:rsidP="004326DA">
            <w:pPr>
              <w:jc w:val="center"/>
            </w:pPr>
            <w:r>
              <w:rPr>
                <w:noProof/>
              </w:rPr>
              <w:pict>
                <v:shape id="_x0000_s1030" type="#_x0000_t75" style="position:absolute;left:0;text-align:left;margin-left:15.15pt;margin-top:17.2pt;width:65.6pt;height:68.45pt;z-index:251661312;visibility:visible;mso-position-horizontal-relative:text;mso-position-vertical-relative:text">
                  <v:imagedata r:id="rId18" o:title=""/>
                </v:shape>
              </w:pict>
            </w:r>
          </w:p>
        </w:tc>
      </w:tr>
      <w:tr w:rsidR="00114D62" w:rsidRPr="00FE06BC" w:rsidTr="00E73222">
        <w:trPr>
          <w:trHeight w:val="883"/>
        </w:trPr>
        <w:tc>
          <w:tcPr>
            <w:tcW w:w="2640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428" w:type="dxa"/>
            <w:vAlign w:val="center"/>
          </w:tcPr>
          <w:p w:rsidR="00114D62" w:rsidRPr="00E01F4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113" w:type="dxa"/>
            <w:vAlign w:val="center"/>
          </w:tcPr>
          <w:p w:rsidR="00114D62" w:rsidRPr="00CD35BA" w:rsidRDefault="00114D62" w:rsidP="004326DA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</w:t>
            </w:r>
          </w:p>
        </w:tc>
        <w:tc>
          <w:tcPr>
            <w:tcW w:w="1981" w:type="dxa"/>
            <w:vAlign w:val="center"/>
          </w:tcPr>
          <w:p w:rsidR="00114D62" w:rsidRPr="00CD35BA" w:rsidRDefault="00114D62" w:rsidP="004326DA">
            <w:pPr>
              <w:rPr>
                <w:rFonts w:ascii="UlusalOkul.Com Çizgili" w:hAnsi="UlusalOkul.Com Çizgili"/>
                <w:sz w:val="56"/>
                <w:szCs w:val="56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  </w:t>
            </w:r>
            <w:r>
              <w:rPr>
                <w:rFonts w:ascii="UlusalOkul.Com Çizgili" w:hAnsi="UlusalOkul.Com Çizgili"/>
                <w:sz w:val="56"/>
                <w:szCs w:val="56"/>
              </w:rPr>
              <w:t xml:space="preserve"> </w:t>
            </w:r>
          </w:p>
        </w:tc>
        <w:tc>
          <w:tcPr>
            <w:tcW w:w="2070" w:type="dxa"/>
            <w:vAlign w:val="center"/>
          </w:tcPr>
          <w:p w:rsidR="00114D62" w:rsidRPr="0099408E" w:rsidRDefault="00114D62" w:rsidP="004326DA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</w:t>
            </w:r>
          </w:p>
        </w:tc>
      </w:tr>
      <w:tr w:rsidR="00114D62" w:rsidTr="00E73222">
        <w:trPr>
          <w:trHeight w:val="883"/>
        </w:trPr>
        <w:tc>
          <w:tcPr>
            <w:tcW w:w="2640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_x0000_s1031" type="#_x0000_t75" style="position:absolute;left:0;text-align:left;margin-left:27.5pt;margin-top:12.15pt;width:82.5pt;height:72.15pt;z-index:251663360;visibility:visible;mso-position-horizontal-relative:text;mso-position-vertical-relative:text">
                  <v:imagedata r:id="rId19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244" o:spid="_x0000_i1030" type="#_x0000_t75" alt="http://www.paradoksdanismanlik.com/FileUpload/ds29999/File/oynayan_cocuklar.jpg" style="width:84pt;height:91.5pt;visibility:visible">
                  <v:imagedata r:id="rId20" o:title=""/>
                </v:shape>
              </w:pict>
            </w:r>
          </w:p>
        </w:tc>
        <w:tc>
          <w:tcPr>
            <w:tcW w:w="2113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96"/>
                <w:szCs w:val="96"/>
              </w:rPr>
              <w:t>20</w:t>
            </w:r>
          </w:p>
        </w:tc>
        <w:tc>
          <w:tcPr>
            <w:tcW w:w="1981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Resim 66" o:spid="_x0000_s1032" type="#_x0000_t75" alt="http://ec.l.thumbs.canstockphoto.com/canstock7629925.jpg" style="position:absolute;left:0;text-align:left;margin-left:3.95pt;margin-top:21.15pt;width:72.45pt;height:67.15pt;z-index:251664384;visibility:visible;mso-position-horizontal-relative:text;mso-position-vertical-relative:text">
                  <v:imagedata r:id="rId21" o:title=""/>
                </v:shape>
              </w:pict>
            </w:r>
          </w:p>
        </w:tc>
        <w:tc>
          <w:tcPr>
            <w:tcW w:w="2070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243" o:spid="_x0000_i1031" type="#_x0000_t75" alt="http://www.yonpozitif.com/images/yol.jpg" style="width:100.5pt;height:89.25pt;visibility:visible">
                  <v:imagedata r:id="rId22" o:title=""/>
                </v:shape>
              </w:pict>
            </w:r>
          </w:p>
        </w:tc>
      </w:tr>
      <w:tr w:rsidR="00114D62" w:rsidTr="00E73222">
        <w:trPr>
          <w:trHeight w:val="886"/>
        </w:trPr>
        <w:tc>
          <w:tcPr>
            <w:tcW w:w="2640" w:type="dxa"/>
            <w:vAlign w:val="center"/>
          </w:tcPr>
          <w:p w:rsidR="00114D62" w:rsidRPr="0099408E" w:rsidRDefault="00114D62" w:rsidP="004326DA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</w:t>
            </w:r>
          </w:p>
        </w:tc>
        <w:tc>
          <w:tcPr>
            <w:tcW w:w="2428" w:type="dxa"/>
            <w:vAlign w:val="center"/>
          </w:tcPr>
          <w:p w:rsidR="00114D62" w:rsidRPr="00CD35BA" w:rsidRDefault="00114D62" w:rsidP="004326DA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 </w:t>
            </w:r>
          </w:p>
        </w:tc>
        <w:tc>
          <w:tcPr>
            <w:tcW w:w="2113" w:type="dxa"/>
            <w:vAlign w:val="center"/>
          </w:tcPr>
          <w:p w:rsidR="00114D62" w:rsidRPr="0099408E" w:rsidRDefault="00114D62" w:rsidP="004326DA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1981" w:type="dxa"/>
            <w:vAlign w:val="center"/>
          </w:tcPr>
          <w:p w:rsidR="00114D62" w:rsidRPr="008E5845" w:rsidRDefault="00114D62" w:rsidP="004326DA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</w:t>
            </w:r>
          </w:p>
        </w:tc>
        <w:tc>
          <w:tcPr>
            <w:tcW w:w="2070" w:type="dxa"/>
            <w:vAlign w:val="center"/>
          </w:tcPr>
          <w:p w:rsidR="00114D62" w:rsidRPr="00C727DA" w:rsidRDefault="00114D62" w:rsidP="004326DA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  </w:t>
            </w:r>
          </w:p>
        </w:tc>
      </w:tr>
      <w:tr w:rsidR="00114D62" w:rsidRPr="00493873" w:rsidTr="00E73222">
        <w:trPr>
          <w:trHeight w:val="883"/>
        </w:trPr>
        <w:tc>
          <w:tcPr>
            <w:tcW w:w="2640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245" o:spid="_x0000_i1032" type="#_x0000_t75" alt="http://www.canvecan.com/wp-content/uploads/2014/07/bebek_uyku_mkl.jpg" style="width:111.75pt;height:99pt;visibility:visible">
                  <v:imagedata r:id="rId23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114D62" w:rsidRPr="00AA2ECA" w:rsidRDefault="00114D62" w:rsidP="004326DA">
            <w:pPr>
              <w:jc w:val="center"/>
              <w:rPr>
                <w:rFonts w:ascii="Hand writing Mutlu" w:hAnsi="Hand writing Mutlu"/>
                <w:sz w:val="70"/>
                <w:szCs w:val="70"/>
              </w:rPr>
            </w:pPr>
            <w:r w:rsidRPr="00083652">
              <w:rPr>
                <w:noProof/>
              </w:rPr>
              <w:pict>
                <v:shape id="il_fi" o:spid="_x0000_i1033" type="#_x0000_t75" alt="ANd9GcSsDw8IVaWHfNFyWUTG0K1yQP37ReZyN9wTbhCQ_z3FgSpWLViSHuXLm0VdTQ" style="width:79.5pt;height:93pt;visibility:visible">
                  <v:imagedata r:id="rId24" o:title=""/>
                </v:shape>
              </w:pict>
            </w:r>
          </w:p>
        </w:tc>
        <w:tc>
          <w:tcPr>
            <w:tcW w:w="2113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242" o:spid="_x0000_i1034" type="#_x0000_t75" alt="https://encrypted-tbn2.gstatic.com/images?q=tbn:ANd9GcSk3xZ0kEGyGjtN-3EksJYvpfAM70FD3mC93bomPGvFXy6NK8fj" style="width:82.5pt;height:89.25pt;visibility:visible">
                  <v:imagedata r:id="rId25" o:title=""/>
                </v:shape>
              </w:pict>
            </w:r>
          </w:p>
        </w:tc>
        <w:tc>
          <w:tcPr>
            <w:tcW w:w="1981" w:type="dxa"/>
            <w:vAlign w:val="center"/>
          </w:tcPr>
          <w:p w:rsidR="00114D62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246" o:spid="_x0000_i1035" type="#_x0000_t75" alt="http://www.ildenizce.com/wp-content/uploads/2013/06/%C3%A7ocuk1.jpg" style="width:106.5pt;height:105.75pt;visibility:visible">
                  <v:imagedata r:id="rId26" o:title=""/>
                </v:shape>
              </w:pict>
            </w:r>
          </w:p>
        </w:tc>
        <w:tc>
          <w:tcPr>
            <w:tcW w:w="2070" w:type="dxa"/>
            <w:vAlign w:val="center"/>
          </w:tcPr>
          <w:p w:rsidR="00114D62" w:rsidRPr="00493873" w:rsidRDefault="00114D62" w:rsidP="004326DA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irc_mi" o:spid="_x0000_i1036" type="#_x0000_t75" alt="http://i.milliyet.com.tr/YeniAnaResim/2012/05/09/fft99_mf2251921.Jpeg" style="width:60pt;height:85.5pt;visibility:visible">
                  <v:imagedata r:id="rId27" o:title=""/>
                </v:shape>
              </w:pict>
            </w:r>
          </w:p>
        </w:tc>
      </w:tr>
      <w:tr w:rsidR="00114D62" w:rsidRPr="005422A6" w:rsidTr="00E73222">
        <w:trPr>
          <w:trHeight w:val="883"/>
        </w:trPr>
        <w:tc>
          <w:tcPr>
            <w:tcW w:w="2640" w:type="dxa"/>
            <w:vAlign w:val="center"/>
          </w:tcPr>
          <w:p w:rsidR="00114D62" w:rsidRPr="0099408E" w:rsidRDefault="00114D62" w:rsidP="004326DA">
            <w:pPr>
              <w:rPr>
                <w:rFonts w:ascii="UlusalOkul.Com Çizgili" w:hAnsi="UlusalOkul.Com Çizgili"/>
                <w:noProof/>
                <w:sz w:val="60"/>
                <w:szCs w:val="60"/>
              </w:rPr>
            </w:pPr>
            <w:r>
              <w:rPr>
                <w:rFonts w:ascii="UlusalOkul.Com Çizgili" w:hAnsi="UlusalOkul.Com Çizgili"/>
                <w:noProof/>
                <w:sz w:val="60"/>
                <w:szCs w:val="60"/>
              </w:rPr>
              <w:t xml:space="preserve">       </w:t>
            </w:r>
          </w:p>
        </w:tc>
        <w:tc>
          <w:tcPr>
            <w:tcW w:w="2428" w:type="dxa"/>
            <w:vAlign w:val="center"/>
          </w:tcPr>
          <w:p w:rsidR="00114D62" w:rsidRPr="003E3759" w:rsidRDefault="00114D62" w:rsidP="004326DA">
            <w:pPr>
              <w:rPr>
                <w:rFonts w:ascii="UlusalOkul.Com Çizgili" w:hAnsi="UlusalOkul.Com Çizgili"/>
                <w:sz w:val="54"/>
                <w:szCs w:val="54"/>
              </w:rPr>
            </w:pPr>
            <w:r>
              <w:rPr>
                <w:rFonts w:ascii="UlusalOkul.Com Çizgili" w:hAnsi="UlusalOkul.Com Çizgili"/>
                <w:sz w:val="54"/>
                <w:szCs w:val="54"/>
              </w:rPr>
              <w:t xml:space="preserve">       </w:t>
            </w:r>
          </w:p>
        </w:tc>
        <w:tc>
          <w:tcPr>
            <w:tcW w:w="2113" w:type="dxa"/>
            <w:vAlign w:val="center"/>
          </w:tcPr>
          <w:p w:rsidR="00114D62" w:rsidRPr="0099408E" w:rsidRDefault="00114D62" w:rsidP="004326DA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 </w:t>
            </w:r>
          </w:p>
        </w:tc>
        <w:tc>
          <w:tcPr>
            <w:tcW w:w="1981" w:type="dxa"/>
            <w:vAlign w:val="center"/>
          </w:tcPr>
          <w:p w:rsidR="00114D62" w:rsidRPr="00AF474B" w:rsidRDefault="00114D62" w:rsidP="004326DA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    </w:t>
            </w:r>
          </w:p>
        </w:tc>
        <w:tc>
          <w:tcPr>
            <w:tcW w:w="2070" w:type="dxa"/>
            <w:vAlign w:val="center"/>
          </w:tcPr>
          <w:p w:rsidR="00114D62" w:rsidRPr="00C727DA" w:rsidRDefault="00114D62" w:rsidP="004326DA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52"/>
                <w:szCs w:val="52"/>
              </w:rPr>
              <w:t xml:space="preserve">      </w:t>
            </w:r>
          </w:p>
        </w:tc>
      </w:tr>
    </w:tbl>
    <w:p w:rsidR="00114D62" w:rsidRDefault="00114D62" w:rsidP="006965B1">
      <w:pPr>
        <w:tabs>
          <w:tab w:val="left" w:pos="7080"/>
        </w:tabs>
        <w:rPr>
          <w:rFonts w:ascii="JaTeK" w:hAnsi="JaTeK"/>
          <w:sz w:val="52"/>
          <w:szCs w:val="52"/>
        </w:rPr>
      </w:pPr>
    </w:p>
    <w:tbl>
      <w:tblPr>
        <w:tblpPr w:leftFromText="141" w:rightFromText="141" w:vertAnchor="text" w:horzAnchor="margin" w:tblpY="-310"/>
        <w:tblW w:w="11232" w:type="dxa"/>
        <w:tblBorders>
          <w:top w:val="dashed" w:sz="4" w:space="0" w:color="auto"/>
          <w:left w:val="dashed" w:sz="4" w:space="0" w:color="auto"/>
          <w:bottom w:val="dashed" w:sz="4" w:space="0" w:color="auto"/>
          <w:right w:val="dashed" w:sz="4" w:space="0" w:color="auto"/>
          <w:insideH w:val="dashed" w:sz="4" w:space="0" w:color="auto"/>
          <w:insideV w:val="dashed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640"/>
        <w:gridCol w:w="2428"/>
        <w:gridCol w:w="2113"/>
        <w:gridCol w:w="1981"/>
        <w:gridCol w:w="2070"/>
      </w:tblGrid>
      <w:tr w:rsidR="00114D62" w:rsidRPr="00950EE7" w:rsidTr="005B00FC">
        <w:trPr>
          <w:trHeight w:val="557"/>
        </w:trPr>
        <w:tc>
          <w:tcPr>
            <w:tcW w:w="11232" w:type="dxa"/>
            <w:gridSpan w:val="5"/>
          </w:tcPr>
          <w:p w:rsidR="00114D62" w:rsidRPr="004326DA" w:rsidRDefault="00114D62" w:rsidP="005B00FC">
            <w:pPr>
              <w:jc w:val="center"/>
              <w:rPr>
                <w:rFonts w:ascii="BITISIK EGIK EL YAZISI" w:hAnsi="BITISIK EGIK EL YAZISI"/>
                <w:b/>
                <w:sz w:val="40"/>
                <w:szCs w:val="40"/>
              </w:rPr>
            </w:pPr>
            <w:r w:rsidRPr="004326DA">
              <w:rPr>
                <w:rFonts w:ascii="BITISIK EGIK EL YAZISI" w:hAnsi="BITISIK EGIK EL YAZISI"/>
                <w:b/>
                <w:i/>
                <w:sz w:val="40"/>
                <w:szCs w:val="40"/>
              </w:rPr>
              <w:t>Y SESİ RESİMLİ DİKTE ÇALIŞMASI</w:t>
            </w:r>
          </w:p>
        </w:tc>
      </w:tr>
      <w:tr w:rsidR="00114D62" w:rsidRPr="00950EE7" w:rsidTr="005B00FC">
        <w:trPr>
          <w:trHeight w:val="1787"/>
        </w:trPr>
        <w:tc>
          <w:tcPr>
            <w:tcW w:w="2640" w:type="dxa"/>
          </w:tcPr>
          <w:p w:rsidR="00114D62" w:rsidRPr="0099408E" w:rsidRDefault="00114D62" w:rsidP="005B00FC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 id="_x0000_s1033" type="#_x0000_t75" style="position:absolute;left:0;text-align:left;margin-left:36.5pt;margin-top:9.15pt;width:57.9pt;height:62.5pt;z-index:251654144;visibility:visible;mso-position-horizontal-relative:text;mso-position-vertical-relative:text">
                  <v:imagedata r:id="rId7" o:title=""/>
                </v:shape>
              </w:pict>
            </w:r>
          </w:p>
        </w:tc>
        <w:tc>
          <w:tcPr>
            <w:tcW w:w="2428" w:type="dxa"/>
          </w:tcPr>
          <w:p w:rsidR="00114D62" w:rsidRPr="004955FE" w:rsidRDefault="00114D62" w:rsidP="005B00FC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 id="_x0000_s1034" type="#_x0000_t75" style="position:absolute;left:0;text-align:left;margin-left:27.5pt;margin-top:9pt;width:62.75pt;height:63pt;z-index:251655168;visibility:visible;mso-position-horizontal-relative:text;mso-position-vertical-relative:text">
                  <v:imagedata r:id="rId8" o:title=""/>
                </v:shape>
              </w:pict>
            </w:r>
          </w:p>
        </w:tc>
        <w:tc>
          <w:tcPr>
            <w:tcW w:w="2113" w:type="dxa"/>
          </w:tcPr>
          <w:p w:rsidR="00114D62" w:rsidRPr="0099408E" w:rsidRDefault="00114D62" w:rsidP="005B00FC">
            <w:pPr>
              <w:jc w:val="center"/>
              <w:rPr>
                <w:sz w:val="28"/>
                <w:szCs w:val="28"/>
              </w:rPr>
            </w:pPr>
            <w:r w:rsidRPr="00083652">
              <w:rPr>
                <w:noProof/>
              </w:rPr>
              <w:pict>
                <v:shape id="_x0000_i1037" type="#_x0000_t75" alt="http://www.boyamaoyunlari.biz/files/image/boyamaoyunlaribiz-yemeklerdenonce.jpg" style="width:87.75pt;height:80.25pt;visibility:visible">
                  <v:imagedata r:id="rId9" o:title=""/>
                </v:shape>
              </w:pict>
            </w:r>
          </w:p>
        </w:tc>
        <w:tc>
          <w:tcPr>
            <w:tcW w:w="1981" w:type="dxa"/>
          </w:tcPr>
          <w:p w:rsidR="00114D62" w:rsidRPr="00F81932" w:rsidRDefault="00114D62" w:rsidP="005B00FC">
            <w:pPr>
              <w:ind w:firstLine="708"/>
              <w:jc w:val="center"/>
              <w:rPr>
                <w:sz w:val="28"/>
                <w:szCs w:val="28"/>
              </w:rPr>
            </w:pPr>
            <w:r>
              <w:rPr>
                <w:noProof/>
              </w:rPr>
              <w:pict>
                <v:shape id="_x0000_s1035" type="#_x0000_t75" style="position:absolute;left:0;text-align:left;margin-left:14.95pt;margin-top:18pt;width:67.6pt;height:54.85pt;z-index:251656192;visibility:visible;mso-position-horizontal-relative:text;mso-position-vertical-relative:text">
                  <v:imagedata r:id="rId10" o:title=""/>
                </v:shape>
              </w:pict>
            </w:r>
          </w:p>
        </w:tc>
        <w:tc>
          <w:tcPr>
            <w:tcW w:w="2070" w:type="dxa"/>
          </w:tcPr>
          <w:p w:rsidR="00114D62" w:rsidRPr="0099408E" w:rsidRDefault="00114D62" w:rsidP="005B00FC">
            <w:pPr>
              <w:jc w:val="center"/>
              <w:rPr>
                <w:sz w:val="28"/>
                <w:szCs w:val="28"/>
              </w:rPr>
            </w:pPr>
            <w:r>
              <w:object w:dxaOrig="2355" w:dyaOrig="1575">
                <v:shape id="_x0000_i1038" type="#_x0000_t75" style="width:96.75pt;height:63.75pt" o:ole="">
                  <v:imagedata r:id="rId11" o:title=""/>
                </v:shape>
                <o:OLEObject Type="Embed" ProgID="Paint.Picture" ShapeID="_x0000_i1038" DrawAspect="Content" ObjectID="_1480093356" r:id="rId28"/>
              </w:object>
            </w:r>
          </w:p>
        </w:tc>
      </w:tr>
      <w:tr w:rsidR="00114D62" w:rsidRPr="00FE06BC" w:rsidTr="005B00FC">
        <w:trPr>
          <w:trHeight w:val="1045"/>
        </w:trPr>
        <w:tc>
          <w:tcPr>
            <w:tcW w:w="2640" w:type="dxa"/>
            <w:vAlign w:val="center"/>
          </w:tcPr>
          <w:p w:rsidR="00114D62" w:rsidRPr="0099408E" w:rsidRDefault="00114D62" w:rsidP="005B00FC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ay </w:t>
            </w:r>
          </w:p>
        </w:tc>
        <w:tc>
          <w:tcPr>
            <w:tcW w:w="2428" w:type="dxa"/>
            <w:vAlign w:val="center"/>
          </w:tcPr>
          <w:p w:rsidR="00114D62" w:rsidRPr="0099408E" w:rsidRDefault="00114D62" w:rsidP="005B00FC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tay </w:t>
            </w:r>
          </w:p>
        </w:tc>
        <w:tc>
          <w:tcPr>
            <w:tcW w:w="2113" w:type="dxa"/>
            <w:vAlign w:val="center"/>
          </w:tcPr>
          <w:p w:rsidR="00114D62" w:rsidRPr="0099408E" w:rsidRDefault="00114D62" w:rsidP="005B00FC">
            <w:pPr>
              <w:spacing w:line="240" w:lineRule="atLeast"/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yıka</w:t>
            </w:r>
          </w:p>
        </w:tc>
        <w:tc>
          <w:tcPr>
            <w:tcW w:w="1981" w:type="dxa"/>
            <w:vAlign w:val="center"/>
          </w:tcPr>
          <w:p w:rsidR="00114D62" w:rsidRPr="006E4FAB" w:rsidRDefault="00114D62" w:rsidP="005B00FC">
            <w:pPr>
              <w:spacing w:line="240" w:lineRule="atLeast"/>
              <w:rPr>
                <w:rFonts w:ascii="UlusalOkul.Com Çizgili" w:hAnsi="UlusalOkul.Com Çizgili"/>
                <w:b/>
                <w:sz w:val="56"/>
                <w:szCs w:val="56"/>
              </w:rPr>
            </w:pPr>
            <w:r>
              <w:rPr>
                <w:rFonts w:ascii="UlusalOkul.Com Çizgili" w:hAnsi="UlusalOkul.Com Çizgili"/>
                <w:b/>
                <w:sz w:val="56"/>
                <w:szCs w:val="56"/>
              </w:rPr>
              <w:t xml:space="preserve"> Ayı </w:t>
            </w:r>
          </w:p>
        </w:tc>
        <w:tc>
          <w:tcPr>
            <w:tcW w:w="2070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b/>
                <w:sz w:val="60"/>
                <w:szCs w:val="60"/>
              </w:rPr>
            </w:pPr>
            <w:r>
              <w:rPr>
                <w:rFonts w:ascii="UlusalOkul.Com Çizgili" w:hAnsi="UlusalOkul.Com Çizgili"/>
                <w:b/>
                <w:sz w:val="60"/>
                <w:szCs w:val="60"/>
              </w:rPr>
              <w:t xml:space="preserve"> yaka</w:t>
            </w:r>
          </w:p>
        </w:tc>
      </w:tr>
      <w:tr w:rsidR="00114D62" w:rsidRPr="00950EE7" w:rsidTr="005B00FC">
        <w:trPr>
          <w:trHeight w:val="1463"/>
        </w:trPr>
        <w:tc>
          <w:tcPr>
            <w:tcW w:w="2640" w:type="dxa"/>
          </w:tcPr>
          <w:p w:rsidR="00114D62" w:rsidRPr="00F81932" w:rsidRDefault="00114D62" w:rsidP="005B00FC">
            <w:pPr>
              <w:jc w:val="center"/>
            </w:pPr>
            <w:r>
              <w:object w:dxaOrig="2610" w:dyaOrig="2250">
                <v:shape id="_x0000_i1039" type="#_x0000_t75" style="width:125.25pt;height:108pt" o:ole="">
                  <v:imagedata r:id="rId13" o:title=""/>
                </v:shape>
                <o:OLEObject Type="Embed" ProgID="Paint.Picture" ShapeID="_x0000_i1039" DrawAspect="Content" ObjectID="_1480093357" r:id="rId29"/>
              </w:object>
            </w:r>
          </w:p>
        </w:tc>
        <w:tc>
          <w:tcPr>
            <w:tcW w:w="2428" w:type="dxa"/>
          </w:tcPr>
          <w:p w:rsidR="00114D62" w:rsidRPr="00950EE7" w:rsidRDefault="00114D62" w:rsidP="005B00FC">
            <w:pPr>
              <w:jc w:val="center"/>
            </w:pPr>
            <w:r w:rsidRPr="00083652">
              <w:rPr>
                <w:noProof/>
              </w:rPr>
              <w:pict>
                <v:shape id="Resim 125" o:spid="_x0000_i1040" type="#_x0000_t75" alt="http://www.dekorstore.net/wp-content/uploads/2014/02/erkek-%C3%A7ocuk-yatak-%C3%B6rt%C3%BCs%C3%BC.jpg" style="width:101.25pt;height:100.5pt;visibility:visible">
                  <v:imagedata r:id="rId15" o:title=""/>
                </v:shape>
              </w:pict>
            </w:r>
          </w:p>
        </w:tc>
        <w:tc>
          <w:tcPr>
            <w:tcW w:w="2113" w:type="dxa"/>
          </w:tcPr>
          <w:p w:rsidR="00114D62" w:rsidRPr="00950EE7" w:rsidRDefault="00114D62" w:rsidP="005B00FC">
            <w:pPr>
              <w:jc w:val="center"/>
            </w:pPr>
            <w:bookmarkStart w:id="0" w:name="_GoBack"/>
            <w:bookmarkEnd w:id="0"/>
            <w:r>
              <w:rPr>
                <w:noProof/>
              </w:rPr>
              <w:pict>
                <v:shape id="Resim 44" o:spid="_x0000_s1036" type="#_x0000_t75" alt="http://us.cdn2.123rf.com/168nwm/theblackrhino/theblackrhino1009/theblackrhino100900003/7689864-a-pile-of-boulders-and-rocks.jpg" style="position:absolute;left:0;text-align:left;margin-left:10.6pt;margin-top:25.8pt;width:81.15pt;height:51.2pt;z-index:251660288;visibility:visible;mso-position-horizontal-relative:text;mso-position-vertical-relative:text">
                  <v:imagedata r:id="rId16" o:title=""/>
                </v:shape>
              </w:pict>
            </w:r>
          </w:p>
        </w:tc>
        <w:tc>
          <w:tcPr>
            <w:tcW w:w="1981" w:type="dxa"/>
          </w:tcPr>
          <w:p w:rsidR="00114D62" w:rsidRPr="00950EE7" w:rsidRDefault="00114D62" w:rsidP="005B00FC">
            <w:pPr>
              <w:jc w:val="center"/>
            </w:pPr>
            <w:r w:rsidRPr="00083652">
              <w:rPr>
                <w:noProof/>
              </w:rPr>
              <w:pict>
                <v:shape id="Resim 126" o:spid="_x0000_i1041" type="#_x0000_t75" alt="http://www.ichthus.pcboapeldoorn.nl/nieuw/userfiles/image/paginas/overblijf%20cartoon.jpg" style="width:96.75pt;height:103.5pt;visibility:visible">
                  <v:imagedata r:id="rId17" o:title=""/>
                </v:shape>
              </w:pict>
            </w:r>
          </w:p>
        </w:tc>
        <w:tc>
          <w:tcPr>
            <w:tcW w:w="2070" w:type="dxa"/>
          </w:tcPr>
          <w:p w:rsidR="00114D62" w:rsidRPr="00950EE7" w:rsidRDefault="00114D62" w:rsidP="005B00FC">
            <w:pPr>
              <w:jc w:val="center"/>
            </w:pPr>
            <w:r>
              <w:rPr>
                <w:noProof/>
              </w:rPr>
              <w:pict>
                <v:shape id="Resim 10" o:spid="_x0000_s1037" type="#_x0000_t75" style="position:absolute;left:0;text-align:left;margin-left:15.15pt;margin-top:17.2pt;width:65.6pt;height:68.45pt;z-index:251657216;visibility:visible;mso-position-horizontal-relative:text;mso-position-vertical-relative:text">
                  <v:imagedata r:id="rId18" o:title=""/>
                </v:shape>
              </w:pict>
            </w:r>
          </w:p>
        </w:tc>
      </w:tr>
      <w:tr w:rsidR="00114D62" w:rsidRPr="00FE06BC" w:rsidTr="005B00FC">
        <w:trPr>
          <w:trHeight w:val="883"/>
        </w:trPr>
        <w:tc>
          <w:tcPr>
            <w:tcW w:w="2640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yala </w:t>
            </w:r>
          </w:p>
        </w:tc>
        <w:tc>
          <w:tcPr>
            <w:tcW w:w="2428" w:type="dxa"/>
            <w:vAlign w:val="center"/>
          </w:tcPr>
          <w:p w:rsidR="00114D62" w:rsidRPr="00E01F4A" w:rsidRDefault="00114D62" w:rsidP="005B00FC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52"/>
                <w:szCs w:val="52"/>
              </w:rPr>
              <w:t xml:space="preserve"> yatak </w:t>
            </w:r>
          </w:p>
        </w:tc>
        <w:tc>
          <w:tcPr>
            <w:tcW w:w="2113" w:type="dxa"/>
            <w:vAlign w:val="center"/>
          </w:tcPr>
          <w:p w:rsidR="00114D62" w:rsidRPr="00CD35BA" w:rsidRDefault="00114D62" w:rsidP="005B00FC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kaya </w:t>
            </w:r>
          </w:p>
        </w:tc>
        <w:tc>
          <w:tcPr>
            <w:tcW w:w="1981" w:type="dxa"/>
            <w:vAlign w:val="center"/>
          </w:tcPr>
          <w:p w:rsidR="00114D62" w:rsidRPr="00CD35BA" w:rsidRDefault="00114D62" w:rsidP="005B00FC">
            <w:pPr>
              <w:rPr>
                <w:rFonts w:ascii="UlusalOkul.Com Çizgili" w:hAnsi="UlusalOkul.Com Çizgili"/>
                <w:sz w:val="56"/>
                <w:szCs w:val="56"/>
              </w:rPr>
            </w:pPr>
            <w:r>
              <w:rPr>
                <w:rFonts w:ascii="UlusalOkul.Com Çizgili" w:hAnsi="UlusalOkul.Com Çizgili"/>
                <w:sz w:val="56"/>
                <w:szCs w:val="56"/>
              </w:rPr>
              <w:t xml:space="preserve">  ye </w:t>
            </w:r>
          </w:p>
        </w:tc>
        <w:tc>
          <w:tcPr>
            <w:tcW w:w="2070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ayna</w:t>
            </w:r>
          </w:p>
        </w:tc>
      </w:tr>
      <w:tr w:rsidR="00114D62" w:rsidTr="005B00FC">
        <w:trPr>
          <w:trHeight w:val="883"/>
        </w:trPr>
        <w:tc>
          <w:tcPr>
            <w:tcW w:w="2640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Resim 18" o:spid="_x0000_s1038" type="#_x0000_t75" style="position:absolute;left:0;text-align:left;margin-left:27.5pt;margin-top:12.15pt;width:82.5pt;height:72.15pt;z-index:251658240;visibility:visible;mso-position-horizontal-relative:text;mso-position-vertical-relative:text">
                  <v:imagedata r:id="rId19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130" o:spid="_x0000_i1042" type="#_x0000_t75" alt="http://www.paradoksdanismanlik.com/FileUpload/ds29999/File/oynayan_cocuklar.jpg" style="width:84pt;height:91.5pt;visibility:visible">
                  <v:imagedata r:id="rId20" o:title=""/>
                </v:shape>
              </w:pict>
            </w:r>
          </w:p>
        </w:tc>
        <w:tc>
          <w:tcPr>
            <w:tcW w:w="2113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rFonts w:ascii="Hand writing Mutlu" w:hAnsi="Hand writing Mutlu"/>
                <w:sz w:val="96"/>
                <w:szCs w:val="96"/>
              </w:rPr>
              <w:t>20</w:t>
            </w:r>
          </w:p>
        </w:tc>
        <w:tc>
          <w:tcPr>
            <w:tcW w:w="1981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>
              <w:rPr>
                <w:noProof/>
              </w:rPr>
              <w:pict>
                <v:shape id="Resim 43" o:spid="_x0000_s1039" type="#_x0000_t75" alt="http://ec.l.thumbs.canstockphoto.com/canstock7629925.jpg" style="position:absolute;left:0;text-align:left;margin-left:3.95pt;margin-top:21.15pt;width:72.45pt;height:67.15pt;z-index:251659264;visibility:visible;mso-position-horizontal-relative:text;mso-position-vertical-relative:text">
                  <v:imagedata r:id="rId21" o:title=""/>
                </v:shape>
              </w:pict>
            </w:r>
          </w:p>
        </w:tc>
        <w:tc>
          <w:tcPr>
            <w:tcW w:w="2070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128" o:spid="_x0000_i1043" type="#_x0000_t75" alt="http://www.yonpozitif.com/images/yol.jpg" style="width:100.5pt;height:89.25pt;visibility:visible">
                  <v:imagedata r:id="rId22" o:title=""/>
                </v:shape>
              </w:pict>
            </w:r>
          </w:p>
        </w:tc>
      </w:tr>
      <w:tr w:rsidR="00114D62" w:rsidTr="005B00FC">
        <w:trPr>
          <w:trHeight w:val="886"/>
        </w:trPr>
        <w:tc>
          <w:tcPr>
            <w:tcW w:w="2640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yılan </w:t>
            </w:r>
          </w:p>
        </w:tc>
        <w:tc>
          <w:tcPr>
            <w:tcW w:w="2428" w:type="dxa"/>
            <w:vAlign w:val="center"/>
          </w:tcPr>
          <w:p w:rsidR="00114D62" w:rsidRPr="00CD35BA" w:rsidRDefault="00114D62" w:rsidP="005B00FC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 oyna </w:t>
            </w:r>
          </w:p>
        </w:tc>
        <w:tc>
          <w:tcPr>
            <w:tcW w:w="2113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yirmi</w:t>
            </w:r>
          </w:p>
        </w:tc>
        <w:tc>
          <w:tcPr>
            <w:tcW w:w="1981" w:type="dxa"/>
            <w:vAlign w:val="center"/>
          </w:tcPr>
          <w:p w:rsidR="00114D62" w:rsidRPr="008E5845" w:rsidRDefault="00114D62" w:rsidP="005B00FC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ayak</w:t>
            </w:r>
          </w:p>
        </w:tc>
        <w:tc>
          <w:tcPr>
            <w:tcW w:w="2070" w:type="dxa"/>
            <w:vAlign w:val="center"/>
          </w:tcPr>
          <w:p w:rsidR="00114D62" w:rsidRPr="00C727DA" w:rsidRDefault="00114D62" w:rsidP="005B00FC">
            <w:pPr>
              <w:rPr>
                <w:rFonts w:ascii="UlusalOkul.Com Çizgili" w:hAnsi="UlusalOkul.Com Çizgili"/>
                <w:sz w:val="50"/>
                <w:szCs w:val="50"/>
              </w:rPr>
            </w:pPr>
            <w:r>
              <w:rPr>
                <w:rFonts w:ascii="UlusalOkul.Com Çizgili" w:hAnsi="UlusalOkul.Com Çizgili"/>
                <w:sz w:val="50"/>
                <w:szCs w:val="50"/>
              </w:rPr>
              <w:t xml:space="preserve">  yol </w:t>
            </w:r>
          </w:p>
        </w:tc>
      </w:tr>
      <w:tr w:rsidR="00114D62" w:rsidRPr="00493873" w:rsidTr="005B00FC">
        <w:trPr>
          <w:trHeight w:val="883"/>
        </w:trPr>
        <w:tc>
          <w:tcPr>
            <w:tcW w:w="2640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131" o:spid="_x0000_i1044" type="#_x0000_t75" alt="http://www.canvecan.com/wp-content/uploads/2014/07/bebek_uyku_mkl.jpg" style="width:111.75pt;height:99pt;visibility:visible">
                  <v:imagedata r:id="rId23" o:title=""/>
                </v:shape>
              </w:pict>
            </w:r>
          </w:p>
        </w:tc>
        <w:tc>
          <w:tcPr>
            <w:tcW w:w="2428" w:type="dxa"/>
            <w:vAlign w:val="center"/>
          </w:tcPr>
          <w:p w:rsidR="00114D62" w:rsidRPr="00AA2ECA" w:rsidRDefault="00114D62" w:rsidP="005B00FC">
            <w:pPr>
              <w:jc w:val="center"/>
              <w:rPr>
                <w:rFonts w:ascii="Hand writing Mutlu" w:hAnsi="Hand writing Mutlu"/>
                <w:sz w:val="70"/>
                <w:szCs w:val="70"/>
              </w:rPr>
            </w:pPr>
            <w:r w:rsidRPr="00083652">
              <w:rPr>
                <w:noProof/>
              </w:rPr>
              <w:pict>
                <v:shape id="_x0000_i1045" type="#_x0000_t75" alt="ANd9GcSsDw8IVaWHfNFyWUTG0K1yQP37ReZyN9wTbhCQ_z3FgSpWLViSHuXLm0VdTQ" style="width:79.5pt;height:93pt;visibility:visible">
                  <v:imagedata r:id="rId24" o:title=""/>
                </v:shape>
              </w:pict>
            </w:r>
          </w:p>
        </w:tc>
        <w:tc>
          <w:tcPr>
            <w:tcW w:w="2113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127" o:spid="_x0000_i1046" type="#_x0000_t75" alt="https://encrypted-tbn2.gstatic.com/images?q=tbn:ANd9GcSk3xZ0kEGyGjtN-3EksJYvpfAM70FD3mC93bomPGvFXy6NK8fj" style="width:82.5pt;height:89.25pt;visibility:visible">
                  <v:imagedata r:id="rId25" o:title=""/>
                </v:shape>
              </w:pict>
            </w:r>
          </w:p>
        </w:tc>
        <w:tc>
          <w:tcPr>
            <w:tcW w:w="1981" w:type="dxa"/>
            <w:vAlign w:val="center"/>
          </w:tcPr>
          <w:p w:rsidR="00114D62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Resim 132" o:spid="_x0000_i1047" type="#_x0000_t75" alt="http://www.ildenizce.com/wp-content/uploads/2013/06/%C3%A7ocuk1.jpg" style="width:106.5pt;height:105.75pt;visibility:visible">
                  <v:imagedata r:id="rId26" o:title=""/>
                </v:shape>
              </w:pict>
            </w:r>
          </w:p>
        </w:tc>
        <w:tc>
          <w:tcPr>
            <w:tcW w:w="2070" w:type="dxa"/>
            <w:vAlign w:val="center"/>
          </w:tcPr>
          <w:p w:rsidR="00114D62" w:rsidRPr="00493873" w:rsidRDefault="00114D62" w:rsidP="005B00FC">
            <w:pPr>
              <w:jc w:val="center"/>
              <w:rPr>
                <w:rFonts w:ascii="Hand writing Mutlu" w:hAnsi="Hand writing Mutlu"/>
                <w:sz w:val="56"/>
                <w:szCs w:val="56"/>
              </w:rPr>
            </w:pPr>
            <w:r w:rsidRPr="00083652">
              <w:rPr>
                <w:noProof/>
              </w:rPr>
              <w:pict>
                <v:shape id="_x0000_i1048" type="#_x0000_t75" alt="http://i.milliyet.com.tr/YeniAnaResim/2012/05/09/fft99_mf2251921.Jpeg" style="width:60pt;height:85.5pt;visibility:visible">
                  <v:imagedata r:id="rId27" o:title=""/>
                </v:shape>
              </w:pict>
            </w:r>
          </w:p>
        </w:tc>
      </w:tr>
      <w:tr w:rsidR="00114D62" w:rsidRPr="005422A6" w:rsidTr="005B00FC">
        <w:trPr>
          <w:trHeight w:val="883"/>
        </w:trPr>
        <w:tc>
          <w:tcPr>
            <w:tcW w:w="2640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noProof/>
                <w:sz w:val="60"/>
                <w:szCs w:val="60"/>
              </w:rPr>
            </w:pPr>
            <w:r>
              <w:rPr>
                <w:rFonts w:ascii="UlusalOkul.Com Çizgili" w:hAnsi="UlusalOkul.Com Çizgili"/>
                <w:noProof/>
                <w:sz w:val="60"/>
                <w:szCs w:val="60"/>
              </w:rPr>
              <w:t xml:space="preserve"> uyu  </w:t>
            </w:r>
          </w:p>
        </w:tc>
        <w:tc>
          <w:tcPr>
            <w:tcW w:w="2428" w:type="dxa"/>
            <w:vAlign w:val="center"/>
          </w:tcPr>
          <w:p w:rsidR="00114D62" w:rsidRPr="003E3759" w:rsidRDefault="00114D62" w:rsidP="005B00FC">
            <w:pPr>
              <w:rPr>
                <w:rFonts w:ascii="UlusalOkul.Com Çizgili" w:hAnsi="UlusalOkul.Com Çizgili"/>
                <w:sz w:val="54"/>
                <w:szCs w:val="54"/>
              </w:rPr>
            </w:pPr>
            <w:r>
              <w:rPr>
                <w:rFonts w:ascii="UlusalOkul.Com Çizgili" w:hAnsi="UlusalOkul.Com Çizgili"/>
                <w:sz w:val="54"/>
                <w:szCs w:val="54"/>
              </w:rPr>
              <w:t xml:space="preserve"> Ayla </w:t>
            </w:r>
          </w:p>
        </w:tc>
        <w:tc>
          <w:tcPr>
            <w:tcW w:w="2113" w:type="dxa"/>
            <w:vAlign w:val="center"/>
          </w:tcPr>
          <w:p w:rsidR="00114D62" w:rsidRPr="0099408E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 xml:space="preserve"> yemek    </w:t>
            </w:r>
          </w:p>
        </w:tc>
        <w:tc>
          <w:tcPr>
            <w:tcW w:w="1981" w:type="dxa"/>
            <w:vAlign w:val="center"/>
          </w:tcPr>
          <w:p w:rsidR="00114D62" w:rsidRPr="00AF474B" w:rsidRDefault="00114D62" w:rsidP="005B00FC">
            <w:pPr>
              <w:rPr>
                <w:rFonts w:ascii="UlusalOkul.Com Çizgili" w:hAnsi="UlusalOkul.Com Çizgili"/>
                <w:sz w:val="60"/>
                <w:szCs w:val="60"/>
              </w:rPr>
            </w:pPr>
            <w:r>
              <w:rPr>
                <w:rFonts w:ascii="UlusalOkul.Com Çizgili" w:hAnsi="UlusalOkul.Com Çizgili"/>
                <w:sz w:val="60"/>
                <w:szCs w:val="60"/>
              </w:rPr>
              <w:t>Kaya</w:t>
            </w:r>
          </w:p>
        </w:tc>
        <w:tc>
          <w:tcPr>
            <w:tcW w:w="2070" w:type="dxa"/>
            <w:vAlign w:val="center"/>
          </w:tcPr>
          <w:p w:rsidR="00114D62" w:rsidRPr="00C727DA" w:rsidRDefault="00114D62" w:rsidP="005B00FC">
            <w:pPr>
              <w:rPr>
                <w:rFonts w:ascii="UlusalOkul.Com Çizgili" w:hAnsi="UlusalOkul.Com Çizgili"/>
                <w:sz w:val="52"/>
                <w:szCs w:val="52"/>
              </w:rPr>
            </w:pPr>
            <w:r>
              <w:rPr>
                <w:rFonts w:ascii="UlusalOkul.Com Çizgili" w:hAnsi="UlusalOkul.Com Çizgili"/>
                <w:sz w:val="52"/>
                <w:szCs w:val="52"/>
              </w:rPr>
              <w:t xml:space="preserve"> Oya </w:t>
            </w:r>
          </w:p>
        </w:tc>
      </w:tr>
    </w:tbl>
    <w:p w:rsidR="00114D62" w:rsidRDefault="00114D62" w:rsidP="00870EA5">
      <w:hyperlink r:id="rId30" w:history="1">
        <w:r w:rsidRPr="00635422">
          <w:rPr>
            <w:rStyle w:val="Hyperlink"/>
            <w:rFonts w:ascii="Georgia" w:hAnsi="Georgia"/>
            <w:sz w:val="20"/>
            <w:szCs w:val="20"/>
            <w:shd w:val="clear" w:color="auto" w:fill="FFFFFF"/>
          </w:rPr>
          <w:t>www.sorubak.com</w:t>
        </w:r>
      </w:hyperlink>
      <w:r>
        <w:rPr>
          <w:rStyle w:val="Strong"/>
          <w:rFonts w:ascii="Georgia" w:hAnsi="Georgia"/>
          <w:color w:val="333333"/>
          <w:sz w:val="20"/>
          <w:szCs w:val="20"/>
          <w:shd w:val="clear" w:color="auto" w:fill="FFFFFF"/>
        </w:rPr>
        <w:t xml:space="preserve"> </w:t>
      </w:r>
      <w:r>
        <w:rPr>
          <w:rStyle w:val="apple-converted-space"/>
          <w:rFonts w:ascii="Georgia" w:hAnsi="Georgia"/>
          <w:color w:val="333333"/>
          <w:sz w:val="20"/>
          <w:szCs w:val="20"/>
          <w:shd w:val="clear" w:color="auto" w:fill="FFFFFF"/>
        </w:rPr>
        <w:t> </w:t>
      </w:r>
    </w:p>
    <w:p w:rsidR="00114D62" w:rsidRPr="00993AF7" w:rsidRDefault="00114D62" w:rsidP="004326DA">
      <w:pPr>
        <w:tabs>
          <w:tab w:val="left" w:pos="7080"/>
        </w:tabs>
        <w:rPr>
          <w:rFonts w:ascii="JaTeK" w:hAnsi="JaTeK"/>
          <w:sz w:val="52"/>
          <w:szCs w:val="52"/>
        </w:rPr>
      </w:pPr>
    </w:p>
    <w:sectPr w:rsidR="00114D62" w:rsidRPr="00993AF7" w:rsidSect="001E6412">
      <w:pgSz w:w="11906" w:h="16838"/>
      <w:pgMar w:top="540" w:right="567" w:bottom="0" w:left="567" w:header="340" w:footer="5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14D62" w:rsidRDefault="00114D62" w:rsidP="00EF415F">
      <w:pPr>
        <w:spacing w:after="0" w:line="240" w:lineRule="auto"/>
      </w:pPr>
      <w:r>
        <w:separator/>
      </w:r>
    </w:p>
  </w:endnote>
  <w:endnote w:type="continuationSeparator" w:id="0">
    <w:p w:rsidR="00114D62" w:rsidRDefault="00114D62" w:rsidP="00EF4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ITISIK EGIK EL YAZISI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UlusalOkul.Com Çizgili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JaTeK">
    <w:altName w:val="Courier New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14D62" w:rsidRDefault="00114D62" w:rsidP="00EF415F">
      <w:pPr>
        <w:spacing w:after="0" w:line="240" w:lineRule="auto"/>
      </w:pPr>
      <w:r>
        <w:separator/>
      </w:r>
    </w:p>
  </w:footnote>
  <w:footnote w:type="continuationSeparator" w:id="0">
    <w:p w:rsidR="00114D62" w:rsidRDefault="00114D62" w:rsidP="00EF415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819487C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0498A53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1F10155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296B05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69E978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2DE2F5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7C52ED0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A676726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6DC2B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55A67C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F415F"/>
    <w:rsid w:val="00001F3B"/>
    <w:rsid w:val="00016F5F"/>
    <w:rsid w:val="00026F9A"/>
    <w:rsid w:val="00027618"/>
    <w:rsid w:val="00035633"/>
    <w:rsid w:val="000477A3"/>
    <w:rsid w:val="000623CB"/>
    <w:rsid w:val="000748F5"/>
    <w:rsid w:val="000766FE"/>
    <w:rsid w:val="00083652"/>
    <w:rsid w:val="00086372"/>
    <w:rsid w:val="0009082E"/>
    <w:rsid w:val="000A0CAD"/>
    <w:rsid w:val="000E086F"/>
    <w:rsid w:val="000E1FD3"/>
    <w:rsid w:val="000F0736"/>
    <w:rsid w:val="000F748F"/>
    <w:rsid w:val="00103BE3"/>
    <w:rsid w:val="001127A2"/>
    <w:rsid w:val="001142C6"/>
    <w:rsid w:val="00114D62"/>
    <w:rsid w:val="001379BB"/>
    <w:rsid w:val="001740E0"/>
    <w:rsid w:val="001853F2"/>
    <w:rsid w:val="001A092E"/>
    <w:rsid w:val="001A6C29"/>
    <w:rsid w:val="001B6682"/>
    <w:rsid w:val="001C15F5"/>
    <w:rsid w:val="001C3AA0"/>
    <w:rsid w:val="001D0CB4"/>
    <w:rsid w:val="001E120B"/>
    <w:rsid w:val="001E46FB"/>
    <w:rsid w:val="001E6412"/>
    <w:rsid w:val="001F143D"/>
    <w:rsid w:val="001F4EB9"/>
    <w:rsid w:val="001F7A6D"/>
    <w:rsid w:val="00200F4E"/>
    <w:rsid w:val="002024D8"/>
    <w:rsid w:val="00202898"/>
    <w:rsid w:val="00203206"/>
    <w:rsid w:val="00203542"/>
    <w:rsid w:val="0020455A"/>
    <w:rsid w:val="00223D87"/>
    <w:rsid w:val="00257A84"/>
    <w:rsid w:val="00276D09"/>
    <w:rsid w:val="0029718F"/>
    <w:rsid w:val="002A1D10"/>
    <w:rsid w:val="002A451B"/>
    <w:rsid w:val="002C459B"/>
    <w:rsid w:val="002D1BB1"/>
    <w:rsid w:val="002E075D"/>
    <w:rsid w:val="002E6D7A"/>
    <w:rsid w:val="00304852"/>
    <w:rsid w:val="00313B52"/>
    <w:rsid w:val="003153FA"/>
    <w:rsid w:val="00321330"/>
    <w:rsid w:val="00331613"/>
    <w:rsid w:val="003400D1"/>
    <w:rsid w:val="003463B8"/>
    <w:rsid w:val="003520C4"/>
    <w:rsid w:val="00365932"/>
    <w:rsid w:val="003674D7"/>
    <w:rsid w:val="00383F21"/>
    <w:rsid w:val="00386913"/>
    <w:rsid w:val="003A3B98"/>
    <w:rsid w:val="003B1B1E"/>
    <w:rsid w:val="003B41CF"/>
    <w:rsid w:val="003B5D98"/>
    <w:rsid w:val="003B6980"/>
    <w:rsid w:val="003C6B37"/>
    <w:rsid w:val="003E3759"/>
    <w:rsid w:val="003E500E"/>
    <w:rsid w:val="004017B0"/>
    <w:rsid w:val="004049C6"/>
    <w:rsid w:val="00406BE7"/>
    <w:rsid w:val="004105F7"/>
    <w:rsid w:val="0043092E"/>
    <w:rsid w:val="004326DA"/>
    <w:rsid w:val="0043609A"/>
    <w:rsid w:val="00436782"/>
    <w:rsid w:val="0043708B"/>
    <w:rsid w:val="0044167F"/>
    <w:rsid w:val="00441F91"/>
    <w:rsid w:val="00442B9D"/>
    <w:rsid w:val="00452C0B"/>
    <w:rsid w:val="004551FB"/>
    <w:rsid w:val="004700F7"/>
    <w:rsid w:val="00482A1F"/>
    <w:rsid w:val="00493873"/>
    <w:rsid w:val="004955FE"/>
    <w:rsid w:val="004968A1"/>
    <w:rsid w:val="004C02D1"/>
    <w:rsid w:val="004D2F00"/>
    <w:rsid w:val="004D42C8"/>
    <w:rsid w:val="004E086E"/>
    <w:rsid w:val="004E24FA"/>
    <w:rsid w:val="004E4E44"/>
    <w:rsid w:val="00501BB1"/>
    <w:rsid w:val="00511016"/>
    <w:rsid w:val="00522192"/>
    <w:rsid w:val="005316D1"/>
    <w:rsid w:val="005422A6"/>
    <w:rsid w:val="00546F68"/>
    <w:rsid w:val="00547087"/>
    <w:rsid w:val="00562E02"/>
    <w:rsid w:val="00580D01"/>
    <w:rsid w:val="00590869"/>
    <w:rsid w:val="005A002B"/>
    <w:rsid w:val="005A5527"/>
    <w:rsid w:val="005B00FC"/>
    <w:rsid w:val="005B2840"/>
    <w:rsid w:val="005B4D17"/>
    <w:rsid w:val="005E01F4"/>
    <w:rsid w:val="005E71F4"/>
    <w:rsid w:val="005F28A8"/>
    <w:rsid w:val="005F3CAF"/>
    <w:rsid w:val="0060119D"/>
    <w:rsid w:val="0062227D"/>
    <w:rsid w:val="00623654"/>
    <w:rsid w:val="006271A3"/>
    <w:rsid w:val="00630789"/>
    <w:rsid w:val="0063078F"/>
    <w:rsid w:val="00635422"/>
    <w:rsid w:val="00646518"/>
    <w:rsid w:val="0067570D"/>
    <w:rsid w:val="00675E38"/>
    <w:rsid w:val="0068355C"/>
    <w:rsid w:val="006841CD"/>
    <w:rsid w:val="00684BB8"/>
    <w:rsid w:val="006915D0"/>
    <w:rsid w:val="00695CB3"/>
    <w:rsid w:val="006965B1"/>
    <w:rsid w:val="006A1866"/>
    <w:rsid w:val="006A38A7"/>
    <w:rsid w:val="006C4D7B"/>
    <w:rsid w:val="006E344F"/>
    <w:rsid w:val="006E4FAB"/>
    <w:rsid w:val="006E7C9F"/>
    <w:rsid w:val="00730FA7"/>
    <w:rsid w:val="007636DC"/>
    <w:rsid w:val="0078544D"/>
    <w:rsid w:val="007B47AD"/>
    <w:rsid w:val="007B5775"/>
    <w:rsid w:val="007C36EA"/>
    <w:rsid w:val="007C712F"/>
    <w:rsid w:val="007F53FF"/>
    <w:rsid w:val="00835FDF"/>
    <w:rsid w:val="00847DB4"/>
    <w:rsid w:val="00853888"/>
    <w:rsid w:val="00853FA4"/>
    <w:rsid w:val="008700F9"/>
    <w:rsid w:val="00870EA5"/>
    <w:rsid w:val="00882DDA"/>
    <w:rsid w:val="008B426C"/>
    <w:rsid w:val="008E5845"/>
    <w:rsid w:val="008F4709"/>
    <w:rsid w:val="008F619C"/>
    <w:rsid w:val="00904FCD"/>
    <w:rsid w:val="00905FAB"/>
    <w:rsid w:val="00912D7C"/>
    <w:rsid w:val="00914434"/>
    <w:rsid w:val="00932878"/>
    <w:rsid w:val="00934073"/>
    <w:rsid w:val="00950B2F"/>
    <w:rsid w:val="00950EE7"/>
    <w:rsid w:val="009621D4"/>
    <w:rsid w:val="00972FE4"/>
    <w:rsid w:val="00993AF7"/>
    <w:rsid w:val="0099408E"/>
    <w:rsid w:val="009A6211"/>
    <w:rsid w:val="009C2F04"/>
    <w:rsid w:val="009C469E"/>
    <w:rsid w:val="009D2D45"/>
    <w:rsid w:val="009D34C2"/>
    <w:rsid w:val="009D498C"/>
    <w:rsid w:val="00A01D0D"/>
    <w:rsid w:val="00A109AE"/>
    <w:rsid w:val="00A350C5"/>
    <w:rsid w:val="00A50757"/>
    <w:rsid w:val="00A60263"/>
    <w:rsid w:val="00A60FE9"/>
    <w:rsid w:val="00A62956"/>
    <w:rsid w:val="00A66BD0"/>
    <w:rsid w:val="00A66C6D"/>
    <w:rsid w:val="00A81B60"/>
    <w:rsid w:val="00A83989"/>
    <w:rsid w:val="00A8789A"/>
    <w:rsid w:val="00AA2ECA"/>
    <w:rsid w:val="00AD2CC4"/>
    <w:rsid w:val="00AD6C66"/>
    <w:rsid w:val="00AF3051"/>
    <w:rsid w:val="00AF474B"/>
    <w:rsid w:val="00AF7EB7"/>
    <w:rsid w:val="00B0049C"/>
    <w:rsid w:val="00B052D8"/>
    <w:rsid w:val="00B1255A"/>
    <w:rsid w:val="00B20F34"/>
    <w:rsid w:val="00B36D49"/>
    <w:rsid w:val="00B41B8E"/>
    <w:rsid w:val="00B83F09"/>
    <w:rsid w:val="00BA35BB"/>
    <w:rsid w:val="00BC05E2"/>
    <w:rsid w:val="00BE1D31"/>
    <w:rsid w:val="00BE78C1"/>
    <w:rsid w:val="00BF7A02"/>
    <w:rsid w:val="00C10E40"/>
    <w:rsid w:val="00C24ABA"/>
    <w:rsid w:val="00C3475D"/>
    <w:rsid w:val="00C44D77"/>
    <w:rsid w:val="00C4598B"/>
    <w:rsid w:val="00C45FB2"/>
    <w:rsid w:val="00C504AF"/>
    <w:rsid w:val="00C615B9"/>
    <w:rsid w:val="00C63BB4"/>
    <w:rsid w:val="00C719FA"/>
    <w:rsid w:val="00C727DA"/>
    <w:rsid w:val="00C77899"/>
    <w:rsid w:val="00C87238"/>
    <w:rsid w:val="00CA132F"/>
    <w:rsid w:val="00CA5307"/>
    <w:rsid w:val="00CB5B91"/>
    <w:rsid w:val="00CB5CB4"/>
    <w:rsid w:val="00CD35BA"/>
    <w:rsid w:val="00CE22CE"/>
    <w:rsid w:val="00CE39DB"/>
    <w:rsid w:val="00D052E7"/>
    <w:rsid w:val="00D05C19"/>
    <w:rsid w:val="00D05E70"/>
    <w:rsid w:val="00D108C7"/>
    <w:rsid w:val="00D1229C"/>
    <w:rsid w:val="00D13A90"/>
    <w:rsid w:val="00D22045"/>
    <w:rsid w:val="00D3204D"/>
    <w:rsid w:val="00D432FD"/>
    <w:rsid w:val="00D4499D"/>
    <w:rsid w:val="00D461C5"/>
    <w:rsid w:val="00D570A8"/>
    <w:rsid w:val="00D57700"/>
    <w:rsid w:val="00D651B3"/>
    <w:rsid w:val="00D70ECF"/>
    <w:rsid w:val="00D73584"/>
    <w:rsid w:val="00D73B2F"/>
    <w:rsid w:val="00D81800"/>
    <w:rsid w:val="00D82A9D"/>
    <w:rsid w:val="00D85E98"/>
    <w:rsid w:val="00D872E5"/>
    <w:rsid w:val="00D937C4"/>
    <w:rsid w:val="00DA5279"/>
    <w:rsid w:val="00DB6C1F"/>
    <w:rsid w:val="00DD08C6"/>
    <w:rsid w:val="00DD165A"/>
    <w:rsid w:val="00E00956"/>
    <w:rsid w:val="00E01CDD"/>
    <w:rsid w:val="00E01F4A"/>
    <w:rsid w:val="00E06FFD"/>
    <w:rsid w:val="00E14EAA"/>
    <w:rsid w:val="00E302DB"/>
    <w:rsid w:val="00E30821"/>
    <w:rsid w:val="00E52B96"/>
    <w:rsid w:val="00E543B5"/>
    <w:rsid w:val="00E610FE"/>
    <w:rsid w:val="00E656CB"/>
    <w:rsid w:val="00E73222"/>
    <w:rsid w:val="00E85559"/>
    <w:rsid w:val="00E92B4F"/>
    <w:rsid w:val="00E9519E"/>
    <w:rsid w:val="00EC266B"/>
    <w:rsid w:val="00ED5E2E"/>
    <w:rsid w:val="00EF415F"/>
    <w:rsid w:val="00F0370C"/>
    <w:rsid w:val="00F07F64"/>
    <w:rsid w:val="00F13ED1"/>
    <w:rsid w:val="00F143DB"/>
    <w:rsid w:val="00F14D34"/>
    <w:rsid w:val="00F15B29"/>
    <w:rsid w:val="00F17E91"/>
    <w:rsid w:val="00F36720"/>
    <w:rsid w:val="00F40024"/>
    <w:rsid w:val="00F50BAC"/>
    <w:rsid w:val="00F5493D"/>
    <w:rsid w:val="00F666F8"/>
    <w:rsid w:val="00F70309"/>
    <w:rsid w:val="00F802CD"/>
    <w:rsid w:val="00F81932"/>
    <w:rsid w:val="00F91269"/>
    <w:rsid w:val="00FB4D14"/>
    <w:rsid w:val="00FC042A"/>
    <w:rsid w:val="00FD7A6D"/>
    <w:rsid w:val="00FE06BC"/>
    <w:rsid w:val="00FF44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D2D45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9"/>
    <w:qFormat/>
    <w:locked/>
    <w:rsid w:val="003B5D98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3B5D98"/>
    <w:rPr>
      <w:rFonts w:ascii="Cambria" w:hAnsi="Cambria"/>
      <w:b/>
      <w:kern w:val="32"/>
      <w:sz w:val="32"/>
    </w:rPr>
  </w:style>
  <w:style w:type="paragraph" w:styleId="Header">
    <w:name w:val="header"/>
    <w:basedOn w:val="Normal"/>
    <w:link w:val="Header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F415F"/>
  </w:style>
  <w:style w:type="paragraph" w:styleId="Footer">
    <w:name w:val="footer"/>
    <w:basedOn w:val="Normal"/>
    <w:link w:val="FooterChar"/>
    <w:uiPriority w:val="99"/>
    <w:semiHidden/>
    <w:rsid w:val="00EF415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F415F"/>
  </w:style>
  <w:style w:type="paragraph" w:styleId="BalloonText">
    <w:name w:val="Balloon Text"/>
    <w:basedOn w:val="Normal"/>
    <w:link w:val="BalloonTextChar"/>
    <w:uiPriority w:val="99"/>
    <w:semiHidden/>
    <w:rsid w:val="00EF415F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F415F"/>
    <w:rPr>
      <w:rFonts w:ascii="Tahoma" w:hAnsi="Tahoma"/>
      <w:sz w:val="16"/>
    </w:rPr>
  </w:style>
  <w:style w:type="character" w:styleId="Hyperlink">
    <w:name w:val="Hyperlink"/>
    <w:basedOn w:val="DefaultParagraphFont"/>
    <w:uiPriority w:val="99"/>
    <w:rsid w:val="00E73222"/>
    <w:rPr>
      <w:rFonts w:cs="Times New Roman"/>
      <w:color w:val="0000FF"/>
      <w:u w:val="single"/>
    </w:rPr>
  </w:style>
  <w:style w:type="character" w:styleId="Strong">
    <w:name w:val="Strong"/>
    <w:basedOn w:val="DefaultParagraphFont"/>
    <w:uiPriority w:val="99"/>
    <w:qFormat/>
    <w:locked/>
    <w:rsid w:val="00870EA5"/>
    <w:rPr>
      <w:rFonts w:cs="Times New Roman"/>
      <w:b/>
      <w:bCs/>
    </w:rPr>
  </w:style>
  <w:style w:type="character" w:customStyle="1" w:styleId="apple-converted-space">
    <w:name w:val="apple-converted-space"/>
    <w:basedOn w:val="DefaultParagraphFont"/>
    <w:uiPriority w:val="99"/>
    <w:rsid w:val="00870EA5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33927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27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27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oleObject" Target="embeddings/oleObject4.bin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oleObject" Target="embeddings/oleObject3.bin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2.bin"/><Relationship Id="rId22" Type="http://schemas.openxmlformats.org/officeDocument/2006/relationships/image" Target="media/image14.png"/><Relationship Id="rId27" Type="http://schemas.openxmlformats.org/officeDocument/2006/relationships/image" Target="media/image19.jpeg"/><Relationship Id="rId30" Type="http://schemas.openxmlformats.org/officeDocument/2006/relationships/hyperlink" Target="http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2</Pages>
  <Words>88</Words>
  <Characters>508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 SESİ RESİMLİ DİKTE ÇALIŞMASI</dc:title>
  <dc:subject/>
  <dc:creator>www.sorubak.com; hp</dc:creator>
  <cp:keywords>www.sorubak.com</cp:keywords>
  <dc:description/>
  <cp:lastModifiedBy>edanur</cp:lastModifiedBy>
  <cp:revision>3</cp:revision>
  <cp:lastPrinted>2013-12-31T13:13:00Z</cp:lastPrinted>
  <dcterms:created xsi:type="dcterms:W3CDTF">2014-12-10T17:38:00Z</dcterms:created>
  <dcterms:modified xsi:type="dcterms:W3CDTF">2014-12-14T18:16:00Z</dcterms:modified>
</cp:coreProperties>
</file>