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AB" w:rsidRDefault="009660AB" w:rsidP="007E33AE">
      <w:pPr>
        <w:rPr>
          <w:rFonts w:ascii="Times New Roman" w:hAnsi="Times New Roman"/>
        </w:rPr>
      </w:pPr>
      <w:r>
        <w:rPr>
          <w:rFonts w:ascii="Times New Roman" w:hAnsi="Times New Roman"/>
        </w:rPr>
        <w:t>Sayın Veli;</w:t>
      </w:r>
    </w:p>
    <w:p w:rsidR="009660AB" w:rsidRDefault="009660AB" w:rsidP="007E33A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Aşağıda tablolarda  verilmiş olan iki sesli heceleri çokça okutturalım.Karışık karışık soralım. Heceleri bir defada söyleyinceye kadar bu yöntemle tekrarlatalım.</w:t>
      </w:r>
    </w:p>
    <w:p w:rsidR="009660AB" w:rsidRDefault="009660AB" w:rsidP="007E33AE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592"/>
        <w:gridCol w:w="1549"/>
        <w:gridCol w:w="1545"/>
        <w:gridCol w:w="1578"/>
        <w:gridCol w:w="1570"/>
        <w:gridCol w:w="1454"/>
      </w:tblGrid>
      <w:tr w:rsidR="009660AB" w:rsidRPr="00B1288A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 xml:space="preserve">so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</w:tcPr>
          <w:p w:rsidR="009660AB" w:rsidRPr="00B1288A" w:rsidRDefault="009660AB" w:rsidP="00716BB5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</w:t>
            </w:r>
          </w:p>
        </w:tc>
      </w:tr>
      <w:tr w:rsidR="009660AB" w:rsidRPr="00B1288A" w:rsidTr="00716BB5">
        <w:trPr>
          <w:trHeight w:val="939"/>
        </w:trPr>
        <w:tc>
          <w:tcPr>
            <w:tcW w:w="15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as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ıs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is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 xml:space="preserve">os 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us</w:t>
            </w:r>
          </w:p>
        </w:tc>
      </w:tr>
    </w:tbl>
    <w:p w:rsidR="009660AB" w:rsidRDefault="009660AB" w:rsidP="007E33AE"/>
    <w:p w:rsidR="009660AB" w:rsidRDefault="009660AB" w:rsidP="007E33AE">
      <w:r>
        <w:rPr>
          <w:rFonts w:ascii="Times New Roman" w:hAnsi="Times New Roman"/>
        </w:rPr>
        <w:t>Aşağıda tablolarda  verilmiş olan üç sesli heceleri çokça okutturalım.Karışık karışık soralım. Heceleri bir defada söyleyinceye kadar bu yöntemle tekrarlatalım.</w:t>
      </w:r>
      <w:r>
        <w:t xml:space="preserve"> </w:t>
      </w:r>
    </w:p>
    <w:tbl>
      <w:tblPr>
        <w:tblpPr w:leftFromText="141" w:rightFromText="141" w:vertAnchor="text" w:horzAnchor="margin" w:tblpY="428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604"/>
        <w:gridCol w:w="1565"/>
        <w:gridCol w:w="1572"/>
        <w:gridCol w:w="1574"/>
        <w:gridCol w:w="1587"/>
        <w:gridCol w:w="1445"/>
      </w:tblGrid>
      <w:tr w:rsidR="009660AB" w:rsidRPr="00B1288A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sal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sel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sıl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sil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sol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sul</w:t>
            </w:r>
          </w:p>
        </w:tc>
      </w:tr>
      <w:tr w:rsidR="009660AB" w:rsidRPr="00B1288A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sat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set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sıt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sot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sut</w:t>
            </w:r>
          </w:p>
        </w:tc>
      </w:tr>
      <w:tr w:rsidR="009660AB" w:rsidRPr="00B1288A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san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sen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sın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sin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sun</w:t>
            </w:r>
          </w:p>
        </w:tc>
      </w:tr>
      <w:tr w:rsidR="009660AB" w:rsidRPr="00B1288A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sar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sır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sir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sur</w:t>
            </w:r>
          </w:p>
        </w:tc>
      </w:tr>
      <w:tr w:rsidR="009660AB" w:rsidRPr="00B1288A" w:rsidTr="007E33AE">
        <w:trPr>
          <w:trHeight w:val="1401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sam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sem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sim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som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sum</w:t>
            </w:r>
          </w:p>
        </w:tc>
      </w:tr>
      <w:tr w:rsidR="009660AB" w:rsidRPr="00B1288A" w:rsidTr="007E33AE">
        <w:trPr>
          <w:trHeight w:val="1436"/>
        </w:trPr>
        <w:tc>
          <w:tcPr>
            <w:tcW w:w="16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sak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sek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sık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kis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sok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60AB" w:rsidRPr="00B1288A" w:rsidRDefault="009660AB" w:rsidP="007E33AE">
            <w:pPr>
              <w:spacing w:after="0" w:line="240" w:lineRule="auto"/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B1288A">
              <w:rPr>
                <w:rFonts w:ascii="Hand writing Mutlu" w:hAnsi="Hand writing Mutlu"/>
                <w:sz w:val="56"/>
                <w:szCs w:val="56"/>
              </w:rPr>
              <w:t>suk</w:t>
            </w:r>
          </w:p>
        </w:tc>
      </w:tr>
    </w:tbl>
    <w:p w:rsidR="009660AB" w:rsidRDefault="009660AB" w:rsidP="007E33AE"/>
    <w:p w:rsidR="009660AB" w:rsidRDefault="009660AB" w:rsidP="007E33AE"/>
    <w:p w:rsidR="009660AB" w:rsidRDefault="009660AB" w:rsidP="007E33AE"/>
    <w:p w:rsidR="009660AB" w:rsidRDefault="009660AB" w:rsidP="007E33AE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sözcükleri  çokça okutalım.</w:t>
      </w:r>
      <w:r w:rsidRPr="002930D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Seçeceğiniz 10 (on) sözcüğü siz söyleyin, öğrencimiz  bakmadan deftere yazsın.</w:t>
      </w:r>
    </w:p>
    <w:tbl>
      <w:tblPr>
        <w:tblW w:w="10813" w:type="dxa"/>
        <w:tblInd w:w="-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813"/>
      </w:tblGrid>
      <w:tr w:rsidR="009660AB" w:rsidRPr="00B1288A" w:rsidTr="00716BB5">
        <w:trPr>
          <w:trHeight w:val="1498"/>
        </w:trPr>
        <w:tc>
          <w:tcPr>
            <w:tcW w:w="10813" w:type="dxa"/>
            <w:tcBorders>
              <w:top w:val="single" w:sz="4" w:space="0" w:color="auto"/>
              <w:bottom w:val="single" w:sz="4" w:space="0" w:color="auto"/>
            </w:tcBorders>
          </w:tcPr>
          <w:p w:rsidR="009660AB" w:rsidRPr="00B1288A" w:rsidRDefault="009660AB" w:rsidP="006E5B0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>su-sulu-ses-sis-sos-sus-tas-kus-yas-sat-kes-sel-set-mis-tasa-sene-masa-kasa-kısa-askı-sıska- kısır-kasıt-tost-yasa-sıra-sarı-sakal-masal-salla-sallama-sakat-sumak-saman-saat-yastık-asla-sanat-asker-askeri-saray-surat-selam-uslu-misket-kasket-aslan-misal-salak-tasma-asma-makas-resmi-maske-keser-kanser-somya-masaya-kusur-sert-ters-saniye-solak-sosyal-samimi-serin- soru-simit- kestane-mısır-Kasım-Nisan-Mayıs-Osman-Suna-Sultan-Selma-Selim-Suat-Salim-Semra-Sırma-Esra-Asya-İsmet- Soner-Kayseri-Kars-Kastamonu-Sakarya-Samsun-Somali-Sinem-Sema-Melisa-Serkan-Enes-Sena-Ensar-Aysel-Sıla-Asuman-</w:t>
            </w:r>
            <w:r w:rsidRPr="00B1288A">
              <w:rPr>
                <w:rFonts w:ascii="Hand writing Mutlu" w:hAnsi="Hand writing Mutlu"/>
                <w:sz w:val="48"/>
                <w:szCs w:val="48"/>
              </w:rPr>
              <w:t>Mansur-Aslı-Musa-Sıtkı-Satı-Suriye-</w:t>
            </w:r>
          </w:p>
        </w:tc>
      </w:tr>
    </w:tbl>
    <w:p w:rsidR="009660AB" w:rsidRDefault="009660AB" w:rsidP="007E33AE">
      <w:pPr>
        <w:rPr>
          <w:rFonts w:ascii="Times New Roman" w:hAnsi="Times New Roman"/>
        </w:rPr>
      </w:pPr>
    </w:p>
    <w:p w:rsidR="009660AB" w:rsidRDefault="009660AB" w:rsidP="00096BC3">
      <w:pPr>
        <w:rPr>
          <w:rFonts w:ascii="Times New Roman" w:hAnsi="Times New Roman"/>
        </w:rPr>
      </w:pPr>
      <w:r>
        <w:rPr>
          <w:rFonts w:ascii="Times New Roman" w:hAnsi="Times New Roman"/>
        </w:rPr>
        <w:t>Aşağıdaki metinleri  çokça okutalım.</w:t>
      </w:r>
      <w:r w:rsidRPr="00096B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(Metinler eğitimhane sitesinden alıntıdır).</w:t>
      </w:r>
    </w:p>
    <w:p w:rsidR="009660AB" w:rsidRDefault="009660AB" w:rsidP="007E33AE"/>
    <w:tbl>
      <w:tblPr>
        <w:tblW w:w="11255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55"/>
      </w:tblGrid>
      <w:tr w:rsidR="009660AB" w:rsidRPr="00B1288A" w:rsidTr="00B1288A">
        <w:trPr>
          <w:trHeight w:val="4374"/>
        </w:trPr>
        <w:tc>
          <w:tcPr>
            <w:tcW w:w="11255" w:type="dxa"/>
          </w:tcPr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b/>
                <w:sz w:val="52"/>
                <w:szCs w:val="52"/>
                <w:u w:val="single"/>
              </w:rPr>
            </w:pPr>
            <w:r w:rsidRPr="00B1288A">
              <w:rPr>
                <w:rFonts w:ascii="Hand writing Mutlu" w:hAnsi="Hand writing Mutlu"/>
                <w:b/>
                <w:sz w:val="52"/>
                <w:szCs w:val="52"/>
                <w:u w:val="single"/>
              </w:rPr>
              <w:t>S  U S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ALFABET98" w:hAnsi="ALFABET98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 Sus Esma sus.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ALFABET98" w:hAnsi="ALFABET98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>Ninem tatlı tatlı uyuyor.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 Uslu  uslu  oynayalım.</w:t>
            </w:r>
            <w:r w:rsidRPr="00B1288A">
              <w:rPr>
                <w:rFonts w:ascii="ALFABET98" w:hAnsi="ALFABET98"/>
                <w:sz w:val="52"/>
                <w:szCs w:val="52"/>
              </w:rPr>
              <w:t xml:space="preserve">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 Masal  okuyalım , anlatalım.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 Sus  Esma  sus.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 Ninem  uyanmasın.</w:t>
            </w:r>
          </w:p>
        </w:tc>
      </w:tr>
      <w:tr w:rsidR="009660AB" w:rsidRPr="00B1288A" w:rsidTr="00B1288A">
        <w:trPr>
          <w:trHeight w:val="4528"/>
        </w:trPr>
        <w:tc>
          <w:tcPr>
            <w:tcW w:w="11255" w:type="dxa"/>
          </w:tcPr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  <w:u w:val="single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  <w:u w:val="single"/>
              </w:rPr>
              <w:t>S İ N E M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Sinem yarın okul tatil.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Ninenin saatini al.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Saati kur, erken kalk.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Selma ile sokakta oyun oyna.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Ama yola atlamayın.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>Sakin sakin oyun oynayın.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Sonra iki tane mısır al.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Selma ile mısırları yiyin. </w:t>
            </w:r>
          </w:p>
          <w:p w:rsidR="009660AB" w:rsidRPr="00B1288A" w:rsidRDefault="009660AB" w:rsidP="00B1288A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B1288A">
              <w:rPr>
                <w:rFonts w:ascii="Hand writing Mutlu" w:hAnsi="Hand writing Mutlu"/>
                <w:sz w:val="52"/>
                <w:szCs w:val="52"/>
              </w:rPr>
              <w:t xml:space="preserve">Sakın ekmek arası salam, sosis yemeyin. </w:t>
            </w:r>
          </w:p>
        </w:tc>
      </w:tr>
    </w:tbl>
    <w:p w:rsidR="009660AB" w:rsidRDefault="009660AB" w:rsidP="007E33AE"/>
    <w:p w:rsidR="009660AB" w:rsidRDefault="009660AB" w:rsidP="007C1A21">
      <w:hyperlink r:id="rId4" w:history="1">
        <w:r w:rsidRPr="00635422">
          <w:rPr>
            <w:rStyle w:val="Hyperlink"/>
            <w:rFonts w:ascii="Georgia" w:hAnsi="Georgia"/>
            <w:sz w:val="20"/>
            <w:szCs w:val="20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/>
          <w:color w:val="333333"/>
          <w:sz w:val="20"/>
          <w:szCs w:val="20"/>
          <w:shd w:val="clear" w:color="auto" w:fill="FFFFFF"/>
        </w:rPr>
        <w:t xml:space="preserve"> </w:t>
      </w:r>
      <w:r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</w:rPr>
        <w:t> </w:t>
      </w:r>
    </w:p>
    <w:p w:rsidR="009660AB" w:rsidRDefault="009660AB"/>
    <w:sectPr w:rsidR="009660AB" w:rsidSect="00B67D8F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3AE"/>
    <w:rsid w:val="000645A0"/>
    <w:rsid w:val="00096BC3"/>
    <w:rsid w:val="002050FC"/>
    <w:rsid w:val="002859C5"/>
    <w:rsid w:val="002930DD"/>
    <w:rsid w:val="003E7911"/>
    <w:rsid w:val="004234F4"/>
    <w:rsid w:val="006349EA"/>
    <w:rsid w:val="00635422"/>
    <w:rsid w:val="006958EE"/>
    <w:rsid w:val="006963A6"/>
    <w:rsid w:val="006E5B0A"/>
    <w:rsid w:val="00716BB5"/>
    <w:rsid w:val="00767878"/>
    <w:rsid w:val="007C1A21"/>
    <w:rsid w:val="007E33AE"/>
    <w:rsid w:val="007F78CC"/>
    <w:rsid w:val="00841058"/>
    <w:rsid w:val="0084418A"/>
    <w:rsid w:val="00936C0B"/>
    <w:rsid w:val="009550EB"/>
    <w:rsid w:val="009660AB"/>
    <w:rsid w:val="00B1288A"/>
    <w:rsid w:val="00B67D8F"/>
    <w:rsid w:val="00C325CD"/>
    <w:rsid w:val="00DC3E3D"/>
    <w:rsid w:val="00F4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AE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33AE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7C1A21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7C1A21"/>
    <w:rPr>
      <w:rFonts w:cs="Times New Roman"/>
    </w:rPr>
  </w:style>
  <w:style w:type="character" w:styleId="Hyperlink">
    <w:name w:val="Hyperlink"/>
    <w:basedOn w:val="DefaultParagraphFont"/>
    <w:uiPriority w:val="99"/>
    <w:rsid w:val="007C1A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4</Pages>
  <Words>270</Words>
  <Characters>1542</Characters>
  <Application>Microsoft Office Outlook</Application>
  <DocSecurity>0</DocSecurity>
  <Lines>0</Lines>
  <Paragraphs>0</Paragraphs>
  <ScaleCrop>false</ScaleCrop>
  <Company>PSNT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C.a.s.p.e.r</dc:creator>
  <cp:keywords>www.sorubak.com</cp:keywords>
  <dc:description/>
  <cp:lastModifiedBy>edanur</cp:lastModifiedBy>
  <cp:revision>16</cp:revision>
  <dcterms:created xsi:type="dcterms:W3CDTF">2014-12-07T18:49:00Z</dcterms:created>
  <dcterms:modified xsi:type="dcterms:W3CDTF">2014-12-14T18:22:00Z</dcterms:modified>
</cp:coreProperties>
</file>