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435" w:rsidRPr="00404E87" w:rsidRDefault="003C2435" w:rsidP="00FE6065">
      <w:pPr>
        <w:rPr>
          <w:rFonts w:ascii="Hand Garden" w:hAnsi="Hand Garden"/>
          <w:emboss/>
          <w:color w:val="F2F2F2"/>
          <w:sz w:val="500"/>
          <w:szCs w:val="50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style="position:absolute;margin-left:7pt;margin-top:163.95pt;width:95.8pt;height:136.25pt;z-index:251654144;visibility:visible">
            <v:imagedata r:id="rId4" o:title="" blacklevel="13107f"/>
          </v:shape>
        </w:pict>
      </w:r>
      <w:r>
        <w:rPr>
          <w:noProof/>
        </w:rPr>
        <w:pict>
          <v:shape id="Resim 2277" o:spid="_x0000_s1027" type="#_x0000_t75" alt="fil" style="position:absolute;margin-left:342.95pt;margin-top:60pt;width:176.3pt;height:213pt;z-index:251662336;visibility:visible">
            <v:imagedata r:id="rId5" o:title="" cropbottom="5194f" blacklevel="6554f"/>
          </v:shape>
        </w:pict>
      </w:r>
      <w:r>
        <w:rPr>
          <w:noProof/>
        </w:rPr>
        <w:pict>
          <v:shape id="Resim 4" o:spid="_x0000_s1028" type="#_x0000_t75" style="position:absolute;margin-left:2.35pt;margin-top:23.25pt;width:138.25pt;height:133.4pt;z-index:251653120;visibility:visible">
            <v:imagedata r:id="rId6" o:title=""/>
          </v:shape>
        </w:pict>
      </w:r>
      <w:r>
        <w:rPr>
          <w:rFonts w:ascii="Hand Garden" w:hAnsi="Hand Garden"/>
          <w:emboss/>
          <w:color w:val="F2F2F2"/>
          <w:sz w:val="400"/>
          <w:szCs w:val="400"/>
        </w:rPr>
        <w:t xml:space="preserve"> </w:t>
      </w:r>
      <w:r w:rsidRPr="00FE6065">
        <w:rPr>
          <w:rFonts w:ascii="Hand Garden" w:hAnsi="Hand Garden"/>
          <w:emboss/>
          <w:color w:val="F2F2F2"/>
          <w:sz w:val="144"/>
          <w:szCs w:val="144"/>
        </w:rPr>
        <w:t xml:space="preserve"> </w:t>
      </w:r>
      <w:r w:rsidRPr="00CC2BD9">
        <w:rPr>
          <w:rFonts w:ascii="Hand Garden" w:hAnsi="Hand Garden"/>
          <w:emboss/>
          <w:color w:val="F2F2F2"/>
          <w:sz w:val="400"/>
          <w:szCs w:val="400"/>
        </w:rPr>
        <w:t>l</w:t>
      </w:r>
    </w:p>
    <w:p w:rsidR="003C2435" w:rsidRPr="005174D7" w:rsidRDefault="003C2435">
      <w:pPr>
        <w:rPr>
          <w:rFonts w:ascii="Nurhan Uz" w:hAnsi="Nurhan Uz"/>
          <w:sz w:val="68"/>
          <w:szCs w:val="68"/>
        </w:rPr>
      </w:pPr>
      <w:r>
        <w:rPr>
          <w:noProof/>
        </w:rPr>
        <w:pict>
          <v:group id="_x0000_s1029" style="position:absolute;margin-left:-8.9pt;margin-top:13.45pt;width:540pt;height:36pt;z-index:251648000" coordorigin="387,821" coordsize="10800,720">
            <v:group id="_x0000_s1030" style="position:absolute;left:387;top:821;width:10800;height:720" coordorigin="387,821" coordsize="10800,720">
              <v:rect id="_x0000_s103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3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3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34" style="position:absolute;left:387;top:821;width:10800;height:720" coordorigin="387,821" coordsize="10800,720">
              <v:shape id="_x0000_s103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5174D7">
        <w:rPr>
          <w:rFonts w:ascii="Nurhan Uz" w:hAnsi="Nurhan Uz"/>
          <w:sz w:val="68"/>
          <w:szCs w:val="68"/>
        </w:rPr>
        <w:t xml:space="preserve">l  l  l  l  l  l  l  l  l  </w:t>
      </w:r>
      <w:r>
        <w:rPr>
          <w:rFonts w:ascii="Nurhan Uz" w:hAnsi="Nurhan Uz"/>
          <w:sz w:val="68"/>
          <w:szCs w:val="68"/>
        </w:rPr>
        <w:t xml:space="preserve">l  l  l  </w:t>
      </w:r>
      <w:r w:rsidRPr="005174D7">
        <w:rPr>
          <w:rFonts w:ascii="Nurhan Uz" w:hAnsi="Nurhan Uz"/>
          <w:sz w:val="68"/>
          <w:szCs w:val="68"/>
        </w:rPr>
        <w:t>l</w:t>
      </w:r>
    </w:p>
    <w:p w:rsidR="003C2435" w:rsidRPr="005174D7" w:rsidRDefault="003C2435" w:rsidP="00FE6065">
      <w:pPr>
        <w:rPr>
          <w:rFonts w:ascii="Nurhan Uz" w:hAnsi="Nurhan Uz"/>
          <w:sz w:val="68"/>
          <w:szCs w:val="68"/>
        </w:rPr>
      </w:pPr>
      <w:r>
        <w:rPr>
          <w:noProof/>
        </w:rPr>
        <w:pict>
          <v:group id="_x0000_s1075" style="position:absolute;margin-left:-8.9pt;margin-top:13.45pt;width:540pt;height:36pt;z-index:251666432" coordorigin="387,821" coordsize="10800,720">
            <v:group id="_x0000_s1076" style="position:absolute;left:387;top:821;width:10800;height:720" coordorigin="387,821" coordsize="10800,720">
              <v:rect id="_x0000_s107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7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7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80" style="position:absolute;left:387;top:821;width:10800;height:720" coordorigin="387,821" coordsize="10800,720">
              <v:shape id="_x0000_s108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5174D7">
        <w:rPr>
          <w:rFonts w:ascii="Nurhan Uz" w:hAnsi="Nurhan Uz"/>
          <w:sz w:val="68"/>
          <w:szCs w:val="68"/>
        </w:rPr>
        <w:t xml:space="preserve">l  l  l  l  l  l  l  l  l  </w:t>
      </w:r>
      <w:r>
        <w:rPr>
          <w:rFonts w:ascii="Nurhan Uz" w:hAnsi="Nurhan Uz"/>
          <w:sz w:val="68"/>
          <w:szCs w:val="68"/>
        </w:rPr>
        <w:t xml:space="preserve">l  l  l  </w:t>
      </w:r>
      <w:r w:rsidRPr="005174D7">
        <w:rPr>
          <w:rFonts w:ascii="Nurhan Uz" w:hAnsi="Nurhan Uz"/>
          <w:sz w:val="68"/>
          <w:szCs w:val="68"/>
        </w:rPr>
        <w:t>l</w:t>
      </w:r>
    </w:p>
    <w:p w:rsidR="003C2435" w:rsidRPr="005174D7" w:rsidRDefault="003C2435" w:rsidP="00FE6065">
      <w:pPr>
        <w:rPr>
          <w:rFonts w:ascii="Nurhan Uz" w:hAnsi="Nurhan Uz"/>
          <w:sz w:val="68"/>
          <w:szCs w:val="68"/>
        </w:rPr>
      </w:pPr>
      <w:r>
        <w:rPr>
          <w:noProof/>
        </w:rPr>
        <w:pict>
          <v:group id="_x0000_s1121" style="position:absolute;margin-left:-8.9pt;margin-top:13.45pt;width:540pt;height:36pt;z-index:251667456" coordorigin="387,821" coordsize="10800,720">
            <v:group id="_x0000_s1122" style="position:absolute;left:387;top:821;width:10800;height:720" coordorigin="387,821" coordsize="10800,720">
              <v:rect id="_x0000_s112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26" style="position:absolute;left:387;top:821;width:10800;height:720" coordorigin="387,821" coordsize="10800,720">
              <v:shape id="_x0000_s112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5174D7">
        <w:rPr>
          <w:rFonts w:ascii="Nurhan Uz" w:hAnsi="Nurhan Uz"/>
          <w:sz w:val="68"/>
          <w:szCs w:val="68"/>
        </w:rPr>
        <w:t xml:space="preserve">l  l  l  l  l  l  l  l  l  </w:t>
      </w:r>
      <w:r>
        <w:rPr>
          <w:rFonts w:ascii="Nurhan Uz" w:hAnsi="Nurhan Uz"/>
          <w:sz w:val="68"/>
          <w:szCs w:val="68"/>
        </w:rPr>
        <w:t xml:space="preserve">l  l  l  </w:t>
      </w:r>
      <w:r w:rsidRPr="005174D7">
        <w:rPr>
          <w:rFonts w:ascii="Nurhan Uz" w:hAnsi="Nurhan Uz"/>
          <w:sz w:val="68"/>
          <w:szCs w:val="68"/>
        </w:rPr>
        <w:t>l</w:t>
      </w:r>
    </w:p>
    <w:p w:rsidR="003C2435" w:rsidRPr="0017682B" w:rsidRDefault="003C2435">
      <w:pPr>
        <w:rPr>
          <w:rFonts w:ascii="Nurhan Uz" w:hAnsi="Nurhan Uz"/>
          <w:sz w:val="68"/>
          <w:szCs w:val="68"/>
        </w:rPr>
      </w:pPr>
      <w:r>
        <w:rPr>
          <w:noProof/>
        </w:rPr>
        <w:pict>
          <v:group id="_x0000_s1167" style="position:absolute;margin-left:-8.9pt;margin-top:13.45pt;width:540pt;height:36pt;z-index:251668480" coordorigin="387,821" coordsize="10800,720">
            <v:group id="_x0000_s1168" style="position:absolute;left:387;top:821;width:10800;height:720" coordorigin="387,821" coordsize="10800,720">
              <v:rect id="_x0000_s116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7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7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72" style="position:absolute;left:387;top:821;width:10800;height:720" coordorigin="387,821" coordsize="10800,720">
              <v:shape id="_x0000_s117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5174D7">
        <w:rPr>
          <w:rFonts w:ascii="Nurhan Uz" w:hAnsi="Nurhan Uz"/>
          <w:sz w:val="68"/>
          <w:szCs w:val="68"/>
        </w:rPr>
        <w:t xml:space="preserve">l  l  l  l  l  l  l  l  l  </w:t>
      </w:r>
      <w:r>
        <w:rPr>
          <w:rFonts w:ascii="Nurhan Uz" w:hAnsi="Nurhan Uz"/>
          <w:sz w:val="68"/>
          <w:szCs w:val="68"/>
        </w:rPr>
        <w:t xml:space="preserve">l  l  </w:t>
      </w:r>
      <w:r>
        <w:rPr>
          <w:noProof/>
        </w:rPr>
        <w:pict>
          <v:group id="_x0000_s1213" style="position:absolute;margin-left:-8.9pt;margin-top:12.9pt;width:540pt;height:36pt;z-index:251649024;mso-position-horizontal-relative:text;mso-position-vertical-relative:text" coordorigin="387,821" coordsize="10800,720">
            <v:group id="_x0000_s1214" style="position:absolute;left:387;top:821;width:10800;height:720" coordorigin="387,821" coordsize="10800,720">
              <v:rect id="_x0000_s121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1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1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18" style="position:absolute;left:387;top:821;width:10800;height:720" coordorigin="387,821" coordsize="10800,720">
              <v:shape id="_x0000_s121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l l l </w:t>
      </w:r>
    </w:p>
    <w:p w:rsidR="003C2435" w:rsidRPr="0017682B" w:rsidRDefault="003C2435">
      <w:pPr>
        <w:rPr>
          <w:rFonts w:ascii="Halil ADAMCI Denizli" w:hAnsi="Halil ADAMCI Denizli"/>
          <w:sz w:val="68"/>
          <w:szCs w:val="68"/>
        </w:rPr>
      </w:pPr>
      <w:r>
        <w:rPr>
          <w:noProof/>
        </w:rPr>
        <w:pict>
          <v:group id="_x0000_s1259" style="position:absolute;margin-left:-9pt;margin-top:12.7pt;width:540pt;height:36pt;z-index:251646976" coordorigin="387,821" coordsize="10800,720">
            <v:group id="_x0000_s1260" style="position:absolute;left:387;top:821;width:10800;height:720" coordorigin="387,821" coordsize="10800,720" o:regroupid="1">
              <v:rect id="_x0000_s1261" style="position:absolute;left:387;top:1320;width:10800;height:221" o:regroupid="2" filled="f" fillcolor="black" strokecolor="#0d0d0d" strokeweight=".62pt">
                <v:stroke dashstyle="1 1" endcap="round"/>
                <v:path arrowok="t"/>
              </v:rect>
              <v:rect id="_x0000_s1262" style="position:absolute;left:387;top:1043;width:10800;height:277" o:regroupid="2" filled="f" fillcolor="black" strokecolor="#0d0d0d" strokeweight=".62pt">
                <v:stroke dashstyle="1 1" endcap="round"/>
                <v:path arrowok="t"/>
              </v:rect>
              <v:rect id="_x0000_s1263" style="position:absolute;left:387;top:821;width:10800;height:222" o:regroupid="2" filled="f" fillcolor="black" strokecolor="#0d0d0d" strokeweight=".62pt">
                <v:stroke dashstyle="1 1" endcap="round"/>
                <v:path arrowok="t"/>
              </v:rect>
            </v:group>
            <v:group id="_x0000_s1264" style="position:absolute;left:387;top:821;width:10800;height:720" coordorigin="387,821" coordsize="10800,720" o:regroupid="1">
              <v:shape id="_x0000_s1265" style="position:absolute;left:387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92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65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1193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1462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173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00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2268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2547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280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307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3343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3612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388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415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4419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4687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495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522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5494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5762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603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630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6569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6837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710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737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7644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7913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818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845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8719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8988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925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952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9794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0063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302" style="position:absolute;left:1033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303" style="position:absolute;left:1060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304" style="position:absolute;left:10869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17682B">
        <w:rPr>
          <w:rFonts w:ascii="Halil ADAMCI Denizli" w:hAnsi="Halil ADAMCI Denizli"/>
          <w:sz w:val="68"/>
          <w:szCs w:val="68"/>
        </w:rPr>
        <w:t xml:space="preserve">l l l l l l l l l l l l l l l l l l l l </w:t>
      </w:r>
    </w:p>
    <w:p w:rsidR="003C2435" w:rsidRPr="0017682B" w:rsidRDefault="003C2435">
      <w:pPr>
        <w:rPr>
          <w:rFonts w:ascii="Halil ADAMCI Denizli" w:hAnsi="Halil ADAMCI Denizli"/>
          <w:sz w:val="68"/>
          <w:szCs w:val="68"/>
        </w:rPr>
      </w:pPr>
      <w:r>
        <w:rPr>
          <w:noProof/>
        </w:rPr>
        <w:pict>
          <v:group id="_x0000_s1305" style="position:absolute;margin-left:-9pt;margin-top:12.9pt;width:540pt;height:36pt;z-index:251650048" coordorigin="387,821" coordsize="10800,720">
            <v:group id="_x0000_s1306" style="position:absolute;left:387;top:821;width:10800;height:720" coordorigin="387,821" coordsize="10800,720">
              <v:rect id="_x0000_s130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0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0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10" style="position:absolute;left:387;top:821;width:10800;height:720" coordorigin="387,821" coordsize="10800,720">
              <v:shape id="_x0000_s131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17682B">
        <w:rPr>
          <w:rFonts w:ascii="Halil ADAMCI Denizli" w:hAnsi="Halil ADAMCI Denizli"/>
          <w:sz w:val="68"/>
          <w:szCs w:val="68"/>
        </w:rPr>
        <w:t>l l l l l l l l l l l l l l l l l l l l</w:t>
      </w:r>
    </w:p>
    <w:p w:rsidR="003C2435" w:rsidRPr="0017682B" w:rsidRDefault="003C2435">
      <w:pPr>
        <w:rPr>
          <w:rFonts w:ascii="Halil ADAMCI Denizli" w:hAnsi="Halil ADAMCI Denizli"/>
          <w:sz w:val="68"/>
          <w:szCs w:val="68"/>
        </w:rPr>
      </w:pPr>
      <w:r>
        <w:rPr>
          <w:noProof/>
        </w:rPr>
        <w:pict>
          <v:group id="_x0000_s1351" style="position:absolute;margin-left:-9.65pt;margin-top:13.05pt;width:540pt;height:36pt;z-index:251651072" coordorigin="387,821" coordsize="10800,720">
            <v:group id="_x0000_s1352" style="position:absolute;left:387;top:821;width:10800;height:720" coordorigin="387,821" coordsize="10800,720">
              <v:rect id="_x0000_s135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5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5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56" style="position:absolute;left:387;top:821;width:10800;height:720" coordorigin="387,821" coordsize="10800,720">
              <v:shape id="_x0000_s135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17682B">
        <w:rPr>
          <w:rFonts w:ascii="Halil ADAMCI Denizli" w:hAnsi="Halil ADAMCI Denizli"/>
          <w:sz w:val="68"/>
          <w:szCs w:val="68"/>
        </w:rPr>
        <w:t>l l l l l l l l l l l l l l l l l l l l</w:t>
      </w:r>
    </w:p>
    <w:p w:rsidR="003C2435" w:rsidRDefault="003C2435">
      <w:pPr>
        <w:rPr>
          <w:rFonts w:ascii="Halil ADAMCI Denizli" w:hAnsi="Halil ADAMCI Denizli"/>
          <w:sz w:val="68"/>
          <w:szCs w:val="68"/>
        </w:rPr>
      </w:pPr>
      <w:r>
        <w:rPr>
          <w:noProof/>
        </w:rPr>
        <w:pict>
          <v:group id="_x0000_s1397" style="position:absolute;margin-left:-9.7pt;margin-top:13.05pt;width:540pt;height:36pt;z-index:251652096" coordorigin="387,821" coordsize="10800,720">
            <v:group id="_x0000_s1398" style="position:absolute;left:387;top:821;width:10800;height:720" coordorigin="387,821" coordsize="10800,720">
              <v:rect id="_x0000_s139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0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0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02" style="position:absolute;left:387;top:821;width:10800;height:720" coordorigin="387,821" coordsize="10800,720">
              <v:shape id="_x0000_s140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</w:rPr>
        <w:pict>
          <v:shape id="Resim 2281" o:spid="_x0000_s1443" type="#_x0000_t75" alt="fil" style="position:absolute;margin-left:366.65pt;margin-top:52.5pt;width:38.85pt;height:46.65pt;z-index:251665408;visibility:visible">
            <v:imagedata r:id="rId7" o:title=""/>
          </v:shape>
        </w:pict>
      </w:r>
      <w:r>
        <w:rPr>
          <w:noProof/>
        </w:rPr>
        <w:pict>
          <v:shape id="Resim 2280" o:spid="_x0000_s1444" type="#_x0000_t75" alt="fil" style="position:absolute;margin-left:183.15pt;margin-top:52.5pt;width:38.85pt;height:46.65pt;z-index:251664384;visibility:visible">
            <v:imagedata r:id="rId7" o:title=""/>
          </v:shape>
        </w:pict>
      </w:r>
      <w:r>
        <w:rPr>
          <w:noProof/>
        </w:rPr>
        <w:pict>
          <v:shape id="Resim 2279" o:spid="_x0000_s1445" type="#_x0000_t75" alt="fil" style="position:absolute;margin-left:13.65pt;margin-top:54.75pt;width:33.65pt;height:40.4pt;z-index:251663360;visibility:visible">
            <v:imagedata r:id="rId8" o:title=""/>
          </v:shape>
        </w:pict>
      </w:r>
      <w:r>
        <w:rPr>
          <w:noProof/>
        </w:rPr>
        <w:pict>
          <v:shape id="_x0000_s1446" type="#_x0000_t75" style="position:absolute;margin-left:477.05pt;margin-top:51.8pt;width:22.65pt;height:28.15pt;z-index:251656192;visibility:visible">
            <v:imagedata r:id="rId9" o:title=""/>
          </v:shape>
        </w:pict>
      </w:r>
      <w:r>
        <w:rPr>
          <w:noProof/>
        </w:rPr>
        <w:pict>
          <v:shape id="_x0000_s1447" type="#_x0000_t75" style="position:absolute;margin-left:450.2pt;margin-top:55.55pt;width:22.6pt;height:28.15pt;z-index:251660288;visibility:visible">
            <v:imagedata r:id="rId9" o:title=""/>
          </v:shape>
        </w:pict>
      </w:r>
      <w:r>
        <w:rPr>
          <w:noProof/>
        </w:rPr>
        <w:pict>
          <v:shape id="_x0000_s1448" type="#_x0000_t75" style="position:absolute;margin-left:294.9pt;margin-top:57.05pt;width:22.6pt;height:28.15pt;z-index:251661312;visibility:visible">
            <v:imagedata r:id="rId9" o:title=""/>
          </v:shape>
        </w:pict>
      </w:r>
      <w:r>
        <w:rPr>
          <w:noProof/>
        </w:rPr>
        <w:pict>
          <v:shape id="_x0000_s1449" type="#_x0000_t75" style="position:absolute;margin-left:268.1pt;margin-top:51.8pt;width:22.6pt;height:28.15pt;z-index:251658240;visibility:visible">
            <v:imagedata r:id="rId9" o:title=""/>
          </v:shape>
        </w:pict>
      </w:r>
      <w:r>
        <w:rPr>
          <w:noProof/>
        </w:rPr>
        <w:pict>
          <v:shape id="Resim 5" o:spid="_x0000_s1450" type="#_x0000_t75" style="position:absolute;margin-left:64.7pt;margin-top:53.3pt;width:22.6pt;height:28.15pt;z-index:251655168;visibility:visible">
            <v:imagedata r:id="rId9" o:title=""/>
          </v:shape>
        </w:pict>
      </w:r>
      <w:r>
        <w:rPr>
          <w:noProof/>
        </w:rPr>
        <w:pict>
          <v:shape id="_x0000_s1451" type="#_x0000_t75" style="position:absolute;margin-left:96.7pt;margin-top:57.05pt;width:22.6pt;height:28.15pt;z-index:251657216;visibility:visible">
            <v:imagedata r:id="rId9" o:title=""/>
          </v:shape>
        </w:pict>
      </w:r>
      <w:r>
        <w:rPr>
          <w:noProof/>
        </w:rPr>
        <w:pict>
          <v:shape id="_x0000_s1452" type="#_x0000_t75" style="position:absolute;margin-left:132.8pt;margin-top:51.8pt;width:22.6pt;height:28.15pt;z-index:251659264;visibility:visible">
            <v:imagedata r:id="rId9" o:title=""/>
          </v:shape>
        </w:pict>
      </w:r>
      <w:r w:rsidRPr="0017682B">
        <w:rPr>
          <w:rFonts w:ascii="Halil ADAMCI Denizli" w:hAnsi="Halil ADAMCI Denizli"/>
          <w:sz w:val="68"/>
          <w:szCs w:val="68"/>
        </w:rPr>
        <w:t>l l l l l l l l l l l l l l l l l l l l</w:t>
      </w:r>
    </w:p>
    <w:p w:rsidR="003C2435" w:rsidRDefault="003C2435">
      <w:pPr>
        <w:rPr>
          <w:rFonts w:ascii="Halil ADAMCI Denizli" w:hAnsi="Halil ADAMCI Denizli"/>
          <w:sz w:val="68"/>
          <w:szCs w:val="68"/>
        </w:rPr>
      </w:pPr>
    </w:p>
    <w:p w:rsidR="003C2435" w:rsidRDefault="003C2435">
      <w:pPr>
        <w:rPr>
          <w:rFonts w:ascii="Halil ADAMCI Denizli" w:hAnsi="Halil ADAMCI Denizli"/>
          <w:sz w:val="72"/>
          <w:szCs w:val="72"/>
        </w:rPr>
      </w:pPr>
    </w:p>
    <w:p w:rsidR="003C2435" w:rsidRPr="0017682B" w:rsidRDefault="003C2435" w:rsidP="0017682B">
      <w:pPr>
        <w:jc w:val="both"/>
        <w:rPr>
          <w:rFonts w:ascii="Halil ADAMCI Denizli" w:hAnsi="Halil ADAMCI Denizli"/>
          <w:sz w:val="72"/>
          <w:szCs w:val="72"/>
        </w:rPr>
      </w:pPr>
      <w:r w:rsidRPr="0017682B">
        <w:rPr>
          <w:rFonts w:ascii="Halil ADAMCI Denizli" w:hAnsi="Halil ADAMCI Denizli"/>
          <w:sz w:val="72"/>
          <w:szCs w:val="72"/>
        </w:rPr>
        <w:t>l l l l l l l l l l l l l l l l l l l l l l l l l l l l l l l l l l l l l l l l l l l l l l l l l l l l l l l l l l l l l l l  l l l l l l l l l l l l l l l l l l l l l l l l l l l l l l l l l l l l l l l l l l l</w:t>
      </w:r>
      <w:r>
        <w:rPr>
          <w:rFonts w:ascii="Halil ADAMCI Denizli" w:hAnsi="Halil ADAMCI Denizli"/>
          <w:sz w:val="72"/>
          <w:szCs w:val="72"/>
        </w:rPr>
        <w:t xml:space="preserve"> l l l l l l l l l l l l l l l l l l l l l l l l l l l l l l l l l l l l l l l l l l l l l l l l l l l l l l l l l l l l l l l l l l l l l l l l l l l l l l l l l l l l l l l l l l l l l l l l l l l l l l l l l l l l l l l l l l l l l l l l l l l l l l l l l l l l l l l l l l l</w:t>
      </w:r>
      <w:hyperlink r:id="rId10" w:history="1">
        <w:r w:rsidRPr="00BB0F36">
          <w:rPr>
            <w:rStyle w:val="Hyperlink"/>
            <w:rFonts w:ascii="Hand writing Mutlu" w:hAnsi="Hand writing Mutlu"/>
            <w:sz w:val="36"/>
            <w:szCs w:val="36"/>
          </w:rPr>
          <w:t>www.sorubak.com</w:t>
        </w:r>
      </w:hyperlink>
      <w:r>
        <w:rPr>
          <w:rFonts w:ascii="Halil ADAMCI Denizli" w:hAnsi="Halil ADAMCI Denizli"/>
          <w:sz w:val="72"/>
          <w:szCs w:val="72"/>
        </w:rPr>
        <w:t xml:space="preserve"> l l  </w:t>
      </w:r>
    </w:p>
    <w:sectPr w:rsidR="003C2435" w:rsidRPr="0017682B" w:rsidSect="005174D7">
      <w:pgSz w:w="11906" w:h="16838" w:code="9"/>
      <w:pgMar w:top="0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lil ADAMCI Deniz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2752"/>
    <w:rsid w:val="000034AB"/>
    <w:rsid w:val="00050721"/>
    <w:rsid w:val="0017682B"/>
    <w:rsid w:val="001F044C"/>
    <w:rsid w:val="003C2435"/>
    <w:rsid w:val="00404E87"/>
    <w:rsid w:val="004064DC"/>
    <w:rsid w:val="004C462E"/>
    <w:rsid w:val="005174D7"/>
    <w:rsid w:val="00567304"/>
    <w:rsid w:val="007173FE"/>
    <w:rsid w:val="007276F5"/>
    <w:rsid w:val="007564B5"/>
    <w:rsid w:val="007B3A80"/>
    <w:rsid w:val="00812A17"/>
    <w:rsid w:val="00814F60"/>
    <w:rsid w:val="00965EDC"/>
    <w:rsid w:val="00A224B7"/>
    <w:rsid w:val="00B01DBC"/>
    <w:rsid w:val="00BB0F36"/>
    <w:rsid w:val="00BB2752"/>
    <w:rsid w:val="00BD7299"/>
    <w:rsid w:val="00C3319E"/>
    <w:rsid w:val="00C62112"/>
    <w:rsid w:val="00CC2BD9"/>
    <w:rsid w:val="00CE3E6A"/>
    <w:rsid w:val="00CE686D"/>
    <w:rsid w:val="00D33A63"/>
    <w:rsid w:val="00D4585F"/>
    <w:rsid w:val="00E6158E"/>
    <w:rsid w:val="00E9149D"/>
    <w:rsid w:val="00EB351A"/>
    <w:rsid w:val="00F27824"/>
    <w:rsid w:val="00F846D1"/>
    <w:rsid w:val="00FE6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4B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6158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133</Words>
  <Characters>762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aksam</dc:creator>
  <cp:keywords>www.sorubak.com</cp:keywords>
  <dc:description/>
  <cp:lastModifiedBy>edanur</cp:lastModifiedBy>
  <cp:revision>3</cp:revision>
  <cp:lastPrinted>2013-10-06T19:26:00Z</cp:lastPrinted>
  <dcterms:created xsi:type="dcterms:W3CDTF">2013-10-06T19:31:00Z</dcterms:created>
  <dcterms:modified xsi:type="dcterms:W3CDTF">2014-10-14T15:09:00Z</dcterms:modified>
  <cp:category>www.sorubak.com</cp:category>
  <cp:contentStatus>www.sorubak.com</cp:contentStatus>
</cp:coreProperties>
</file>