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F95" w:rsidRDefault="006C0F95" w:rsidP="001F0896">
      <w:pPr>
        <w:ind w:left="-567" w:firstLine="567"/>
        <w:rPr>
          <w:rFonts w:ascii="Halil ADAMCI Denizli" w:hAnsi="Halil ADAMCI Denizli"/>
          <w:sz w:val="56"/>
          <w:szCs w:val="56"/>
        </w:rPr>
      </w:pP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93.75pt;height:85.5pt;visibility:visible">
            <v:imagedata r:id="rId4" o:title=""/>
          </v:shape>
        </w:pict>
      </w:r>
      <w:r>
        <w:rPr>
          <w:rFonts w:ascii="Halil ADAMCI Denizli" w:hAnsi="Halil ADAMCI Denizli"/>
          <w:sz w:val="56"/>
          <w:szCs w:val="56"/>
        </w:rPr>
        <w:tab/>
        <w:t xml:space="preserve"> </w: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2" o:spid="_x0000_i1026" type="#_x0000_t75" style="width:38.25pt;height:44.25pt;visibility:visible">
            <v:imagedata r:id="rId5" o:title=""/>
          </v:shape>
        </w:pict>
      </w:r>
      <w:r>
        <w:rPr>
          <w:rFonts w:ascii="Halil ADAMCI Denizli" w:hAnsi="Halil ADAMCI Denizli"/>
          <w:noProof/>
          <w:sz w:val="56"/>
          <w:szCs w:val="56"/>
          <w:lang w:eastAsia="tr-TR"/>
        </w:rPr>
        <w:t xml:space="preserve"> </w: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3" o:spid="_x0000_i1027" type="#_x0000_t75" style="width:87.75pt;height:105.75pt;visibility:visible">
            <v:imagedata r:id="rId6" o:title=""/>
          </v:shape>
        </w:pict>
      </w:r>
      <w:r>
        <w:rPr>
          <w:rFonts w:ascii="Halil ADAMCI Denizli" w:hAnsi="Halil ADAMCI Denizli"/>
          <w:noProof/>
          <w:sz w:val="56"/>
          <w:szCs w:val="56"/>
          <w:lang w:eastAsia="tr-TR"/>
        </w:rPr>
        <w:t xml:space="preserve"> </w: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5" o:spid="_x0000_i1028" type="#_x0000_t75" style="width:62.25pt;height:110.25pt;visibility:visible">
            <v:imagedata r:id="rId7" o:title=""/>
          </v:shape>
        </w:pic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10" o:spid="_x0000_i1029" type="#_x0000_t75" style="width:118.5pt;height:81.75pt;visibility:visible">
            <v:imagedata r:id="rId8" o:title=""/>
          </v:shape>
        </w:pict>
      </w:r>
    </w:p>
    <w:p w:rsidR="006C0F95" w:rsidRDefault="006C0F95" w:rsidP="00956416">
      <w:pPr>
        <w:jc w:val="both"/>
        <w:rPr>
          <w:rFonts w:ascii="Halil ADAMCI Denizli" w:hAnsi="Halil ADAMCI Denizli"/>
          <w:noProof/>
          <w:sz w:val="56"/>
          <w:szCs w:val="56"/>
          <w:lang w:eastAsia="tr-TR"/>
        </w:rPr>
      </w:pPr>
      <w:r>
        <w:rPr>
          <w:noProof/>
          <w:lang w:eastAsia="tr-TR"/>
        </w:rPr>
        <w:pict>
          <v:shape id="Resim 3" o:spid="_x0000_s1026" type="#_x0000_t75" alt="halloween016" style="position:absolute;left:0;text-align:left;margin-left:340.9pt;margin-top:34.2pt;width:99pt;height:58.5pt;z-index:251657216;visibility:visible"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Resim 4" o:spid="_x0000_s1027" type="#_x0000_t75" alt="images" style="position:absolute;left:0;text-align:left;margin-left:252.4pt;margin-top:20.7pt;width:54.75pt;height:84pt;z-index:251658240;visibility:visible">
            <v:imagedata r:id="rId10" o:title=""/>
            <w10:wrap type="square"/>
          </v:shape>
        </w:pict>
      </w:r>
      <w:r>
        <w:rPr>
          <w:noProof/>
          <w:lang w:eastAsia="tr-TR"/>
        </w:rPr>
        <w:pict>
          <v:shape id="Resim 5" o:spid="_x0000_s1028" type="#_x0000_t75" alt="imagesCA2B3ZCR" style="position:absolute;left:0;text-align:left;margin-left:147.4pt;margin-top:24.45pt;width:76.5pt;height:107.25pt;z-index:251659264;visibility:visible">
            <v:imagedata r:id="rId11" o:title=""/>
            <w10:wrap type="square"/>
          </v:shape>
        </w:pict>
      </w:r>
    </w:p>
    <w:p w:rsidR="006C0F95" w:rsidRDefault="006C0F95" w:rsidP="004966E1">
      <w:pPr>
        <w:jc w:val="both"/>
        <w:rPr>
          <w:rFonts w:ascii="Halil ADAMCI Denizli" w:hAnsi="Halil ADAMCI Denizli"/>
          <w:sz w:val="56"/>
          <w:szCs w:val="56"/>
        </w:rPr>
      </w:pPr>
      <w:r>
        <w:rPr>
          <w:noProof/>
          <w:lang w:eastAsia="tr-TR"/>
        </w:rPr>
        <w:pict>
          <v:shape id="Resim 2" o:spid="_x0000_s1029" type="#_x0000_t75" style="position:absolute;left:0;text-align:left;margin-left:81.4pt;margin-top:-.3pt;width:53.25pt;height:1in;z-index:251656192;visibility:visible">
            <v:imagedata r:id="rId12" o:title=""/>
            <w10:wrap type="square"/>
          </v:shape>
        </w:pic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8" o:spid="_x0000_i1030" type="#_x0000_t75" style="width:72.75pt;height:85.5pt;visibility:visible">
            <v:imagedata r:id="rId13" o:title=""/>
          </v:shape>
        </w:pict>
      </w:r>
    </w:p>
    <w:p w:rsidR="006C0F95" w:rsidRPr="001F0896" w:rsidRDefault="006C0F95" w:rsidP="004966E1">
      <w:pPr>
        <w:jc w:val="both"/>
        <w:rPr>
          <w:rFonts w:ascii="Halil ADAMCI Denizli" w:hAnsi="Halil ADAMCI Denizli"/>
          <w:sz w:val="56"/>
          <w:szCs w:val="56"/>
        </w:rPr>
      </w:pPr>
    </w:p>
    <w:p w:rsidR="006C0F95" w:rsidRDefault="006C0F95" w:rsidP="001F0896">
      <w:pPr>
        <w:rPr>
          <w:rFonts w:ascii="Halil ADAMCI Denizli" w:hAnsi="Halil ADAMCI Denizli"/>
          <w:sz w:val="56"/>
          <w:szCs w:val="56"/>
        </w:rPr>
      </w:pP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6" o:spid="_x0000_i1031" type="#_x0000_t75" style="width:109.5pt;height:102.75pt;visibility:visible">
            <v:imagedata r:id="rId14" o:title=""/>
          </v:shape>
        </w:pict>
      </w:r>
      <w:r>
        <w:rPr>
          <w:rFonts w:ascii="Halil ADAMCI Denizli" w:hAnsi="Halil ADAMCI Denizli"/>
          <w:noProof/>
          <w:sz w:val="56"/>
          <w:szCs w:val="56"/>
          <w:lang w:eastAsia="tr-TR"/>
        </w:rPr>
        <w:t xml:space="preserve"> </w: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7" o:spid="_x0000_i1032" type="#_x0000_t75" style="width:77.25pt;height:103.5pt;visibility:visible">
            <v:imagedata r:id="rId15" o:title=""/>
          </v:shape>
        </w:pict>
      </w:r>
      <w:r>
        <w:rPr>
          <w:rFonts w:ascii="Halil ADAMCI Denizli" w:hAnsi="Halil ADAMCI Denizli"/>
          <w:noProof/>
          <w:sz w:val="56"/>
          <w:szCs w:val="56"/>
          <w:lang w:eastAsia="tr-TR"/>
        </w:rPr>
        <w:t xml:space="preserve"> </w: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9" o:spid="_x0000_i1033" type="#_x0000_t75" style="width:102.75pt;height:97.5pt;visibility:visible">
            <v:imagedata r:id="rId16" o:title=""/>
          </v:shape>
        </w:pic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11" o:spid="_x0000_i1034" type="#_x0000_t75" style="width:68.25pt;height:96.75pt;visibility:visible">
            <v:imagedata r:id="rId17" o:title=""/>
          </v:shape>
        </w:pict>
      </w:r>
      <w:r>
        <w:rPr>
          <w:rFonts w:ascii="Halil ADAMCI Denizli" w:hAnsi="Halil ADAMCI Denizli"/>
          <w:noProof/>
          <w:sz w:val="56"/>
          <w:szCs w:val="56"/>
          <w:lang w:eastAsia="tr-TR"/>
        </w:rPr>
        <w:t xml:space="preserve"> </w: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13" o:spid="_x0000_i1035" type="#_x0000_t75" style="width:51pt;height:64.5pt;visibility:visible">
            <v:imagedata r:id="rId18" o:title=""/>
          </v:shape>
        </w:pict>
      </w:r>
    </w:p>
    <w:p w:rsidR="006C0F95" w:rsidRDefault="006C0F95" w:rsidP="004966E1">
      <w:pPr>
        <w:ind w:left="-993" w:firstLine="993"/>
        <w:rPr>
          <w:rFonts w:ascii="Halil ADAMCI Denizli" w:hAnsi="Halil ADAMCI Denizli"/>
          <w:sz w:val="56"/>
          <w:szCs w:val="56"/>
        </w:rPr>
      </w:pPr>
      <w:hyperlink r:id="rId19" w:history="1">
        <w:r w:rsidRPr="00BB0F36"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p w:rsidR="006C0F95" w:rsidRDefault="006C0F95" w:rsidP="004966E1">
      <w:pPr>
        <w:ind w:left="-993" w:firstLine="993"/>
        <w:rPr>
          <w:rFonts w:ascii="Halil ADAMCI Denizli" w:hAnsi="Halil ADAMCI Denizli"/>
          <w:sz w:val="56"/>
          <w:szCs w:val="56"/>
        </w:rPr>
      </w:pP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12" o:spid="_x0000_i1036" type="#_x0000_t75" style="width:102pt;height:147.75pt;visibility:visible">
            <v:imagedata r:id="rId20" o:title=""/>
          </v:shape>
        </w:pict>
      </w:r>
      <w:r>
        <w:rPr>
          <w:rFonts w:ascii="Halil ADAMCI Denizli" w:hAnsi="Halil ADAMCI Denizli"/>
          <w:noProof/>
          <w:sz w:val="56"/>
          <w:szCs w:val="56"/>
          <w:lang w:eastAsia="tr-TR"/>
        </w:rPr>
        <w:t xml:space="preserve"> </w: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14" o:spid="_x0000_i1037" type="#_x0000_t75" style="width:87pt;height:85.5pt;visibility:visible">
            <v:imagedata r:id="rId21" o:title=""/>
          </v:shape>
        </w:pic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16" o:spid="_x0000_i1038" type="#_x0000_t75" style="width:167.25pt;height:168.75pt;visibility:visible">
            <v:imagedata r:id="rId22" o:title=""/>
          </v:shape>
        </w:pict>
      </w:r>
      <w:r w:rsidRPr="00802B6F">
        <w:rPr>
          <w:rFonts w:ascii="Halil ADAMCI Denizli" w:hAnsi="Halil ADAMCI Denizli"/>
          <w:noProof/>
          <w:sz w:val="56"/>
          <w:szCs w:val="56"/>
          <w:lang w:eastAsia="tr-TR"/>
        </w:rPr>
        <w:pict>
          <v:shape id="Resim 17" o:spid="_x0000_i1039" type="#_x0000_t75" style="width:133.5pt;height:191.25pt;visibility:visible">
            <v:imagedata r:id="rId23" o:title=""/>
          </v:shape>
        </w:pict>
      </w:r>
    </w:p>
    <w:p w:rsidR="006C0F95" w:rsidRPr="008050FA" w:rsidRDefault="006C0F95" w:rsidP="008050FA">
      <w:pPr>
        <w:rPr>
          <w:rFonts w:ascii="Halil ADAMCI Denizli" w:hAnsi="Halil ADAMCI Denizli"/>
          <w:sz w:val="30"/>
          <w:szCs w:val="56"/>
        </w:rPr>
      </w:pPr>
      <w:r>
        <w:rPr>
          <w:rFonts w:ascii="Halil ADAMCI Denizli" w:hAnsi="Halil ADAMCI Denizli"/>
          <w:sz w:val="30"/>
          <w:szCs w:val="56"/>
        </w:rPr>
        <w:t>İçinde l sesi geçen resimleri boya kes yapıştır</w:t>
      </w:r>
    </w:p>
    <w:sectPr w:rsidR="006C0F95" w:rsidRPr="008050FA" w:rsidSect="008050FA">
      <w:pgSz w:w="11906" w:h="16838"/>
      <w:pgMar w:top="851" w:right="14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416"/>
    <w:rsid w:val="001F0896"/>
    <w:rsid w:val="002374B8"/>
    <w:rsid w:val="004966E1"/>
    <w:rsid w:val="00583394"/>
    <w:rsid w:val="006C0F95"/>
    <w:rsid w:val="00802B6F"/>
    <w:rsid w:val="008050FA"/>
    <w:rsid w:val="00850498"/>
    <w:rsid w:val="00936BF6"/>
    <w:rsid w:val="00956416"/>
    <w:rsid w:val="00BB0F36"/>
    <w:rsid w:val="00C02EB4"/>
    <w:rsid w:val="00D939ED"/>
    <w:rsid w:val="00DF2039"/>
    <w:rsid w:val="00E66FAC"/>
    <w:rsid w:val="00E9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F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20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833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19.emf"/><Relationship Id="rId10" Type="http://schemas.openxmlformats.org/officeDocument/2006/relationships/image" Target="media/image7.jpeg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20</Words>
  <Characters>117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>www.sorubak.com</cp:keywords>
  <dc:description/>
  <cp:lastModifiedBy>edanur</cp:lastModifiedBy>
  <cp:revision>6</cp:revision>
  <cp:lastPrinted>2013-10-08T15:48:00Z</cp:lastPrinted>
  <dcterms:created xsi:type="dcterms:W3CDTF">2013-10-08T15:39:00Z</dcterms:created>
  <dcterms:modified xsi:type="dcterms:W3CDTF">2014-10-14T15:08:00Z</dcterms:modified>
  <cp:category>www.sorubak.com</cp:category>
  <cp:contentStatus>www.sorubak.com</cp:contentStatus>
</cp:coreProperties>
</file>