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70" w:type="dxa"/>
        <w:tblInd w:w="-318" w:type="dxa"/>
        <w:tblBorders>
          <w:top w:val="dotted" w:sz="12" w:space="0" w:color="auto"/>
          <w:left w:val="dotted" w:sz="12" w:space="0" w:color="auto"/>
          <w:bottom w:val="dotted" w:sz="12" w:space="0" w:color="auto"/>
          <w:right w:val="dotted" w:sz="12" w:space="0" w:color="auto"/>
          <w:insideH w:val="dotted" w:sz="12" w:space="0" w:color="auto"/>
          <w:insideV w:val="dotted" w:sz="12" w:space="0" w:color="auto"/>
        </w:tblBorders>
        <w:tblLook w:val="00A0"/>
      </w:tblPr>
      <w:tblGrid>
        <w:gridCol w:w="5035"/>
        <w:gridCol w:w="5035"/>
      </w:tblGrid>
      <w:tr w:rsidR="00DF002F" w:rsidRPr="00AE221E" w:rsidTr="00AE221E">
        <w:trPr>
          <w:trHeight w:val="6539"/>
        </w:trPr>
        <w:tc>
          <w:tcPr>
            <w:tcW w:w="5035" w:type="dxa"/>
          </w:tcPr>
          <w:p w:rsidR="00DF002F" w:rsidRPr="00AE221E" w:rsidRDefault="00DF002F" w:rsidP="00AE221E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rc_mi" o:spid="_x0000_s1026" type="#_x0000_t75" alt="http://istanbulhurdapazari.com/FileUpload/ks411910/File/hurdaci-300x233.jpg" href="http://www.google.com.tr/url?sa=i&amp;rct=j&amp;q=&amp;esrc=s&amp;frm=1&amp;source=images&amp;cd=&amp;cad=rja&amp;docid=YwfTyH4Y0aEedM&amp;tbnid=Um9ZQw-yadpsRM:&amp;ved=0CAUQjRw&amp;url=http://www.hurdafiyatlari.biz/?pnum=10&amp;st=HAKKIMIZDA&amp;ei=x_E1UZCHCYGktAaK8oC4Bw&amp;bvm=bv.43148975,d.Yms&amp;psig=AFQjCNELlHWIZojHBf-fDce-80zBgZgjaw&amp;ust=13625761711620" style="position:absolute;left:0;text-align:left;margin-left:140.05pt;margin-top:14.45pt;width:86.95pt;height:67.5pt;z-index:-251658240;visibility:visible" wrapcoords="-186 0 -186 21360 21600 21360 21600 0 -186 0" o:button="t">
                  <v:fill o:detectmouseclick="t"/>
                  <v:imagedata r:id="rId4" o:title=""/>
                  <w10:wrap type="tight"/>
                </v:shape>
              </w:pict>
            </w:r>
            <w:r w:rsidRPr="00AE221E">
              <w:rPr>
                <w:rFonts w:ascii="Hand writing Mutlu" w:hAnsi="Hand writing Mutlu"/>
                <w:sz w:val="32"/>
                <w:szCs w:val="32"/>
              </w:rPr>
              <w:t>HURDACI</w:t>
            </w:r>
          </w:p>
          <w:p w:rsidR="00DF002F" w:rsidRPr="00AE221E" w:rsidRDefault="00DF002F" w:rsidP="00AE221E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AE221E">
              <w:rPr>
                <w:rFonts w:ascii="Hand writing Mutlu" w:hAnsi="Hand writing Mutlu"/>
                <w:sz w:val="32"/>
                <w:szCs w:val="32"/>
              </w:rPr>
              <w:t>Hur</w:t>
            </w:r>
            <w:r w:rsidRPr="00AE221E">
              <w:rPr>
                <w:rFonts w:ascii="Hand writing Mutlu" w:hAnsi="Hand writing Mutlu"/>
                <w:b/>
                <w:sz w:val="32"/>
                <w:szCs w:val="32"/>
              </w:rPr>
              <w:t>da</w:t>
            </w:r>
            <w:r w:rsidRPr="00AE221E">
              <w:rPr>
                <w:rFonts w:ascii="Hand writing Mutlu" w:hAnsi="Hand writing Mutlu"/>
                <w:sz w:val="32"/>
                <w:szCs w:val="32"/>
              </w:rPr>
              <w:t>cı Hasan Amca</w:t>
            </w:r>
          </w:p>
          <w:p w:rsidR="00DF002F" w:rsidRPr="00AE221E" w:rsidRDefault="00DF002F" w:rsidP="00AE221E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AE221E">
              <w:rPr>
                <w:rFonts w:ascii="Hand writing Mutlu" w:hAnsi="Hand writing Mutlu"/>
                <w:sz w:val="32"/>
                <w:szCs w:val="32"/>
              </w:rPr>
              <w:t>Hurdaları topladı.</w:t>
            </w:r>
          </w:p>
          <w:p w:rsidR="00DF002F" w:rsidRPr="00AE221E" w:rsidRDefault="00DF002F" w:rsidP="00AE221E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AE221E">
              <w:rPr>
                <w:rFonts w:ascii="Hand writing Mutlu" w:hAnsi="Hand writing Mutlu"/>
                <w:sz w:val="32"/>
                <w:szCs w:val="32"/>
              </w:rPr>
              <w:t>Hurdacı Hasan Amca neler topladı?</w:t>
            </w:r>
          </w:p>
          <w:p w:rsidR="00DF002F" w:rsidRPr="00AE221E" w:rsidRDefault="00DF002F" w:rsidP="00AE221E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AE221E">
              <w:rPr>
                <w:rFonts w:ascii="Hand writing Mutlu" w:hAnsi="Hand writing Mutlu"/>
                <w:sz w:val="32"/>
                <w:szCs w:val="32"/>
              </w:rPr>
              <w:t>Demir, bakır, cam, plastik</w:t>
            </w:r>
            <w:r w:rsidRPr="00AE221E">
              <w:rPr>
                <w:rFonts w:ascii="Times New Roman" w:hAnsi="Times New Roman"/>
                <w:sz w:val="32"/>
                <w:szCs w:val="32"/>
              </w:rPr>
              <w:t>…</w:t>
            </w:r>
          </w:p>
          <w:p w:rsidR="00DF002F" w:rsidRPr="00AE221E" w:rsidRDefault="00DF002F" w:rsidP="00AE221E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AE221E">
              <w:rPr>
                <w:rFonts w:ascii="Hand writing Mutlu" w:hAnsi="Hand writing Mutlu"/>
                <w:sz w:val="32"/>
                <w:szCs w:val="32"/>
              </w:rPr>
              <w:t>Hasan Amca ne yapacak bu hurdaları?</w:t>
            </w:r>
          </w:p>
          <w:p w:rsidR="00DF002F" w:rsidRPr="00AE221E" w:rsidRDefault="00DF002F" w:rsidP="00AE221E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AE221E">
              <w:rPr>
                <w:rFonts w:ascii="Hand writing Mutlu" w:hAnsi="Hand writing Mutlu"/>
                <w:sz w:val="32"/>
                <w:szCs w:val="32"/>
              </w:rPr>
              <w:t>Bu hurdalar fabrikalarda eritilip yeniden eşya haline getirilecek. Böylece ekonomiye katkıda bulunacak.</w:t>
            </w:r>
          </w:p>
          <w:p w:rsidR="00DF002F" w:rsidRPr="00AE221E" w:rsidRDefault="00DF002F" w:rsidP="00AE221E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AE221E">
              <w:rPr>
                <w:rFonts w:ascii="Hand writing Mutlu" w:hAnsi="Hand writing Mutlu"/>
                <w:sz w:val="32"/>
                <w:szCs w:val="32"/>
              </w:rPr>
              <w:t>Hurdacı Hasan Amca ne kadar önemli iş yapıyormuş.</w:t>
            </w:r>
          </w:p>
        </w:tc>
        <w:tc>
          <w:tcPr>
            <w:tcW w:w="5035" w:type="dxa"/>
          </w:tcPr>
          <w:p w:rsidR="00DF002F" w:rsidRPr="00AE221E" w:rsidRDefault="00DF002F" w:rsidP="00AE221E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AE221E">
              <w:rPr>
                <w:rFonts w:ascii="Hand writing Mutlu" w:hAnsi="Hand writing Mutlu"/>
                <w:sz w:val="32"/>
                <w:szCs w:val="32"/>
              </w:rPr>
              <w:t>HAKEM</w:t>
            </w:r>
          </w:p>
          <w:p w:rsidR="00DF002F" w:rsidRPr="00AE221E" w:rsidRDefault="00DF002F" w:rsidP="00AE221E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AE221E">
              <w:rPr>
                <w:rFonts w:ascii="Hand writing Mutlu" w:hAnsi="Hand writing Mutlu"/>
                <w:sz w:val="32"/>
                <w:szCs w:val="32"/>
              </w:rPr>
              <w:t>Bu maçta hakem yok mu?</w:t>
            </w:r>
          </w:p>
          <w:p w:rsidR="00DF002F" w:rsidRPr="00AE221E" w:rsidRDefault="00DF002F" w:rsidP="00AE221E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AE221E">
              <w:rPr>
                <w:rFonts w:ascii="Hand writing Mutlu" w:hAnsi="Hand writing Mutlu"/>
                <w:sz w:val="32"/>
                <w:szCs w:val="32"/>
              </w:rPr>
              <w:t>Herhalde birazdan gelir.</w:t>
            </w:r>
          </w:p>
          <w:p w:rsidR="00DF002F" w:rsidRPr="00AE221E" w:rsidRDefault="00DF002F" w:rsidP="00AE221E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AE221E">
              <w:rPr>
                <w:rFonts w:ascii="Hand writing Mutlu" w:hAnsi="Hand writing Mutlu"/>
                <w:sz w:val="32"/>
                <w:szCs w:val="32"/>
              </w:rPr>
              <w:t>Hakem geldi, düdük çaldı.</w:t>
            </w:r>
          </w:p>
          <w:p w:rsidR="00DF002F" w:rsidRPr="00AE221E" w:rsidRDefault="00DF002F" w:rsidP="00AE221E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AE221E">
              <w:rPr>
                <w:rFonts w:ascii="Hand writing Mutlu" w:hAnsi="Hand writing Mutlu"/>
                <w:sz w:val="32"/>
                <w:szCs w:val="32"/>
              </w:rPr>
              <w:t xml:space="preserve">Maç başladı. </w:t>
            </w:r>
          </w:p>
          <w:p w:rsidR="00DF002F" w:rsidRPr="00AE221E" w:rsidRDefault="00DF002F" w:rsidP="00AE221E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noProof/>
                <w:lang w:eastAsia="tr-TR"/>
              </w:rPr>
              <w:pict>
                <v:shape id="_x0000_s1027" type="#_x0000_t75" alt="http://www.imennanoglu.com/wp-content/uploads/2012/04/futbol-hakemi.jpg" href="http://www.google.com.tr/url?sa=i&amp;rct=j&amp;q=&amp;esrc=s&amp;frm=1&amp;source=images&amp;cd=&amp;cad=rja&amp;docid=rO9Deq5VUkcShM&amp;tbnid=oAfqqovf3lYeJM:&amp;ved=0CAUQjRw&amp;url=http://www.imennanoglu.com/futbol-hakemi-nasil-olunur.html&amp;ei=E_I1Uf6ABMfPtAbs_ICoBg&amp;bvm=bv.43148975,d.Yms&amp;psig=AFQjCNG_wQoHeZPKllwHDFpdlIg_8DWKPA&amp;ust=13625762719674" style="position:absolute;margin-left:190.55pt;margin-top:177.55pt;width:52.1pt;height:97.5pt;z-index:251659264;visibility:visible" o:button="t">
                  <v:fill o:detectmouseclick="t"/>
                  <v:imagedata r:id="rId5" o:title=""/>
                </v:shape>
              </w:pict>
            </w:r>
            <w:r w:rsidRPr="00AE221E">
              <w:rPr>
                <w:rFonts w:ascii="Hand writing Mutlu" w:hAnsi="Hand writing Mutlu"/>
                <w:sz w:val="32"/>
                <w:szCs w:val="32"/>
              </w:rPr>
              <w:t>Hakem oyuncuların sert oynamamasını söyledi. Oyunculardan Hamdi, Hakan</w:t>
            </w:r>
            <w:r w:rsidRPr="00AE221E">
              <w:rPr>
                <w:rFonts w:ascii="Times New Roman" w:hAnsi="Times New Roman"/>
                <w:sz w:val="32"/>
                <w:szCs w:val="32"/>
              </w:rPr>
              <w:t>’</w:t>
            </w:r>
            <w:r w:rsidRPr="00AE221E">
              <w:rPr>
                <w:rFonts w:ascii="Hand writing Mutlu" w:hAnsi="Hand writing Mutlu"/>
                <w:sz w:val="32"/>
                <w:szCs w:val="32"/>
              </w:rPr>
              <w:t>a sert girdi. Hakem Hamdi</w:t>
            </w:r>
            <w:r w:rsidRPr="00AE221E">
              <w:rPr>
                <w:rFonts w:ascii="Times New Roman" w:hAnsi="Times New Roman"/>
                <w:sz w:val="32"/>
                <w:szCs w:val="32"/>
              </w:rPr>
              <w:t>’</w:t>
            </w:r>
            <w:r w:rsidRPr="00AE221E">
              <w:rPr>
                <w:rFonts w:ascii="Hand writing Mutlu" w:hAnsi="Hand writing Mutlu"/>
                <w:sz w:val="32"/>
                <w:szCs w:val="32"/>
              </w:rPr>
              <w:t xml:space="preserve">ye sarı kart verdi. Hemen oyun başladı. Hakan topa çok sert vurdu. Top havada döndü döndü </w:t>
            </w:r>
          </w:p>
          <w:p w:rsidR="00DF002F" w:rsidRPr="00AE221E" w:rsidRDefault="00DF002F" w:rsidP="00AE221E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AE221E">
              <w:rPr>
                <w:rFonts w:ascii="Hand writing Mutlu" w:hAnsi="Hand writing Mutlu"/>
                <w:sz w:val="32"/>
                <w:szCs w:val="32"/>
              </w:rPr>
              <w:t>kaleye girdi.</w:t>
            </w:r>
          </w:p>
          <w:p w:rsidR="00DF002F" w:rsidRPr="00AE221E" w:rsidRDefault="00DF002F" w:rsidP="00AE221E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DF002F" w:rsidRPr="00AE221E" w:rsidTr="00AE221E">
        <w:trPr>
          <w:trHeight w:val="6539"/>
        </w:trPr>
        <w:tc>
          <w:tcPr>
            <w:tcW w:w="5035" w:type="dxa"/>
          </w:tcPr>
          <w:p w:rsidR="00DF002F" w:rsidRPr="00AE221E" w:rsidRDefault="00DF002F" w:rsidP="00AE221E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AE221E">
              <w:rPr>
                <w:rFonts w:ascii="Hand writing Mutlu" w:hAnsi="Hand writing Mutlu"/>
                <w:sz w:val="32"/>
                <w:szCs w:val="32"/>
              </w:rPr>
              <w:t>HÜSEYİN</w:t>
            </w:r>
          </w:p>
          <w:p w:rsidR="00DF002F" w:rsidRPr="00AE221E" w:rsidRDefault="00DF002F" w:rsidP="00AE221E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noProof/>
                <w:lang w:eastAsia="tr-TR"/>
              </w:rPr>
              <w:pict>
                <v:shape id="_x0000_s1028" type="#_x0000_t75" alt="http://img03.imgfotokritik.com/fk_new/lowres/3/0/0/300396/1516773-okul-yolu.jpg" href="http://www.google.com.tr/url?sa=i&amp;rct=j&amp;q=&amp;esrc=s&amp;frm=1&amp;source=images&amp;cd=&amp;cad=rja&amp;docid=8N4jE-38LBkTKM&amp;tbnid=5suRsP4Lvzg3SM:&amp;ved=0CAUQjRw&amp;url=http://www.fotokritik.com/kullanici/baturkemal&amp;ei=KvU1UYTDN8TIsgaljYGQBg&amp;bvm=bv.43148975,d.Yms&amp;psig=AFQjCNGMBrwI-ABuPCd5YObpOu7RgFeVtw&amp;ust=13625769888754" style="position:absolute;margin-left:149.8pt;margin-top:.1pt;width:79.5pt;height:79.5pt;z-index:251660288;visibility:visible" o:button="t">
                  <v:fill o:detectmouseclick="t"/>
                  <v:imagedata r:id="rId6" o:title=""/>
                </v:shape>
              </w:pict>
            </w:r>
            <w:r w:rsidRPr="00AE221E">
              <w:rPr>
                <w:rFonts w:ascii="Hand writing Mutlu" w:hAnsi="Hand writing Mutlu"/>
                <w:sz w:val="32"/>
                <w:szCs w:val="32"/>
              </w:rPr>
              <w:t xml:space="preserve">Hüseyin okula </w:t>
            </w:r>
          </w:p>
          <w:p w:rsidR="00DF002F" w:rsidRPr="00AE221E" w:rsidRDefault="00DF002F" w:rsidP="00AE221E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AE221E">
              <w:rPr>
                <w:rFonts w:ascii="Hand writing Mutlu" w:hAnsi="Hand writing Mutlu"/>
                <w:sz w:val="32"/>
                <w:szCs w:val="32"/>
              </w:rPr>
              <w:t>başladı.</w:t>
            </w:r>
          </w:p>
          <w:p w:rsidR="00DF002F" w:rsidRPr="00AE221E" w:rsidRDefault="00DF002F" w:rsidP="00AE221E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AE221E">
              <w:rPr>
                <w:rFonts w:ascii="Hand writing Mutlu" w:hAnsi="Hand writing Mutlu"/>
                <w:sz w:val="32"/>
                <w:szCs w:val="32"/>
              </w:rPr>
              <w:t xml:space="preserve">Okulu çok sevdi. </w:t>
            </w:r>
          </w:p>
          <w:p w:rsidR="00DF002F" w:rsidRPr="00AE221E" w:rsidRDefault="00DF002F" w:rsidP="00AE221E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AE221E">
              <w:rPr>
                <w:rFonts w:ascii="Hand writing Mutlu" w:hAnsi="Hand writing Mutlu"/>
                <w:sz w:val="32"/>
                <w:szCs w:val="32"/>
              </w:rPr>
              <w:t>Okumayı ve yazmayı çok güzel yaptı. Hüseyin</w:t>
            </w:r>
            <w:r w:rsidRPr="00AE221E">
              <w:rPr>
                <w:rFonts w:ascii="Times New Roman" w:hAnsi="Times New Roman"/>
                <w:sz w:val="32"/>
                <w:szCs w:val="32"/>
              </w:rPr>
              <w:t>’</w:t>
            </w:r>
            <w:r w:rsidRPr="00AE221E">
              <w:rPr>
                <w:rFonts w:ascii="Hand writing Mutlu" w:hAnsi="Hand writing Mutlu"/>
                <w:sz w:val="32"/>
                <w:szCs w:val="32"/>
              </w:rPr>
              <w:t>in okulda Hasan ile Hakan adında arkadaşları oldu. Hülya da Hüseyin</w:t>
            </w:r>
            <w:r w:rsidRPr="00AE221E">
              <w:rPr>
                <w:rFonts w:ascii="Times New Roman" w:hAnsi="Times New Roman"/>
                <w:sz w:val="32"/>
                <w:szCs w:val="32"/>
              </w:rPr>
              <w:t>’</w:t>
            </w:r>
            <w:r w:rsidRPr="00AE221E">
              <w:rPr>
                <w:rFonts w:ascii="Hand writing Mutlu" w:hAnsi="Hand writing Mutlu"/>
                <w:sz w:val="32"/>
                <w:szCs w:val="32"/>
              </w:rPr>
              <w:t>in sınıf arkadaşıdır. Hüseyin hafta sonu herkesi toplar oyun oynar. Hüseyin okulu ve arkadaşlarını çok sevdi.</w:t>
            </w:r>
          </w:p>
        </w:tc>
        <w:tc>
          <w:tcPr>
            <w:tcW w:w="5035" w:type="dxa"/>
          </w:tcPr>
          <w:p w:rsidR="00DF002F" w:rsidRPr="00AE221E" w:rsidRDefault="00DF002F" w:rsidP="00AE221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AE221E">
              <w:rPr>
                <w:rFonts w:ascii="Hand writing Mutlu" w:hAnsi="Hand writing Mutlu"/>
                <w:sz w:val="32"/>
                <w:szCs w:val="32"/>
              </w:rPr>
              <w:t>HASTA</w:t>
            </w:r>
          </w:p>
          <w:p w:rsidR="00DF002F" w:rsidRPr="00AE221E" w:rsidRDefault="00DF002F" w:rsidP="00AE221E">
            <w:pPr>
              <w:tabs>
                <w:tab w:val="left" w:pos="1755"/>
              </w:tabs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noProof/>
                <w:lang w:eastAsia="tr-TR"/>
              </w:rPr>
              <w:pict>
                <v:shape id="_x0000_s1029" type="#_x0000_t75" alt="http://keyiflim.com/depo/hasta-turk-erkek.jpg" href="http://www.google.com.tr/url?sa=i&amp;rct=j&amp;q=&amp;esrc=s&amp;frm=1&amp;source=images&amp;cd=&amp;cad=rja&amp;docid=Z1U6EywTjrv-7M&amp;tbnid=BNCTOrOO5A3BaM:&amp;ved=0CAUQjRw&amp;url=http://keyiflim.com/hasta-resim.html&amp;ei=l_Y1UY2CI87Lsga6-YHgCg&amp;bvm=bv.43148975,d.Yms&amp;psig=AFQjCNGy2SBWny_80QtN8i8vofmOFVT0OA&amp;ust=13625773821940" style="position:absolute;margin-left:-1.85pt;margin-top:247.4pt;width:82.35pt;height:90pt;z-index:251661312;visibility:visible" o:button="t">
                  <v:fill o:detectmouseclick="t"/>
                  <v:imagedata r:id="rId7" o:title=""/>
                </v:shape>
              </w:pict>
            </w:r>
            <w:r w:rsidRPr="00AE221E">
              <w:rPr>
                <w:rFonts w:ascii="Hand writing Mutlu" w:hAnsi="Hand writing Mutlu"/>
                <w:sz w:val="32"/>
                <w:szCs w:val="32"/>
              </w:rPr>
              <w:t>Mehmet hasta oldu. Halası onu hekime götürdü. Hekim Mehmet</w:t>
            </w:r>
            <w:r w:rsidRPr="00AE221E">
              <w:rPr>
                <w:rFonts w:ascii="Times New Roman" w:hAnsi="Times New Roman"/>
                <w:sz w:val="32"/>
                <w:szCs w:val="32"/>
              </w:rPr>
              <w:t>’</w:t>
            </w:r>
            <w:r w:rsidRPr="00AE221E">
              <w:rPr>
                <w:rFonts w:ascii="Hand writing Mutlu" w:hAnsi="Hand writing Mutlu"/>
                <w:sz w:val="32"/>
                <w:szCs w:val="32"/>
              </w:rPr>
              <w:t>i muayene etti. Mehmet annesinin sözünü dinlemedi. Buz gibi sudan içti. Bu yüzden hasta oldu. Hekim ona ilaç yazdı. Mehmet ilaçları kullandı ve iyileşti.</w:t>
            </w:r>
            <w:r w:rsidRPr="00AE221E">
              <w:t xml:space="preserve"> </w:t>
            </w:r>
            <w:r>
              <w:t xml:space="preserve"> </w:t>
            </w:r>
            <w:hyperlink r:id="rId8" w:history="1">
              <w:r w:rsidRPr="003C7F6C">
                <w:rPr>
                  <w:rStyle w:val="Hyperlink"/>
                  <w:rFonts w:ascii="Hand writing Mutlu" w:hAnsi="Hand writing Mutlu"/>
                  <w:sz w:val="40"/>
                  <w:szCs w:val="40"/>
                </w:rPr>
                <w:t>www.sorubak.com</w:t>
              </w:r>
            </w:hyperlink>
          </w:p>
        </w:tc>
      </w:tr>
    </w:tbl>
    <w:p w:rsidR="00DF002F" w:rsidRDefault="00DF002F"/>
    <w:sectPr w:rsidR="00DF002F" w:rsidSect="00513489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5211"/>
    <w:rsid w:val="00046FA3"/>
    <w:rsid w:val="00144AFC"/>
    <w:rsid w:val="00151650"/>
    <w:rsid w:val="003C7F6C"/>
    <w:rsid w:val="00470B1F"/>
    <w:rsid w:val="004C2FA3"/>
    <w:rsid w:val="00513489"/>
    <w:rsid w:val="007F5211"/>
    <w:rsid w:val="00902905"/>
    <w:rsid w:val="009E1CA8"/>
    <w:rsid w:val="00AE221E"/>
    <w:rsid w:val="00DF002F"/>
    <w:rsid w:val="00F12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2FA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F521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70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70B1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046FA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171</Words>
  <Characters>979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2013-03-05T13:44:00Z</cp:lastPrinted>
  <dcterms:created xsi:type="dcterms:W3CDTF">2013-03-05T13:45:00Z</dcterms:created>
  <dcterms:modified xsi:type="dcterms:W3CDTF">2014-04-26T16:55:00Z</dcterms:modified>
  <cp:category>www.sorubak.com</cp:category>
</cp:coreProperties>
</file>