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</w:p>
    <w:p w:rsidR="0076454F" w:rsidRPr="00196199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 w:rsidRPr="00196199">
        <w:rPr>
          <w:rFonts w:ascii="Hand writing Mutlu" w:hAnsi="Hand writing Mutlu"/>
          <w:sz w:val="44"/>
          <w:szCs w:val="44"/>
        </w:rPr>
        <w:t>Hamdi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 w:rsidRPr="00196199">
        <w:rPr>
          <w:rFonts w:ascii="Hand writing Mutlu" w:hAnsi="Hand writing Mutlu"/>
          <w:sz w:val="44"/>
          <w:szCs w:val="44"/>
        </w:rPr>
        <w:t>Hamdi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Hamdi hikaye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Hamdi hikaye kitabı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Hamdi bir hikaye</w:t>
      </w:r>
      <w:r w:rsidRPr="00196199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>kitabı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Hamdi gece bir hikaye kitabı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Hamdi dün gece bir hikaye kitabı okudun mu?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hyperlink r:id="rId4" w:history="1">
        <w:r w:rsidRPr="00AE6ED8">
          <w:rPr>
            <w:rStyle w:val="Hyperlink"/>
            <w:rFonts w:ascii="Arial" w:hAnsi="Arial" w:cs="Arial"/>
            <w:sz w:val="19"/>
            <w:szCs w:val="19"/>
            <w:shd w:val="clear" w:color="auto" w:fill="FFFFFF"/>
          </w:rPr>
          <w:t>www.sorubak.com</w:t>
        </w:r>
      </w:hyperlink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 yap.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 pasta yap.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 bugün pasta yap.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 bugün bize pasta yap.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Hazal bugün bize çikolatalı pasta yap.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Horoz.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Hüsnü şeker aldın mı?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Hüsnü horoz şekeri aldın mı?</w:t>
      </w:r>
    </w:p>
    <w:p w:rsidR="0076454F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Hüsnü kardeşine horoz şekeri aldın mı?</w:t>
      </w:r>
      <w:bookmarkStart w:id="0" w:name="_GoBack"/>
      <w:bookmarkEnd w:id="0"/>
    </w:p>
    <w:p w:rsidR="0076454F" w:rsidRPr="00196199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</w:p>
    <w:p w:rsidR="0076454F" w:rsidRPr="00196199" w:rsidRDefault="0076454F" w:rsidP="00196199">
      <w:pPr>
        <w:pStyle w:val="NoSpacing"/>
        <w:rPr>
          <w:rFonts w:ascii="Hand writing Mutlu" w:hAnsi="Hand writing Mutlu"/>
          <w:sz w:val="44"/>
          <w:szCs w:val="44"/>
        </w:rPr>
      </w:pPr>
    </w:p>
    <w:sectPr w:rsidR="0076454F" w:rsidRPr="00196199" w:rsidSect="001961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199"/>
    <w:rsid w:val="000A21AF"/>
    <w:rsid w:val="00196199"/>
    <w:rsid w:val="00272F67"/>
    <w:rsid w:val="00400DDB"/>
    <w:rsid w:val="00716F98"/>
    <w:rsid w:val="0076454F"/>
    <w:rsid w:val="008559A0"/>
    <w:rsid w:val="00A96DF1"/>
    <w:rsid w:val="00AE6ED8"/>
    <w:rsid w:val="00D3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F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96199"/>
    <w:rPr>
      <w:lang w:eastAsia="en-US"/>
    </w:rPr>
  </w:style>
  <w:style w:type="character" w:styleId="Hyperlink">
    <w:name w:val="Hyperlink"/>
    <w:basedOn w:val="DefaultParagraphFont"/>
    <w:uiPriority w:val="99"/>
    <w:rsid w:val="000A21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71</Words>
  <Characters>407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1_E</dc:creator>
  <cp:keywords/>
  <dc:description>www.sorubak.com</dc:description>
  <cp:lastModifiedBy>edanur</cp:lastModifiedBy>
  <cp:revision>4</cp:revision>
  <dcterms:created xsi:type="dcterms:W3CDTF">2013-03-04T20:42:00Z</dcterms:created>
  <dcterms:modified xsi:type="dcterms:W3CDTF">2014-04-08T16:32:00Z</dcterms:modified>
</cp:coreProperties>
</file>