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2B41" w:rsidRPr="00917A27" w:rsidRDefault="00E82B41" w:rsidP="00917A27">
      <w:pPr>
        <w:tabs>
          <w:tab w:val="left" w:pos="7365"/>
        </w:tabs>
      </w:pPr>
      <w:hyperlink r:id="rId4" w:history="1">
        <w:r w:rsidRPr="00BB0F36">
          <w:rPr>
            <w:rStyle w:val="Hyperlink"/>
            <w:rFonts w:ascii="Hand writing Mutlu" w:hAnsi="Hand writing Mutlu"/>
            <w:sz w:val="36"/>
            <w:szCs w:val="36"/>
          </w:rPr>
          <w:t>www.sorubak.com</w:t>
        </w:r>
      </w:hyperlink>
      <w:r>
        <w:rPr>
          <w:noProof/>
          <w:lang w:eastAsia="tr-TR"/>
        </w:rPr>
        <w:pict>
          <v:shapetype id="_x0000_t202" coordsize="21600,21600" o:spt="202" path="m,l,21600r21600,l21600,xe">
            <v:stroke joinstyle="miter"/>
            <v:path gradientshapeok="t" o:connecttype="rect"/>
          </v:shapetype>
          <v:shape id="Metin Kutusu 2" o:spid="_x0000_s1026" type="#_x0000_t202" style="position:absolute;margin-left:361.65pt;margin-top:-23.85pt;width:2in;height:147.75pt;z-index:2516515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" filled="f" stroked="f">
            <v:textbox>
              <w:txbxContent>
                <w:p w:rsidR="00E82B41" w:rsidRPr="00917A27" w:rsidRDefault="00E82B41" w:rsidP="00917A27">
                  <w:pPr>
                    <w:spacing w:after="0"/>
                    <w:jc w:val="center"/>
                    <w:rPr>
                      <w:rFonts w:ascii="Hand Garden" w:hAnsi="Hand Garden"/>
                      <w:b/>
                      <w:color w:val="FF0000"/>
                      <w:sz w:val="200"/>
                      <w:szCs w:val="72"/>
                    </w:rPr>
                  </w:pPr>
                  <w:r w:rsidRPr="00917A27">
                    <w:rPr>
                      <w:rFonts w:ascii="Hand Garden" w:hAnsi="Hand Garden"/>
                      <w:b/>
                      <w:color w:val="FF0000"/>
                      <w:sz w:val="200"/>
                      <w:szCs w:val="72"/>
                    </w:rPr>
                    <w:t>e</w:t>
                  </w:r>
                </w:p>
              </w:txbxContent>
            </v:textbox>
          </v:shape>
        </w:pict>
      </w:r>
      <w:r>
        <w:rPr>
          <w:noProof/>
          <w:lang w:eastAsia="tr-TR"/>
        </w:rPr>
        <w:pict>
          <v:shape id="Metin Kutusu 366" o:spid="_x0000_s1027" type="#_x0000_t202" style="position:absolute;margin-left:315.6pt;margin-top:61.3pt;width:2in;height:2in;z-index:251660800;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" filled="f" stroked="f">
            <v:textbox style="mso-fit-shape-to-text:t">
              <w:txbxContent>
                <w:p w:rsidR="00E82B41" w:rsidRPr="00D03176" w:rsidRDefault="00E82B41" w:rsidP="00917A27">
                  <w:pPr>
                    <w:tabs>
                      <w:tab w:val="left" w:pos="7365"/>
                    </w:tabs>
                    <w:jc w:val="center"/>
                    <w:rPr>
                      <w:rFonts w:ascii="Nurhan Uz" w:hAnsi="Nurhan Uz"/>
                      <w:noProof/>
                      <w:color w:val="000000"/>
                      <w:sz w:val="160"/>
                      <w:szCs w:val="72"/>
                    </w:rPr>
                  </w:pPr>
                  <w:r w:rsidRPr="00D03176">
                    <w:rPr>
                      <w:rFonts w:ascii="Nurhan Uz" w:hAnsi="Nurhan Uz"/>
                      <w:noProof/>
                      <w:color w:val="000000"/>
                      <w:sz w:val="180"/>
                      <w:szCs w:val="72"/>
                    </w:rPr>
                    <w:t xml:space="preserve"> eeeee</w:t>
                  </w:r>
                </w:p>
              </w:txbxContent>
            </v:textbox>
          </v:shape>
        </w:pict>
      </w:r>
      <w:r w:rsidRPr="00323B69">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alt="http://img252.imageshack.us/img252/8698/eekboyamasayfalar2.gif" style="width:355.5pt;height:273pt;visibility:visible">
            <v:imagedata r:id="rId5" o:title=""/>
          </v:shape>
        </w:pict>
      </w:r>
      <w:r>
        <w:tab/>
      </w:r>
    </w:p>
    <w:p w:rsidR="00E82B41" w:rsidRDefault="00E82B41" w:rsidP="00917A27">
      <w:pPr>
        <w:rPr>
          <w:rFonts w:ascii="Nurhan Uz" w:hAnsi="Nurhan Uz"/>
          <w:sz w:val="72"/>
        </w:rPr>
      </w:pPr>
      <w:r>
        <w:rPr>
          <w:noProof/>
          <w:lang w:eastAsia="tr-TR"/>
        </w:rPr>
        <w:pict>
          <v:group id="Grup 326" o:spid="_x0000_s1028" style="position:absolute;margin-left:-6pt;margin-top:433.85pt;width:543.75pt;height:47.1pt;z-index:251659776" coordorigin="1080,7020"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">
            <v:shape id="Freeform 4" o:spid="_x0000_s1029" style="position:absolute;left:1122;top:7020;width:142;height:197;visibility:visible;mso-wrap-style:square;v-text-anchor:top" coordsize="142,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fvMQA&#10;AADcAAAADwAAAGRycy9kb3ducmV2LnhtbESPwWrDMBBE74X8g9hCbo1cG9zgRgkhEOglELvtfWNt&#10;bRNr5Uiq7fx9VSj0OMzMG2azm00vRnK+s6zgeZWAIK6t7rhR8PF+fFqD8AFZY2+ZFNzJw267eNhg&#10;oe3EJY1VaESEsC9QQRvCUEjp65YM+pUdiKP3ZZ3BEKVrpHY4RbjpZZokuTTYcVxocaBDS/W1+jYK&#10;Toe9vJwzq8v883it07x0N1cqtXyc968gAs3hP/zXftMKsvQFfs/EIy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83H7zEAAAA3AAAAA8AAAAAAAAAAAAAAAAAmAIAAGRycy9k&#10;b3ducmV2LnhtbFBLBQYAAAAABAAEAPUAAACJAwAAAAA=&#10;" path="m142,l,197e" filled="f" strokecolor="#969696" strokeweight="1pt">
              <v:stroke dashstyle="1 1"/>
              <v:path arrowok="t" o:connecttype="custom" o:connectlocs="142,0;0,197" o:connectangles="0,0"/>
            </v:shape>
            <v:group id="Group 5" o:spid="_x0000_s1030" style="position:absolute;left:1080;top:7020;width:10286;height:704" coordorigin="1054,7115" coordsize="10286,7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8Ok28MAAADcAAAADwAAAGRycy9kb3ducmV2LnhtbERPy2rCQBTdF/oPwxW6&#10;q5MoikTHINKWLoLgA0p3l8w1CcncCZlpHn/fWQguD+e9S0fTiJ46V1lWEM8jEMS51RUXCm7Xz/cN&#10;COeRNTaWScFEDtL968sOE20HPlN/8YUIIewSVFB63yZSurwkg25uW+LA3W1n0AfYFVJ3OIRw08hF&#10;FK2lwYpDQ4ktHUvK68ufUfA14HBYxh99Vt+P0+91dfrJYlLqbTYetiA8jf4pfri/tYLlIqwN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Tw6TbwwAAANwAAAAP&#10;AAAAAAAAAAAAAAAAAKoCAABkcnMvZG93bnJldi54bWxQSwUGAAAAAAQABAD6AAAAmgMAAAAA&#10;">
              <v:group id="Group 6" o:spid="_x0000_s1031"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I8BQMYAAADcAAAADwAAAGRycy9kb3ducmV2LnhtbESPT2vCQBTE7wW/w/IK&#10;vdXNHyw1dQ0itngQoSqU3h7ZZxKSfRuy2yR++25B6HGYmd8wq3wyrRiod7VlBfE8AkFcWF1zqeBy&#10;fn9+BeE8ssbWMim4kYN8PXtYYabtyJ80nHwpAoRdhgoq77tMSldUZNDNbUccvKvtDfog+1LqHscA&#10;N61MouhFGqw5LFTY0baiojn9GAUfI46bNN4Nh+a6vX2fF8evQ0xKPT1OmzcQnib/H76391pBmiz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8jwFAxgAAANwA&#10;AAAPAAAAAAAAAAAAAAAAAKoCAABkcnMvZG93bnJldi54bWxQSwUGAAAAAAQABAD6AAAAnQMAAAAA&#10;">
                <v:rect id="Rectangle 7" o:spid="_x0000_s1032"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h0xsMA&#10;AADcAAAADwAAAGRycy9kb3ducmV2LnhtbERPyWrDMBC9F/oPYgq5NXJsKMWNEkpwoT6k0CyH3AZr&#10;aruxRkZSvPx9dCj0+Hj7ejuZTgzkfGtZwWqZgCCurG65VnA6fjy/gvABWWNnmRTM5GG7eXxYY67t&#10;yN80HEItYgj7HBU0IfS5lL5qyKBf2p44cj/WGQwRulpqh2MMN51Mk+RFGmw5NjTY066h6nq4GQXn&#10;4jJ8/aZtWg5V6Y7FPpuvPSu1eJre30AEmsK/+M/9qRVkWZwfz8QjID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Xh0xsMAAADcAAAADwAAAAAAAAAAAAAAAACYAgAAZHJzL2Rv&#10;d25yZXYueG1sUEsFBgAAAAAEAAQA9QAAAIgDAAAAAA==&#10;" filled="f" strokecolor="#009dc7" strokeweight=".21847mm">
                  <v:path arrowok="t"/>
                </v:rect>
                <v:rect id="Rectangle 8" o:spid="_x0000_s1033"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TRXcUA&#10;AADcAAAADwAAAGRycy9kb3ducmV2LnhtbESPT4vCMBTE74LfIbwFb5ragixdo8iisB4U1j8Hb4/m&#10;bVttXkqSrfXbG2Fhj8PM/IaZL3vTiI6cry0rmE4SEMSF1TWXCk7HzfgdhA/IGhvLpOBBHpaL4WCO&#10;ubZ3/qbuEEoRIexzVFCF0OZS+qIig35iW+Lo/VhnMETpSqkd3iPcNDJNkpk0WHNcqLClz4qK2+HX&#10;KDivL93+mtbptiu27rjeZY9by0qN3vrVB4hAffgP/7W/tIIsm8LrTDwCcvE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NNFdxQAAANwAAAAPAAAAAAAAAAAAAAAAAJgCAABkcnMv&#10;ZG93bnJldi54bWxQSwUGAAAAAAQABAD1AAAAigMAAAAA&#10;" filled="f" strokecolor="#009dc7" strokeweight=".21847mm">
                  <v:path arrowok="t"/>
                </v:rect>
                <v:rect id="Rectangle 9" o:spid="_x0000_s1034"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ZPKsUA&#10;AADcAAAADwAAAGRycy9kb3ducmV2LnhtbESPQWvCQBSE70L/w/IKvemmCYikrlKKBT1U0Oiht0f2&#10;NUnNvg27a4z/3hUEj8PMfMPMl4NpRU/ON5YVvE8SEMSl1Q1XCg7F93gGwgdkja1lUnAlD8vFy2iO&#10;ubYX3lG/D5WIEPY5KqhD6HIpfVmTQT+xHXH0/qwzGKJ0ldQOLxFuWpkmyVQabDgu1NjRV03laX82&#10;Co6r3377nzbppi83rlj9ZNdTx0q9vQ6fHyACDeEZfrTXWkGWpXA/E4+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k8qxQAAANwAAAAPAAAAAAAAAAAAAAAAAJgCAABkcnMv&#10;ZG93bnJldi54bWxQSwUGAAAAAAQABAD1AAAAigMAAAAA&#10;" filled="f" strokecolor="#009dc7" strokeweight=".21847mm">
                  <v:path arrowok="t"/>
                </v:rect>
              </v:group>
              <v:group id="Group 10" o:spid="_x0000_s1035"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YvqB3xgAAANwA&#10;AAAPAAAAAAAAAAAAAAAAAKoCAABkcnMvZG93bnJldi54bWxQSwUGAAAAAAQABAD6AAAAnQMAAAAA&#10;">
                <v:shape id="Freeform 11" o:spid="_x0000_s1036"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eyJsMA&#10;AADcAAAADwAAAGRycy9kb3ducmV2LnhtbESPX0sDMRDE34V+h7AF3+yebSlybVpKoeqDCFbB1+Wy&#10;vRwmm+OS++O3N4Lg4zAzv2F2h8k7NXAXmyAa7hcFKJYqmEZqDR/v57sHUDGRGHJBWMM3RzjsZzc7&#10;Kk0Y5Y2HS6pVhkgsSYNNqS0RY2XZU1yEliV719B5Sll2NZqOxgz3DpdFsUFPjeQFSy2fLFdfl95r&#10;cM4hfx5fN+MLDn2/fvKPFpda386n4xZU4in9h//az0bDarWG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4eyJsMAAADcAAAADwAAAAAAAAAAAAAAAACYAgAAZHJzL2Rv&#10;d25yZXYueG1sUEsFBgAAAAAEAAQA9QAAAIgDAAAAAA==&#10;" path="m515,l,670e" filled="f" strokecolor="#969696" strokeweight="1pt">
                  <v:stroke dashstyle="1 1"/>
                  <v:path arrowok="t" o:connecttype="custom" o:connectlocs="515,0;0,670" o:connectangles="0,0"/>
                </v:shape>
                <v:shape id="Freeform 12" o:spid="_x0000_s1037"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sXvcQA&#10;AADcAAAADwAAAGRycy9kb3ducmV2LnhtbESPS0sDQRCE70L+w9ABb6Y3iYawZhJCwMdBBGPAa7PT&#10;7izO9Cw7sw//vSMIHouq+oraHSbv1MBdbIJoWC4KUCxVMI3UGi7vDzdbUDGRGHJBWMM3RzjsZ1c7&#10;Kk0Y5Y2Hc6pVhkgsSYNNqS0RY2XZU1yEliV7n6HzlLLsajQdjRnuHa6KYoOeGskLllo+Wa6+zr3X&#10;4JxD/ji+bsYXHPr+9sk/WlxpfT2fjvegEk/pP/zXfjYa1us7+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LF73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03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mJysQA&#10;AADcAAAADwAAAGRycy9kb3ducmV2LnhtbESPS2vDMBCE74X8B7GB3pp1kmKKGyWEQB+HUmhS6HWx&#10;tpaptDKW/Oi/rwqFHoeZ+YbZHWbv1Mh9bINoWK8KUCx1MK00Gt4vDzd3oGIiMeSCsIZvjnDYL652&#10;VJkwyRuP59SoDJFYkQabUlchxtqyp7gKHUv2PkPvKWXZN2h6mjLcO9wURYmeWskLljo+Wa6/zoPX&#10;4JxD/ji+ltMLjsNw++QfLW60vl7Ox3tQief0H/5rPxsN22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ZicrEAAAA3AAAAA8AAAAAAAAAAAAAAAAAmAIAAGRycy9k&#10;b3ducmV2LnhtbFBLBQYAAAAABAAEAPUAAACJAwAAAAA=&#10;" path="m515,l,670e" filled="f" strokecolor="#969696" strokeweight="1pt">
                  <v:stroke dashstyle="1 1"/>
                  <v:path arrowok="t" o:connecttype="custom" o:connectlocs="515,0;0,670" o:connectangles="0,0"/>
                </v:shape>
                <v:shape id="Freeform 14" o:spid="_x0000_s1039"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UsUcQA&#10;AADcAAAADwAAAGRycy9kb3ducmV2LnhtbESPX0sDMRDE3wW/Q1jBN7tnK205m5ZSqPogQqvQ1+Wy&#10;Xg6TzXHJ/fHbG0HwcZiZ3zCb3eSdGriLTRAN97MCFEsVTCO1ho/3490aVEwkhlwQ1vDNEXbb66sN&#10;lSaMcuLhnGqVIRJL0mBTakvEWFn2FGehZcneZ+g8pSy7Gk1HY4Z7h/OiWKKnRvKCpZYPlquvc+81&#10;OOeQL/u35fiKQ98/PPsni3Otb2+m/SOoxFP6D/+1X4yGxWIF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VLFHEAAAA3AAAAA8AAAAAAAAAAAAAAAAAmAIAAGRycy9k&#10;b3ducmV2LnhtbFBLBQYAAAAABAAEAPUAAACJAwAAAAA=&#10;" path="m515,l,670e" filled="f" strokecolor="#969696" strokeweight="1pt">
                  <v:stroke dashstyle="1 1"/>
                  <v:path arrowok="t" o:connecttype="custom" o:connectlocs="515,0;0,670" o:connectangles="0,0"/>
                </v:shape>
                <v:shape id="Freeform 15" o:spid="_x0000_s104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q4I8AA&#10;AADcAAAADwAAAGRycy9kb3ducmV2LnhtbERPS0sDMRC+C/6HMII3O2tbiqxNSxFsPZRCq+B12Iyb&#10;xWSybLIP/705FHr8+N7r7eSdGriLTRANz7MCFEsVTCO1hq/P96cXUDGRGHJBWMMfR9hu7u/WVJow&#10;ypmHS6pVDpFYkgabUlsixsqypzgLLUvmfkLnKWXY1Wg6GnO4dzgvihV6aiQ3WGr5zXL1e+m9Bucc&#10;8vfutBqPOPT98uD3FudaPz5Mu1dQiad0E1/dH0bDYpHX5jP5CODm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sq4I8AAAADcAAAADwAAAAAAAAAAAAAAAACYAgAAZHJzL2Rvd25y&#10;ZXYueG1sUEsFBgAAAAAEAAQA9QAAAIUDAAAAAA==&#10;" path="m515,l,670e" filled="f" strokecolor="#969696" strokeweight="1pt">
                  <v:stroke dashstyle="1 1"/>
                  <v:path arrowok="t" o:connecttype="custom" o:connectlocs="515,0;0,670" o:connectangles="0,0"/>
                </v:shape>
                <v:shape id="Freeform 16" o:spid="_x0000_s1041"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YduMQA&#10;AADcAAAADwAAAGRycy9kb3ducmV2LnhtbESPX0sDMRDE3wW/Q1jBN7tnK6U9m5ZSqPogQqvQ1+Wy&#10;Xg6TzXHJ/fHbG0HwcZiZ3zCb3eSdGriLTRAN97MCFEsVTCO1ho/3490KVEwkhlwQ1vDNEXbb66sN&#10;lSaMcuLhnGqVIRJL0mBTakvEWFn2FGehZcneZ+g8pSy7Gk1HY4Z7h/OiWKKnRvKCpZYPlquvc+81&#10;OOeQL/u35fiKQ98/PPsni3Otb2+m/SOoxFP6D/+1X4yGxWIN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2GHbjEAAAA3AAAAA8AAAAAAAAAAAAAAAAAmAIAAGRycy9k&#10;b3ducmV2LnhtbFBLBQYAAAAABAAEAPUAAACJAwAAAAA=&#10;" path="m515,l,670e" filled="f" strokecolor="#969696" strokeweight="1pt">
                  <v:stroke dashstyle="1 1"/>
                  <v:path arrowok="t" o:connecttype="custom" o:connectlocs="515,0;0,670" o:connectangles="0,0"/>
                </v:shape>
              </v:group>
              <v:group id="Group 17" o:spid="_x0000_s1042"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BqTX3CAAAA3AAAAA8A&#10;AAAAAAAAAAAAAAAAqgIAAGRycy9kb3ducmV2LnhtbFBLBQYAAAAABAAEAPoAAACZAwAAAAA=&#10;">
                <v:shape id="Freeform 18" o:spid="_x0000_s104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iw8MA&#10;AADcAAAADwAAAGRycy9kb3ducmV2LnhtbESPS0sDQRCE70L+w9CCN9ObB0E2mYQQ0HgQwSh4bXY6&#10;O4szPcvO7MN/7wiCx6KqvqJ2h8k7NXAXmyAaFvMCFEsVTCO1ho/3x/sHUDGRGHJBWMM3RzjsZzc7&#10;Kk0Y5Y2HS6pVhkgsSYNNqS0RY2XZU5yHliV719B5Sll2NZqOxgz3DpdFsUFPjeQFSy2fLFdfl95r&#10;cM4hfx5fN+MLDn2/Pvsni0ut726n4xZU4in9h//az0bDar2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Ziw8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044"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T8tMQA&#10;AADcAAAADwAAAGRycy9kb3ducmV2LnhtbESPS2vDMBCE74X8B7GB3pp13BCKGyWEQB+HUmhS6HWx&#10;tpaptDKW/Oi/rwqFHoeZ+YbZHWbv1Mh9bINoWK8KUCx1MK00Gt4vDzd3oGIiMeSCsIZvjnDYL652&#10;VJkwyRuP59SoDJFYkQabUlchxtqyp7gKHUv2PkPvKWXZN2h6mjLcOyyLYoueWskLljo+Wa6/zoPX&#10;4JxD/ji+bqcXHIdh8+QfLZZaXy/n4z2oxHP6D/+1n42G20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k/LT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045"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hZL8MA&#10;AADcAAAADwAAAGRycy9kb3ducmV2LnhtbESPX0sDMRDE34V+h7AF3+yebSlybVpKoeqDCFbB1+Wy&#10;vRwmm+OS++O3N4Lg4zAzv2F2h8k7NXAXmyAa7hcFKJYqmEZqDR/v57sHUDGRGHJBWMM3RzjsZzc7&#10;Kk0Y5Y2HS6pVhkgsSYNNqS0RY2XZU1yEliV719B5Sll2NZqOxgz3DpdFsUFPjeQFSy2fLFdfl95r&#10;cM4hfx5fN+MLDn2/fvKPFpda386n4xZU4in9h//az0bDar2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GhZL8MAAADcAAAADwAAAAAAAAAAAAAAAACYAgAAZHJzL2Rv&#10;d25yZXYueG1sUEsFBgAAAAAEAAQA9QAAAIgDAAAAAA==&#10;" path="m515,l,670e" filled="f" strokecolor="#969696" strokeweight="1pt">
                  <v:stroke dashstyle="1 1"/>
                  <v:path arrowok="t" o:connecttype="custom" o:connectlocs="515,0;0,670" o:connectangles="0,0"/>
                </v:shape>
                <v:shape id="Freeform 21" o:spid="_x0000_s1046"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BW8QA&#10;AADcAAAADwAAAGRycy9kb3ducmV2LnhtbESPS2vDMBCE74X8B7GB3pp1UhOKGyWEQB+HUmhS6HWx&#10;tpaptDKW/Oi/rwqFHoeZ+YbZHWbv1Mh9bINoWK8KUCx1MK00Gt4vDzd3oGIiMeSCsIZvjnDYL652&#10;VJkwyRuP59SoDJFYkQabUlchxtqyp7gKHUv2PkPvKWXZN2h6mjLcO9wUxRY9tZIXLHV8slx/nQev&#10;wTmH/HF83U4vOA5D+eQfLW60vl7Ox3tQief0H/5rPxsNt2U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BwVv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04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1kwMQA&#10;AADcAAAADwAAAGRycy9kb3ducmV2LnhtbESPS0sDQRCE70L+w9ABb6Y3MYawZhJCwMdBBGPAa7PT&#10;7izO9Cw7sw//vSMIHouq+oraHSbv1MBdbIJoWC4KUCxVMI3UGi7vDzdbUDGRGHJBWMM3RzjsZ1c7&#10;Kk0Y5Y2Hc6pVhkgsSYNNqS0RY2XZU1yEliV7n6HzlLLsajQdjRnuHa6KYoOeGskLllo+Wa6+zr3X&#10;4JxD/ji+bsYXHPp+/eQfLa60vp5Px3tQiaf0H/5rPxsNt+s7+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NZMDEAAAA3AAAAA8AAAAAAAAAAAAAAAAAmAIAAGRycy9k&#10;b3ducmV2LnhtbFBLBQYAAAAABAAEAPUAAACJAwAAAAA=&#10;" path="m515,l,670e" filled="f" strokecolor="#969696" strokeweight="1pt">
                  <v:stroke dashstyle="1 1"/>
                  <v:path arrowok="t" o:connecttype="custom" o:connectlocs="515,0;0,670" o:connectangles="0,0"/>
                </v:shape>
                <v:shape id="Freeform 23" o:spid="_x0000_s104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6t8QA&#10;AADcAAAADwAAAGRycy9kb3ducmV2LnhtbESPS2vDMBCE74X8B7GB3pp10mCKGyWEQB+HUmhS6HWx&#10;tpaptDKW/Oi/rwqFHoeZ+YbZHWbv1Mh9bINoWK8KUCx1MK00Gt4vDzd3oGIiMeSCsIZvjnDYL652&#10;VJkwyRuP59SoDJFYkQabUlchxtqyp7gKHUv2PkPvKWXZN2h6mjLcO9wURYmeWskLljo+Wa6/zoPX&#10;4JxD/ji+ltMLjsOwffKPFjdaXy/n4z2oxHP6D/+1n42G22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f+rfEAAAA3AAAAA8AAAAAAAAAAAAAAAAAmAIAAGRycy9k&#10;b3ducmV2LnhtbFBLBQYAAAAABAAEAPUAAACJAwAAAAA=&#10;" path="m515,l,670e" filled="f" strokecolor="#969696" strokeweight="1pt">
                  <v:stroke dashstyle="1 1"/>
                  <v:path arrowok="t" o:connecttype="custom" o:connectlocs="515,0;0,670" o:connectangles="0,0"/>
                </v:shape>
              </v:group>
              <v:shape id="Freeform 24" o:spid="_x0000_s1049"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NfLMQA&#10;AADcAAAADwAAAGRycy9kb3ducmV2LnhtbESPX0sDMRDE3wW/Q1jBN7tnW2o5m5ZSaPVBBKvQ1+Wy&#10;Xg6TzXHJ/fHbG0HwcZiZ3zCb3eSdGriLTRAN97MCFEsVTCO1ho/3490aVEwkhlwQ1vDNEXbb66sN&#10;lSaM8sbDOdUqQySWpMGm1JaIsbLsKc5Cy5K9z9B5Sll2NZqOxgz3DudFsUJPjeQFSy0fLFdf595r&#10;cM4hX/avq/EFh75fPvmTxbnWtzfT/hFU4in9h//az0bDYvkA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TXyzEAAAA3AAAAA8AAAAAAAAAAAAAAAAAmAIAAGRycy9k&#10;b3ducmV2LnhtbFBLBQYAAAAABAAEAPUAAACJAwAAAAA=&#10;" path="m515,l,670e" filled="f" strokecolor="#969696" strokeweight="1pt">
                <v:stroke dashstyle="1 1"/>
                <v:path arrowok="t" o:connecttype="custom" o:connectlocs="515,0;0,670" o:connectangles="0,0"/>
              </v:shape>
              <v:shape id="Freeform 25" o:spid="_x0000_s1050"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zLXsAA&#10;AADcAAAADwAAAGRycy9kb3ducmV2LnhtbERPS2sCMRC+F/ofwhR6q7NakbIaRQp9HIqgLfQ6bMbN&#10;YjJZNtlH/31zEDx+fO/NbvJODdzFJoiG+awAxVIF00it4ef77ekFVEwkhlwQ1vDHEXbb+7sNlSaM&#10;cuThlGqVQySWpMGm1JaIsbLsKc5Cy5K5c+g8pQy7Gk1HYw73DhdFsUJPjeQGSy2/Wq4up95rcM4h&#10;/+4Pq/ELh75ffvh3iwutHx+m/RpU4indxFf3p9HwvMxr85l8BHD7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szLXsAAAADcAAAADwAAAAAAAAAAAAAAAACYAgAAZHJzL2Rvd25y&#10;ZXYueG1sUEsFBgAAAAAEAAQA9QAAAIUDAAAAAA==&#10;" path="m515,l,670e" filled="f" strokecolor="#969696" strokeweight="1pt">
                <v:stroke dashstyle="1 1"/>
                <v:path arrowok="t" o:connecttype="custom" o:connectlocs="515,0;0,670" o:connectangles="0,0"/>
              </v:shape>
              <v:shape id="Freeform 26" o:spid="_x0000_s1051"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BuxcQA&#10;AADcAAAADwAAAGRycy9kb3ducmV2LnhtbESPX0sDMRDE3wW/Q1jBN7tnW4o9m5ZSaPVBBKvQ1+Wy&#10;Xg6TzXHJ/fHbG0HwcZiZ3zCb3eSdGriLTRAN97MCFEsVTCO1ho/3490DqJhIDLkgrOGbI+y211cb&#10;Kk0Y5Y2Hc6pVhkgsSYNNqS0RY2XZU5yFliV7n6HzlLLsajQdjRnuHc6LYoWeGskLllo+WK6+zr3X&#10;4JxDvuxfV+MLDn2/fPIni3Otb2+m/SOoxFP6D/+1n42GxXIN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AbsXEAAAA3AAAAA8AAAAAAAAAAAAAAAAAmAIAAGRycy9k&#10;b3ducmV2LnhtbFBLBQYAAAAABAAEAPUAAACJAwAAAAA=&#10;" path="m515,l,670e" filled="f" strokecolor="#969696" strokeweight="1pt">
                <v:stroke dashstyle="1 1"/>
                <v:path arrowok="t" o:connecttype="custom" o:connectlocs="515,0;0,670" o:connectangles="0,0"/>
              </v:shape>
              <v:shape id="Freeform 27" o:spid="_x0000_s1052"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NRhcAA&#10;AADcAAAADwAAAGRycy9kb3ducmV2LnhtbERPS0sDMRC+C/6HMII3O2utpWybliL4OIjQB/Q6bMbN&#10;YjJZNtmH/94cCh4/vvdmN3mnBu5iE0TD46wAxVIF00it4Xx6fViBionEkAvCGn45wm57e7Oh0oRR&#10;DjwcU61yiMSSNNiU2hIxVpY9xVloWTL3HTpPKcOuRtPRmMO9w3lRLNFTI7nBUssvlqufY+81OOeQ&#10;L/uv5fiJQ98v3v2bxbnW93fTfg0q8ZT+xVf3h9Hw9Jzn5zP5COD2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WNRhcAAAADcAAAADwAAAAAAAAAAAAAAAACYAgAAZHJzL2Rvd25y&#10;ZXYueG1sUEsFBgAAAAAEAAQA9QAAAIUDAAAAAA==&#10;" path="m515,l,670e" filled="f" strokecolor="#969696" strokeweight="1pt">
                <v:stroke dashstyle="1 1"/>
                <v:path arrowok="t" o:connecttype="custom" o:connectlocs="515,0;0,670" o:connectangles="0,0"/>
              </v:shape>
              <v:shape id="Freeform 28" o:spid="_x0000_s1053"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Zx8QA&#10;AADcAAAADwAAAGRycy9kb3ducmV2LnhtbESPzWrDMBCE74W8g9hAb40Uh5bgRAkhUJJLC83feWNt&#10;bBNrZSTVsd++KhR6HGbmG2a57m0jOvKhdqxhOlEgiAtnai41nI7vL3MQISIbbByThoECrFejpyXm&#10;xj34i7pDLEWCcMhRQxVjm0sZioosholriZN3c95iTNKX0nh8JLhtZKbUm7RYc1qosKVtRcX98G01&#10;XLPP4ar85bwbfGc/Al52pcq0fh73mwWISH38D/+190bD7HUKv2fSEZ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mcfEAAAA3AAAAA8AAAAAAAAAAAAAAAAAmAIAAGRycy9k&#10;b3ducmV2LnhtbFBLBQYAAAAABAAEAPUAAACJAwAAAAA=&#10;" path="m364,l,451e" filled="f" strokecolor="#969696" strokeweight="1pt">
                <v:stroke dashstyle="1 1"/>
                <v:path arrowok="t" o:connecttype="custom" o:connectlocs="364,0;0,451" o:connectangles="0,0"/>
              </v:shape>
              <v:group id="Group 29" o:spid="_x0000_s1054"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i3gTMQAAADcAAAADwAAAGRycy9kb3ducmV2LnhtbESPQYvCMBSE74L/ITxh&#10;b5pWUaQaRUSXPciCVVj29miebbF5KU1s67/fLAgeh5n5hllve1OJlhpXWlYQTyIQxJnVJecKrpfj&#10;eAnCeWSNlWVS8CQH281wsMZE247P1KY+FwHCLkEFhfd1IqXLCjLoJrYmDt7NNgZ9kE0udYNdgJtK&#10;TqNoIQ2WHBYKrGlfUHZPH0bBZ4fdbhYf2tP9tn/+XubfP6eYlPoY9bsVCE+9f4df7S+tYDafwv+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i3gTMQAAADcAAAA&#10;DwAAAAAAAAAAAAAAAACqAgAAZHJzL2Rvd25yZXYueG1sUEsFBgAAAAAEAAQA+gAAAJsDAAAAAA==&#10;">
                <v:shape id="Freeform 30" o:spid="_x0000_s1055"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HP8sQA&#10;AADcAAAADwAAAGRycy9kb3ducmV2LnhtbESPS0sDQRCE70L+w9ABb6Y3iYawZhJCwMdBBGPAa7PT&#10;7izO9Cw7sw//vSMIHouq+oraHSbv1MBdbIJoWC4KUCxVMI3UGi7vDzdbUDGRGHJBWMM3RzjsZ1c7&#10;Kk0Y5Y2Hc6pVhkgsSYNNqS0RY2XZU1yEliV7n6HzlLLsajQdjRnuHa6KYoOeGskLllo+Wa6+zr3X&#10;4JxD/ji+bsYXHPr+9sk/WlxpfT2fjvegEk/pP/zXfjYa1ndr+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xz/LEAAAA3AAAAA8AAAAAAAAAAAAAAAAAmAIAAGRycy9k&#10;b3ducmV2LnhtbFBLBQYAAAAABAAEAPUAAACJAwAAAAA=&#10;" path="m515,l,670e" filled="f" strokecolor="#969696" strokeweight="1pt">
                  <v:stroke dashstyle="1 1"/>
                  <v:path arrowok="t" o:connecttype="custom" o:connectlocs="515,0;0,670" o:connectangles="0,0"/>
                </v:shape>
                <v:shape id="Freeform 31" o:spid="_x0000_s1056"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hXhsQA&#10;AADcAAAADwAAAGRycy9kb3ducmV2LnhtbESPS0sDQRCE70L+w9ABb6Y3MYawZhJCwMdBBGPAa7PT&#10;7izO9Cw7sw//vSMIHouq+oraHSbv1MBdbIJoWC4KUCxVMI3UGi7vDzdbUDGRGHJBWMM3RzjsZ1c7&#10;Kk0Y5Y2Hc6pVhkgsSYNNqS0RY2XZU1yEliV7n6HzlLLsajQdjRnuHa6KYoOeGskLllo+Wa6+zr3X&#10;4JxD/ji+bsYXHPp+/eQfLa60vp5Px3tQiaf0H/5rPxsNt3dr+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5YV4bEAAAA3AAAAA8AAAAAAAAAAAAAAAAAmAIAAGRycy9k&#10;b3ducmV2LnhtbFBLBQYAAAAABAAEAPUAAACJAwAAAAA=&#10;" path="m515,l,670e" filled="f" strokecolor="#969696" strokeweight="1pt">
                  <v:stroke dashstyle="1 1"/>
                  <v:path arrowok="t" o:connecttype="custom" o:connectlocs="515,0;0,670" o:connectangles="0,0"/>
                </v:shape>
                <v:shape id="Freeform 32" o:spid="_x0000_s1057"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TyHcQA&#10;AADcAAAADwAAAGRycy9kb3ducmV2LnhtbESPS0sDQRCE70L+w9ABb6Y30YSwZhJCwMdBBGPAa7PT&#10;7izO9Cw7sw//vSMIHouq+oraHSbv1MBdbIJoWC4KUCxVMI3UGi7vDzdbUDGRGHJBWMM3RzjsZ1c7&#10;Kk0Y5Y2Hc6pVhkgsSYNNqS0RY2XZU1yEliV7n6HzlLLsajQdjRnuHa6KYoOeGskLllo+Wa6+zr3X&#10;4JxD/ji+bsYXHPr+7sk/WlxpfT2fjvegEk/pP/zXfjYabtdr+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U8h3EAAAA3AAAAA8AAAAAAAAAAAAAAAAAmAIAAGRycy9k&#10;b3ducmV2LnhtbFBLBQYAAAAABAAEAPUAAACJAwAAAAA=&#10;" path="m515,l,670e" filled="f" strokecolor="#969696" strokeweight="1pt">
                  <v:stroke dashstyle="1 1"/>
                  <v:path arrowok="t" o:connecttype="custom" o:connectlocs="515,0;0,670" o:connectangles="0,0"/>
                </v:shape>
                <v:shape id="Freeform 33" o:spid="_x0000_s105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ZsasMA&#10;AADcAAAADwAAAGRycy9kb3ducmV2LnhtbESPS0sEMRCE74L/IbTgze1x1UHGzS7LwqoHEfYBXptJ&#10;OxlMOsMk8/DfG0HwWFTVV9RqM3unRu5jG0TD7aIAxVIH00qj4Xza3zyCionEkAvCGr45wmZ9ebGi&#10;yoRJDjweU6MyRGJFGmxKXYUYa8ue4iJ0LNn7DL2nlGXfoOlpynDvcFkUJXpqJS9Y6nhnuf46Dl6D&#10;cw75Y/teTm84DsP9i3+2uNT6+mrePoFKPKf/8F/71Wi4eyjh90w+Ar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cZsasMAAADcAAAADwAAAAAAAAAAAAAAAACYAgAAZHJzL2Rv&#10;d25yZXYueG1sUEsFBgAAAAAEAAQA9QAAAIgDAAAAAA==&#10;" path="m515,l,670e" filled="f" strokecolor="#969696" strokeweight="1pt">
                  <v:stroke dashstyle="1 1"/>
                  <v:path arrowok="t" o:connecttype="custom" o:connectlocs="515,0;0,670" o:connectangles="0,0"/>
                </v:shape>
                <v:shape id="Freeform 34" o:spid="_x0000_s105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rJ8cQA&#10;AADcAAAADwAAAGRycy9kb3ducmV2LnhtbESPS0sDQRCE74L/YeiAN9ObqFHWTEIQfBxEMAZybXY6&#10;O0tmepad2Yf/3hEEj0VVfUWtt5N3auAuNkE0LOYFKJYqmEZqDYev5+sHUDGRGHJBWMM3R9huLi/W&#10;VJowyicP+1SrDJFYkgabUlsixsqypzgPLUv2TqHzlLLsajQdjRnuHS6LYoWeGskLllp+slyd973X&#10;4JxDPu4+VuM7Dn1/++pfLC61vppNu0dQiaf0H/5rvxkNN3f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6KyfHEAAAA3AAAAA8AAAAAAAAAAAAAAAAAmAIAAGRycy9k&#10;b3ducmV2LnhtbFBLBQYAAAAABAAEAPUAAACJAwAAAAA=&#10;" path="m515,l,670e" filled="f" strokecolor="#969696" strokeweight="1pt">
                  <v:stroke dashstyle="1 1"/>
                  <v:path arrowok="t" o:connecttype="custom" o:connectlocs="515,0;0,670" o:connectangles="0,0"/>
                </v:shape>
                <v:shape id="Freeform 35" o:spid="_x0000_s1060"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dg8AA&#10;AADcAAAADwAAAGRycy9kb3ducmV2LnhtbERPS0sDMRC+C/6HMII3O2utpWybliL4OIjQB/Q6bMbN&#10;YjJZNtmH/94cCh4/vvdmN3mnBu5iE0TD46wAxVIF00it4Xx6fViBionEkAvCGn45wm57e7Oh0oRR&#10;DjwcU61yiMSSNNiU2hIxVpY9xVloWTL3HTpPKcOuRtPRmMO9w3lRLNFTI7nBUssvlqufY+81OOeQ&#10;L/uv5fiJQ98v3v2bxbnW93fTfg0q8ZT+xVf3h9Hw9JzX5jP5COD2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Vdg8AAAADcAAAADwAAAAAAAAAAAAAAAACYAgAAZHJzL2Rvd25y&#10;ZXYueG1sUEsFBgAAAAAEAAQA9QAAAIUDAAAAAA==&#10;" path="m515,l,670e" filled="f" strokecolor="#969696" strokeweight="1pt">
                  <v:stroke dashstyle="1 1"/>
                  <v:path arrowok="t" o:connecttype="custom" o:connectlocs="515,0;0,670" o:connectangles="0,0"/>
                </v:shape>
              </v:group>
              <v:group id="Group 36" o:spid="_x0000_s1061"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IlyPcYAAADcAAAADwAAAGRycy9kb3ducmV2LnhtbESPQWvCQBSE7wX/w/IK&#10;3ppNlJSaZhWRKh5CoSqU3h7ZZxLMvg3ZbRL/fbdQ6HGYmW+YfDOZVgzUu8aygiSKQRCXVjdcKbic&#10;908vIJxH1thaJgV3crBZzx5yzLQd+YOGk69EgLDLUEHtfZdJ6cqaDLrIdsTBu9reoA+yr6TucQxw&#10;08pFHD9Lgw2HhRo72tVU3k7fRsFhxHG7TN6G4nbd3b/O6ftnkZBS88dp+wrC0+T/w3/to1awTF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kiXI9xgAAANwA&#10;AAAPAAAAAAAAAAAAAAAAAKoCAABkcnMvZG93bnJldi54bWxQSwUGAAAAAAQABAD6AAAAnQMAAAAA&#10;">
                <v:shape id="Freeform 37" o:spid="_x0000_s1062"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bOMAA&#10;AADcAAAADwAAAGRycy9kb3ducmV2LnhtbERPS0sDMRC+C/0PYQRvdtYqS1mbllLwcRDBtuB12Ew3&#10;S5PJssk+/PfmIHj8+N6b3eydGrmPbRAND8sCFEsdTCuNhvPp5X4NKiYSQy4Ia/jhCLvt4mZDlQmT&#10;fPF4TI3KIRIr0mBT6irEWFv2FJehY8ncJfSeUoZ9g6anKYd7h6uiKNFTK7nBUscHy/X1OHgNzjnk&#10;7/1nOX3gOAxPb/7V4krru9t5/wwq8Zz+xX/ud6Phsczz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w+bOMAAAADcAAAADwAAAAAAAAAAAAAAAACYAgAAZHJzL2Rvd25y&#10;ZXYueG1sUEsFBgAAAAAEAAQA9QAAAIUDAAAAAA==&#10;" path="m515,l,670e" filled="f" strokecolor="#969696" strokeweight="1pt">
                  <v:stroke dashstyle="1 1"/>
                  <v:path arrowok="t" o:connecttype="custom" o:connectlocs="515,0;0,670" o:connectangles="0,0"/>
                </v:shape>
                <v:shape id="Freeform 38" o:spid="_x0000_s106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M+o8QA&#10;AADcAAAADwAAAGRycy9kb3ducmV2LnhtbESPS2vDMBCE74X8B7GB3pp10mKCGyWEQh+HUmgS6HWx&#10;tpaptDKW/Oi/rwqFHoeZ+YbZHWbv1Mh9bINoWK8KUCx1MK00Gi7nx5stqJhIDLkgrOGbIxz2i6sd&#10;VSZM8s7jKTUqQyRWpMGm1FWIsbbsKa5Cx5K9z9B7Sln2DZqepgz3DjdFUaKnVvKCpY4fLNdfp8Fr&#10;cM4hfxzfyukVx2G4e/ZPFjdaXy/n4z2oxHP6D/+1X4yG23IN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DPqPEAAAA3AAAAA8AAAAAAAAAAAAAAAAAmAIAAGRycy9k&#10;b3ducmV2LnhtbFBLBQYAAAAABAAEAPUAAACJAwAAAAA=&#10;" path="m515,l,670e" filled="f" strokecolor="#969696" strokeweight="1pt">
                  <v:stroke dashstyle="1 1"/>
                  <v:path arrowok="t" o:connecttype="custom" o:connectlocs="515,0;0,670" o:connectangles="0,0"/>
                </v:shape>
                <v:shape id="Freeform 39" o:spid="_x0000_s1064"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Gg1MMA&#10;AADcAAAADwAAAGRycy9kb3ducmV2LnhtbESPX0vEMBDE3wW/Q1jBN29rlXLUyx3HwakPIngn+Lo0&#10;a1NMNqVJ//jtjSD4OMzMb5jNbvFOTTzELoiG21UBiqUJppNWw/v5eLMGFROJIReENXxzhN328mJD&#10;tQmzvPF0Sq3KEIk1abAp9TVibCx7iqvQs2TvMwyeUpZDi2agOcO9w7IoKvTUSV6w1PPBcvN1Gr0G&#10;5xzyx/61ml9wGsf7J/9osdT6+mrZP4BKvKT/8F/72Wi4q0r4PZOPA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JGg1MMAAADcAAAADwAAAAAAAAAAAAAAAACYAgAAZHJzL2Rv&#10;d25yZXYueG1sUEsFBgAAAAAEAAQA9QAAAIgDAAAAAA==&#10;" path="m515,l,670e" filled="f" strokecolor="#969696" strokeweight="1pt">
                  <v:stroke dashstyle="1 1"/>
                  <v:path arrowok="t" o:connecttype="custom" o:connectlocs="515,0;0,670" o:connectangles="0,0"/>
                </v:shape>
                <v:shape id="Freeform 40" o:spid="_x0000_s1065"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0FT8QA&#10;AADcAAAADwAAAGRycy9kb3ducmV2LnhtbESPS2vDMBCE74X8B7GB3pp1kmKKGyWEQB+HUmhS6HWx&#10;tpaptDKW/Oi/rwqFHoeZ+YbZHWbv1Mh9bINoWK8KUCx1MK00Gt4vDzd3oGIiMeSCsIZvjnDYL652&#10;VJkwyRuP59SoDJFYkQabUlchxtqyp7gKHUv2PkPvKWXZN2h6mjLcO9wURYmeWskLljo+Wa6/zoPX&#10;4JxD/ji+ltMLjsNw++QfLW60vl7Ox3tQief0H/5rPxsN23I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BU/EAAAA3AAAAA8AAAAAAAAAAAAAAAAAmAIAAGRycy9k&#10;b3ducmV2LnhtbFBLBQYAAAAABAAEAPUAAACJAwAAAAA=&#10;" path="m515,l,670e" filled="f" strokecolor="#969696" strokeweight="1pt">
                  <v:stroke dashstyle="1 1"/>
                  <v:path arrowok="t" o:connecttype="custom" o:connectlocs="515,0;0,670" o:connectangles="0,0"/>
                </v:shape>
                <v:shape id="Freeform 41" o:spid="_x0000_s106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SdO8QA&#10;AADcAAAADwAAAGRycy9kb3ducmV2LnhtbESPS2vDMBCE74X8B7GB3pp10mCKGyWEQB+HUmhS6HWx&#10;tpaptDKW/Oi/rwqFHoeZ+YbZHWbv1Mh9bINoWK8KUCx1MK00Gt4vDzd3oGIiMeSCsIZvjnDYL652&#10;VJkwyRuP59SoDJFYkQabUlchxtqyp7gKHUv2PkPvKWXZN2h6mjLcO9wURYmeWskLljo+Wa6/zoPX&#10;4JxD/ji+ltMLjsOwffKPFjdaXy/n4z2oxHP6D/+1n42G23I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0nTvEAAAA3AAAAA8AAAAAAAAAAAAAAAAAmAIAAGRycy9k&#10;b3ducmV2LnhtbFBLBQYAAAAABAAEAPUAAACJAwAAAAA=&#10;" path="m515,l,670e" filled="f" strokecolor="#969696" strokeweight="1pt">
                  <v:stroke dashstyle="1 1"/>
                  <v:path arrowok="t" o:connecttype="custom" o:connectlocs="515,0;0,670" o:connectangles="0,0"/>
                </v:shape>
                <v:shape id="Freeform 42" o:spid="_x0000_s1067"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g4oMMA&#10;AADcAAAADwAAAGRycy9kb3ducmV2LnhtbESPS0sEMRCE74L/IbTgze1x1UHGzS7LwqoHEfYBXptJ&#10;OxlMOsMk8/DfG0HwWFTVV9RqM3unRu5jG0TD7aIAxVIH00qj4Xza3zyCionEkAvCGr45wmZ9ebGi&#10;yoRJDjweU6MyRGJFGmxKXYUYa8ue4iJ0LNn7DL2nlGXfoOlpynDvcFkUJXpqJS9Y6nhnuf46Dl6D&#10;cw75Y/teTm84DsP9i3+2uNT6+mrePoFKPKf/8F/71Wi4Kx/g90w+Ar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3g4oMMAAADcAAAADwAAAAAAAAAAAAAAAACYAgAAZHJzL2Rv&#10;d25yZXYueG1sUEsFBgAAAAAEAAQA9QAAAIgDAAAAAA==&#10;" path="m515,l,670e" filled="f" strokecolor="#969696" strokeweight="1pt">
                  <v:stroke dashstyle="1 1"/>
                  <v:path arrowok="t" o:connecttype="custom" o:connectlocs="515,0;0,670" o:connectangles="0,0"/>
                </v:shape>
              </v:group>
            </v:group>
          </v:group>
        </w:pict>
      </w:r>
      <w:r>
        <w:rPr>
          <w:noProof/>
          <w:lang w:eastAsia="tr-TR"/>
        </w:rPr>
        <w:pict>
          <v:group id="Grup 286" o:spid="_x0000_s1068" style="position:absolute;margin-left:-7.85pt;margin-top:373.2pt;width:543.75pt;height:47.1pt;z-index:251658752" coordorigin="1080,7020"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">
            <v:shape id="Freeform 4" o:spid="_x0000_s1069" style="position:absolute;left:1122;top:7020;width:142;height:197;visibility:visible;mso-wrap-style:square;v-text-anchor:top" coordsize="142,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BPG8MA&#10;AADcAAAADwAAAGRycy9kb3ducmV2LnhtbESPT4vCMBTE74LfITxhb5rahSpdo4ggeBG2/rm/bZ5t&#10;sXnpJlntfnsjCB6HmfkNs1j1phU3cr6xrGA6SUAQl1Y3XCk4HbfjOQgfkDW2lknBP3lYLYeDBeba&#10;3rmg2yFUIkLY56igDqHLpfRlTQb9xHbE0btYZzBE6SqpHd4j3LQyTZJMGmw4LtTY0aam8nr4Mwr2&#10;m7X8+f60usjO22uZZoX7dYVSH6N+/QUiUB/e4Vd7pxWk8xk8z8Qj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7BPG8MAAADcAAAADwAAAAAAAAAAAAAAAACYAgAAZHJzL2Rv&#10;d25yZXYueG1sUEsFBgAAAAAEAAQA9QAAAIgDAAAAAA==&#10;" path="m142,l,197e" filled="f" strokecolor="#969696" strokeweight="1pt">
              <v:stroke dashstyle="1 1"/>
              <v:path arrowok="t" o:connecttype="custom" o:connectlocs="142,0;0,197" o:connectangles="0,0"/>
            </v:shape>
            <v:group id="Group 5" o:spid="_x0000_s1070" style="position:absolute;left:1080;top:7020;width:10286;height:704" coordorigin="1054,7115" coordsize="10286,7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0T0fMIAAADcAAAADwAAAGRycy9kb3ducmV2LnhtbERPy4rCMBTdC/5DuII7&#10;Taso0jEVkZlhFiL4AJndpbm2pc1NaTJt/fvJQnB5OO/tbjC16Kh1pWUF8TwCQZxZXXKu4Hb9mm1A&#10;OI+ssbZMCp7kYJeOR1tMtO35TN3F5yKEsEtQQeF9k0jpsoIMurltiAP3sK1BH2CbS91iH8JNLRdR&#10;tJYGSw4NBTZ0KCirLn9GwXeP/X4Zf3bH6nF4/l5Xp/sxJqWmk2H/AcLT4N/il/tHK1hswtp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NE9HzCAAAA3AAAAA8A&#10;AAAAAAAAAAAAAAAAqgIAAGRycy9kb3ducmV2LnhtbFBLBQYAAAAABAAEAPoAAACZAwAAAAA=&#10;">
              <v:group id="Group 6" o:spid="_x0000_s1071"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AhR58UAAADcAAAADwAAAGRycy9kb3ducmV2LnhtbESPQYvCMBSE78L+h/CE&#10;vWlaF8WtRhFZlz2IoC6It0fzbIvNS2liW/+9EQSPw8x8w8yXnSlFQ7UrLCuIhxEI4tTqgjMF/8fN&#10;YArCeWSNpWVScCcHy8VHb46Jti3vqTn4TAQIuwQV5N5XiZQuzcmgG9qKOHgXWxv0QdaZ1DW2AW5K&#10;OYqiiTRYcFjIsaJ1Tun1cDMKfltsV1/xT7O9Xtb383G8O21jUuqz361mIDx1/h1+tf+0gtH0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wIUefFAAAA3AAA&#10;AA8AAAAAAAAAAAAAAAAAqgIAAGRycy9kb3ducmV2LnhtbFBLBQYAAAAABAAEAPoAAACcAwAAAAA=&#10;">
                <v:rect id="Rectangle 7" o:spid="_x0000_s1072"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8kYcMA&#10;AADcAAAADwAAAGRycy9kb3ducmV2LnhtbERPz2vCMBS+C/4P4Qm72XQdDO0aZYjCPGxgux12ezTP&#10;ttq8lCSr9b9fDoMdP77fxXYyvRjJ+c6ygsckBUFcW91xo+CzOixXIHxA1thbJgV38rDdzGcF5tre&#10;+ERjGRoRQ9jnqKANYcil9HVLBn1iB+LIna0zGCJ0jdQObzHc9DJL02dpsOPY0OJAu5bqa/ljFHzt&#10;v8ePS9Zlx7E+umr//nS/DqzUw2J6fQERaAr/4j/3m1aQreP8eCYeAb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f8kYcMAAADcAAAADwAAAAAAAAAAAAAAAACYAgAAZHJzL2Rv&#10;d25yZXYueG1sUEsFBgAAAAAEAAQA9QAAAIgDAAAAAA==&#10;" filled="f" strokecolor="#009dc7" strokeweight=".21847mm">
                  <v:path arrowok="t"/>
                </v:rect>
                <v:rect id="Rectangle 8" o:spid="_x0000_s1073"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OB+sUA&#10;AADcAAAADwAAAGRycy9kb3ducmV2LnhtbESPT4vCMBTE74LfITxhb5rahUWrUUQU1sMu+O/g7dE8&#10;22rzUpJsrd9+s7DgcZiZ3zDzZWdq0ZLzlWUF41ECgji3uuJCwem4HU5A+ICssbZMCp7kYbno9+aY&#10;afvgPbWHUIgIYZ+hgjKEJpPS5yUZ9CPbEEfvap3BEKUrpHb4iHBTyzRJPqTBiuNCiQ2tS8rvhx+j&#10;4Ly5tN+3tEp3bb5zx83X+/PesFJvg241AxGoC6/wf/tTK0inY/g7E4+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s4H6xQAAANwAAAAPAAAAAAAAAAAAAAAAAJgCAABkcnMv&#10;ZG93bnJldi54bWxQSwUGAAAAAAQABAD1AAAAigMAAAAA&#10;" filled="f" strokecolor="#009dc7" strokeweight=".21847mm">
                  <v:path arrowok="t"/>
                </v:rect>
                <v:rect id="Rectangle 9" o:spid="_x0000_s1074"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EfjcUA&#10;AADcAAAADwAAAGRycy9kb3ducmV2LnhtbESPQWsCMRSE74X+h/AK3mrWCFJXo4go1IOFanvw9ti8&#10;7m7dvCxJuq7/vhEEj8PMfMPMl71tREc+1I41jIYZCOLCmZpLDV/H7esbiBCRDTaOScOVAiwXz09z&#10;zI278Cd1h1iKBOGQo4YqxjaXMhQVWQxD1xIn78d5izFJX0rj8ZLgtpEqyybSYs1pocKW1hUV58Of&#10;1fC9OXUfv6pWu67Y+eNmP76eW9Z68NKvZiAi9fERvrffjQY1VXA7k46AX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YR+NxQAAANwAAAAPAAAAAAAAAAAAAAAAAJgCAABkcnMv&#10;ZG93bnJldi54bWxQSwUGAAAAAAQABAD1AAAAigMAAAAA&#10;" filled="f" strokecolor="#009dc7" strokeweight=".21847mm">
                  <v:path arrowok="t"/>
                </v:rect>
              </v:group>
              <v:group id="Group 10" o:spid="_x0000_s1075"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Dnw0MYAAADcAAAADwAAAGRycy9kb3ducmV2LnhtbESPT2vCQBTE7wW/w/IK&#10;vdXNHyw1dQ0itngQoSqU3h7ZZxKSfRuy2yR++25B6HGYmd8wq3wyrRiod7VlBfE8AkFcWF1zqeBy&#10;fn9+BeE8ssbWMim4kYN8PXtYYabtyJ80nHwpAoRdhgoq77tMSldUZNDNbUccvKvtDfog+1LqHscA&#10;N61MouhFGqw5LFTY0baiojn9GAUfI46bNN4Nh+a6vX2fF8evQ0xKPT1OmzcQnib/H76391pBskz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IOfDQxgAAANwA&#10;AAAPAAAAAAAAAAAAAAAAAKoCAABkcnMvZG93bnJldi54bWxQSwUGAAAAAAQABAD6AAAAnQMAAAAA&#10;">
                <v:shape id="Freeform 11" o:spid="_x0000_s1076"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DigcQA&#10;AADcAAAADwAAAGRycy9kb3ducmV2LnhtbESPS2vDMBCE74X8B7GB3pp1TAitGyWEQB+HUmhS6HWx&#10;tpaptDKW/Oi/rwqFHoeZ+YbZHWbv1Mh9bINoWK8KUCx1MK00Gt4vDze3oGIiMeSCsIZvjnDYL652&#10;VJkwyRuP59SoDJFYkQabUlchxtqyp7gKHUv2PkPvKWXZN2h6mjLcOyyLYoueWskLljo+Wa6/zoPX&#10;4JxD/ji+bqcXHIdh8+QfLZZaXy/n4z2oxHP6D/+1n42G8m4D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A4oH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077"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xHGsQA&#10;AADcAAAADwAAAGRycy9kb3ducmV2LnhtbESPS0sDQRCE70L+w9CCN9ProiGumYQQ8HEQIYngtdlp&#10;dxZnepad2Yf/3hEEj0VVfUVtdrN3auQ+tkE03CwLUCx1MK00Gt7Pj9drUDGRGHJBWMM3R9htFxcb&#10;qkyY5MjjKTUqQyRWpMGm1FWIsbbsKS5Dx5K9z9B7Sln2DZqepgz3DsuiWKGnVvKCpY4Pluuv0+A1&#10;OOeQP/Zvq+kVx2G4ffZPFkutry7n/QOoxHP6D/+1X4yG8v4O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MRxr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07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7ZbcMA&#10;AADcAAAADwAAAGRycy9kb3ducmV2LnhtbESPX0vEMBDE3wW/Q1jBN29rkeLVyx3HwakPIngn+Lo0&#10;a1NMNqVJ//jtjSD4OMzMb5jNbvFOTTzELoiG21UBiqUJppNWw/v5eHMPKiYSQy4Ia/jmCLvt5cWG&#10;ahNmeePplFqVIRJr0mBT6mvE2Fj2FFehZ8neZxg8pSyHFs1Ac4Z7h2VRVOipk7xgqeeD5ebrNHoN&#10;zjnkj/1rNb/gNI53T/7RYqn19dWyfwCVeEn/4b/2s9FQriv4PZOPA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J7ZbcMAAADcAAAADwAAAAAAAAAAAAAAAACYAgAAZHJzL2Rv&#10;d25yZXYueG1sUEsFBgAAAAAEAAQA9QAAAIgDAAAAAA==&#10;" path="m515,l,670e" filled="f" strokecolor="#969696" strokeweight="1pt">
                  <v:stroke dashstyle="1 1"/>
                  <v:path arrowok="t" o:connecttype="custom" o:connectlocs="515,0;0,670" o:connectangles="0,0"/>
                </v:shape>
                <v:shape id="Freeform 14" o:spid="_x0000_s1079"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J89sQA&#10;AADcAAAADwAAAGRycy9kb3ducmV2LnhtbESPS0sDQRCE70L+w9CCN9PrIjGumYQQ8HEQIYngtdlp&#10;dxZnepad2Yf/3hEEj0VVfUVtdrN3auQ+tkE03CwLUCx1MK00Gt7Pj9drUDGRGHJBWMM3R9htFxcb&#10;qkyY5MjjKTUqQyRWpMGm1FWIsbbsKS5Dx5K9z9B7Sln2DZqepgz3DsuiWKGnVvKCpY4Pluuv0+A1&#10;OOeQP/Zvq+kVx2G4ffZPFkutry7n/QOoxHP6D/+1X4yG8v4O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SfPbEAAAA3AAAAA8AAAAAAAAAAAAAAAAAmAIAAGRycy9k&#10;b3ducmV2LnhtbFBLBQYAAAAABAAEAPUAAACJAwAAAAA=&#10;" path="m515,l,670e" filled="f" strokecolor="#969696" strokeweight="1pt">
                  <v:stroke dashstyle="1 1"/>
                  <v:path arrowok="t" o:connecttype="custom" o:connectlocs="515,0;0,670" o:connectangles="0,0"/>
                </v:shape>
                <v:shape id="Freeform 15" o:spid="_x0000_s108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3ohMAA&#10;AADcAAAADwAAAGRycy9kb3ducmV2LnhtbERPS0sDMRC+C/0PYQRvdtZFil2bllLwcRDBtuB12Ew3&#10;S5PJssk+/PfmIHj8+N6b3eydGrmPbRAND8sCFEsdTCuNhvPp5f4JVEwkhlwQ1vDDEXbbxc2GKhMm&#10;+eLxmBqVQyRWpMGm1FWIsbbsKS5Dx5K5S+g9pQz7Bk1PUw73DsuiWKGnVnKDpY4PluvrcfAanHPI&#10;3/vP1fSB4zA8vvlXi6XWd7fz/hlU4jn9i//c70ZDuc5r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k3ohMAAAADcAAAADwAAAAAAAAAAAAAAAACYAgAAZHJzL2Rvd25y&#10;ZXYueG1sUEsFBgAAAAAEAAQA9QAAAIUDAAAAAA==&#10;" path="m515,l,670e" filled="f" strokecolor="#969696" strokeweight="1pt">
                  <v:stroke dashstyle="1 1"/>
                  <v:path arrowok="t" o:connecttype="custom" o:connectlocs="515,0;0,670" o:connectangles="0,0"/>
                </v:shape>
                <v:shape id="Freeform 16" o:spid="_x0000_s1081"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FNH8MA&#10;AADcAAAADwAAAGRycy9kb3ducmV2LnhtbESPX0sDMRDE34V+h7AF3+yehxR7Ni2lUPVBBFvB1+Wy&#10;Xg6TzXHJ/fHbG0HwcZiZ3zDb/eydGrmPbRANt6sCFEsdTCuNhvfL6eYeVEwkhlwQ1vDNEfa7xdWW&#10;KhMmeePxnBqVIRIr0mBT6irEWFv2FFehY8neZ+g9pSz7Bk1PU4Z7h2VRrNFTK3nBUsdHy/XXefAa&#10;nHPIH4fX9fSC4zDcPflHi6XW18v58AAq8Zz+w3/tZ6Oh3Gzg90w+Ar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FNH8MAAADcAAAADwAAAAAAAAAAAAAAAACYAgAAZHJzL2Rv&#10;d25yZXYueG1sUEsFBgAAAAAEAAQA9QAAAIgDAAAAAA==&#10;" path="m515,l,670e" filled="f" strokecolor="#969696" strokeweight="1pt">
                  <v:stroke dashstyle="1 1"/>
                  <v:path arrowok="t" o:connecttype="custom" o:connectlocs="515,0;0,670" o:connectangles="0,0"/>
                </v:shape>
              </v:group>
              <v:group id="Group 17" o:spid="_x0000_s1082"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gD0vcIAAADcAAAADwAAAGRycy9kb3ducmV2LnhtbERPy4rCMBTdC/5DuMLs&#10;NO2IIh1TERkHFyKoA8PsLs3tA5ub0sS2/r1ZCC4P573eDKYWHbWusqwgnkUgiDOrKy4U/F730xUI&#10;55E11pZJwYMcbNLxaI2Jtj2fqbv4QoQQdgkqKL1vEildVpJBN7MNceBy2xr0AbaF1C32IdzU8jOK&#10;ltJgxaGhxIZ2JWW3y90o+Omx387j7+54y3eP/+vi9HeMSamPybD9AuFp8G/xy33QCuZRmB/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YA9L3CAAAA3AAAAA8A&#10;AAAAAAAAAAAAAAAAqgIAAGRycy9kb3ducmV2LnhtbFBLBQYAAAAABAAEAPoAAACZAwAAAAA=&#10;">
                <v:shape id="Freeform 18" o:spid="_x0000_s108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zbA8MA&#10;AADcAAAADwAAAGRycy9kb3ducmV2LnhtbESPX0sDMRDE3wW/Q1jBN7vXKqWcTUspVH0Qwbbg63LZ&#10;Xo4mm+OS++O3N4Lg4zAzv2HW28k7NXAXmyAa5rMCFEsVTCO1hvPp8LACFROJIReENXxzhO3m9mZN&#10;pQmjfPJwTLXKEIklabAptSVirCx7irPQsmTvEjpPKcuuRtPRmOHe4aIoluipkbxgqeW95ep67L0G&#10;5xzy1+5jOb7j0PdPr/7F4kLr+7tp9wwq8ZT+w3/tN6PhsZjD75l8BHD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zbA8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084"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5FdMMA&#10;AADcAAAADwAAAGRycy9kb3ducmV2LnhtbESPX0sDMRDE34V+h7AF3+yepxS5Ni2lUPVBBKvg63LZ&#10;Xg6TzXHJ/fHbG0HwcZiZ3zDb/eydGrmPbRANt6sCFEsdTCuNho/3080DqJhIDLkgrOGbI+x3i6st&#10;VSZM8sbjOTUqQyRWpMGm1FWIsbbsKa5Cx5K9S+g9pSz7Bk1PU4Z7h2VRrNFTK3nBUsdHy/XXefAa&#10;nHPIn4fX9fSC4zDcP/lHi6XW18v5sAGVeE7/4b/2s9FwV5T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5FdMMAAADcAAAADwAAAAAAAAAAAAAAAACYAgAAZHJzL2Rv&#10;d25yZXYueG1sUEsFBgAAAAAEAAQA9QAAAIgDAAAAAA==&#10;" path="m515,l,670e" filled="f" strokecolor="#969696" strokeweight="1pt">
                  <v:stroke dashstyle="1 1"/>
                  <v:path arrowok="t" o:connecttype="custom" o:connectlocs="515,0;0,670" o:connectangles="0,0"/>
                </v:shape>
                <v:shape id="Freeform 20" o:spid="_x0000_s1085"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Lg78QA&#10;AADcAAAADwAAAGRycy9kb3ducmV2LnhtbESPS2vDMBCE74X8B7GF3pp1kxKCGyWEQB+HUmgS6HWx&#10;NpaJtDKW/Oi/rwqFHoeZ+YbZ7Cbv1MBdbIJoeJgXoFiqYBqpNZxPz/drUDGRGHJBWMM3R9htZzcb&#10;Kk0Y5ZOHY6pVhkgsSYNNqS0RY2XZU5yHliV7l9B5Sll2NZqOxgz3DhdFsUJPjeQFSy0fLFfXY+81&#10;OOeQv/Yfq/Edh75/fPUvFhda391O+ydQiaf0H/5rvxkNy2I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C4O/EAAAA3AAAAA8AAAAAAAAAAAAAAAAAmAIAAGRycy9k&#10;b3ducmV2LnhtbFBLBQYAAAAABAAEAPUAAACJAwAAAAA=&#10;" path="m515,l,670e" filled="f" strokecolor="#969696" strokeweight="1pt">
                  <v:stroke dashstyle="1 1"/>
                  <v:path arrowok="t" o:connecttype="custom" o:connectlocs="515,0;0,670" o:connectangles="0,0"/>
                </v:shape>
                <v:shape id="Freeform 21" o:spid="_x0000_s1086"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t4m8QA&#10;AADcAAAADwAAAGRycy9kb3ducmV2LnhtbESPS2vDMBCE74X8B7GF3pp10xCCGyWEQB+HUmgS6HWx&#10;NpaJtDKW/Oi/rwqFHoeZ+YbZ7Cbv1MBdbIJoeJgXoFiqYBqpNZxPz/drUDGRGHJBWMM3R9htZzcb&#10;Kk0Y5ZOHY6pVhkgsSYNNqS0RY2XZU5yHliV7l9B5Sll2NZqOxgz3DhdFsUJPjeQFSy0fLFfXY+81&#10;OOeQv/Yfq/Edh75fvvoXiwut726n/ROoxFP6D/+134yGx2I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3reJv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08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fdAMMA&#10;AADcAAAADwAAAGRycy9kb3ducmV2LnhtbESPX0sDMRDE34V+h7AF3+yeVYtcm5ZSqPogQqvg63LZ&#10;Xg6TzXHJ/fHbG0HwcZiZ3zCb3eSdGriLTRANt4sCFEsVTCO1ho/3480jqJhIDLkgrOGbI+y2s6sN&#10;lSaMcuLhnGqVIRJL0mBTakvEWFn2FBehZcneJXSeUpZdjaajMcO9w2VRrNBTI3nBUssHy9XXufca&#10;nHPIn/u31fiKQ9/fP/sni0utr+fTfg0q8ZT+w3/tF6PhrniA3zP5COD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fdAM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08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VDd8MA&#10;AADcAAAADwAAAGRycy9kb3ducmV2LnhtbESPX0sDMRDE3wW/Q1ihb3bPVg65Ni1FsPVBBKvg63LZ&#10;Xg6TzXHJ/fHbG0HwcZiZ3zDb/eydGrmPbRANd8sCFEsdTCuNho/3p9sHUDGRGHJBWMM3R9jvrq+2&#10;VJkwyRuP59SoDJFYkQabUlchxtqyp7gMHUv2LqH3lLLsGzQ9TRnuHa6KokRPreQFSx0/Wq6/zoPX&#10;4JxD/jy8ltMLjsNwf/JHiyutFzfzYQMq8Zz+w3/tZ6NhXZT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nVDd8MAAADcAAAADwAAAAAAAAAAAAAAAACYAgAAZHJzL2Rv&#10;d25yZXYueG1sUEsFBgAAAAAEAAQA9QAAAIgDAAAAAA==&#10;" path="m515,l,670e" filled="f" strokecolor="#969696" strokeweight="1pt">
                  <v:stroke dashstyle="1 1"/>
                  <v:path arrowok="t" o:connecttype="custom" o:connectlocs="515,0;0,670" o:connectangles="0,0"/>
                </v:shape>
              </v:group>
              <v:shape id="Freeform 24" o:spid="_x0000_s1089"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nm7MQA&#10;AADcAAAADwAAAGRycy9kb3ducmV2LnhtbESPS0sDQRCE70L+w9ABb6Y3UaJsMgkh4OMgQqKQa7PT&#10;7izO9Cw7sw//vSMIHouq+ora7ifv1MBdbIJoWC4KUCxVMI3UGj7eH28eQMVEYsgFYQ3fHGG/m11t&#10;qTRhlBMP51SrDJFYkgabUlsixsqyp7gILUv2PkPnKWXZ1Wg6GjPcO1wVxRo9NZIXLLV8tFx9nXuv&#10;wTmHfDm8rcdXHPr+7tk/WVxpfT2fDhtQiaf0H/5rvxgNt8U9/J7JRwB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55uzEAAAA3AAAAA8AAAAAAAAAAAAAAAAAmAIAAGRycy9k&#10;b3ducmV2LnhtbFBLBQYAAAAABAAEAPUAAACJAwAAAAA=&#10;" path="m515,l,670e" filled="f" strokecolor="#969696" strokeweight="1pt">
                <v:stroke dashstyle="1 1"/>
                <v:path arrowok="t" o:connecttype="custom" o:connectlocs="515,0;0,670" o:connectangles="0,0"/>
              </v:shape>
              <v:shape id="Freeform 25" o:spid="_x0000_s1090"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ZynsAA&#10;AADcAAAADwAAAGRycy9kb3ducmV2LnhtbERPS0sDMRC+C/6HMEJvdtYqRdampQhqD1JoK3gdNuNm&#10;MZksm+yj/745FHr8+N6rzeSdGriLTRANT/MCFEsVTCO1hp/Tx+MrqJhIDLkgrOHMETbr+7sVlSaM&#10;cuDhmGqVQySWpMGm1JaIsbLsKc5Dy5K5v9B5Shl2NZqOxhzuHS6KYomeGskNllp+t1z9H3uvwTmH&#10;/LvdL8dvHPr+5ct/WlxoPXuYtm+gEk/pJr66d0bDc5HX5jP5COD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KZynsAAAADcAAAADwAAAAAAAAAAAAAAAACYAgAAZHJzL2Rvd25y&#10;ZXYueG1sUEsFBgAAAAAEAAQA9QAAAIUDAAAAAA==&#10;" path="m515,l,670e" filled="f" strokecolor="#969696" strokeweight="1pt">
                <v:stroke dashstyle="1 1"/>
                <v:path arrowok="t" o:connecttype="custom" o:connectlocs="515,0;0,670" o:connectangles="0,0"/>
              </v:shape>
              <v:shape id="Freeform 26" o:spid="_x0000_s1091"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XBcQA&#10;AADcAAAADwAAAGRycy9kb3ducmV2LnhtbESPS0sDQRCE70L+w9ABb6Y3UYJuMgkh4OMgQqKQa7PT&#10;7izO9Cw7sw//vSMIHouq+ora7ifv1MBdbIJoWC4KUCxVMI3UGj7eH2/uQcVEYsgFYQ3fHGG/m11t&#10;qTRhlBMP51SrDJFYkgabUlsixsqyp7gILUv2PkPnKWXZ1Wg6GjPcO1wVxRo9NZIXLLV8tFx9nXuv&#10;wTmHfDm8rcdXHPr+7tk/WVxpfT2fDhtQiaf0H/5rvxgNt8UD/J7JRwB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q1wXEAAAA3AAAAA8AAAAAAAAAAAAAAAAAmAIAAGRycy9k&#10;b3ducmV2LnhtbFBLBQYAAAAABAAEAPUAAACJAwAAAAA=&#10;" path="m515,l,670e" filled="f" strokecolor="#969696" strokeweight="1pt">
                <v:stroke dashstyle="1 1"/>
                <v:path arrowok="t" o:connecttype="custom" o:connectlocs="515,0;0,670" o:connectangles="0,0"/>
              </v:shape>
              <v:shape id="Freeform 27" o:spid="_x0000_s1092"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noRcAA&#10;AADcAAAADwAAAGRycy9kb3ducmV2LnhtbERPS2sCMRC+F/ofwgi91VltkbIaRQp9HIqgLfQ6bMbN&#10;YjJZNtlH/31zEDx+fO/NbvJODdzFJoiGxbwAxVIF00it4ef77fEFVEwkhlwQ1vDHEXbb+7sNlSaM&#10;cuThlGqVQySWpMGm1JaIsbLsKc5Dy5K5c+g8pQy7Gk1HYw73DpdFsUJPjeQGSy2/Wq4up95rcM4h&#10;/+4Pq/ELh75//vDvFpdaP8ym/RpU4indxFf3p9HwtMjz85l8BHD7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wnoRcAAAADcAAAADwAAAAAAAAAAAAAAAACYAgAAZHJzL2Rvd25y&#10;ZXYueG1sUEsFBgAAAAAEAAQA9QAAAIUDAAAAAA==&#10;" path="m515,l,670e" filled="f" strokecolor="#969696" strokeweight="1pt">
                <v:stroke dashstyle="1 1"/>
                <v:path arrowok="t" o:connecttype="custom" o:connectlocs="515,0;0,670" o:connectangles="0,0"/>
              </v:shape>
              <v:shape id="Freeform 28" o:spid="_x0000_s1093"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UgB8MA&#10;AADcAAAADwAAAGRycy9kb3ducmV2LnhtbESPQWvCQBSE7wX/w/KE3upuIkhJXaUIYi8WatXzM/ua&#10;hGbfht1tTP59VxA8DjPzDbNcD7YVPfnQONaQzRQI4tKZhisNx+/tyyuIEJENto5Jw0gB1qvJ0xIL&#10;4678Rf0hViJBOBSooY6xK6QMZU0Ww8x1xMn7cd5iTNJX0ni8JrhtZa7UQlpsOC3U2NGmpvL38Gc1&#10;XPLP8aL8+bQbfW/3Ac+7SuVaP0+H9zcQkYb4CN/bH0bDPMvgdiYdAb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1UgB8MAAADcAAAADwAAAAAAAAAAAAAAAACYAgAAZHJzL2Rv&#10;d25yZXYueG1sUEsFBgAAAAAEAAQA9QAAAIgDAAAAAA==&#10;" path="m364,l,451e" filled="f" strokecolor="#969696" strokeweight="1pt">
                <v:stroke dashstyle="1 1"/>
                <v:path arrowok="t" o:connecttype="custom" o:connectlocs="364,0;0,451" o:connectangles="0,0"/>
              </v:shape>
              <v:group id="Group 29" o:spid="_x0000_s1094"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dZjMQAAADcAAAADwAAAGRycy9kb3ducmV2LnhtbESPQYvCMBSE78L+h/AW&#10;vGlaZRepRhFR8SDCVkG8PZpnW2xeShPb+u83wsIeh5n5hlmselOJlhpXWlYQjyMQxJnVJecKLufd&#10;aAbCeWSNlWVS8CIHq+XHYIGJth3/UJv6XAQIuwQVFN7XiZQuK8igG9uaOHh32xj0QTa51A12AW4q&#10;OYmib2mw5LBQYE2bgrJH+jQK9h1262m8bY+P++Z1O3+drseYlBp+9us5CE+9/w//tQ9awTSewP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dZjMQAAADcAAAA&#10;DwAAAAAAAAAAAAAAAACqAgAAZHJzL2Rvd25yZXYueG1sUEsFBgAAAAAEAAQA+gAAAJsDAAAAAA==&#10;">
                <v:shape id="Freeform 30" o:spid="_x0000_s1095"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t2MsMA&#10;AADcAAAADwAAAGRycy9kb3ducmV2LnhtbESPX0sDMRDE34V+h7BC3+xeWylybVpKQeuDCFbB1+Wy&#10;vRwmm+OS++O3N4Lg4zAzv2F2h8k7NXAXmyAalosCFEsVTCO1ho/3x7sHUDGRGHJBWMM3RzjsZzc7&#10;Kk0Y5Y2HS6pVhkgsSYNNqS0RY2XZU1yEliV719B5Sll2NZqOxgz3DldFsUFPjeQFSy2fLFdfl95r&#10;cM4hfx5fN+MLDn1/f/ZPFldaz2+n4xZU4in9h//az0bDermG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9t2Ms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096"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LuRsMA&#10;AADcAAAADwAAAGRycy9kb3ducmV2LnhtbESPS0sDQRCE70L+w9CCN9ObB0E2mYQQ0HgQwSh4bXY6&#10;O4szPcvO7MN/7wiCx6KqvqJ2h8k7NXAXmyAaFvMCFEsVTCO1ho/3x/sHUDGRGHJBWMM3RzjsZzc7&#10;Kk0Y5Y2HS6pVhkgsSYNNqS0RY2XZU5yHliV719B5Sll2NZqOxgz3DpdFsUFPjeQFSy2fLFdfl95r&#10;cM4hfx5fN+MLDn2/Pvsni0ut726n4xZU4in9h//az0bDarGG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DLuRs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097"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5L3cQA&#10;AADcAAAADwAAAGRycy9kb3ducmV2LnhtbESPX0sDMRDE34V+h7AF3+xeq5ZyNi2lUPVBBGvB1+Wy&#10;Xg6TzXHJ/fHbG0HwcZiZ3zDb/eSdGriLTRANy0UBiqUKppFaw+X9dLMBFROJIReENXxzhP1udrWl&#10;0oRR3ng4p1pliMSSNNiU2hIxVpY9xUVoWbL3GTpPKcuuRtPRmOHe4aoo1uipkbxgqeWj5err3HsN&#10;zjnkj8PrenzBoe/vnvyjxZXW1/Pp8AAq8ZT+w3/tZ6PhdnkPv2fyEcDd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S93EAAAA3AAAAA8AAAAAAAAAAAAAAAAAmAIAAGRycy9k&#10;b3ducmV2LnhtbFBLBQYAAAAABAAEAPUAAACJAwAAAAA=&#10;" path="m515,l,670e" filled="f" strokecolor="#969696" strokeweight="1pt">
                  <v:stroke dashstyle="1 1"/>
                  <v:path arrowok="t" o:connecttype="custom" o:connectlocs="515,0;0,670" o:connectangles="0,0"/>
                </v:shape>
                <v:shape id="Freeform 33" o:spid="_x0000_s109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zVqsQA&#10;AADcAAAADwAAAGRycy9kb3ducmV2LnhtbESPS2vDMBCE74X8B7GB3pp10mKCGyWEQh+HUmgS6HWx&#10;tpaptDKW/Oi/rwqFHoeZ+YbZHWbv1Mh9bINoWK8KUCx1MK00Gi7nx5stqJhIDLkgrOGbIxz2i6sd&#10;VSZM8s7jKTUqQyRWpMGm1FWIsbbsKa5Cx5K9z9B7Sln2DZqepgz3DjdFUaKnVvKCpY4fLNdfp8Fr&#10;cM4hfxzfyukVx2G4e/ZPFjdaXy/n4z2oxHP6D/+1X4yG23U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s1arEAAAA3AAAAA8AAAAAAAAAAAAAAAAAmAIAAGRycy9k&#10;b3ducmV2LnhtbFBLBQYAAAAABAAEAPUAAACJAwAAAAA=&#10;" path="m515,l,670e" filled="f" strokecolor="#969696" strokeweight="1pt">
                  <v:stroke dashstyle="1 1"/>
                  <v:path arrowok="t" o:connecttype="custom" o:connectlocs="515,0;0,670" o:connectangles="0,0"/>
                </v:shape>
                <v:shape id="Freeform 34" o:spid="_x0000_s109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BwMcQA&#10;AADcAAAADwAAAGRycy9kb3ducmV2LnhtbESPS0sDQRCE74L/YWghN9ObRJKwZhKC4OMgQqKQa7PT&#10;7izO9Cw7sw//vSMIHouq+oraHSbv1MBdbIJoWMwLUCxVMI3UGj7eH2+3oGIiMeSCsIZvjnDYX1/t&#10;qDRhlBMP51SrDJFYkgabUlsixsqypzgPLUv2PkPnKWXZ1Wg6GjPcO1wWxRo9NZIXLLX8YLn6Ovde&#10;g3MO+XJ8W4+vOPT93bN/srjUenYzHe9BJZ7Sf/iv/WI0rBY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gcDHEAAAA3AAAAA8AAAAAAAAAAAAAAAAAmAIAAGRycy9k&#10;b3ducmV2LnhtbFBLBQYAAAAABAAEAPUAAACJAwAAAAA=&#10;" path="m515,l,670e" filled="f" strokecolor="#969696" strokeweight="1pt">
                  <v:stroke dashstyle="1 1"/>
                  <v:path arrowok="t" o:connecttype="custom" o:connectlocs="515,0;0,670" o:connectangles="0,0"/>
                </v:shape>
                <v:shape id="Freeform 35" o:spid="_x0000_s1100"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kQ8AA&#10;AADcAAAADwAAAGRycy9kb3ducmV2LnhtbERPS2sCMRC+F/ofwgi91VltkbIaRQp9HIqgLfQ6bMbN&#10;YjJZNtlH/31zEDx+fO/NbvJODdzFJoiGxbwAxVIF00it4ef77fEFVEwkhlwQ1vDHEXbb+7sNlSaM&#10;cuThlGqVQySWpMGm1JaIsbLsKc5Dy5K5c+g8pQy7Gk1HYw73DpdFsUJPjeQGSy2/Wq4up95rcM4h&#10;/+4Pq/ELh75//vDvFpdaP8ym/RpU4indxFf3p9HwtMhr85l8BHD7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X/kQ8AAAADcAAAADwAAAAAAAAAAAAAAAACYAgAAZHJzL2Rvd25y&#10;ZXYueG1sUEsFBgAAAAAEAAQA9QAAAIUDAAAAAA==&#10;" path="m515,l,670e" filled="f" strokecolor="#969696" strokeweight="1pt">
                  <v:stroke dashstyle="1 1"/>
                  <v:path arrowok="t" o:connecttype="custom" o:connectlocs="515,0;0,670" o:connectangles="0,0"/>
                </v:shape>
              </v:group>
              <v:group id="Group 36" o:spid="_x0000_s1101"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uPL/cYAAADcAAAADwAAAGRycy9kb3ducmV2LnhtbESPT2vCQBTE70K/w/IK&#10;vZlNGiptmlVEaulBCmqh9PbIPpNg9m3Irvnz7V2h4HGYmd8w+Wo0jeipc7VlBUkUgyAurK65VPBz&#10;3M5fQTiPrLGxTAomcrBaPsxyzLQdeE/9wZciQNhlqKDyvs2kdEVFBl1kW+LgnWxn0AfZlVJ3OAS4&#10;aeRzHC+kwZrDQoUtbSoqzoeLUfA54LBOk49+dz5tpr/jy/fvLiGlnh7H9TsIT6O/h//bX1pBmrzB&#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y48v9xgAAANwA&#10;AAAPAAAAAAAAAAAAAAAAAKoCAABkcnMvZG93bnJldi54bWxQSwUGAAAAAAQABAD6AAAAnQMAAAAA&#10;">
                <v:shape id="Freeform 37" o:spid="_x0000_s1102"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Ui+MAA&#10;AADcAAAADwAAAGRycy9kb3ducmV2LnhtbERPS0sDMRC+C/0PYQRvdtZVSlmbllLwcRDBtuB12Ew3&#10;S5PJssk+/PfmIHj8+N6b3eydGrmPbRAND8sCFEsdTCuNhvPp5X4NKiYSQy4Ia/jhCLvt4mZDlQmT&#10;fPF4TI3KIRIr0mBT6irEWFv2FJehY8ncJfSeUoZ9g6anKYd7h2VRrNBTK7nBUscHy/X1OHgNzjnk&#10;7/3navrAcRie3vyrxVLru9t5/wwq8Zz+xX/ud6Phsczz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WUi+MAAAADcAAAADwAAAAAAAAAAAAAAAACYAgAAZHJzL2Rvd25y&#10;ZXYueG1sUEsFBgAAAAAEAAQA9QAAAIUDAAAAAA==&#10;" path="m515,l,670e" filled="f" strokecolor="#969696" strokeweight="1pt">
                  <v:stroke dashstyle="1 1"/>
                  <v:path arrowok="t" o:connecttype="custom" o:connectlocs="515,0;0,670" o:connectangles="0,0"/>
                </v:shape>
                <v:shape id="Freeform 38" o:spid="_x0000_s110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mHY8QA&#10;AADcAAAADwAAAGRycy9kb3ducmV2LnhtbESPS2vDMBCE74X8B7GB3pp13BKCGyWEQh+HUmgS6HWx&#10;tpaptDKW/Oi/rwqFHoeZ+YbZHWbv1Mh9bINoWK8KUCx1MK00Gi7nx5stqJhIDLkgrOGbIxz2i6sd&#10;VSZM8s7jKTUqQyRWpMGm1FWIsbbsKa5Cx5K9z9B7Sln2DZqepgz3Dsui2KCnVvKCpY4fLNdfp8Fr&#10;cM4hfxzfNtMrjsNw9+yfLJZaXy/n4z2oxHP6D/+1X4yG23IN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ph2PEAAAA3AAAAA8AAAAAAAAAAAAAAAAAmAIAAGRycy9k&#10;b3ducmV2LnhtbFBLBQYAAAAABAAEAPUAAACJAwAAAAA=&#10;" path="m515,l,670e" filled="f" strokecolor="#969696" strokeweight="1pt">
                  <v:stroke dashstyle="1 1"/>
                  <v:path arrowok="t" o:connecttype="custom" o:connectlocs="515,0;0,670" o:connectangles="0,0"/>
                </v:shape>
                <v:shape id="Freeform 39" o:spid="_x0000_s1104"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sZFMMA&#10;AADcAAAADwAAAGRycy9kb3ducmV2LnhtbESPX0sDMRDE34V+h7AF3+yepxS5Ni2lUPVBBKvg63LZ&#10;Xg6TzXHJ/fHbG0HwcZiZ3zDb/eydGrmPbRANt6sCFEsdTCuNho/3080DqJhIDLkgrOGbI+x3i6st&#10;VSZM8sbjOTUqQyRWpMGm1FWIsbbsKa5Cx5K9S+g9pSz7Bk1PU4Z7h2VRrNFTK3nBUsdHy/XXefAa&#10;nHPIn4fX9fSC4zDcP/lHi6XW18v5sAGVeE7/4b/2s9FwV5b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sZFMMAAADcAAAADwAAAAAAAAAAAAAAAACYAgAAZHJzL2Rv&#10;d25yZXYueG1sUEsFBgAAAAAEAAQA9QAAAIgDAAAAAA==&#10;" path="m515,l,670e" filled="f" strokecolor="#969696" strokeweight="1pt">
                  <v:stroke dashstyle="1 1"/>
                  <v:path arrowok="t" o:connecttype="custom" o:connectlocs="515,0;0,670" o:connectangles="0,0"/>
                </v:shape>
                <v:shape id="Freeform 40" o:spid="_x0000_s1105"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e8j8QA&#10;AADcAAAADwAAAGRycy9kb3ducmV2LnhtbESPS2vDMBCE74X8B7GB3pp1nBKKGyWEQB+HUmhS6HWx&#10;tpaptDKW/Oi/rwqFHoeZ+YbZHWbv1Mh9bINoWK8KUCx1MK00Gt4vDzd3oGIiMeSCsIZvjnDYL652&#10;VJkwyRuP59SoDJFYkQabUlchxtqyp7gKHUv2PkPvKWXZN2h6mjLcOyyLYoueWskLljo+Wa6/zoPX&#10;4JxD/ji+bqcXHIfh9sk/Wiy1vl7Ox3tQief0H/5rPxsNm3ID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3vI/EAAAA3AAAAA8AAAAAAAAAAAAAAAAAmAIAAGRycy9k&#10;b3ducmV2LnhtbFBLBQYAAAAABAAEAPUAAACJAwAAAAA=&#10;" path="m515,l,670e" filled="f" strokecolor="#969696" strokeweight="1pt">
                  <v:stroke dashstyle="1 1"/>
                  <v:path arrowok="t" o:connecttype="custom" o:connectlocs="515,0;0,670" o:connectangles="0,0"/>
                </v:shape>
                <v:shape id="Freeform 41" o:spid="_x0000_s110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4k+8QA&#10;AADcAAAADwAAAGRycy9kb3ducmV2LnhtbESPS2vDMBCE74X8B7GB3pp13BCKGyWEQB+HUmhS6HWx&#10;tpaptDKW/Oi/rwqFHoeZ+YbZHWbv1Mh9bINoWK8KUCx1MK00Gt4vDzd3oGIiMeSCsIZvjnDYL652&#10;VJkwyRuP59SoDJFYkQabUlchxtqyp7gKHUv2PkPvKWXZN2h6mjLcOyyLYoueWskLljo+Wa6/zoPX&#10;4JxD/ji+bqcXHIdh8+QfLZZaXy/n4z2oxHP6D/+1n42G23ID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eJPvEAAAA3AAAAA8AAAAAAAAAAAAAAAAAmAIAAGRycy9k&#10;b3ducmV2LnhtbFBLBQYAAAAABAAEAPUAAACJAwAAAAA=&#10;" path="m515,l,670e" filled="f" strokecolor="#969696" strokeweight="1pt">
                  <v:stroke dashstyle="1 1"/>
                  <v:path arrowok="t" o:connecttype="custom" o:connectlocs="515,0;0,670" o:connectangles="0,0"/>
                </v:shape>
                <v:shape id="Freeform 42" o:spid="_x0000_s1107"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KBYMMA&#10;AADcAAAADwAAAGRycy9kb3ducmV2LnhtbESPS0sEMRCE74L/IbTgze1x1EXGzS7LwqoHEfYBXptJ&#10;OxlMOsMk8/DfG0HwWFTVV9RqM3unRu5jG0TD7aIAxVIH00qj4Xza3zyCionEkAvCGr45wmZ9ebGi&#10;yoRJDjweU6MyRGJFGmxKXYUYa8ue4iJ0LNn7DL2nlGXfoOlpynDvsCyKJXpqJS9Y6nhnuf46Dl6D&#10;cw75Y/u+nN5wHIb7F/9ssdT6+mrePoFKPKf/8F/71Wi4Kx/g90w+Ar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RKBYMMAAADcAAAADwAAAAAAAAAAAAAAAACYAgAAZHJzL2Rv&#10;d25yZXYueG1sUEsFBgAAAAAEAAQA9QAAAIgDAAAAAA==&#10;" path="m515,l,670e" filled="f" strokecolor="#969696" strokeweight="1pt">
                  <v:stroke dashstyle="1 1"/>
                  <v:path arrowok="t" o:connecttype="custom" o:connectlocs="515,0;0,670" o:connectangles="0,0"/>
                </v:shape>
              </v:group>
            </v:group>
          </v:group>
        </w:pict>
      </w:r>
      <w:r>
        <w:rPr>
          <w:noProof/>
          <w:lang w:eastAsia="tr-TR"/>
        </w:rPr>
        <w:pict>
          <v:group id="Grup 246" o:spid="_x0000_s1108" style="position:absolute;margin-left:-6.7pt;margin-top:312.7pt;width:543.75pt;height:47.1pt;z-index:251657728" coordorigin="1080,7020"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">
            <v:shape id="Freeform 4" o:spid="_x0000_s1109" style="position:absolute;left:1122;top:7020;width:142;height:197;visibility:visible;mso-wrap-style:square;v-text-anchor:top" coordsize="142,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n1gcQA&#10;AADcAAAADwAAAGRycy9kb3ducmV2LnhtbESPQWvCQBSE70L/w/IKvemmaUklukoICF4Kxrb3Z/aZ&#10;BLNv091V03/vFgSPw8x8wyzXo+nFhZzvLCt4nSUgiGurO24UfH9tpnMQPiBr7C2Tgj/ysF49TZaY&#10;a3vlii770IgIYZ+jgjaEIZfS1y0Z9DM7EEfvaJ3BEKVrpHZ4jXDTyzRJMmmw47jQ4kBlS/VpfzYK&#10;PstCHnZvVlfZz+ZUp1nlfl2l1MvzWCxABBrDI3xvb7WC9P0D/s/EI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J9YHEAAAA3AAAAA8AAAAAAAAAAAAAAAAAmAIAAGRycy9k&#10;b3ducmV2LnhtbFBLBQYAAAAABAAEAPUAAACJAwAAAAA=&#10;" path="m142,l,197e" filled="f" strokecolor="#969696" strokeweight="1pt">
              <v:stroke dashstyle="1 1"/>
              <v:path arrowok="t" o:connecttype="custom" o:connectlocs="142,0;0,197" o:connectangles="0,0"/>
            </v:shape>
            <v:group id="Group 5" o:spid="_x0000_s1110" style="position:absolute;left:1080;top:7020;width:10286;height:704" coordorigin="1054,7115" coordsize="10286,7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1O5sIAAADcAAAADwAAAGRycy9kb3ducmV2LnhtbERPy4rCMBTdC/MP4Q64&#10;07S+GDpGERmHWYhgHRB3l+baFpub0sS2/r1ZCC4P571c96YSLTWutKwgHkcgiDOrS84V/J92oy8Q&#10;ziNrrCyTggc5WK8+BktMtO34SG3qcxFC2CWooPC+TqR0WUEG3djWxIG72sagD7DJpW6wC+GmkpMo&#10;WkiDJYeGAmvaFpTd0rtR8Ntht5nGP+3+dt0+Lqf54byPSanhZ7/5BuGp92/xy/2nFUxmYW0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j9TubCAAAA3AAAAA8A&#10;AAAAAAAAAAAAAAAAqgIAAGRycy9kb3ducmV2LnhtbFBLBQYAAAAABAAEAPoAAACZAwAAAAA=&#10;">
              <v:group id="Group 6" o:spid="_x0000_s1111"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7HrfcUAAADcAAAADwAAAGRycy9kb3ducmV2LnhtbESPT2vCQBTE74LfYXmC&#10;t7qJ/7DRVURUepBCtVB6e2SfSTD7NmTXJH77rlDwOMzMb5jVpjOlaKh2hWUF8SgCQZxaXXCm4Pty&#10;eFuAcB5ZY2mZFDzIwWbd760w0bblL2rOPhMBwi5BBbn3VSKlS3My6Ea2Ig7e1dYGfZB1JnWNbYCb&#10;Uo6jaC4NFhwWcqxol1N6O9+NgmOL7XYS75vT7bp7/F5mnz+nmJQaDrrtEoSnzr/C/+0PrWA8fYf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ex633FAAAA3AAA&#10;AA8AAAAAAAAAAAAAAAAAqgIAAGRycy9kb3ducmV2LnhtbFBLBQYAAAAABAAEAPoAAACcAwAAAAA=&#10;">
                <v:rect id="Rectangle 7" o:spid="_x0000_s1112"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ae+8MA&#10;AADcAAAADwAAAGRycy9kb3ducmV2LnhtbERPz2vCMBS+C/4P4Qm72XQdE+kaZYjCPGxgux12ezTP&#10;ttq8lCSr9b9fDoMdP77fxXYyvRjJ+c6ygsckBUFcW91xo+CzOizXIHxA1thbJgV38rDdzGcF5tre&#10;+ERjGRoRQ9jnqKANYcil9HVLBn1iB+LIna0zGCJ0jdQObzHc9DJL05U02HFsaHGgXUv1tfwxCr72&#10;3+PHJeuy41gfXbV/f7pfB1bqYTG9voAINIV/8Z/7TSvInuP8eCYeAb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kae+8MAAADcAAAADwAAAAAAAAAAAAAAAACYAgAAZHJzL2Rv&#10;d25yZXYueG1sUEsFBgAAAAAEAAQA9QAAAIgDAAAAAA==&#10;" filled="f" strokecolor="#009dc7" strokeweight=".21847mm">
                  <v:path arrowok="t"/>
                </v:rect>
                <v:rect id="Rectangle 8" o:spid="_x0000_s1113"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o7YMUA&#10;AADcAAAADwAAAGRycy9kb3ducmV2LnhtbESPT4vCMBTE74LfITxhb5raZUWqUUQU1sMu+O/g7dE8&#10;22rzUpJsrd9+s7DgcZiZ3zDzZWdq0ZLzlWUF41ECgji3uuJCwem4HU5B+ICssbZMCp7kYbno9+aY&#10;afvgPbWHUIgIYZ+hgjKEJpPS5yUZ9CPbEEfvap3BEKUrpHb4iHBTyzRJJtJgxXGhxIbWJeX3w49R&#10;cN5c2u9bWqW7Nt+54+br/XlvWKm3QbeagQjUhVf4v/2pFaQfY/g7E4+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CjtgxQAAANwAAAAPAAAAAAAAAAAAAAAAAJgCAABkcnMv&#10;ZG93bnJldi54bWxQSwUGAAAAAAQABAD1AAAAigMAAAAA&#10;" filled="f" strokecolor="#009dc7" strokeweight=".21847mm">
                  <v:path arrowok="t"/>
                </v:rect>
                <v:rect id="Rectangle 9" o:spid="_x0000_s1114"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ilF8UA&#10;AADcAAAADwAAAGRycy9kb3ducmV2LnhtbESPQWsCMRSE74X+h/AK3mrWiEVWo4go1IOFanvw9ti8&#10;7m7dvCxJuq7/vhEEj8PMfMPMl71tREc+1I41jIYZCOLCmZpLDV/H7esURIjIBhvHpOFKAZaL56c5&#10;5sZd+JO6QyxFgnDIUUMVY5tLGYqKLIaha4mT9+O8xZikL6XxeElw20iVZW/SYs1pocKW1hUV58Of&#10;1fC9OXUfv6pWu67Y+eNmP76eW9Z68NKvZiAi9fERvrffjQY1UXA7k46AX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2KUXxQAAANwAAAAPAAAAAAAAAAAAAAAAAJgCAABkcnMv&#10;ZG93bnJldi54bWxQSwUGAAAAAAQABAD1AAAAigMAAAAA&#10;" filled="f" strokecolor="#009dc7" strokeweight=".21847mm">
                  <v:path arrowok="t"/>
                </v:rect>
              </v:group>
              <v:group id="Group 10" o:spid="_x0000_s1115"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4BKSsQAAADcAAAADwAAAGRycy9kb3ducmV2LnhtbESPQYvCMBSE74L/ITxh&#10;b5pWUaQaRUSXPciCVVj29miebbF5KU1s67/fLAgeh5n5hllve1OJlhpXWlYQTyIQxJnVJecKrpfj&#10;eAnCeWSNlWVS8CQH281wsMZE247P1KY+FwHCLkEFhfd1IqXLCjLoJrYmDt7NNgZ9kE0udYNdgJtK&#10;TqNoIQ2WHBYKrGlfUHZPH0bBZ4fdbhYf2tP9tn/+XubfP6eYlPoY9bsVCE+9f4df7S+tYDqfwf+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4BKSsQAAADcAAAA&#10;DwAAAAAAAAAAAAAAAACqAgAAZHJzL2Rvd25yZXYueG1sUEsFBgAAAAAEAAQA+gAAAJsDAAAAAA==&#10;">
                <v:shape id="Freeform 11" o:spid="_x0000_s1116"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lYG8QA&#10;AADcAAAADwAAAGRycy9kb3ducmV2LnhtbESPS2vDMBCE74X8B7GB3pp1TBqKGyWEQB+HUmhS6HWx&#10;tpaptDKW/Oi/rwqFHoeZ+YbZHWbv1Mh9bINoWK8KUCx1MK00Gt4vDzd3oGIiMeSCsIZvjnDYL652&#10;VJkwyRuP59SoDJFYkQabUlchxtqyp7gKHUv2PkPvKWXZN2h6mjLcOyyLYoueWskLljo+Wa6/zoPX&#10;4JxD/ji+bqcXHIdh8+QfLZZaXy/n4z2oxHP6D/+1n42G8nYD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5WBv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117"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9gMQA&#10;AADcAAAADwAAAGRycy9kb3ducmV2LnhtbESPS2vDMBCE74X8B7GB3pp1TBOKGyWEQB+HUmhS6HWx&#10;tpaptDKW/Oi/rwqFHoeZ+YbZHWbv1Mh9bINoWK8KUCx1MK00Gt4vDzd3oGIiMeSCsIZvjnDYL652&#10;VJkwyRuP59SoDJFYkQabUlchxtqyp7gKHUv2PkPvKWXZN2h6mjLcOyyLYoueWskLljo+Wa6/zoPX&#10;4JxD/ji+bqcXHIfh9sk/Wiy1vl7Ox3tQief0H/5rPxsN5WYD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1/Y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11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dj98MA&#10;AADcAAAADwAAAGRycy9kb3ducmV2LnhtbESPX0vEMBDE3wW/Q1jBN29r0XLUyx3HwakPIngn+Lo0&#10;a1NMNqVJ//jtjSD4OMzMb5jNbvFOTTzELoiG21UBiqUJppNWw/v5eLMGFROJIReENXxzhN328mJD&#10;tQmzvPF0Sq3KEIk1abAp9TVibCx7iqvQs2TvMwyeUpZDi2agOcO9w7IoKvTUSV6w1PPBcvN1Gr0G&#10;5xzyx/61ml9wGse7J/9osdT6+mrZP4BKvKT/8F/72Wgo7yv4PZOPA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ydj98MAAADcAAAADwAAAAAAAAAAAAAAAACYAgAAZHJzL2Rv&#10;d25yZXYueG1sUEsFBgAAAAAEAAQA9QAAAIgDAAAAAA==&#10;" path="m515,l,670e" filled="f" strokecolor="#969696" strokeweight="1pt">
                  <v:stroke dashstyle="1 1"/>
                  <v:path arrowok="t" o:connecttype="custom" o:connectlocs="515,0;0,670" o:connectangles="0,0"/>
                </v:shape>
                <v:shape id="Freeform 14" o:spid="_x0000_s1119"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GbMQA&#10;AADcAAAADwAAAGRycy9kb3ducmV2LnhtbESPS0sDQRCE70L+w9CCN9ProomsmYQQ8HEQIYngtdlp&#10;dxZnepad2Yf/3hEEj0VVfUVtdrN3auQ+tkE03CwLUCx1MK00Gt7Pj9f3oGIiMeSCsIZvjrDbLi42&#10;VJkwyZHHU2pUhkisSINNqasQY23ZU1yGjiV7n6H3lLLsGzQ9TRnuHZZFsUJPreQFSx0fLNdfp8Fr&#10;cM4hf+zfVtMrjsNw++yfLJZaX13O+wdQief0H/5rvxgN5d0a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rxmzEAAAA3AAAAA8AAAAAAAAAAAAAAAAAmAIAAGRycy9k&#10;b3ducmV2LnhtbFBLBQYAAAAABAAEAPUAAACJAwAAAAA=&#10;" path="m515,l,670e" filled="f" strokecolor="#969696" strokeweight="1pt">
                  <v:stroke dashstyle="1 1"/>
                  <v:path arrowok="t" o:connecttype="custom" o:connectlocs="515,0;0,670" o:connectangles="0,0"/>
                </v:shape>
                <v:shape id="Freeform 15" o:spid="_x0000_s112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RSHsAA&#10;AADcAAAADwAAAGRycy9kb3ducmV2LnhtbERPS0sDMRC+C/0PYQRvdtZFS1mbllLwcRDBtuB12Ew3&#10;S5PJssk+/PfmIHj8+N6b3eydGrmPbRAND8sCFEsdTCuNhvPp5X4NKiYSQy4Ia/jhCLvt4mZDlQmT&#10;fPF4TI3KIRIr0mBT6irEWFv2FJehY8ncJfSeUoZ9g6anKYd7h2VRrNBTK7nBUscHy/X1OHgNzjnk&#10;7/3navrAcRge3/yrxVLru9t5/wwq8Zz+xX/ud6OhfMpr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fRSHsAAAADcAAAADwAAAAAAAAAAAAAAAACYAgAAZHJzL2Rvd25y&#10;ZXYueG1sUEsFBgAAAAAEAAQA9QAAAIUDAAAAAA==&#10;" path="m515,l,670e" filled="f" strokecolor="#969696" strokeweight="1pt">
                  <v:stroke dashstyle="1 1"/>
                  <v:path arrowok="t" o:connecttype="custom" o:connectlocs="515,0;0,670" o:connectangles="0,0"/>
                </v:shape>
                <v:shape id="Freeform 16" o:spid="_x0000_s1121"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j3hcQA&#10;AADcAAAADwAAAGRycy9kb3ducmV2LnhtbESPS0sDQRCE70L+w9CCN9ProiGumYQQ8HEQIYngtdlp&#10;dxZnepad2Yf/3hEEj0VVfUVtdrN3auQ+tkE03CwLUCx1MK00Gt7Pj9drUDGRGHJBWMM3R9htFxcb&#10;qkyY5MjjKTUqQyRWpMGm1FWIsbbsKS5Dx5K9z9B7Sln2DZqepgz3DsuiWKGnVvKCpY4Pluuv0+A1&#10;OOeQP/Zvq+kVx2G4ffZPFkutry7n/QOoxHP6D/+1X4yG8u4e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494XEAAAA3AAAAA8AAAAAAAAAAAAAAAAAmAIAAGRycy9k&#10;b3ducmV2LnhtbFBLBQYAAAAABAAEAPUAAACJAwAAAAA=&#10;" path="m515,l,670e" filled="f" strokecolor="#969696" strokeweight="1pt">
                  <v:stroke dashstyle="1 1"/>
                  <v:path arrowok="t" o:connecttype="custom" o:connectlocs="515,0;0,670" o:connectangles="0,0"/>
                </v:shape>
              </v:group>
              <v:group id="Group 17" o:spid="_x0000_s1122"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NPh6AwwAAANwAAAAP&#10;AAAAAAAAAAAAAAAAAKoCAABkcnMvZG93bnJldi54bWxQSwUGAAAAAAQABAD6AAAAmgMAAAAA&#10;">
                <v:shape id="Freeform 18" o:spid="_x0000_s112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IxPsMA&#10;AADcAAAADwAAAGRycy9kb3ducmV2LnhtbESPX0sDMRDE3wW/Q1jBN7vXoxxyNi1FUPtQBKvg63JZ&#10;L4fJ5rjk/vjtG0HwcZiZ3zDb/eKdmniIXRAN61UBiqUJppNWw8f70909qJhIDLkgrOGHI+x311db&#10;qk2Y5Y2nc2pVhkisSYNNqa8RY2PZU1yFniV7X2HwlLIcWjQDzRnuHZZFUaGnTvKCpZ4fLTff59Fr&#10;cM4hfx5eq/mE0zhuXvyzxVLr25vl8AAq8ZL+w3/to9FQVmv4PZOPAO4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IxPs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124"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CvScMA&#10;AADcAAAADwAAAGRycy9kb3ducmV2LnhtbESPX0sDMRDE3wW/Q9iCb3avRznkbFqKoPZBBFvB1+Wy&#10;Xg6TzXHJ/fHbG0HwcZiZ3zC7w+KdmniIXRANm3UBiqUJppNWw/vl8fYOVEwkhlwQ1vDNEQ7766sd&#10;1SbM8sbTObUqQyTWpMGm1NeIsbHsKa5Dz5K9zzB4SlkOLZqB5gz3DsuiqNBTJ3nBUs8Plpuv8+g1&#10;OOeQP46v1fyC0zhun/2TxVLrm9VyvAeVeEn/4b/2yWgoqxJ+z+Qjg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nCvScMAAADcAAAADwAAAAAAAAAAAAAAAACYAgAAZHJzL2Rv&#10;d25yZXYueG1sUEsFBgAAAAAEAAQA9QAAAIgDAAAAAA==&#10;" path="m515,l,670e" filled="f" strokecolor="#969696" strokeweight="1pt">
                  <v:stroke dashstyle="1 1"/>
                  <v:path arrowok="t" o:connecttype="custom" o:connectlocs="515,0;0,670" o:connectangles="0,0"/>
                </v:shape>
                <v:shape id="Freeform 20" o:spid="_x0000_s1125"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wK0sMA&#10;AADcAAAADwAAAGRycy9kb3ducmV2LnhtbESPX0vEMBDE3wW/Q1jBN29rlXLUyx3HwakPIngn+Lo0&#10;a1NMNqVJ//jtjSD4OMzMb5jNbvFOTTzELoiG21UBiqUJppNWw/v5eLMGFROJIReENXxzhN328mJD&#10;tQmzvPF0Sq3KEIk1abAp9TVibCx7iqvQs2TvMwyeUpZDi2agOcO9w7IoKvTUSV6w1PPBcvN1Gr0G&#10;5xzyx/61ml9wGsf7J/9osdT6+mrZP4BKvKT/8F/72Wgoqzv4PZOPA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TwK0sMAAADcAAAADwAAAAAAAAAAAAAAAACYAgAAZHJzL2Rv&#10;d25yZXYueG1sUEsFBgAAAAAEAAQA9QAAAIgDAAAAAA==&#10;" path="m515,l,670e" filled="f" strokecolor="#969696" strokeweight="1pt">
                  <v:stroke dashstyle="1 1"/>
                  <v:path arrowok="t" o:connecttype="custom" o:connectlocs="515,0;0,670" o:connectangles="0,0"/>
                </v:shape>
                <v:shape id="Freeform 21" o:spid="_x0000_s1126"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WSpsMA&#10;AADcAAAADwAAAGRycy9kb3ducmV2LnhtbESPX0sDMRDE3wW/Q1ihb3bPoxxyNi1FaPVBBKvg63JZ&#10;L4fJ5rjk/vTbG0HwcZiZ3zDb/eKdmniIXRANd+sCFEsTTCetho/34+09qJhIDLkgrOHCEfa766st&#10;1SbM8sbTObUqQyTWpMGm1NeIsbHsKa5Dz5K9rzB4SlkOLZqB5gz3DsuiqNBTJ3nBUs+Plpvv8+g1&#10;OOeQPw+v1fyC0zhunvzJYqn16mY5PIBKvKT/8F/72Wgoqw38nslHA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WSpsMAAADcAAAADwAAAAAAAAAAAAAAAACYAgAAZHJzL2Rv&#10;d25yZXYueG1sUEsFBgAAAAAEAAQA9QAAAIgDAAAAAA==&#10;" path="m515,l,670e" filled="f" strokecolor="#969696" strokeweight="1pt">
                  <v:stroke dashstyle="1 1"/>
                  <v:path arrowok="t" o:connecttype="custom" o:connectlocs="515,0;0,670" o:connectangles="0,0"/>
                </v:shape>
                <v:shape id="Freeform 22" o:spid="_x0000_s112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k3PcMA&#10;AADcAAAADwAAAGRycy9kb3ducmV2LnhtbESPX0vEMBDE3wW/Q1jBN29r0XLUyx3HwakPIngn+Lo0&#10;a1NMNqVJ//jtjSD4OMzMb5jNbvFOTTzELoiG21UBiqUJppNWw/v5eLMGFROJIReENXxzhN328mJD&#10;tQmzvPF0Sq3KEIk1abAp9TVibCx7iqvQs2TvMwyeUpZDi2agOcO9w7IoKvTUSV6w1PPBcvN1Gr0G&#10;5xzyx/61ml9wGse7J/9osdT6+mrZP4BKvKT/8F/72Wgoq3v4PZOPA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Zk3Pc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12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upSsMA&#10;AADcAAAADwAAAGRycy9kb3ducmV2LnhtbESPX0sDMRDE3wW/Q9iCb3avRznkbFqKoPZBBFvB1+Wy&#10;Xg6TzXHJ/fHbG0HwcZiZ3zC7w+KdmniIXRANm3UBiqUJppNWw/vl8fYOVEwkhlwQ1vDNEQ7766sd&#10;1SbM8sbTObUqQyTWpMGm1NeIsbHsKa5Dz5K9zzB4SlkOLZqB5gz3DsuiqNBTJ3nBUs8Plpuv8+g1&#10;OOeQP46v1fyC0zhun/2TxVLrm9VyvAeVeEn/4b/2yWgoqwp+z+Qjg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upSsMAAADcAAAADwAAAAAAAAAAAAAAAACYAgAAZHJzL2Rv&#10;d25yZXYueG1sUEsFBgAAAAAEAAQA9QAAAIgDAAAAAA==&#10;" path="m515,l,670e" filled="f" strokecolor="#969696" strokeweight="1pt">
                  <v:stroke dashstyle="1 1"/>
                  <v:path arrowok="t" o:connecttype="custom" o:connectlocs="515,0;0,670" o:connectangles="0,0"/>
                </v:shape>
              </v:group>
              <v:shape id="Freeform 24" o:spid="_x0000_s1129"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cM0cMA&#10;AADcAAAADwAAAGRycy9kb3ducmV2LnhtbESPX0vEMBDE3wW/Q1jBN29rkXrUyx3HwakPIngn+Lo0&#10;a1NMNqVJ//jtjSD4OMzMb5jNbvFOTTzELoiG21UBiqUJppNWw/v5eLMGFROJIReENXxzhN328mJD&#10;tQmzvPF0Sq3KEIk1abAp9TVibCx7iqvQs2TvMwyeUpZDi2agOcO9w7IoKvTUSV6w1PPBcvN1Gr0G&#10;5xzyx/61ml9wGse7J/9osdT6+mrZP4BKvKT/8F/72Wgoq3v4PZOPA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cM0cMAAADcAAAADwAAAAAAAAAAAAAAAACYAgAAZHJzL2Rv&#10;d25yZXYueG1sUEsFBgAAAAAEAAQA9QAAAIgDAAAAAA==&#10;" path="m515,l,670e" filled="f" strokecolor="#969696" strokeweight="1pt">
                <v:stroke dashstyle="1 1"/>
                <v:path arrowok="t" o:connecttype="custom" o:connectlocs="515,0;0,670" o:connectangles="0,0"/>
              </v:shape>
              <v:shape id="Freeform 25" o:spid="_x0000_s1130"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iYo8AA&#10;AADcAAAADwAAAGRycy9kb3ducmV2LnhtbERPS0sDMRC+C/0PYQre7KyLLLI2LUVo9SCCVfA6bKab&#10;pclk2WQf/ntzEDx+fO/tfvFOTTzELoiG+00BiqUJppNWw9fn8e4RVEwkhlwQ1vDDEfa71c2WahNm&#10;+eDpnFqVQyTWpMGm1NeIsbHsKW5Cz5K5Sxg8pQyHFs1Acw73DsuiqNBTJ7nBUs/PlpvrefQanHPI&#10;34f3an7DaRwfXvzJYqn17Xo5PIFKvKR/8Z/71Wgoq7w2n8lHAH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iYo8AAAADcAAAADwAAAAAAAAAAAAAAAACYAgAAZHJzL2Rvd25y&#10;ZXYueG1sUEsFBgAAAAAEAAQA9QAAAIUDAAAAAA==&#10;" path="m515,l,670e" filled="f" strokecolor="#969696" strokeweight="1pt">
                <v:stroke dashstyle="1 1"/>
                <v:path arrowok="t" o:connecttype="custom" o:connectlocs="515,0;0,670" o:connectangles="0,0"/>
              </v:shape>
              <v:shape id="Freeform 26" o:spid="_x0000_s1131"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Q9OMMA&#10;AADcAAAADwAAAGRycy9kb3ducmV2LnhtbESPX0vEMBDE3wW/Q1jBN29rkeLVyx3HwakPIngn+Lo0&#10;a1NMNqVJ//jtjSD4OMzMb5jNbvFOTTzELoiG21UBiqUJppNWw/v5eHMPKiYSQy4Ia/jmCLvt5cWG&#10;ahNmeePplFqVIRJr0mBT6mvE2Fj2FFehZ8neZxg8pSyHFs1Ac4Z7h2VRVOipk7xgqeeD5ebrNHoN&#10;zjnkj/1rNb/gNI53T/7RYqn19dWyfwCVeEn/4b/2s9FQVmv4PZOPA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NQ9OMMAAADcAAAADwAAAAAAAAAAAAAAAACYAgAAZHJzL2Rv&#10;d25yZXYueG1sUEsFBgAAAAAEAAQA9QAAAIgDAAAAAA==&#10;" path="m515,l,670e" filled="f" strokecolor="#969696" strokeweight="1pt">
                <v:stroke dashstyle="1 1"/>
                <v:path arrowok="t" o:connecttype="custom" o:connectlocs="515,0;0,670" o:connectangles="0,0"/>
              </v:shape>
              <v:shape id="Freeform 27" o:spid="_x0000_s1132"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cCeMAA&#10;AADcAAAADwAAAGRycy9kb3ducmV2LnhtbERPS0sDMRC+C/0PYQRvdtZFalmbllLwcRDBtuB12Ew3&#10;S5PJssk+/PfmIHj8+N6b3eydGrmPbRAND8sCFEsdTCuNhvPp5X4NKiYSQy4Ia/jhCLvt4mZDlQmT&#10;fPF4TI3KIRIr0mBT6irEWFv2FJehY8ncJfSeUoZ9g6anKYd7h2VRrNBTK7nBUscHy/X1OHgNzjnk&#10;7/3navrAcRge3/yrxVLru9t5/wwq8Zz+xX/ud6OhfMrz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DcCeMAAAADcAAAADwAAAAAAAAAAAAAAAACYAgAAZHJzL2Rvd25y&#10;ZXYueG1sUEsFBgAAAAAEAAQA9QAAAIUDAAAAAA==&#10;" path="m515,l,670e" filled="f" strokecolor="#969696" strokeweight="1pt">
                <v:stroke dashstyle="1 1"/>
                <v:path arrowok="t" o:connecttype="custom" o:connectlocs="515,0;0,670" o:connectangles="0,0"/>
              </v:shape>
              <v:shape id="Freeform 28" o:spid="_x0000_s1133"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vKOsQA&#10;AADcAAAADwAAAGRycy9kb3ducmV2LnhtbESPwWrDMBBE74X8g9hCbo0UH9LiRjahENJLAk2TnDfW&#10;1jaxVkZSHfvvq0Khx2Fm3jDrcrSdGMiH1rGG5UKBIK6cabnWcPrcPr2ACBHZYOeYNEwUoCxmD2vM&#10;jbvzBw3HWIsE4ZCjhibGPpcyVA1ZDAvXEyfvy3mLMUlfS+PxnuC2k5lSK2mx5bTQYE9vDVW347fV&#10;cM0O01X5y3k3+cHuA152tcq0nj+Om1cQkcb4H/5rvxsN2fMSfs+kIy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BryjrEAAAA3AAAAA8AAAAAAAAAAAAAAAAAmAIAAGRycy9k&#10;b3ducmV2LnhtbFBLBQYAAAAABAAEAPUAAACJAwAAAAA=&#10;" path="m364,l,451e" filled="f" strokecolor="#969696" strokeweight="1pt">
                <v:stroke dashstyle="1 1"/>
                <v:path arrowok="t" o:connecttype="custom" o:connectlocs="364,0;0,451" o:connectangles="0,0"/>
              </v:shape>
              <v:group id="Group 29" o:spid="_x0000_s1134"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3mzscUAAADcAAAADwAAAGRycy9kb3ducmV2LnhtbESPT2vCQBTE7wW/w/IE&#10;b3WTSKtEVxFR6UEK/gHx9sg+k2D2bciuSfz23UKhx2FmfsMsVr2pREuNKy0riMcRCOLM6pJzBZfz&#10;7n0GwnlkjZVlUvAiB6vl4G2BqbYdH6k9+VwECLsUFRTe16mULivIoBvbmjh4d9sY9EE2udQNdgFu&#10;KplE0ac0WHJYKLCmTUHZ4/Q0CvYddutJvG0Pj/vmdTt/fF8PMSk1GvbrOQhPvf8P/7W/tIJkm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d5s7HFAAAA3AAA&#10;AA8AAAAAAAAAAAAAAAAAqgIAAGRycy9kb3ducmV2LnhtbFBLBQYAAAAABAAEAPoAAACcAwAAAAA=&#10;">
                <v:shape id="Freeform 30" o:spid="_x0000_s1135"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WcD8QA&#10;AADcAAAADwAAAGRycy9kb3ducmV2LnhtbESPS0sDQRCE70L+w9CCN9PrKomsmYQQ8HEQIYngtdlp&#10;dxZnepad2Yf/3hEEj0VVfUVtdrN3auQ+tkE03CwLUCx1MK00Gt7Pj9f3oGIiMeSCsIZvjrDbLi42&#10;VJkwyZHHU2pUhkisSINNqasQY23ZU1yGjiV7n6H3lLLsGzQ9TRnuHZZFsUJPreQFSx0fLNdfp8Fr&#10;cM4hf+zfVtMrjsNw9+yfLJZaX13O+wdQief0H/5rvxgN5foW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lnA/EAAAA3AAAAA8AAAAAAAAAAAAAAAAAmAIAAGRycy9k&#10;b3ducmV2LnhtbFBLBQYAAAAABAAEAPUAAACJAwAAAAA=&#10;" path="m515,l,670e" filled="f" strokecolor="#969696" strokeweight="1pt">
                  <v:stroke dashstyle="1 1"/>
                  <v:path arrowok="t" o:connecttype="custom" o:connectlocs="515,0;0,670" o:connectangles="0,0"/>
                </v:shape>
                <v:shape id="Freeform 31" o:spid="_x0000_s1136"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wEe8QA&#10;AADcAAAADwAAAGRycy9kb3ducmV2LnhtbESPS2vDMBCE74X8B7GB3pp1TEiLGyWEQB+HUmhS6HWx&#10;tpaptDKW/Oi/rwqFHoeZ+YbZHWbv1Mh9bINoWK8KUCx1MK00Gt4vDzd3oGIiMeSCsIZvjnDYL652&#10;VJkwyRuP59SoDJFYkQabUlchxtqyp7gKHUv2PkPvKWXZN2h6mjLcOyyLYoueWskLljo+Wa6/zoPX&#10;4JxD/ji+bqcXHIdh8+QfLZZaXy/n4z2oxHP6D/+1n42G8nYD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MBHvEAAAA3AAAAA8AAAAAAAAAAAAAAAAAmAIAAGRycy9k&#10;b3ducmV2LnhtbFBLBQYAAAAABAAEAPUAAACJAwAAAAA=&#10;" path="m515,l,670e" filled="f" strokecolor="#969696" strokeweight="1pt">
                  <v:stroke dashstyle="1 1"/>
                  <v:path arrowok="t" o:connecttype="custom" o:connectlocs="515,0;0,670" o:connectangles="0,0"/>
                </v:shape>
                <v:shape id="Freeform 32" o:spid="_x0000_s1137"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Ch4MQA&#10;AADcAAAADwAAAGRycy9kb3ducmV2LnhtbESPS0sDQRCE70L+w9CCN9ProomsmYQQ8HEQIYngtdlp&#10;dxZnepad2Yf/3hEEj0VVfUVtdrN3auQ+tkE03CwLUCx1MK00Gt7Pj9f3oGIiMeSCsIZvjrDbLi42&#10;VJkwyZHHU2pUhkisSINNqasQY23ZU1yGjiV7n6H3lLLsGzQ9TRnuHZZFsUJPreQFSx0fLNdfp8Fr&#10;cM4hf+zfVtMrjsNw++yfLJZaX13O+wdQief0H/5rvxgN5foO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AoeDEAAAA3AAAAA8AAAAAAAAAAAAAAAAAmAIAAGRycy9k&#10;b3ducmV2LnhtbFBLBQYAAAAABAAEAPUAAACJAwAAAAA=&#10;" path="m515,l,670e" filled="f" strokecolor="#969696" strokeweight="1pt">
                  <v:stroke dashstyle="1 1"/>
                  <v:path arrowok="t" o:connecttype="custom" o:connectlocs="515,0;0,670" o:connectangles="0,0"/>
                </v:shape>
                <v:shape id="Freeform 33" o:spid="_x0000_s113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I/l8MA&#10;AADcAAAADwAAAGRycy9kb3ducmV2LnhtbESPX0vEMBDE3wW/Q1jBN29rkXrUyx3HwakPIngn+Lo0&#10;a1NMNqVJ//jtjSD4OMzMb5jNbvFOTTzELoiG21UBiqUJppNWw/v5eLMGFROJIReENXxzhN328mJD&#10;tQmzvPF0Sq3KEIk1abAp9TVibCx7iqvQs2TvMwyeUpZDi2agOcO9w7IoKvTUSV6w1PPBcvN1Gr0G&#10;5xzyx/61ml9wGse7J/9osdT6+mrZP4BKvKT/8F/72Wgo7yv4PZOPA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JI/l8MAAADcAAAADwAAAAAAAAAAAAAAAACYAgAAZHJzL2Rv&#10;d25yZXYueG1sUEsFBgAAAAAEAAQA9QAAAIgDAAAAAA==&#10;" path="m515,l,670e" filled="f" strokecolor="#969696" strokeweight="1pt">
                  <v:stroke dashstyle="1 1"/>
                  <v:path arrowok="t" o:connecttype="custom" o:connectlocs="515,0;0,670" o:connectangles="0,0"/>
                </v:shape>
                <v:shape id="Freeform 34" o:spid="_x0000_s113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6aDMQA&#10;AADcAAAADwAAAGRycy9kb3ducmV2LnhtbESPS2vDMBCE74X8B7GB3pp1TEmKGyWEQB+HUmhS6HWx&#10;tpaptDKW/Oi/rwqFHoeZ+YbZHWbv1Mh9bINoWK8KUCx1MK00Gt4vDzd3oGIiMeSCsIZvjnDYL652&#10;VJkwyRuP59SoDJFYkQabUlchxtqyp7gKHUv2PkPvKWXZN2h6mjLcOyyLYoOeWskLljo+Wa6/zoPX&#10;4JxD/ji+bqYXHIfh9sk/Wiy1vl7Ox3tQief0H/5rPxsN5XY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emgzEAAAA3AAAAA8AAAAAAAAAAAAAAAAAmAIAAGRycy9k&#10;b3ducmV2LnhtbFBLBQYAAAAABAAEAPUAAACJAwAAAAA=&#10;" path="m515,l,670e" filled="f" strokecolor="#969696" strokeweight="1pt">
                  <v:stroke dashstyle="1 1"/>
                  <v:path arrowok="t" o:connecttype="custom" o:connectlocs="515,0;0,670" o:connectangles="0,0"/>
                </v:shape>
                <v:shape id="Freeform 35" o:spid="_x0000_s1140"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EOfsAA&#10;AADcAAAADwAAAGRycy9kb3ducmV2LnhtbERPS0sDMRC+C/0PYQRvdtZFalmbllLwcRDBtuB12Ew3&#10;S5PJssk+/PfmIHj8+N6b3eydGrmPbRAND8sCFEsdTCuNhvPp5X4NKiYSQy4Ia/jhCLvt4mZDlQmT&#10;fPF4TI3KIRIr0mBT6irEWFv2FJehY8ncJfSeUoZ9g6anKYd7h2VRrNBTK7nBUscHy/X1OHgNzjnk&#10;7/3navrAcRge3/yrxVLru9t5/wwq8Zz+xX/ud6OhfMpr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kEOfsAAAADcAAAADwAAAAAAAAAAAAAAAACYAgAAZHJzL2Rvd25y&#10;ZXYueG1sUEsFBgAAAAAEAAQA9QAAAIUDAAAAAA==&#10;" path="m515,l,670e" filled="f" strokecolor="#969696" strokeweight="1pt">
                  <v:stroke dashstyle="1 1"/>
                  <v:path arrowok="t" o:connecttype="custom" o:connectlocs="515,0;0,670" o:connectangles="0,0"/>
                </v:shape>
              </v:group>
              <v:group id="Group 36" o:spid="_x0000_s1141"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0hwMYAAADcAAAADwAAAGRycy9kb3ducmV2LnhtbESPT2vCQBTE74LfYXmC&#10;t7qJ4p9GVxFR6UEK1ULp7ZF9JsHs25Bdk/jtu0LB4zAzv2FWm86UoqHaFZYVxKMIBHFqdcGZgu/L&#10;4W0BwnlkjaVlUvAgB5t1v7fCRNuWv6g5+0wECLsEFeTeV4mULs3JoBvZijh4V1sb9EHWmdQ1tgFu&#10;SjmOopk0WHBYyLGiXU7p7Xw3Co4ttttJvG9Ot+vu8XuZfv6cYlJqOOi2SxCeOv8K/7c/tILx/B2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Z3SHAxgAAANwA&#10;AAAPAAAAAAAAAAAAAAAAAKoCAABkcnMvZG93bnJldi54bWxQSwUGAAAAAAQABAD6AAAAnQMAAAAA&#10;">
                <v:shape id="Freeform 37" o:spid="_x0000_s1142"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JyX8AA&#10;AADcAAAADwAAAGRycy9kb3ducmV2LnhtbERPS0sDMRC+C/0PYQre7GwXKWVtWkqh6kEEW8HrsBk3&#10;S5PJssk+/PfmIHj8+N67w+ydGrmPbRAN61UBiqUOppVGw+f1/LAFFROJIReENfxwhMN+cbejyoRJ&#10;Pni8pEblEIkVabApdRVirC17iqvQsWTuO/SeUoZ9g6anKYd7h2VRbNBTK7nBUscny/XtMngNzjnk&#10;r+P7ZnrDcRgeX/yzxVLr++V8fAKVeE7/4j/3q9FQbv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eJyX8AAAADcAAAADwAAAAAAAAAAAAAAAACYAgAAZHJzL2Rvd25y&#10;ZXYueG1sUEsFBgAAAAAEAAQA9QAAAIUDAAAAAA==&#10;" path="m515,l,670e" filled="f" strokecolor="#969696" strokeweight="1pt">
                  <v:stroke dashstyle="1 1"/>
                  <v:path arrowok="t" o:connecttype="custom" o:connectlocs="515,0;0,670" o:connectangles="0,0"/>
                </v:shape>
                <v:shape id="Freeform 38" o:spid="_x0000_s114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7XxMMA&#10;AADcAAAADwAAAGRycy9kb3ducmV2LnhtbESPX0sDMRDE34V+h7AF3+xeDynlbFqK0OqDCLaCr8tl&#10;vRwmm+OS++O3N4Lg4zAzv2F2h9k7NXIf2yAa1qsCFEsdTCuNhvfr6W4LKiYSQy4Ia/jmCIf94mZH&#10;lQmTvPF4SY3KEIkVabApdRVirC17iqvQsWTvM/SeUpZ9g6anKcO9w7IoNuiplbxgqeNHy/XXZfAa&#10;nHPIH8fXzfSC4zDcP/mzxVLr2+V8fACVeE7/4b/2s9FQbt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q7XxM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144"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xJs8MA&#10;AADcAAAADwAAAGRycy9kb3ducmV2LnhtbESPX0sDMRDE34V+h7AF3+yeh5RyNi1FaPVBBKvg63LZ&#10;Xo4mm+OS++O3N4Lg4zAzv2G2+9k7NXIf2yAa7lcFKJY6mFYaDZ8fx7sNqJhIDLkgrOGbI+x3i5st&#10;VSZM8s7jOTUqQyRWpMGm1FWIsbbsKa5Cx5K9S+g9pSz7Bk1PU4Z7h2VRrNFTK3nBUsdPluvrefAa&#10;nHPIX4e39fSK4zA8PPuTxVLr2+V8eASVeE7/4b/2i9FQb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nxJs8MAAADcAAAADwAAAAAAAAAAAAAAAACYAgAAZHJzL2Rv&#10;d25yZXYueG1sUEsFBgAAAAAEAAQA9QAAAIgDAAAAAA==&#10;" path="m515,l,670e" filled="f" strokecolor="#969696" strokeweight="1pt">
                  <v:stroke dashstyle="1 1"/>
                  <v:path arrowok="t" o:connecttype="custom" o:connectlocs="515,0;0,670" o:connectangles="0,0"/>
                </v:shape>
                <v:shape id="Freeform 40" o:spid="_x0000_s1145"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sKMMA&#10;AADcAAAADwAAAGRycy9kb3ducmV2LnhtbESPX0sDMRDE34V+h7AF3+yep5RyNi2lUPVBBFvB1+Wy&#10;Xg6TzXHJ/fHbG0HwcZiZ3zDb/eydGrmPbRANt6sCFEsdTCuNhvfL6WYDKiYSQy4Ia/jmCPvd4mpL&#10;lQmTvPF4To3KEIkVabApdRVirC17iqvQsWTvM/SeUpZ9g6anKcO9w7Io1uiplbxgqeOj5frrPHgN&#10;zjnkj8PrenrBcRjun/yjxVLr6+V8eACVeE7/4b/2s9FQbu7g90w+Ar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sKMMAAADcAAAADwAAAAAAAAAAAAAAAACYAgAAZHJzL2Rv&#10;d25yZXYueG1sUEsFBgAAAAAEAAQA9QAAAIgDAAAAAA==&#10;" path="m515,l,670e" filled="f" strokecolor="#969696" strokeweight="1pt">
                  <v:stroke dashstyle="1 1"/>
                  <v:path arrowok="t" o:connecttype="custom" o:connectlocs="515,0;0,670" o:connectangles="0,0"/>
                </v:shape>
                <v:shape id="Freeform 41" o:spid="_x0000_s114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l0XMMA&#10;AADcAAAADwAAAGRycy9kb3ducmV2LnhtbESPX0sDMRDE34V+h7CCb3bPo5RyNi1FqPoggm2hr8tl&#10;vRwmm+OS++O3N4Lg4zAzv2G2+9k7NXIf2yAaHpYFKJY6mFYaDZfz8X4DKiYSQy4Ia/jmCPvd4mZL&#10;lQmTfPB4So3KEIkVabApdRVirC17isvQsWTvM/SeUpZ9g6anKcO9w7Io1uiplbxgqeMny/XXafAa&#10;nHPI18P7enrDcRhWL/7ZYqn13e18eASVeE7/4b/2q9FQblb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tl0XMMAAADcAAAADwAAAAAAAAAAAAAAAACYAgAAZHJzL2Rv&#10;d25yZXYueG1sUEsFBgAAAAAEAAQA9QAAAIgDAAAAAA==&#10;" path="m515,l,670e" filled="f" strokecolor="#969696" strokeweight="1pt">
                  <v:stroke dashstyle="1 1"/>
                  <v:path arrowok="t" o:connecttype="custom" o:connectlocs="515,0;0,670" o:connectangles="0,0"/>
                </v:shape>
                <v:shape id="Freeform 42" o:spid="_x0000_s1147"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XRx8MA&#10;AADcAAAADwAAAGRycy9kb3ducmV2LnhtbESPX0sDMRDE34V+h7AF3+yeh5ZyNi2lUPVBBFvB1+Wy&#10;Xg6TzXHJ/fHbG0HwcZiZ3zDb/eydGrmPbRANt6sCFEsdTCuNhvfL6WYDKiYSQy4Ia/jmCPvd4mpL&#10;lQmTvPF4To3KEIkVabApdRVirC17iqvQsWTvM/SeUpZ9g6anKcO9w7Io1uiplbxgqeOj5frrPHgN&#10;zjnkj8PrenrBcRjunvyjxVLr6+V8eACVeE7/4b/2s9FQbu7h90w+Ar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ZXRx8MAAADcAAAADwAAAAAAAAAAAAAAAACYAgAAZHJzL2Rv&#10;d25yZXYueG1sUEsFBgAAAAAEAAQA9QAAAIgDAAAAAA==&#10;" path="m515,l,670e" filled="f" strokecolor="#969696" strokeweight="1pt">
                  <v:stroke dashstyle="1 1"/>
                  <v:path arrowok="t" o:connecttype="custom" o:connectlocs="515,0;0,670" o:connectangles="0,0"/>
                </v:shape>
              </v:group>
            </v:group>
          </v:group>
        </w:pict>
      </w:r>
      <w:r>
        <w:rPr>
          <w:noProof/>
          <w:lang w:eastAsia="tr-TR"/>
        </w:rPr>
        <w:pict>
          <v:group id="Grup 206" o:spid="_x0000_s1148" style="position:absolute;margin-left:-6pt;margin-top:251.9pt;width:543.75pt;height:47.1pt;z-index:251656704" coordorigin="1080,7020"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">
            <v:shape id="Freeform 4" o:spid="_x0000_s1149" style="position:absolute;left:1122;top:7020;width:142;height:197;visibility:visible;mso-wrap-style:square;v-text-anchor:top" coordsize="142,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NMQcIA&#10;AADcAAAADwAAAGRycy9kb3ducmV2LnhtbESPQYvCMBSE78L+h/AW9qapXahLNYoIghfBqnt/Ns+2&#10;2Lx0k6zWf28EweMwM98ws0VvWnEl5xvLCsajBARxaXXDlYLjYT38AeEDssbWMim4k4fF/GMww1zb&#10;Gxd03YdKRAj7HBXUIXS5lL6syaAf2Y44emfrDIYoXSW1w1uEm1amSZJJgw3HhRo7WtVUXvb/RsF2&#10;tZSn3bfVRfa7vpRpVrg/Vyj19dkvpyAC9eEdfrU3WkGaTOB5Jh4BO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Y0xBwgAAANwAAAAPAAAAAAAAAAAAAAAAAJgCAABkcnMvZG93&#10;bnJldi54bWxQSwUGAAAAAAQABAD1AAAAhwMAAAAA&#10;" path="m142,l,197e" filled="f" strokecolor="#969696" strokeweight="1pt">
              <v:stroke dashstyle="1 1"/>
              <v:path arrowok="t" o:connecttype="custom" o:connectlocs="142,0;0,197" o:connectangles="0,0"/>
            </v:shape>
            <v:group id="Group 5" o:spid="_x0000_s1150" style="position:absolute;left:1080;top:7020;width:10286;height:704" coordorigin="1054,7115" coordsize="10286,7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6X9ybCAAAA3AAAAA8A&#10;AAAAAAAAAAAAAAAAqgIAAGRycy9kb3ducmV2LnhtbFBLBQYAAAAABAAEAPoAAACZAwAAAAA=&#10;">
              <v:group id="Group 6" o:spid="_x0000_s1151"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dtSvcYAAADcAAAADwAAAGRycy9kb3ducmV2LnhtbESPT2vCQBTE7wW/w/KE&#10;3uomkRabuoqIlh6kYCKU3h7ZZxLMvg3ZNX++fbdQ6HGYmd8w6+1oGtFT52rLCuJFBIK4sLrmUsEl&#10;Pz6tQDiPrLGxTAomcrDdzB7WmGo78Jn6zJciQNilqKDyvk2ldEVFBt3CtsTBu9rOoA+yK6XucAhw&#10;08gkil6kwZrDQoUt7SsqbtndKHgfcNgt40N/ul3303f+/Pl1ikmpx/m4ewPhafT/4b/2h1aQRK/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B21K9xgAAANwA&#10;AAAPAAAAAAAAAAAAAAAAAKoCAABkcnMvZG93bnJldi54bWxQSwUGAAAAAAQABAD6AAAAnQMAAAAA&#10;">
                <v:rect id="Rectangle 7" o:spid="_x0000_s1152"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wnO8EA&#10;AADcAAAADwAAAGRycy9kb3ducmV2LnhtbERPy4rCMBTdD/gP4QruxtQKw1CNIqKgCwd8Ldxdmmtb&#10;bW5KEmv9e7MQZnk47+m8M7VoyfnKsoLRMAFBnFtdcaHgdFx//4LwAVljbZkUvMjDfNb7mmKm7ZP3&#10;1B5CIWII+wwVlCE0mZQ+L8mgH9qGOHJX6wyGCF0htcNnDDe1TJPkRxqsODaU2NCypPx+eBgF59Wl&#10;/bulVbpt8607rnbj171hpQb9bjEBEagL/+KPe6MVpKM4P56JR0DO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sJzvBAAAA3AAAAA8AAAAAAAAAAAAAAAAAmAIAAGRycy9kb3du&#10;cmV2LnhtbFBLBQYAAAAABAAEAPUAAACGAwAAAAA=&#10;" filled="f" strokecolor="#009dc7" strokeweight=".21847mm">
                  <v:path arrowok="t"/>
                </v:rect>
                <v:rect id="Rectangle 8" o:spid="_x0000_s1153"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CCoMUA&#10;AADcAAAADwAAAGRycy9kb3ducmV2LnhtbESPQWvCQBSE7wX/w/KE3uomKZQS3QQRBT1UqLYHb4/s&#10;M4lm34bdbYz/3i0Uehxm5htmUY6mEwM531pWkM4SEMSV1S3XCr6Om5d3ED4ga+wsk4I7eSiLydMC&#10;c21v/EnDIdQiQtjnqKAJoc+l9FVDBv3M9sTRO1tnMETpaqkd3iLcdDJLkjdpsOW40GBPq4aq6+HH&#10;KPhen4b9JWuz3VDt3HH98Xq/9qzU83RczkEEGsN/+K+91QqyNIXfM/EIy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YIKgxQAAANwAAAAPAAAAAAAAAAAAAAAAAJgCAABkcnMv&#10;ZG93bnJldi54bWxQSwUGAAAAAAQABAD1AAAAigMAAAAA&#10;" filled="f" strokecolor="#009dc7" strokeweight=".21847mm">
                  <v:path arrowok="t"/>
                </v:rect>
                <v:rect id="Rectangle 9" o:spid="_x0000_s1154"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Ic18UA&#10;AADcAAAADwAAAGRycy9kb3ducmV2LnhtbESPQWsCMRSE7wX/Q3hCbzVrCqWsRhFR0EMFtT14e2ye&#10;u6ublyVJ1/Xfm4LQ4zAz3zDTeW8b0ZEPtWMN41EGgrhwpuZSw/dx/fYJIkRkg41j0nCnAPPZ4GWK&#10;uXE33lN3iKVIEA45aqhibHMpQ1GRxTByLXHyzs5bjEn6UhqPtwS3jVRZ9iEt1pwWKmxpWVFxPfxa&#10;DT+rU7e7qFptu2Lrj6uv9/u1Za1fh/1iAiJSH//Dz/bGaFBjBX9n0hGQs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shzXxQAAANwAAAAPAAAAAAAAAAAAAAAAAJgCAABkcnMv&#10;ZG93bnJldi54bWxQSwUGAAAAAAQABAD1AAAAigMAAAAA&#10;" filled="f" strokecolor="#009dc7" strokeweight=".21847mm">
                  <v:path arrowok="t"/>
                </v:rect>
              </v:group>
              <v:group id="Group 10" o:spid="_x0000_s1155"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erzisQAAADcAAAADwAAAGRycy9kb3ducmV2LnhtbESPQYvCMBSE78L+h/AW&#10;vGlaZRepRhFR8SDCVkG8PZpnW2xeShPb+u83wsIeh5n5hlmselOJlhpXWlYQjyMQxJnVJecKLufd&#10;aAbCeWSNlWVS8CIHq+XHYIGJth3/UJv6XAQIuwQVFN7XiZQuK8igG9uaOHh32xj0QTa51A12AW4q&#10;OYmib2mw5LBQYE2bgrJH+jQK9h1262m8bY+P++Z1O3+drseYlBp+9us5CE+9/w//tQ9awSSewv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erzisQAAADcAAAA&#10;DwAAAAAAAAAAAAAAAACqAgAAZHJzL2Rvd25yZXYueG1sUEsFBgAAAAAEAAQA+gAAAJsDAAAAAA==&#10;">
                <v:shape id="Freeform 11" o:spid="_x0000_s1156"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Ph28MA&#10;AADcAAAADwAAAGRycy9kb3ducmV2LnhtbESPX0sDMRDE34V+h7AF3+xej1LkbFqK0OqDCLaCr8tl&#10;vRwmm+OS++O3N4Lg4zAzv2F2h9k7NXIf2yAa1qsCFEsdTCuNhvfr6e4eVEwkhlwQ1vDNEQ77xc2O&#10;KhMmeePxkhqVIRIr0mBT6irEWFv2FFehY8neZ+g9pSz7Bk1PU4Z7h2VRbNFTK3nBUsePluuvy+A1&#10;OOeQP46v2+kFx2HYPPmzxVLr2+V8fACVeE7/4b/2s9FQr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tPh28MAAADcAAAADwAAAAAAAAAAAAAAAACYAgAAZHJzL2Rv&#10;d25yZXYueG1sUEsFBgAAAAAEAAQA9QAAAIgDAAAAAA==&#10;" path="m515,l,670e" filled="f" strokecolor="#969696" strokeweight="1pt">
                  <v:stroke dashstyle="1 1"/>
                  <v:path arrowok="t" o:connecttype="custom" o:connectlocs="515,0;0,670" o:connectangles="0,0"/>
                </v:shape>
                <v:shape id="Freeform 12" o:spid="_x0000_s1157"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9EQMQA&#10;AADcAAAADwAAAGRycy9kb3ducmV2LnhtbESPS2vDMBCE74X8B7GB3pp1TBuCGyWEQh+HUmgS6HWx&#10;tpaptDKW/Oi/rwqFHoeZ+YbZHWbv1Mh9bINoWK8KUCx1MK00Gi7nx5stqJhIDLkgrOGbIxz2i6sd&#10;VSZM8s7jKTUqQyRWpMGm1FWIsbbsKa5Cx5K9z9B7Sln2DZqepgz3Dsui2KCnVvKCpY4fLNdfp8Fr&#10;cM4hfxzfNtMrjsNw++yfLJZaXy/n4z2oxHP6D/+1X4yGcn0H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fRE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15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3aN8MA&#10;AADcAAAADwAAAGRycy9kb3ducmV2LnhtbESPX0sDMRDE3wW/Q1jBN7vXoxxyNi1FUPtQBKvg63JZ&#10;L4fJ5rjk/vjtG0HwcZiZ3zDb/eKdmniIXRAN61UBiqUJppNWw8f70909qJhIDLkgrOGHI+x311db&#10;qk2Y5Y2nc2pVhkisSYNNqa8RY2PZU1yFniV7X2HwlLIcWjQDzRnuHZZFUaGnTvKCpZ4fLTff59Fr&#10;cM4hfx5eq/mE0zhuXvyzxVLr25vl8AAq8ZL+w3/to9FQriv4PZOPAO4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3aN8MAAADcAAAADwAAAAAAAAAAAAAAAACYAgAAZHJzL2Rv&#10;d25yZXYueG1sUEsFBgAAAAAEAAQA9QAAAIgDAAAAAA==&#10;" path="m515,l,670e" filled="f" strokecolor="#969696" strokeweight="1pt">
                  <v:stroke dashstyle="1 1"/>
                  <v:path arrowok="t" o:connecttype="custom" o:connectlocs="515,0;0,670" o:connectangles="0,0"/>
                </v:shape>
                <v:shape id="Freeform 14" o:spid="_x0000_s1159"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F/rMQA&#10;AADcAAAADwAAAGRycy9kb3ducmV2LnhtbESPS2vDMBCE74X8B7GB3pp1TEmDGyWEQh+HUmgS6HWx&#10;tpaptDKW/Oi/rwqFHoeZ+YbZHWbv1Mh9bINoWK8KUCx1MK00Gi7nx5stqJhIDLkgrOGbIxz2i6sd&#10;VSZM8s7jKTUqQyRWpMGm1FWIsbbsKa5Cx5K9z9B7Sln2DZqepgz3Dsui2KCnVvKCpY4fLNdfp8Fr&#10;cM4hfxzfNtMrjsNw++yfLJZaXy/n4z2oxHP6D/+1X4yGcn0H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4Bf6zEAAAA3AAAAA8AAAAAAAAAAAAAAAAAmAIAAGRycy9k&#10;b3ducmV2LnhtbFBLBQYAAAAABAAEAPUAAACJAwAAAAA=&#10;" path="m515,l,670e" filled="f" strokecolor="#969696" strokeweight="1pt">
                  <v:stroke dashstyle="1 1"/>
                  <v:path arrowok="t" o:connecttype="custom" o:connectlocs="515,0;0,670" o:connectangles="0,0"/>
                </v:shape>
                <v:shape id="Freeform 15" o:spid="_x0000_s116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7r3sAA&#10;AADcAAAADwAAAGRycy9kb3ducmV2LnhtbERPS0sDMRC+C/6HMII3O9tFiqxNSym0ehDBttDrsBk3&#10;S5PJssk+/PfmIHj8+N7r7eydGrmPbRANy0UBiqUOppVGw+V8eHoBFROJIReENfxwhO3m/m5NlQmT&#10;fPF4So3KIRIr0mBT6irEWFv2FBehY8ncd+g9pQz7Bk1PUw73DsuiWKGnVnKDpY73luvbafAanHPI&#10;193navrAcRie3/zRYqn148O8ewWVeE7/4j/3u9FQLvPafCYfAdz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57r3sAAAADcAAAADwAAAAAAAAAAAAAAAACYAgAAZHJzL2Rvd25y&#10;ZXYueG1sUEsFBgAAAAAEAAQA9QAAAIUDAAAAAA==&#10;" path="m515,l,670e" filled="f" strokecolor="#969696" strokeweight="1pt">
                  <v:stroke dashstyle="1 1"/>
                  <v:path arrowok="t" o:connecttype="custom" o:connectlocs="515,0;0,670" o:connectangles="0,0"/>
                </v:shape>
                <v:shape id="Freeform 16" o:spid="_x0000_s1161"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JORcQA&#10;AADcAAAADwAAAGRycy9kb3ducmV2LnhtbESPS2vDMBCE74X8B7GB3pp1TAmNGyWEQh+HUmgS6HWx&#10;tpaptDKW/Oi/rwqFHoeZ+YbZHWbv1Mh9bINoWK8KUCx1MK00Gi7nx5s7UDGRGHJBWMM3RzjsF1c7&#10;qkyY5J3HU2pUhkisSINNqasQY23ZU1yFjiV7n6H3lLLsGzQ9TRnuHZZFsUFPreQFSx0/WK6/ToPX&#10;4JxD/ji+baZXHIfh9tk/WSy1vl7Ox3tQief0H/5rvxgN5Xo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STkXEAAAA3AAAAA8AAAAAAAAAAAAAAAAAmAIAAGRycy9k&#10;b3ducmV2LnhtbFBLBQYAAAAABAAEAPUAAACJAwAAAAA=&#10;" path="m515,l,670e" filled="f" strokecolor="#969696" strokeweight="1pt">
                  <v:stroke dashstyle="1 1"/>
                  <v:path arrowok="t" o:connecttype="custom" o:connectlocs="515,0;0,670" o:connectangles="0,0"/>
                </v:shape>
              </v:group>
              <v:group id="Group 17" o:spid="_x0000_s1162"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tUp0DCAAAA3AAAAA8A&#10;AAAAAAAAAAAAAAAAqgIAAGRycy9kb3ducmV2LnhtbFBLBQYAAAAABAAEAPoAAACZAwAAAAA=&#10;">
                <v:shape id="Freeform 18" o:spid="_x0000_s116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iI/sMA&#10;AADcAAAADwAAAGRycy9kb3ducmV2LnhtbESPX0sDMRDE34V+h7CCb3avRylyNi1FqPZBBKvg63LZ&#10;Xo4mm+OS++O3N4Lg4zAzv2G2+9k7NXIf2yAaVssCFEsdTCuNhs+P4/0DqJhIDLkgrOGbI+x3i5st&#10;VSZM8s7jOTUqQyRWpMGm1FWIsbbsKS5Dx5K9S+g9pSz7Bk1PU4Z7h2VRbNBTK3nBUsdPluvrefAa&#10;nHPIX4e3zfSK4zCsX/yzxVLru9v58Agq8Zz+w3/tk9FQli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iI/s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164"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oWicIA&#10;AADcAAAADwAAAGRycy9kb3ducmV2LnhtbESPS0sEMRCE74L/IbTgze0xyCLjZpdlwcdBBHcFr82k&#10;nQybdIZJ5uG/N4Lgsaiqr6jNbgleTTykLoqB21UFiqWJtpPWwMfp8eYeVMoklnwUNvDNCXbby4sN&#10;1TbO8s7TMbeqQCTVZMDl3NeIqXEcKK1iz1K8rzgEykUOLdqB5gIPHnVVrTFQJ2XBUc8Hx835OAYD&#10;3nvkz/3ben7FaRzvnsOTQ23M9dWyfwCVecn/4b/2izWgtYbfM+UI4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GhaJwgAAANwAAAAPAAAAAAAAAAAAAAAAAJgCAABkcnMvZG93&#10;bnJldi54bWxQSwUGAAAAAAQABAD1AAAAhwMAAAAA&#10;" path="m515,l,670e" filled="f" strokecolor="#969696" strokeweight="1pt">
                  <v:stroke dashstyle="1 1"/>
                  <v:path arrowok="t" o:connecttype="custom" o:connectlocs="515,0;0,670" o:connectangles="0,0"/>
                </v:shape>
                <v:shape id="Freeform 20" o:spid="_x0000_s1165"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azEsMA&#10;AADcAAAADwAAAGRycy9kb3ducmV2LnhtbESPX0sDMRDE34V+h7AF3+yepxS5Ni2lUPVBBKvg63LZ&#10;Xg6TzXHJ/fHbG0HwcZiZ3zDb/eydGrmPbRANt6sCFEsdTCuNho/3080DqJhIDLkgrOGbI+x3i6st&#10;VSZM8sbjOTUqQyRWpMGm1FWIsbbsKa5Cx5K9S+g9pSz7Bk1PU4Z7h2VRrNFTK3nBUsdHy/XXefAa&#10;nHPIn4fX9fSC4zDcP/lHi6XW18v5sAGVeE7/4b/2s9FQlnf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1azEsMAAADcAAAADwAAAAAAAAAAAAAAAACYAgAAZHJzL2Rv&#10;d25yZXYueG1sUEsFBgAAAAAEAAQA9QAAAIgDAAAAAA==&#10;" path="m515,l,670e" filled="f" strokecolor="#969696" strokeweight="1pt">
                  <v:stroke dashstyle="1 1"/>
                  <v:path arrowok="t" o:connecttype="custom" o:connectlocs="515,0;0,670" o:connectangles="0,0"/>
                </v:shape>
                <v:shape id="Freeform 21" o:spid="_x0000_s1166"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8rZsMA&#10;AADcAAAADwAAAGRycy9kb3ducmV2LnhtbESPX0sDMRDE34V+h7AF3+yeRylyNi1FaPVBBKvg63LZ&#10;Xo4mm+OS++O3N4Lg4zAzv2G2+9k7NXIf2yAa7lcFKJY6mFYaDZ8fx7sHUDGRGHJBWMM3R9jvFjdb&#10;qkyY5J3Hc2pUhkisSINNqasQY23ZU1yFjiV7l9B7Sln2DZqepgz3Dsui2KCnVvKCpY6fLNfX8+A1&#10;OOeQvw5vm+kVx2FYP/uTxVLr2+V8eASVeE7/4b/2i9FQlm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L8rZsMAAADcAAAADwAAAAAAAAAAAAAAAACYAgAAZHJzL2Rv&#10;d25yZXYueG1sUEsFBgAAAAAEAAQA9QAAAIgDAAAAAA==&#10;" path="m515,l,670e" filled="f" strokecolor="#969696" strokeweight="1pt">
                  <v:stroke dashstyle="1 1"/>
                  <v:path arrowok="t" o:connecttype="custom" o:connectlocs="515,0;0,670" o:connectangles="0,0"/>
                </v:shape>
                <v:shape id="Freeform 22" o:spid="_x0000_s116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O/cMA&#10;AADcAAAADwAAAGRycy9kb3ducmV2LnhtbESPX0sDMRDE34V+h7AF3+yehxa5Ni2lUPVBBKvg63LZ&#10;Xg6TzXHJ/fHbG0HwcZiZ3zDb/eydGrmPbRANt6sCFEsdTCuNho/3080DqJhIDLkgrOGbI+x3i6st&#10;VSZM8sbjOTUqQyRWpMGm1FWIsbbsKa5Cx5K9S+g9pSz7Bk1PU4Z7h2VRrNFTK3nBUsdHy/XXefAa&#10;nHPIn4fX9fSC4zDcPflHi6XW18v5sAGVeE7/4b/2s9FQlvf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OO/c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16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EQisMA&#10;AADcAAAADwAAAGRycy9kb3ducmV2LnhtbESPX0sDMRDE3wW/Q9iCb3avRznkbFqKoPZBBFvB1+Wy&#10;Xg6TzXHJ/fHbG0HwcZiZ3zC7w+KdmniIXRANm3UBiqUJppNWw/vl8fYOVEwkhlwQ1vDNEQ7766sd&#10;1SbM8sbTObUqQyTWpMGm1NeIsbHsKa5Dz5K9zzB4SlkOLZqB5gz3DsuiqNBTJ3nBUs8Plpuv8+g1&#10;OOeQP46v1fyC0zhun/2TxVLrm9VyvAeVeEn/4b/2yWgoywp+z+Qjg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yEQisMAAADcAAAADwAAAAAAAAAAAAAAAACYAgAAZHJzL2Rv&#10;d25yZXYueG1sUEsFBgAAAAAEAAQA9QAAAIgDAAAAAA==&#10;" path="m515,l,670e" filled="f" strokecolor="#969696" strokeweight="1pt">
                  <v:stroke dashstyle="1 1"/>
                  <v:path arrowok="t" o:connecttype="custom" o:connectlocs="515,0;0,670" o:connectangles="0,0"/>
                </v:shape>
              </v:group>
              <v:shape id="Freeform 24" o:spid="_x0000_s1169"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21EcMA&#10;AADcAAAADwAAAGRycy9kb3ducmV2LnhtbESPX0sDMRDE34V+h7AF3+yeh1S5Ni2lUPVBBKvg63LZ&#10;Xg6TzXHJ/fHbG0HwcZiZ3zDb/eydGrmPbRANt6sCFEsdTCuNho/3080DqJhIDLkgrOGbI+x3i6st&#10;VSZM8sbjOTUqQyRWpMGm1FWIsbbsKa5Cx5K9S+g9pSz7Bk1PU4Z7h2VRrNFTK3nBUsdHy/XXefAa&#10;nHPIn4fX9fSC4zDcPflHi6XW18v5sAGVeE7/4b/2s9FQlvf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G21EcMAAADcAAAADwAAAAAAAAAAAAAAAACYAgAAZHJzL2Rv&#10;d25yZXYueG1sUEsFBgAAAAAEAAQA9QAAAIgDAAAAAA==&#10;" path="m515,l,670e" filled="f" strokecolor="#969696" strokeweight="1pt">
                <v:stroke dashstyle="1 1"/>
                <v:path arrowok="t" o:connecttype="custom" o:connectlocs="515,0;0,670" o:connectangles="0,0"/>
              </v:shape>
              <v:shape id="Freeform 25" o:spid="_x0000_s1170"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IhY8AA&#10;AADcAAAADwAAAGRycy9kb3ducmV2LnhtbERPS0sDMRC+C/6HMII3d9ZFiqxNSxG0PYhgW/A6bMbN&#10;YjJZNtlH/31zEDx+fO/1dvFOTTzELoiGx6IExdIE00mr4Xx6e3gGFROJIReENVw4wnZze7Om2oRZ&#10;vng6plblEIk1abAp9TVibCx7ikXoWTL3EwZPKcOhRTPQnMO9w6osV+ipk9xgqedXy83vcfQanHPI&#10;37vP1fyB0zg+7f27xUrr+7tl9wIq8ZL+xX/ug9FQVXltPpOPAG6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fIhY8AAAADcAAAADwAAAAAAAAAAAAAAAACYAgAAZHJzL2Rvd25y&#10;ZXYueG1sUEsFBgAAAAAEAAQA9QAAAIUDAAAAAA==&#10;" path="m515,l,670e" filled="f" strokecolor="#969696" strokeweight="1pt">
                <v:stroke dashstyle="1 1"/>
                <v:path arrowok="t" o:connecttype="custom" o:connectlocs="515,0;0,670" o:connectangles="0,0"/>
              </v:shape>
              <v:shape id="Freeform 26" o:spid="_x0000_s1171"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6E+MMA&#10;AADcAAAADwAAAGRycy9kb3ducmV2LnhtbESPX0sDMRDE34V+h7AF3+yehxS9Ni2lUPVBBKvg63LZ&#10;Xg6TzXHJ/fHbG0HwcZiZ3zDb/eydGrmPbRANt6sCFEsdTCuNho/30809qJhIDLkgrOGbI+x3i6st&#10;VSZM8sbjOTUqQyRWpMGm1FWIsbbsKa5Cx5K9S+g9pSz7Bk1PU4Z7h2VRrNFTK3nBUsdHy/XXefAa&#10;nHPIn4fX9fSC4zDcPflHi6XW18v5sAGVeE7/4b/2s9FQlg/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6E+MMAAADcAAAADwAAAAAAAAAAAAAAAACYAgAAZHJzL2Rv&#10;d25yZXYueG1sUEsFBgAAAAAEAAQA9QAAAIgDAAAAAA==&#10;" path="m515,l,670e" filled="f" strokecolor="#969696" strokeweight="1pt">
                <v:stroke dashstyle="1 1"/>
                <v:path arrowok="t" o:connecttype="custom" o:connectlocs="515,0;0,670" o:connectangles="0,0"/>
              </v:shape>
              <v:shape id="Freeform 27" o:spid="_x0000_s1172"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27uMAA&#10;AADcAAAADwAAAGRycy9kb3ducmV2LnhtbERPS0sDMRC+C/0PYQRvdtZVSlmbllLwcRDBtuB12Ew3&#10;S5PJssk+/PfmIHj8+N6b3eydGrmPbRAND8sCFEsdTCuNhvPp5X4NKiYSQy4Ia/jhCLvt4mZDlQmT&#10;fPF4TI3KIRIr0mBT6irEWFv2FJehY8ncJfSeUoZ9g6anKYd7h2VRrNBTK7nBUscHy/X1OHgNzjnk&#10;7/3navrAcRie3vyrxVLru9t5/wwq8Zz+xX/ud6OhfMzz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l27uMAAAADcAAAADwAAAAAAAAAAAAAAAACYAgAAZHJzL2Rvd25y&#10;ZXYueG1sUEsFBgAAAAAEAAQA9QAAAIUDAAAAAA==&#10;" path="m515,l,670e" filled="f" strokecolor="#969696" strokeweight="1pt">
                <v:stroke dashstyle="1 1"/>
                <v:path arrowok="t" o:connecttype="custom" o:connectlocs="515,0;0,670" o:connectangles="0,0"/>
              </v:shape>
              <v:shape id="Freeform 28" o:spid="_x0000_s1173"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Fz+sQA&#10;AADcAAAADwAAAGRycy9kb3ducmV2LnhtbESPwWrDMBBE74X8g9hCbo0UB0pxI5tQCOklgaZJzhtr&#10;a5tYKyOpjv33VaHQ4zAzb5h1OdpODORD61jDcqFAEFfOtFxrOH1un15AhIhssHNMGiYKUBazhzXm&#10;xt35g4ZjrEWCcMhRQxNjn0sZqoYshoXriZP35bzFmKSvpfF4T3DbyUypZ2mx5bTQYE9vDVW347fV&#10;cM0O01X5y3k3+cHuA152tcq0nj+Om1cQkcb4H/5rvxsN2WoJv2fSEZDF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Bc/rEAAAA3AAAAA8AAAAAAAAAAAAAAAAAmAIAAGRycy9k&#10;b3ducmV2LnhtbFBLBQYAAAAABAAEAPUAAACJAwAAAAA=&#10;" path="m364,l,451e" filled="f" strokecolor="#969696" strokeweight="1pt">
                <v:stroke dashstyle="1 1"/>
                <v:path arrowok="t" o:connecttype="custom" o:connectlocs="364,0;0,451" o:connectangles="0,0"/>
              </v:shape>
              <v:group id="Group 29" o:spid="_x0000_s1174"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RMKccQAAADcAAAADwAAAGRycy9kb3ducmV2LnhtbESPQYvCMBSE7wv+h/AE&#10;b2vaiotUo4jo4kGEVUG8PZpnW2xeSpNt6783wsIeh5n5hlmselOJlhpXWlYQjyMQxJnVJecKLufd&#10;5wyE88gaK8uk4EkOVsvBxwJTbTv+ofbkcxEg7FJUUHhfp1K6rCCDbmxr4uDdbWPQB9nkUjfYBbip&#10;ZBJFX9JgyWGhwJo2BWWP069R8N1ht57E2/bwuG+et/P0eD3EpNRo2K/nIDz1/j/8195rBckk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RMKccQAAADcAAAA&#10;DwAAAAAAAAAAAAAAAACqAgAAZHJzL2Rvd25yZXYueG1sUEsFBgAAAAAEAAQA+gAAAJsDAAAAAA==&#10;">
                <v:shape id="Freeform 30" o:spid="_x0000_s1175"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8lz8QA&#10;AADcAAAADwAAAGRycy9kb3ducmV2LnhtbESPS2vDMBCE74X8B7GB3pp1nBKKGyWEQB+HUmhS6HWx&#10;tpaptDKW/Oi/rwqFHoeZ+YbZHWbv1Mh9bINoWK8KUCx1MK00Gt4vDzd3oGIiMeSCsIZvjnDYL652&#10;VJkwyRuP59SoDJFYkQabUlchxtqyp7gKHUv2PkPvKWXZN2h6mjLcOyyLYoueWskLljo+Wa6/zoPX&#10;4JxD/ji+bqcXHIfh9sk/Wiy1vl7Ox3tQief0H/5rPxsN5WYD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PJc/EAAAA3AAAAA8AAAAAAAAAAAAAAAAAmAIAAGRycy9k&#10;b3ducmV2LnhtbFBLBQYAAAAABAAEAPUAAACJAwAAAAA=&#10;" path="m515,l,670e" filled="f" strokecolor="#969696" strokeweight="1pt">
                  <v:stroke dashstyle="1 1"/>
                  <v:path arrowok="t" o:connecttype="custom" o:connectlocs="515,0;0,670" o:connectangles="0,0"/>
                </v:shape>
                <v:shape id="Freeform 31" o:spid="_x0000_s1176"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a9u8QA&#10;AADcAAAADwAAAGRycy9kb3ducmV2LnhtbESPS2vDMBCE74X8B7GB3pp13BCKGyWEQB+HUmhS6HWx&#10;tpaptDKW/Oi/rwqFHoeZ+YbZHWbv1Mh9bINoWK8KUCx1MK00Gt4vDzd3oGIiMeSCsIZvjnDYL652&#10;VJkwyRuP59SoDJFYkQabUlchxtqyp7gKHUv2PkPvKWXZN2h6mjLcOyyLYoueWskLljo+Wa6/zoPX&#10;4JxD/ji+bqcXHIdh8+QfLZZaXy/n4z2oxHP6D/+1n42G8nYD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mvbvEAAAA3AAAAA8AAAAAAAAAAAAAAAAAmAIAAGRycy9k&#10;b3ducmV2LnhtbFBLBQYAAAAABAAEAPUAAACJAwAAAAA=&#10;" path="m515,l,670e" filled="f" strokecolor="#969696" strokeweight="1pt">
                  <v:stroke dashstyle="1 1"/>
                  <v:path arrowok="t" o:connecttype="custom" o:connectlocs="515,0;0,670" o:connectangles="0,0"/>
                </v:shape>
                <v:shape id="Freeform 32" o:spid="_x0000_s1177"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oYIMMA&#10;AADcAAAADwAAAGRycy9kb3ducmV2LnhtbESPS0sEMRCE74L/IbTgze1x1EXGzS7LwqoHEfYBXptJ&#10;OxlMOsMk8/DfG0HwWFTVV9RqM3unRu5jG0TD7aIAxVIH00qj4Xza3zyCionEkAvCGr45wmZ9ebGi&#10;yoRJDjweU6MyRGJFGmxKXYUYa8ue4iJ0LNn7DL2nlGXfoOlpynDvsCyKJXpqJS9Y6nhnuf46Dl6D&#10;cw75Y/u+nN5wHIb7F/9ssdT6+mrePoFKPKf/8F/71Wgo7x7g90w+Ar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ioYIMMAAADcAAAADwAAAAAAAAAAAAAAAACYAgAAZHJzL2Rv&#10;d25yZXYueG1sUEsFBgAAAAAEAAQA9QAAAIgDAAAAAA==&#10;" path="m515,l,670e" filled="f" strokecolor="#969696" strokeweight="1pt">
                  <v:stroke dashstyle="1 1"/>
                  <v:path arrowok="t" o:connecttype="custom" o:connectlocs="515,0;0,670" o:connectangles="0,0"/>
                </v:shape>
                <v:shape id="Freeform 33" o:spid="_x0000_s117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iGV8MA&#10;AADcAAAADwAAAGRycy9kb3ducmV2LnhtbESPX0vEMBDE3wW/Q1jBN29rlXLUyx3HwakPIngn+Lo0&#10;a1NMNqVJ//jtjSD4OMzMb5jNbvFOTTzELoiG21UBiqUJppNWw/v5eLMGFROJIReENXxzhN328mJD&#10;tQmzvPF0Sq3KEIk1abAp9TVibCx7iqvQs2TvMwyeUpZDi2agOcO9w7IoKvTUSV6w1PPBcvN1Gr0G&#10;5xzyx/61ml9wGsf7J/9osdT6+mrZP4BKvKT/8F/72Wgo7yr4PZOPA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viGV8MAAADcAAAADwAAAAAAAAAAAAAAAACYAgAAZHJzL2Rv&#10;d25yZXYueG1sUEsFBgAAAAAEAAQA9QAAAIgDAAAAAA==&#10;" path="m515,l,670e" filled="f" strokecolor="#969696" strokeweight="1pt">
                  <v:stroke dashstyle="1 1"/>
                  <v:path arrowok="t" o:connecttype="custom" o:connectlocs="515,0;0,670" o:connectangles="0,0"/>
                </v:shape>
                <v:shape id="Freeform 34" o:spid="_x0000_s117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QjzMQA&#10;AADcAAAADwAAAGRycy9kb3ducmV2LnhtbESPS0sDQRCE70L+w9CCN9PrKomsmYQQ8HEQIYngtdlp&#10;dxZnepad2Yf/3hEEj0VVfUVtdrN3auQ+tkE03CwLUCx1MK00Gt7Pj9f3oGIiMeSCsIZvjrDbLi42&#10;VJkwyZHHU2pUhkisSINNqasQY23ZU1yGjiV7n6H3lLLsGzQ9TRnuHZZFsUJPreQFSx0fLNdfp8Fr&#10;cM4hf+zfVtMrjsNw9+yfLJZaX13O+wdQief0H/5rvxgN5e0a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0I8zEAAAA3AAAAA8AAAAAAAAAAAAAAAAAmAIAAGRycy9k&#10;b3ducmV2LnhtbFBLBQYAAAAABAAEAPUAAACJAwAAAAA=&#10;" path="m515,l,670e" filled="f" strokecolor="#969696" strokeweight="1pt">
                  <v:stroke dashstyle="1 1"/>
                  <v:path arrowok="t" o:connecttype="custom" o:connectlocs="515,0;0,670" o:connectangles="0,0"/>
                </v:shape>
                <v:shape id="Freeform 35" o:spid="_x0000_s1180"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u3vsAA&#10;AADcAAAADwAAAGRycy9kb3ducmV2LnhtbERPS0sDMRC+C/0PYQRvdtZVSlmbllLwcRDBtuB12Ew3&#10;S5PJssk+/PfmIHj8+N6b3eydGrmPbRAND8sCFEsdTCuNhvPp5X4NKiYSQy4Ia/jhCLvt4mZDlQmT&#10;fPF4TI3KIRIr0mBT6irEWFv2FJehY8ncJfSeUoZ9g6anKYd7h2VRrNBTK7nBUscHy/X1OHgNzjnk&#10;7/3navrAcRie3vyrxVLru9t5/wwq8Zz+xX/ud6OhfMxr85l8BHD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Cu3vsAAAADcAAAADwAAAAAAAAAAAAAAAACYAgAAZHJzL2Rvd25y&#10;ZXYueG1sUEsFBgAAAAAEAAQA9QAAAIUDAAAAAA==&#10;" path="m515,l,670e" filled="f" strokecolor="#969696" strokeweight="1pt">
                  <v:stroke dashstyle="1 1"/>
                  <v:path arrowok="t" o:connecttype="custom" o:connectlocs="515,0;0,670" o:connectangles="0,0"/>
                </v:shape>
              </v:group>
              <v:group id="Group 36" o:spid="_x0000_s1181"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7eYAMYAAADcAAAADwAAAGRycy9kb3ducmV2LnhtbESPT2vCQBTE7wW/w/IK&#10;vdXNHyw1dQ0itngQoSqU3h7ZZxKSfRuy2yR++25B6HGYmd8wq3wyrRiod7VlBfE8AkFcWF1zqeBy&#10;fn9+BeE8ssbWMim4kYN8PXtYYabtyJ80nHwpAoRdhgoq77tMSldUZNDNbUccvKvtDfog+1LqHscA&#10;N61MouhFGqw5LFTY0baiojn9GAUfI46bNN4Nh+a6vX2fF8evQ0xKPT1OmzcQnib/H76391pBki7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Pt5gAxgAAANwA&#10;AAAPAAAAAAAAAAAAAAAAAKoCAABkcnMvZG93bnJldi54bWxQSwUGAAAAAAQABAD6AAAAnQMAAAAA&#10;">
                <v:shape id="Freeform 37" o:spid="_x0000_s1182"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vIxcAA&#10;AADcAAAADwAAAGRycy9kb3ducmV2LnhtbERPS0sDMRC+C/0PYQre7GyXUmRtWkqh6kEEW8HrsBk3&#10;S5PJssk+/PfmIHj8+N67w+ydGrmPbRAN61UBiqUOppVGw+f1/PAIKiYSQy4Ia/jhCIf94m5HlQmT&#10;fPB4SY3KIRIr0mBT6irEWFv2FFehY8ncd+g9pQz7Bk1PUw73Dsui2KKnVnKDpY5PluvbZfAanHPI&#10;X8f37fSG4zBsXvyzxVLr++V8fAKVeE7/4j/3q9FQbvL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lvIxcAAAADcAAAADwAAAAAAAAAAAAAAAACYAgAAZHJzL2Rvd25y&#10;ZXYueG1sUEsFBgAAAAAEAAQA9QAAAIUDAAAAAA==&#10;" path="m515,l,670e" filled="f" strokecolor="#969696" strokeweight="1pt">
                  <v:stroke dashstyle="1 1"/>
                  <v:path arrowok="t" o:connecttype="custom" o:connectlocs="515,0;0,670" o:connectangles="0,0"/>
                </v:shape>
                <v:shape id="Freeform 38" o:spid="_x0000_s118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dtXsMA&#10;AADcAAAADwAAAGRycy9kb3ducmV2LnhtbESPX0sDMRDE34V+h7AF3+xej1LkbFqK0OqDCLaCr8tl&#10;vRwmm+OS++O3N4Lg4zAzv2F2h9k7NXIf2yAa1qsCFEsdTCuNhvfr6e4eVEwkhlwQ1vDNEQ77xc2O&#10;KhMmeePxkhqVIRIr0mBT6irEWFv2FFehY8neZ+g9pSz7Bk1PU4Z7h2VRbNFTK3nBUsePluuvy+A1&#10;OOeQP46v2+kFx2HYPPmzxVLr2+V8fACVeE7/4b/2s9FQbt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RdtXs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184"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XzKcMA&#10;AADcAAAADwAAAGRycy9kb3ducmV2LnhtbESPX0sDMRDE34V+h7AF3+yeRylyNi1FaPVBBKvg63LZ&#10;Xo4mm+OS++O3N4Lg4zAzv2G2+9k7NXIf2yAa7lcFKJY6mFYaDZ8fx7sHUDGRGHJBWMM3R9jvFjdb&#10;qkyY5J3Hc2pUhkisSINNqasQY23ZU1yFjiV7l9B7Sln2DZqepgz3Dsui2KCnVvKCpY6fLNfX8+A1&#10;OOeQvw5vm+kVx2FYP/uTxVLr2+V8eASVeE7/4b/2i9FQr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XzKcMAAADcAAAADwAAAAAAAAAAAAAAAACYAgAAZHJzL2Rv&#10;d25yZXYueG1sUEsFBgAAAAAEAAQA9QAAAIgDAAAAAA==&#10;" path="m515,l,670e" filled="f" strokecolor="#969696" strokeweight="1pt">
                  <v:stroke dashstyle="1 1"/>
                  <v:path arrowok="t" o:connecttype="custom" o:connectlocs="515,0;0,670" o:connectangles="0,0"/>
                </v:shape>
                <v:shape id="Freeform 40" o:spid="_x0000_s1185"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lWssQA&#10;AADcAAAADwAAAGRycy9kb3ducmV2LnhtbESPS2vDMBCE74X8B7GB3pp13BCKGyWEQB+HUmhS6HWx&#10;tpaptDKW/Oi/rwqFHoeZ+YbZHWbv1Mh9bINoWK8KUCx1MK00Gt4vDzd3oGIiMeSCsIZvjnDYL652&#10;VJkwyRuP59SoDJFYkQabUlchxtqyp7gKHUv2PkPvKWXZN2h6mjLcOyyLYoueWskLljo+Wa6/zoPX&#10;4JxD/ji+bqcXHIdh8+QfLZZaXy/n4z2oxHP6D/+1n42GcnM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JVrLEAAAA3AAAAA8AAAAAAAAAAAAAAAAAmAIAAGRycy9k&#10;b3ducmV2LnhtbFBLBQYAAAAABAAEAPUAAACJAwAAAAA=&#10;" path="m515,l,670e" filled="f" strokecolor="#969696" strokeweight="1pt">
                  <v:stroke dashstyle="1 1"/>
                  <v:path arrowok="t" o:connecttype="custom" o:connectlocs="515,0;0,670" o:connectangles="0,0"/>
                </v:shape>
                <v:shape id="Freeform 41" o:spid="_x0000_s118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DOxsMA&#10;AADcAAAADwAAAGRycy9kb3ducmV2LnhtbESPX0sDMRDE3wW/Q1ihb3bP4yhyNi1FaPVBBKvg63JZ&#10;L4fJ5rjk/vTbG0HwcZiZ3zDb/eKdmniIXRANd+sCFEsTTCetho/34+09qJhIDLkgrOHCEfa766st&#10;1SbM8sbTObUqQyTWpMGm1NeIsbHsKa5Dz5K9rzB4SlkOLZqB5gz3Dsui2KCnTvKCpZ4fLTff59Fr&#10;cM4hfx5eN/MLTuNYPfmTxVLr1c1yeACVeEn/4b/2s9FQVhX8nslHA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WDOxsMAAADcAAAADwAAAAAAAAAAAAAAAACYAgAAZHJzL2Rv&#10;d25yZXYueG1sUEsFBgAAAAAEAAQA9QAAAIgDAAAAAA==&#10;" path="m515,l,670e" filled="f" strokecolor="#969696" strokeweight="1pt">
                  <v:stroke dashstyle="1 1"/>
                  <v:path arrowok="t" o:connecttype="custom" o:connectlocs="515,0;0,670" o:connectangles="0,0"/>
                </v:shape>
                <v:shape id="Freeform 42" o:spid="_x0000_s1187"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xrXcQA&#10;AADcAAAADwAAAGRycy9kb3ducmV2LnhtbESPS2vDMBCE74X8B7GB3pp1TBqKGyWEQB+HUmhS6HWx&#10;tpaptDKW/Oi/rwqFHoeZ+YbZHWbv1Mh9bINoWK8KUCx1MK00Gt4vDzd3oGIiMeSCsIZvjnDYL652&#10;VJkwyRuP59SoDJFYkQabUlchxtqyp7gKHUv2PkPvKWXZN2h6mjLcOyyLYoueWskLljo+Wa6/zoPX&#10;4JxD/ji+bqcXHIdh8+QfLZZaXy/n4z2oxHP6D/+1n42GcnM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sa13EAAAA3AAAAA8AAAAAAAAAAAAAAAAAmAIAAGRycy9k&#10;b3ducmV2LnhtbFBLBQYAAAAABAAEAPUAAACJAwAAAAA=&#10;" path="m515,l,670e" filled="f" strokecolor="#969696" strokeweight="1pt">
                  <v:stroke dashstyle="1 1"/>
                  <v:path arrowok="t" o:connecttype="custom" o:connectlocs="515,0;0,670" o:connectangles="0,0"/>
                </v:shape>
              </v:group>
            </v:group>
          </v:group>
        </w:pict>
      </w:r>
      <w:r>
        <w:rPr>
          <w:noProof/>
          <w:lang w:eastAsia="tr-TR"/>
        </w:rPr>
        <w:pict>
          <v:group id="Grup 166" o:spid="_x0000_s1188" style="position:absolute;margin-left:-6pt;margin-top:191.8pt;width:543.75pt;height:47.1pt;z-index:251655680" coordorigin="1080,7020"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">
            <v:shape id="Freeform 4" o:spid="_x0000_s1189" style="position:absolute;left:1122;top:7020;width:142;height:197;visibility:visible;mso-wrap-style:square;v-text-anchor:top" coordsize="142,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nIncAA&#10;AADcAAAADwAAAGRycy9kb3ducmV2LnhtbERPS4vCMBC+C/sfwizszaa6UKVrFBEEL4L1cZ9txrbY&#10;TLpJVuu/N4LgbT6+58wWvWnFlZxvLCsYJSkI4tLqhisFx8N6OAXhA7LG1jIpuJOHxfxjMMNc2xsX&#10;dN2HSsQQ9jkqqEPocil9WZNBn9iOOHJn6wyGCF0ltcNbDDetHKdpJg02HBtq7GhVU3nZ/xsF29VS&#10;/u6+rS6y0/pSjrPC/blCqa/PfvkDIlAf3uKXe6Pj/GwCz2fiBX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JnIncAAAADcAAAADwAAAAAAAAAAAAAAAACYAgAAZHJzL2Rvd25y&#10;ZXYueG1sUEsFBgAAAAAEAAQA9QAAAIUDAAAAAA==&#10;" path="m142,l,197e" filled="f" strokecolor="#969696" strokeweight="1pt">
              <v:stroke dashstyle="1 1"/>
              <v:path arrowok="t" o:connecttype="custom" o:connectlocs="142,0;0,197" o:connectangles="0,0"/>
            </v:shape>
            <v:group id="Group 5" o:spid="_x0000_s1190" style="position:absolute;left:1080;top:7020;width:10286;height:704" coordorigin="1054,7115" coordsize="10286,7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obXP6xgAAANwA&#10;AAAPAAAAAAAAAAAAAAAAAKoCAABkcnMvZG93bnJldi54bWxQSwUGAAAAAAQABAD6AAAAnQMAAAAA&#10;">
              <v:group id="Group 6" o:spid="_x0000_s1191"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yHWYcMAAADcAAAADwAAAGRycy9kb3ducmV2LnhtbERPS4vCMBC+C/6HMIK3&#10;Na2y4naNIqLiQRZ8wLK3oRnbYjMpTWzrv98Igrf5+J4zX3amFA3VrrCsIB5FIIhTqwvOFFzO248Z&#10;COeRNZaWScGDHCwX/d4cE21bPlJz8pkIIewSVJB7XyVSujQng25kK+LAXW1t0AdYZ1LX2IZwU8px&#10;FE2lwYJDQ44VrXNKb6e7UbBrsV1N4k1zuF3Xj7/z58/vISalhoNu9Q3CU+ff4pd7r8P86R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HIdZhwwAAANwAAAAP&#10;AAAAAAAAAAAAAAAAAKoCAABkcnMvZG93bnJldi54bWxQSwUGAAAAAAQABAD6AAAAmgMAAAAA&#10;">
                <v:rect id="Rectangle 7" o:spid="_x0000_s1192"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aj58cA&#10;AADcAAAADwAAAGRycy9kb3ducmV2LnhtbESPT2vCQBDF74V+h2UKvdWNKbQSXUWKhXqoUP8cvA3Z&#10;MYlmZ8PuNsZv7xwKvc3w3rz3m9licK3qKcTGs4HxKANFXHrbcGVgv/t8mYCKCdli65kM3CjCYv74&#10;MMPC+iv/UL9NlZIQjgUaqFPqCq1jWZPDOPIdsWgnHxwmWUOlbcCrhLtW51n2ph02LA01dvRRU3nZ&#10;/joDh9Wx35zzJl/35TrsVt+vt0vHxjw/DcspqERD+jf/XX9ZwX8XfHlGJtDz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rWo+fHAAAA3AAAAA8AAAAAAAAAAAAAAAAAmAIAAGRy&#10;cy9kb3ducmV2LnhtbFBLBQYAAAAABAAEAPUAAACMAwAAAAA=&#10;" filled="f" strokecolor="#009dc7" strokeweight=".21847mm">
                  <v:path arrowok="t"/>
                </v:rect>
                <v:rect id="Rectangle 8" o:spid="_x0000_s1193"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oGfMMA&#10;AADcAAAADwAAAGRycy9kb3ducmV2LnhtbERPTYvCMBC9L/gfwgje1tQKrnSNIqKgBxdW3cPehma2&#10;rTaTksRa//1GELzN433ObNGZWrTkfGVZwWiYgCDOra64UHA6bt6nIHxA1lhbJgV38rCY995mmGl7&#10;429qD6EQMYR9hgrKEJpMSp+XZNAPbUMcuT/rDIYIXSG1w1sMN7VMk2QiDVYcG0psaFVSfjlcjYKf&#10;9W/7dU6rdNfmO3dc78f3S8NKDfrd8hNEoC68xE/3Vsf5HyN4PBMvkP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ZoGfMMAAADcAAAADwAAAAAAAAAAAAAAAACYAgAAZHJzL2Rv&#10;d25yZXYueG1sUEsFBgAAAAAEAAQA9QAAAIgDAAAAAA==&#10;" filled="f" strokecolor="#009dc7" strokeweight=".21847mm">
                  <v:path arrowok="t"/>
                </v:rect>
                <v:rect id="Rectangle 9" o:spid="_x0000_s1194"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iYC8QA&#10;AADcAAAADwAAAGRycy9kb3ducmV2LnhtbERPTWvCQBC9C/0PyxS86aYRtERXKSWFelDQtAdvQ3aa&#10;pMnOht1tjP/eLRR6m8f7nM1uNJ0YyPnGsoKneQKCuLS64UrBR/E2ewbhA7LGzjIpuJGH3fZhssFM&#10;2yufaDiHSsQQ9hkqqEPoMyl9WZNBP7c9ceS+rDMYInSV1A6vMdx0Mk2SpTTYcGyosafXmsr2/GMU&#10;fOaX4fidNul+KPeuyA+LW9uzUtPH8WUNItAY/sV/7ncd569S+H0mXiC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ImAvEAAAA3AAAAA8AAAAAAAAAAAAAAAAAmAIAAGRycy9k&#10;b3ducmV2LnhtbFBLBQYAAAAABAAEAPUAAACJAwAAAAA=&#10;" filled="f" strokecolor="#009dc7" strokeweight=".21847mm">
                  <v:path arrowok="t"/>
                </v:rect>
              </v:group>
              <v:group id="Group 10" o:spid="_x0000_s1195"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xB3VsQAAADcAAAADwAAAGRycy9kb3ducmV2LnhtbERPS2vCQBC+C/0PyxR6&#10;M5s01JY0q4jU0oMU1ELpbciOSTA7G7JrHv/eFQre5uN7Tr4aTSN66lxtWUESxSCIC6trLhX8HLfz&#10;NxDOI2tsLJOCiRyslg+zHDNtB95Tf/ClCCHsMlRQed9mUrqiIoMusi1x4E62M+gD7EqpOxxCuGnk&#10;cxwvpMGaQ0OFLW0qKs6Hi1HwOeCwTpOPfnc+baa/48v37y4hpZ4ex/U7CE+jv4v/3V86zH9N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4xB3VsQAAADcAAAA&#10;DwAAAAAAAAAAAAAAAACqAgAAZHJzL2Rvd25yZXYueG1sUEsFBgAAAAAEAAQA+gAAAJsDAAAAAA==&#10;">
                <v:shape id="Freeform 11" o:spid="_x0000_s1196"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llB8EA&#10;AADcAAAADwAAAGRycy9kb3ducmV2LnhtbERPS0sDMRC+C/0PYQRvdtZSalmbllLwcRDBtuB12Ew3&#10;S5PJssk+/PdGELzNx/eczW7yTg3cxSaIhod5AYqlCqaRWsP59Hy/BhUTiSEXhDV8c4TddnazodKE&#10;UT55OKZa5RCJJWmwKbUlYqwse4rz0LJk7hI6TynDrkbT0ZjDvcNFUazQUyO5wVLLB8vV9dh7Dc45&#10;5K/9x2p8x6Hvl6/+xeJC67vbaf8EKvGU/sV/7jeT5z8u4feZfAF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gpZQfBAAAA3AAAAA8AAAAAAAAAAAAAAAAAmAIAAGRycy9kb3du&#10;cmV2LnhtbFBLBQYAAAAABAAEAPUAAACGAwAAAAA=&#10;" path="m515,l,670e" filled="f" strokecolor="#969696" strokeweight="1pt">
                  <v:stroke dashstyle="1 1"/>
                  <v:path arrowok="t" o:connecttype="custom" o:connectlocs="515,0;0,670" o:connectangles="0,0"/>
                </v:shape>
                <v:shape id="Freeform 12" o:spid="_x0000_s1197"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2XAnMEA&#10;AADcAAAADwAAAGRycy9kb3ducmV2LnhtbERPS0sDMRC+C/0PYQre7GyLVtk2LaXg4yBCq9DrsBk3&#10;i8lk2WQf/nsjCN7m43vOdj95pwbuYhNEw3JRgGKpgmmk1vDx/njzAComEkMuCGv45gj73exqS6UJ&#10;o5x4OKda5RCJJWmwKbUlYqwse4qL0LJk7jN0nlKGXY2mozGHe4erolijp0Zyg6WWj5arr3PvNTjn&#10;kC+Ht/X4ikPf3z77J4srra/n02EDKvGU/sV/7heT59/fwe8z+QLc/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lwJzBAAAA3AAAAA8AAAAAAAAAAAAAAAAAmAIAAGRycy9kb3du&#10;cmV2LnhtbFBLBQYAAAAABAAEAPUAAACGAwAAAAA=&#10;" path="m515,l,670e" filled="f" strokecolor="#969696" strokeweight="1pt">
                  <v:stroke dashstyle="1 1"/>
                  <v:path arrowok="t" o:connecttype="custom" o:connectlocs="515,0;0,670" o:connectangles="0,0"/>
                </v:shape>
                <v:shape id="Freeform 13" o:spid="_x0000_s119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de68EA&#10;AADcAAAADwAAAGRycy9kb3ducmV2LnhtbERPS0sDMRC+C/0PYQre7KxFVtk2LaVQ9SCCVfA6bKab&#10;xWSybLIP/70RBG/z8T1nu5+9UyP3sQ2i4XZVgGKpg2ml0fDxfrp5ABUTiSEXhDV8c4T9bnG1pcqE&#10;Sd54PKdG5RCJFWmwKXUVYqwte4qr0LFk7hJ6TynDvkHT05TDvcN1UZToqZXcYKnjo+X66zx4Dc45&#10;5M/Dazm94DgMd0/+0eJa6+vlfNiASjynf/Gf+9nk+fcl/D6TL8D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e3XuvBAAAA3AAAAA8AAAAAAAAAAAAAAAAAmAIAAGRycy9kb3du&#10;cmV2LnhtbFBLBQYAAAAABAAEAPUAAACGAwAAAAA=&#10;" path="m515,l,670e" filled="f" strokecolor="#969696" strokeweight="1pt">
                  <v:stroke dashstyle="1 1"/>
                  <v:path arrowok="t" o:connecttype="custom" o:connectlocs="515,0;0,670" o:connectangles="0,0"/>
                </v:shape>
                <v:shape id="Freeform 14" o:spid="_x0000_s1199"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v7cMEA&#10;AADcAAAADwAAAGRycy9kb3ducmV2LnhtbERPS0sDMRC+C/0PYQRvdtYibVmbllLwcRDBtuB12Ew3&#10;S5PJssk+/PdGELzNx/eczW7yTg3cxSaIhod5AYqlCqaRWsP59Hy/BhUTiSEXhDV8c4TddnazodKE&#10;UT55OKZa5RCJJWmwKbUlYqwse4rz0LJk7hI6TynDrkbT0ZjDvcNFUSzRUyO5wVLLB8vV9dh7Dc45&#10;5K/9x3J8x6HvH1/9i8WF1ne30/4JVOIp/Yv/3G8mz1+t4PeZfAF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j7+3DBAAAA3AAAAA8AAAAAAAAAAAAAAAAAmAIAAGRycy9kb3du&#10;cmV2LnhtbFBLBQYAAAAABAAEAPUAAACGAwAAAAA=&#10;" path="m515,l,670e" filled="f" strokecolor="#969696" strokeweight="1pt">
                  <v:stroke dashstyle="1 1"/>
                  <v:path arrowok="t" o:connecttype="custom" o:connectlocs="515,0;0,670" o:connectangles="0,0"/>
                </v:shape>
                <v:shape id="Freeform 15" o:spid="_x0000_s120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RvAsMA&#10;AADcAAAADwAAAGRycy9kb3ducmV2LnhtbESPS0sEQQyE74L/oYngzc24yCrj9i6L4OMggruC1zAd&#10;pwe708N0z8N/bw6Ct4SqVH3Z7pcYzMRD7pJYuF5VYFia5DppLXycHq/uwORC4igkYQs/nGG/Oz/b&#10;Uu3SLO88HUtrNERyTRZ8KX2NmBvPkfIq9SyqfaUhUtF1aNENNGt4DLiuqg1G6kQbPPX84Ln5Po7R&#10;QggB+fPwtplfcRrHm+f45HFt7eXFcrgHU3gp/+a/6xen+LdKq8/oBLj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RvAsMAAADcAAAADwAAAAAAAAAAAAAAAACYAgAAZHJzL2Rv&#10;d25yZXYueG1sUEsFBgAAAAAEAAQA9QAAAIgDAAAAAA==&#10;" path="m515,l,670e" filled="f" strokecolor="#969696" strokeweight="1pt">
                  <v:stroke dashstyle="1 1"/>
                  <v:path arrowok="t" o:connecttype="custom" o:connectlocs="515,0;0,670" o:connectangles="0,0"/>
                </v:shape>
                <v:shape id="Freeform 16" o:spid="_x0000_s1201"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jKmcEA&#10;AADcAAAADwAAAGRycy9kb3ducmV2LnhtbERPS0sDMRC+C/0PYQre7GyLVN02LaXg4yBCq9DrsBk3&#10;i8lk2WQf/nsjCN7m43vOdj95pwbuYhNEw3JRgGKpgmmk1vDx/nhzDyomEkMuCGv45gj73exqS6UJ&#10;o5x4OKda5RCJJWmwKbUlYqwse4qL0LJk7jN0nlKGXY2mozGHe4erolijp0Zyg6WWj5arr3PvNTjn&#10;kC+Ht/X4ikPf3z77J4srra/n02EDKvGU/sV/7heT5989wO8z+QLc/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YoypnBAAAA3AAAAA8AAAAAAAAAAAAAAAAAmAIAAGRycy9kb3du&#10;cmV2LnhtbFBLBQYAAAAABAAEAPUAAACGAwAAAAA=&#10;" path="m515,l,670e" filled="f" strokecolor="#969696" strokeweight="1pt">
                  <v:stroke dashstyle="1 1"/>
                  <v:path arrowok="t" o:connecttype="custom" o:connectlocs="515,0;0,670" o:connectangles="0,0"/>
                </v:shape>
              </v:group>
              <v:group id="Group 17" o:spid="_x0000_s1202"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YXmQbFAAAA3AAA&#10;AA8AAAAAAAAAAAAAAAAAqgIAAGRycy9kb3ducmV2LnhtbFBLBQYAAAAABAAEAPoAAACcAwAAAAA=&#10;">
                <v:shape id="Freeform 18" o:spid="_x0000_s120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u2uMEA&#10;AADcAAAADwAAAGRycy9kb3ducmV2LnhtbERPS0sDMRC+C/6HMII3O9sipaxNSym0ehDBttDrsBk3&#10;S5PJssk+/PdGELzNx/ec9XbyTg3cxSaIhvmsAMVSBdNIreFyPjytQMVEYsgFYQ3fHGG7ub9bU2nC&#10;KJ88nFKtcojEkjTYlNoSMVaWPcVZaFky9xU6TynDrkbT0ZjDvcNFUSzRUyO5wVLLe8vV7dR7Dc45&#10;5OvuYzm+49D3z6/+aHGh9ePDtHsBlXhK/+I/95vJ81dz+H0mX4Cb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2LtrjBAAAA3AAAAA8AAAAAAAAAAAAAAAAAmAIAAGRycy9kb3du&#10;cmV2LnhtbFBLBQYAAAAABAAEAPUAAACGAwAAAAA=&#10;" path="m515,l,670e" filled="f" strokecolor="#969696" strokeweight="1pt">
                  <v:stroke dashstyle="1 1"/>
                  <v:path arrowok="t" o:connecttype="custom" o:connectlocs="515,0;0,670" o:connectangles="0,0"/>
                </v:shape>
                <v:shape id="Freeform 19" o:spid="_x0000_s1204"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koz8AA&#10;AADcAAAADwAAAGRycy9kb3ducmV2LnhtbERPS0sDMRC+C/0PYQre7KyLlLI2LUVo9SCCVfA6bKab&#10;pclk2WQf/nsjCN7m43vOdj97p0buYxtEw/2qAMVSB9NKo+Hz43i3ARUTiSEXhDV8c4T9bnGzpcqE&#10;Sd55PKdG5RCJFWmwKXUVYqwte4qr0LFk7hJ6TynDvkHT05TDvcOyKNboqZXcYKnjJ8v19Tx4Dc45&#10;5K/D23p6xXEYHp79yWKp9e1yPjyCSjynf/Gf+8Xk+ZsSfp/JF+D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Vkoz8AAAADcAAAADwAAAAAAAAAAAAAAAACYAgAAZHJzL2Rvd25y&#10;ZXYueG1sUEsFBgAAAAAEAAQA9QAAAIUDAAAAAA==&#10;" path="m515,l,670e" filled="f" strokecolor="#969696" strokeweight="1pt">
                  <v:stroke dashstyle="1 1"/>
                  <v:path arrowok="t" o:connecttype="custom" o:connectlocs="515,0;0,670" o:connectangles="0,0"/>
                </v:shape>
                <v:shape id="Freeform 20" o:spid="_x0000_s1205"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WNVMEA&#10;AADcAAAADwAAAGRycy9kb3ducmV2LnhtbERPS0sDMRC+C/0PYQre7GyrlLJtWorg4yCCreB12Ew3&#10;S5PJssk+/PdGELzNx/ec3WHyTg3cxSaIhuWiAMVSBdNIreHz/HS3ARUTiSEXhDV8c4TDfnazo9KE&#10;UT54OKVa5RCJJWmwKbUlYqwse4qL0LJk7hI6TynDrkbT0ZjDvcNVUazRUyO5wVLLj5ar66n3Gpxz&#10;yF/H9/X4hkPfP7z4Z4srrW/n03ELKvGU/sV/7leT52/u4feZfAH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IVjVTBAAAA3AAAAA8AAAAAAAAAAAAAAAAAmAIAAGRycy9kb3du&#10;cmV2LnhtbFBLBQYAAAAABAAEAPUAAACGAwAAAAA=&#10;" path="m515,l,670e" filled="f" strokecolor="#969696" strokeweight="1pt">
                  <v:stroke dashstyle="1 1"/>
                  <v:path arrowok="t" o:connecttype="custom" o:connectlocs="515,0;0,670" o:connectangles="0,0"/>
                </v:shape>
                <v:shape id="Freeform 21" o:spid="_x0000_s1206"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wVIMEA&#10;AADcAAAADwAAAGRycy9kb3ducmV2LnhtbERPS0sDMRC+C/0PYQre7GxLKWVtWkqh6kEEW8HrsBk3&#10;S5PJssk+/PdGELzNx/ec3WHyTg3cxSaIhuWiAMVSBdNIreHjen7YgoqJxJALwhq+OcJhP7vbUWnC&#10;KO88XFKtcojEkjTYlNoSMVaWPcVFaFky9xU6TynDrkbT0ZjDvcNVUWzQUyO5wVLLJ8vV7dJ7Dc45&#10;5M/j22Z8xaHv18/+yeJK6/v5dHwElXhK/+I/94vJ87dr+H0mX4D7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38FSDBAAAA3AAAAA8AAAAAAAAAAAAAAAAAmAIAAGRycy9kb3du&#10;cmV2LnhtbFBLBQYAAAAABAAEAPUAAACGAwAAAAA=&#10;" path="m515,l,670e" filled="f" strokecolor="#969696" strokeweight="1pt">
                  <v:stroke dashstyle="1 1"/>
                  <v:path arrowok="t" o:connecttype="custom" o:connectlocs="515,0;0,670" o:connectangles="0,0"/>
                </v:shape>
                <v:shape id="Freeform 22" o:spid="_x0000_s120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Cwu8EA&#10;AADcAAAADwAAAGRycy9kb3ducmV2LnhtbERPS0sDMRC+C/0PYQre7GyLlrJtWorg4yCCreB12Ew3&#10;S5PJssk+/PdGELzNx/ec3WHyTg3cxSaIhuWiAMVSBdNIreHz/HS3ARUTiSEXhDV8c4TDfnazo9KE&#10;UT54OKVa5RCJJWmwKbUlYqwse4qL0LJk7hI6TynDrkbT0ZjDvcNVUazRUyO5wVLLj5ar66n3Gpxz&#10;yF/H9/X4hkPf37/4Z4srrW/n03ELKvGU/sV/7leT528e4PeZfAH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wsLvBAAAA3AAAAA8AAAAAAAAAAAAAAAAAmAIAAGRycy9kb3du&#10;cmV2LnhtbFBLBQYAAAAABAAEAPUAAACGAwAAAAA=&#10;" path="m515,l,670e" filled="f" strokecolor="#969696" strokeweight="1pt">
                  <v:stroke dashstyle="1 1"/>
                  <v:path arrowok="t" o:connecttype="custom" o:connectlocs="515,0;0,670" o:connectangles="0,0"/>
                </v:shape>
                <v:shape id="Freeform 23" o:spid="_x0000_s120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IuzMAA&#10;AADcAAAADwAAAGRycy9kb3ducmV2LnhtbERPS0sDMRC+C/0PYQre7KxFlrI2LUVo9SCCVfA6bKab&#10;pclk2WQf/nsjCN7m43vOdj97p0buYxtEw/2qAMVSB9NKo+Hz43i3ARUTiSEXhDV8c4T9bnGzpcqE&#10;Sd55PKdG5RCJFWmwKXUVYqwte4qr0LFk7hJ6TynDvkHT05TDvcN1UZToqZXcYKnjJ8v19Tx4Dc45&#10;5K/DWzm94jgMD8/+ZHGt9e1yPjyCSjynf/Gf+8Xk+ZsSfp/JF+D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mIuzMAAAADcAAAADwAAAAAAAAAAAAAAAACYAgAAZHJzL2Rvd25y&#10;ZXYueG1sUEsFBgAAAAAEAAQA9QAAAIUDAAAAAA==&#10;" path="m515,l,670e" filled="f" strokecolor="#969696" strokeweight="1pt">
                  <v:stroke dashstyle="1 1"/>
                  <v:path arrowok="t" o:connecttype="custom" o:connectlocs="515,0;0,670" o:connectangles="0,0"/>
                </v:shape>
              </v:group>
              <v:shape id="Freeform 24" o:spid="_x0000_s1209"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6LV8EA&#10;AADcAAAADwAAAGRycy9kb3ducmV2LnhtbERPS0sDMRC+C/0PYQre7GyL1LJtWorg4yCCreB12Ew3&#10;S5PJssk+/PdGELzNx/ec3WHyTg3cxSaIhuWiAMVSBdNIreHz/HS3ARUTiSEXhDV8c4TDfnazo9KE&#10;UT54OKVa5RCJJWmwKbUlYqwse4qL0LJk7hI6TynDrkbT0ZjDvcNVUazRUyO5wVLLj5ar66n3Gpxz&#10;yF/H9/X4hkPf37/4Z4srrW/n03ELKvGU/sV/7leT528e4PeZfAH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0ui1fBAAAA3AAAAA8AAAAAAAAAAAAAAAAAmAIAAGRycy9kb3du&#10;cmV2LnhtbFBLBQYAAAAABAAEAPUAAACGAwAAAAA=&#10;" path="m515,l,670e" filled="f" strokecolor="#969696" strokeweight="1pt">
                <v:stroke dashstyle="1 1"/>
                <v:path arrowok="t" o:connecttype="custom" o:connectlocs="515,0;0,670" o:connectangles="0,0"/>
              </v:shape>
              <v:shape id="Freeform 25" o:spid="_x0000_s1210"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EfJcMA&#10;AADcAAAADwAAAGRycy9kb3ducmV2LnhtbESPzUsDQQzF74L/wxDBm81apJS101IEPw4i2Apew07c&#10;WZzJLDuzH/735iB4S3gv7/2yOywxmImH3CWxcLuqwLA0yXXSWvg4P95sweRC4igkYQs/nOGwv7zY&#10;Ue3SLO88nUprNERyTRZ8KX2NmBvPkfIq9SyqfaUhUtF1aNENNGt4DLiuqg1G6kQbPPX84Ln5Po3R&#10;QggB+fP4tplfcRrHu+f45HFt7fXVcrwHU3gp/+a/6xen+Ful1Wd0At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LEfJcMAAADcAAAADwAAAAAAAAAAAAAAAACYAgAAZHJzL2Rv&#10;d25yZXYueG1sUEsFBgAAAAAEAAQA9QAAAIgDAAAAAA==&#10;" path="m515,l,670e" filled="f" strokecolor="#969696" strokeweight="1pt">
                <v:stroke dashstyle="1 1"/>
                <v:path arrowok="t" o:connecttype="custom" o:connectlocs="515,0;0,670" o:connectangles="0,0"/>
              </v:shape>
              <v:shape id="Freeform 26" o:spid="_x0000_s1211"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6vsEA&#10;AADcAAAADwAAAGRycy9kb3ducmV2LnhtbERPS0sDMRC+C/0PYQRvdtYipV2bllLwcRDBtuB12Ew3&#10;S5PJssk+/PdGELzNx/eczW7yTg3cxSaIhod5AYqlCqaRWsP59Hy/AhUTiSEXhDV8c4TddnazodKE&#10;UT55OKZa5RCJJWmwKbUlYqwse4rz0LJk7hI6TynDrkbT0ZjDvcNFUSzRUyO5wVLLB8vV9dh7Dc45&#10;5K/9x3J8x6HvH1/9i8WF1ne30/4JVOIp/Yv/3G8mz1+t4feZfAF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P9ur7BAAAA3AAAAA8AAAAAAAAAAAAAAAAAmAIAAGRycy9kb3du&#10;cmV2LnhtbFBLBQYAAAAABAAEAPUAAACGAwAAAAA=&#10;" path="m515,l,670e" filled="f" strokecolor="#969696" strokeweight="1pt">
                <v:stroke dashstyle="1 1"/>
                <v:path arrowok="t" o:connecttype="custom" o:connectlocs="515,0;0,670" o:connectangles="0,0"/>
              </v:shape>
              <v:shape id="Freeform 27" o:spid="_x0000_s1212"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6F/sMA&#10;AADcAAAADwAAAGRycy9kb3ducmV2LnhtbESPS0sEQQyE74L/oYngzc24yKLj9i6L4OMggruC1zAd&#10;pwe708N0z8N/bw6Ct4SqVH3Z7pcYzMRD7pJYuF5VYFia5DppLXycHq9uweRC4igkYQs/nGG/Oz/b&#10;Uu3SLO88HUtrNERyTRZ8KX2NmBvPkfIq9SyqfaUhUtF1aNENNGt4DLiuqg1G6kQbPPX84Ln5Po7R&#10;QggB+fPwtplfcRrHm+f45HFt7eXFcrgHU3gp/+a/6xen+HeKr8/oBLj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x6F/s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213"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JNvMEA&#10;AADcAAAADwAAAGRycy9kb3ducmV2LnhtbERPTWsCMRC9C/6HMIXeNHEPolujSEH0YqHaeh43093F&#10;zWRJ4rr77xuh0Ns83uesNr1tREc+1I41zKYKBHHhTM2lhq/zbrIAESKywcYxaRgowGY9Hq0wN+7B&#10;n9SdYilSCIccNVQxtrmUoajIYpi6ljhxP85bjAn6UhqPjxRuG5kpNZcWa04NFbb0XlFxO92thmv2&#10;MVyVv3zvB9/ZY8DLvlSZ1q8v/fYNRKQ+/ov/3AeT5i9n8HwmXSD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tCTbzBAAAA3AAAAA8AAAAAAAAAAAAAAAAAmAIAAGRycy9kb3du&#10;cmV2LnhtbFBLBQYAAAAABAAEAPUAAACGAwAAAAA=&#10;" path="m364,l,451e" filled="f" strokecolor="#969696" strokeweight="1pt">
                <v:stroke dashstyle="1 1"/>
                <v:path arrowok="t" o:connecttype="custom" o:connectlocs="364,0;0,451" o:connectangles="0,0"/>
              </v:shape>
              <v:group id="Group 29" o:spid="_x0000_s1214"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FA0N8IAAADcAAAADwAAAGRycy9kb3ducmV2LnhtbERPTYvCMBC9C/sfwix4&#10;07QuylqNIrIrHkRQF8Tb0IxtsZmUJtvWf28Ewds83ufMl50pRUO1KywriIcRCOLU6oIzBX+n38E3&#10;COeRNZaWScGdHCwXH705Jtq2fKDm6DMRQtglqCD3vkqkdGlOBt3QVsSBu9raoA+wzqSusQ3hppSj&#10;KJpIgwWHhhwrWueU3o7/RsGmxXb1Ff80u9t1fb+cxvvzLial+p/dagbCU+ff4pd7q8P86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xQNDfCAAAA3AAAAA8A&#10;AAAAAAAAAAAAAAAAqgIAAGRycy9kb3ducmV2LnhtbFBLBQYAAAAABAAEAPoAAACZAwAAAAA=&#10;">
                <v:shape id="Freeform 30" o:spid="_x0000_s1215"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wbicEA&#10;AADcAAAADwAAAGRycy9kb3ducmV2LnhtbERPS0sDMRC+C/0PYQre7GyrFN02LaXg4yBCq9DrsBk3&#10;i8lk2WQf/nsjCN7m43vOdj95pwbuYhNEw3JRgGKpgmmk1vDx/nhzDyomEkMuCGv45gj73exqS6UJ&#10;o5x4OKda5RCJJWmwKbUlYqwse4qL0LJk7jN0nlKGXY2mozGHe4erolijp0Zyg6WWj5arr3PvNTjn&#10;kC+Ht/X4ikPf3z37J4srra/n02EDKvGU/sV/7heT5z/cwu8z+QLc/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fMG4nBAAAA3AAAAA8AAAAAAAAAAAAAAAAAmAIAAGRycy9kb3du&#10;cmV2LnhtbFBLBQYAAAAABAAEAPUAAACGAwAAAAA=&#10;" path="m515,l,670e" filled="f" strokecolor="#969696" strokeweight="1pt">
                  <v:stroke dashstyle="1 1"/>
                  <v:path arrowok="t" o:connecttype="custom" o:connectlocs="515,0;0,670" o:connectangles="0,0"/>
                </v:shape>
                <v:shape id="Freeform 31" o:spid="_x0000_s1216"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WD/cEA&#10;AADcAAAADwAAAGRycy9kb3ducmV2LnhtbERPS0sDMRC+C/0PYQRvdtZSil2bllLwcRDBtuB12Ew3&#10;S5PJssk+/PdGELzNx/eczW7yTg3cxSaIhod5AYqlCqaRWsP59Hz/CComEkMuCGv45gi77exmQ6UJ&#10;o3zycEy1yiESS9JgU2pLxFhZ9hTnoWXJ3CV0nlKGXY2mozGHe4eLolihp0Zyg6WWD5ar67H3Gpxz&#10;yF/7j9X4jkPfL1/9i8WF1ne30/4JVOIp/Yv/3G8mz18v4feZfAF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lg/3BAAAA3AAAAA8AAAAAAAAAAAAAAAAAmAIAAGRycy9kb3du&#10;cmV2LnhtbFBLBQYAAAAABAAEAPUAAACGAwAAAAA=&#10;" path="m515,l,670e" filled="f" strokecolor="#969696" strokeweight="1pt">
                  <v:stroke dashstyle="1 1"/>
                  <v:path arrowok="t" o:connecttype="custom" o:connectlocs="515,0;0,670" o:connectangles="0,0"/>
                </v:shape>
                <v:shape id="Freeform 32" o:spid="_x0000_s1217"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kmZsEA&#10;AADcAAAADwAAAGRycy9kb3ducmV2LnhtbERPS0sDMRC+C/0PYQre7GyLFt02LaXg4yBCq9DrsBk3&#10;i8lk2WQf/nsjCN7m43vOdj95pwbuYhNEw3JRgGKpgmmk1vDx/nhzDyomEkMuCGv45gj73exqS6UJ&#10;o5x4OKda5RCJJWmwKbUlYqwse4qL0LJk7jN0nlKGXY2mozGHe4erolijp0Zyg6WWj5arr3PvNTjn&#10;kC+Ht/X4ikPf3z77J4srra/n02EDKvGU/sV/7heT5z/cwe8z+QLc/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dpJmbBAAAA3AAAAA8AAAAAAAAAAAAAAAAAmAIAAGRycy9kb3du&#10;cmV2LnhtbFBLBQYAAAAABAAEAPUAAACGAwAAAAA=&#10;" path="m515,l,670e" filled="f" strokecolor="#969696" strokeweight="1pt">
                  <v:stroke dashstyle="1 1"/>
                  <v:path arrowok="t" o:connecttype="custom" o:connectlocs="515,0;0,670" o:connectangles="0,0"/>
                </v:shape>
                <v:shape id="Freeform 33" o:spid="_x0000_s121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u4EcEA&#10;AADcAAAADwAAAGRycy9kb3ducmV2LnhtbERPS0sDMRC+C/0PYQre7KxFFt02LaVQ9SCCVfA6bKab&#10;xWSybLIP/70RBG/z8T1nu5+9UyP3sQ2i4XZVgGKpg2ml0fDxfrq5BxUTiSEXhDV8c4T9bnG1pcqE&#10;Sd54PKdG5RCJFWmwKXUVYqwte4qr0LFk7hJ6TynDvkHT05TDvcN1UZToqZXcYKnjo+X66zx4Dc45&#10;5M/Dazm94DgMd0/+0eJa6+vlfNiASjynf/Gf+9nk+Q8l/D6TL8D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e7uBHBAAAA3AAAAA8AAAAAAAAAAAAAAAAAmAIAAGRycy9kb3du&#10;cmV2LnhtbFBLBQYAAAAABAAEAPUAAACGAwAAAAA=&#10;" path="m515,l,670e" filled="f" strokecolor="#969696" strokeweight="1pt">
                  <v:stroke dashstyle="1 1"/>
                  <v:path arrowok="t" o:connecttype="custom" o:connectlocs="515,0;0,670" o:connectangles="0,0"/>
                </v:shape>
                <v:shape id="Freeform 34" o:spid="_x0000_s121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cdisEA&#10;AADcAAAADwAAAGRycy9kb3ducmV2LnhtbERPS0sDMRC+C/0PYQre7GyLVN02LaXg4yBCq9DrsBk3&#10;i8lk2WQf/nsjCN7m43vOdj95pwbuYhNEw3JRgGKpgmmk1vDx/nhzDyomEkMuCGv45gj73exqS6UJ&#10;o5x4OKda5RCJJWmwKbUlYqwse4qL0LJk7jN0nlKGXY2mozGHe4erolijp0Zyg6WWj5arr3PvNTjn&#10;kC+Ht/X4ikPf3z77J4srra/n02EDKvGU/sV/7heT5z/cwe8z+QLc/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j3HYrBAAAA3AAAAA8AAAAAAAAAAAAAAAAAmAIAAGRycy9kb3du&#10;cmV2LnhtbFBLBQYAAAAABAAEAPUAAACGAwAAAAA=&#10;" path="m515,l,670e" filled="f" strokecolor="#969696" strokeweight="1pt">
                  <v:stroke dashstyle="1 1"/>
                  <v:path arrowok="t" o:connecttype="custom" o:connectlocs="515,0;0,670" o:connectangles="0,0"/>
                </v:shape>
                <v:shape id="Freeform 35" o:spid="_x0000_s1220"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iJ+MMA&#10;AADcAAAADwAAAGRycy9kb3ducmV2LnhtbESPS0sEQQyE74L/oYngzc24yKLj9i6L4OMggruC1zAd&#10;pwe708N0z8N/bw6Ct4SqVH3Z7pcYzMRD7pJYuF5VYFia5DppLXycHq9uweRC4igkYQs/nGG/Oz/b&#10;Uu3SLO88HUtrNERyTRZ8KX2NmBvPkfIq9SyqfaUhUtF1aNENNGt4DLiuqg1G6kQbPPX84Ln5Po7R&#10;QggB+fPwtplfcRrHm+f45HFt7eXFcrgHU3gp/+a/6xen+HdKq8/oBLj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WiJ+MMAAADcAAAADwAAAAAAAAAAAAAAAACYAgAAZHJzL2Rv&#10;d25yZXYueG1sUEsFBgAAAAAEAAQA9QAAAIgDAAAAAA==&#10;" path="m515,l,670e" filled="f" strokecolor="#969696" strokeweight="1pt">
                  <v:stroke dashstyle="1 1"/>
                  <v:path arrowok="t" o:connecttype="custom" o:connectlocs="515,0;0,670" o:connectangles="0,0"/>
                </v:shape>
              </v:group>
              <v:group id="Group 36" o:spid="_x0000_s1221"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vSmRsQAAADcAAAADwAAAGRycy9kb3ducmV2LnhtbERPS2uDQBC+F/Iflink&#10;1qwmtCQ2q0hoQg+hkAeU3gZ3oqI7K+5Wzb/vFgq9zcf3nG02mVYM1LvasoJ4EYEgLqyuuVRwveyf&#10;1iCcR9bYWiYFd3KQpbOHLSbajnyi4exLEULYJaig8r5LpHRFRQbdwnbEgbvZ3qAPsC+l7nEM4aaV&#10;yyh6kQZrDg0VdrSrqGjO30bBYcQxX8Vvw7G57e5fl+ePz2NMSs0fp/wVhKfJ/4v/3O86zN9s4P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vSmRsQAAADcAAAA&#10;DwAAAAAAAAAAAAAAAACqAgAAZHJzL2Rvd25yZXYueG1sUEsFBgAAAAAEAAQA+gAAAJsDAAAAAA==&#10;">
                <v:shape id="Freeform 37" o:spid="_x0000_s1222"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FxBcIA&#10;AADcAAAADwAAAGRycy9kb3ducmV2LnhtbESPS2vDMBCE74H+B7GF3uJ1QwnFjRJCoY9DKDQp9LpY&#10;W8tUWhlLfvTfR4VAjsPMfMNsdrN3auQ+tkE03BclKJY6mFYaDV+nl+UjqJhIDLkgrOGPI+y2N4sN&#10;VSZM8snjMTUqQyRWpMGm1FWIsbbsKRahY8neT+g9pSz7Bk1PU4Z7h6uyXKOnVvKCpY6fLde/x8Fr&#10;cM4hf+8/1tMBx2F4ePOvFlda393O+ydQied0DV/a70ZDJsL/mXwEcHs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MXEFwgAAANwAAAAPAAAAAAAAAAAAAAAAAJgCAABkcnMvZG93&#10;bnJldi54bWxQSwUGAAAAAAQABAD1AAAAhwMAAAAA&#10;" path="m515,l,670e" filled="f" strokecolor="#969696" strokeweight="1pt">
                  <v:stroke dashstyle="1 1"/>
                  <v:path arrowok="t" o:connecttype="custom" o:connectlocs="515,0;0,670" o:connectangles="0,0"/>
                </v:shape>
                <v:shape id="Freeform 38" o:spid="_x0000_s122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3UnsMA&#10;AADcAAAADwAAAGRycy9kb3ducmV2LnhtbESPX0sDMRDE34V+h7CCb3avRylyNi1FqPZBBKvg63LZ&#10;Xo4mm+OS++O3N4Lg4zAzv2G2+9k7NXIf2yAaVssCFEsdTCuNhs+P4/0DqJhIDLkgrOGbI+x3i5st&#10;VSZM8s7jOTUqQyRWpMGm1FWIsbbsKS5Dx5K9S+g9pSz7Bk1PU4Z7h2VRbNBTK3nBUsdPluvrefAa&#10;nHPIX4e3zfSK4zCsX/yzxVLru9v58Agq8Zz+w3/tk9FQFi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33Uns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224"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K6cMA&#10;AADcAAAADwAAAGRycy9kb3ducmV2LnhtbESPX0sDMRDE34V+h7AF3+xeDylyNi2lUPVBBFvB1+Wy&#10;Xo4mm+OS++O3N4Lg4zAzv2G2+9k7NXIf2yAa1qsCFEsdTCuNho/L6e4BVEwkhlwQ1vDNEfa7xc2W&#10;KhMmeefxnBqVIRIr0mBT6irEWFv2FFehY8neV+g9pSz7Bk1PU4Z7h2VRbNBTK3nBUsdHy/X1PHgN&#10;zjnkz8PbZnrFcRjun/2TxVLr2+V8eASVeE7/4b/2i9FQFiX8nslHA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9K6cMAAADcAAAADwAAAAAAAAAAAAAAAACYAgAAZHJzL2Rv&#10;d25yZXYueG1sUEsFBgAAAAAEAAQA9QAAAIgDAAAAAA==&#10;" path="m515,l,670e" filled="f" strokecolor="#969696" strokeweight="1pt">
                  <v:stroke dashstyle="1 1"/>
                  <v:path arrowok="t" o:connecttype="custom" o:connectlocs="515,0;0,670" o:connectangles="0,0"/>
                </v:shape>
                <v:shape id="Freeform 40" o:spid="_x0000_s1225"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PvcsMA&#10;AADcAAAADwAAAGRycy9kb3ducmV2LnhtbESPX0sDMRDE34V+h7AF3+yepxS5Ni2lUPVBBKvg63LZ&#10;Xg6TzXHJ/fHbG0HwcZiZ3zDb/eydGrmPbRANt6sCFEsdTCuNho/3080DqJhIDLkgrOGbI+x3i6st&#10;VSZM8sbjOTUqQyRWpMGm1FWIsbbsKa5Cx5K9S+g9pSz7Bk1PU4Z7h2VRrNFTK3nBUsdHy/XXefAa&#10;nHPIn4fX9fSC4zDcP/lHi6XW18v5sAGVeE7/4b/2s9FQFnf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OPvcsMAAADcAAAADwAAAAAAAAAAAAAAAACYAgAAZHJzL2Rv&#10;d25yZXYueG1sUEsFBgAAAAAEAAQA9QAAAIgDAAAAAA==&#10;" path="m515,l,670e" filled="f" strokecolor="#969696" strokeweight="1pt">
                  <v:stroke dashstyle="1 1"/>
                  <v:path arrowok="t" o:connecttype="custom" o:connectlocs="515,0;0,670" o:connectangles="0,0"/>
                </v:shape>
                <v:shape id="Freeform 41" o:spid="_x0000_s122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p3BsMA&#10;AADcAAAADwAAAGRycy9kb3ducmV2LnhtbESPX0sDMRDE34V+h7AF3+yeRylyNi1FaPVBBKvg63LZ&#10;Xo4mm+OS++O3N4Lg4zAzv2G2+9k7NXIf2yAa7lcFKJY6mFYaDZ8fx7sHUDGRGHJBWMM3R9jvFjdb&#10;qkyY5J3Hc2pUhkisSINNqasQY23ZU1yFjiV7l9B7Sln2DZqepgz3Dsui2KCnVvKCpY6fLNfX8+A1&#10;OOeQvw5vm+kVx2FYP/uTxVLr2+V8eASVeE7/4b/2i9FQFm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p3BsMAAADcAAAADwAAAAAAAAAAAAAAAACYAgAAZHJzL2Rv&#10;d25yZXYueG1sUEsFBgAAAAAEAAQA9QAAAIgDAAAAAA==&#10;" path="m515,l,670e" filled="f" strokecolor="#969696" strokeweight="1pt">
                  <v:stroke dashstyle="1 1"/>
                  <v:path arrowok="t" o:connecttype="custom" o:connectlocs="515,0;0,670" o:connectangles="0,0"/>
                </v:shape>
                <v:shape id="Freeform 42" o:spid="_x0000_s1227"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bSncMA&#10;AADcAAAADwAAAGRycy9kb3ducmV2LnhtbESPX0sDMRDE34V+h7AF3+yehxa5Ni2lUPVBBKvg63LZ&#10;Xg6TzXHJ/fHbG0HwcZiZ3zDb/eydGrmPbRANt6sCFEsdTCuNho/3080DqJhIDLkgrOGbI+x3i6st&#10;VSZM8sbjOTUqQyRWpMGm1FWIsbbsKa5Cx5K9S+g9pSz7Bk1PU4Z7h2VRrNFTK3nBUsdHy/XXefAa&#10;nHPIn4fX9fSC4zDcPflHi6XW18v5sAGVeE7/4b/2s9FQFvfweyYfAd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EbSncMAAADcAAAADwAAAAAAAAAAAAAAAACYAgAAZHJzL2Rv&#10;d25yZXYueG1sUEsFBgAAAAAEAAQA9QAAAIgDAAAAAA==&#10;" path="m515,l,670e" filled="f" strokecolor="#969696" strokeweight="1pt">
                  <v:stroke dashstyle="1 1"/>
                  <v:path arrowok="t" o:connecttype="custom" o:connectlocs="515,0;0,670" o:connectangles="0,0"/>
                </v:shape>
              </v:group>
            </v:group>
          </v:group>
        </w:pict>
      </w:r>
      <w:r>
        <w:rPr>
          <w:noProof/>
          <w:lang w:eastAsia="tr-TR"/>
        </w:rPr>
        <w:pict>
          <v:group id="Grup 126" o:spid="_x0000_s1228" style="position:absolute;margin-left:-4.5pt;margin-top:131.8pt;width:543.75pt;height:47.1pt;z-index:251654656" coordorigin="1080,7020"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">
            <v:shape id="Freeform 4" o:spid="_x0000_s1229" style="position:absolute;left:1122;top:7020;width:142;height:197;visibility:visible;mso-wrap-style:square;v-text-anchor:top" coordsize="142,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NxXcIA&#10;AADcAAAADwAAAGRycy9kb3ducmV2LnhtbERPTWvDMAy9D/ofjAq9rc5SyEpWt5RAYJfB0rV3LdaS&#10;0FhObTfJ/v08GOymx/vU7jCbXozkfGdZwdM6AUFcW91xo+D8UT5uQfiArLG3TAq+ycNhv3jYYa7t&#10;xBWNp9CIGMI+RwVtCEMupa9bMujXdiCO3Jd1BkOErpHa4RTDTS/TJMmkwY5jQ4sDFS3V19PdKHgr&#10;jvLzfWN1lV3Ka51mlbu5SqnVcj6+gAg0h3/xn/tVx/npM/w+Ey+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83FdwgAAANwAAAAPAAAAAAAAAAAAAAAAAJgCAABkcnMvZG93&#10;bnJldi54bWxQSwUGAAAAAAQABAD1AAAAhwMAAAAA&#10;" path="m142,l,197e" filled="f" strokecolor="#969696" strokeweight="1pt">
              <v:stroke dashstyle="1 1"/>
              <v:path arrowok="t" o:connecttype="custom" o:connectlocs="142,0;0,197" o:connectangles="0,0"/>
            </v:shape>
            <v:group id="Group 5" o:spid="_x0000_s1230" style="position:absolute;left:1080;top:7020;width:10286;height:704" coordorigin="1054,7115" coordsize="10286,7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KOsUAAADcAAAADwAAAGRycy9kb3ducmV2LnhtbESPQWvCQBCF74L/YRmh&#10;N93EokjqKiJt6UEEtVB6G7JjEszOhuw2if++cxC8zfDevPfNeju4WnXUhsqzgXSWgCLOva24MPB9&#10;+ZiuQIWIbLH2TAbuFGC7GY/WmFnf84m6cyyUhHDI0EAZY5NpHfKSHIaZb4hFu/rWYZS1LbRtsZdw&#10;V+t5kiy1w4qlocSG9iXlt/OfM/DZY797Td+7w+26v/9eFsefQ0rGvEyG3RuoSEN8mh/XX1bw50Ir&#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4HyjrFAAAA3AAA&#10;AA8AAAAAAAAAAAAAAAAAqgIAAGRycy9kb3ducmV2LnhtbFBLBQYAAAAABAAEAPoAAACcAwAAAAA=&#10;">
              <v:group id="Group 6" o:spid="_x0000_s1231"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UtvocIAAADcAAAADwAAAGRycy9kb3ducmV2LnhtbERPTYvCMBC9C/sfwix4&#10;07QuylqNIrIrHkRQF8Tb0IxtsZmUJtvWf28Ewds83ufMl50pRUO1KywriIcRCOLU6oIzBX+n38E3&#10;COeRNZaWScGdHCwXH705Jtq2fKDm6DMRQtglqCD3vkqkdGlOBt3QVsSBu9raoA+wzqSusQ3hppSj&#10;KJpIgwWHhhwrWueU3o7/RsGmxXb1Ff80u9t1fb+cxvvzLial+p/dagbCU+ff4pd7q8P80RS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FLb6HCAAAA3AAAAA8A&#10;AAAAAAAAAAAAAAAAqgIAAGRycy9kb3ducmV2LnhtbFBLBQYAAAAABAAEAPoAAACZAwAAAAA=&#10;">
                <v:rect id="Rectangle 7" o:spid="_x0000_s1232"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waJ8YA&#10;AADcAAAADwAAAGRycy9kb3ducmV2LnhtbESPT2vCQBDF74V+h2UK3uqmEUpJXUWKgh4s+KeH3obs&#10;NIlmZ8PuGuO3dw5CbzO8N+/9ZjofXKt6CrHxbOBtnIEiLr1tuDJwPKxeP0DFhGyx9UwGbhRhPnt+&#10;mmJh/ZV31O9TpSSEY4EG6pS6QutY1uQwjn1HLNqfDw6TrKHSNuBVwl2r8yx71w4bloYaO/qqqTzv&#10;L87Az/K3/z7lTb7py004LLeT27ljY0Yvw+ITVKIh/Zsf12sr+BPBl2dkAj2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LwaJ8YAAADcAAAADwAAAAAAAAAAAAAAAACYAgAAZHJz&#10;L2Rvd25yZXYueG1sUEsFBgAAAAAEAAQA9QAAAIsDAAAAAA==&#10;" filled="f" strokecolor="#009dc7" strokeweight=".21847mm">
                  <v:path arrowok="t"/>
                </v:rect>
                <v:rect id="Rectangle 8" o:spid="_x0000_s1233"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vMMA&#10;AADcAAAADwAAAGRycy9kb3ducmV2LnhtbERPyWrDMBC9F/oPYgq5NbIdCMWNEkpxITmk0CyH3AZr&#10;aruxRkZSvPx9FSj0No+3zmozmlb05HxjWUE6T0AQl1Y3XCk4HT+eX0D4gKyxtUwKJvKwWT8+rDDX&#10;duAv6g+hEjGEfY4K6hC6XEpf1mTQz21HHLlv6wyGCF0ltcMhhptWZkmylAYbjg01dvReU3k93IyC&#10;c3HpP3+yJtv15c4di/1iunas1OxpfHsFEWgM/+I/91bH+YsU7s/EC+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C/vMMAAADcAAAADwAAAAAAAAAAAAAAAACYAgAAZHJzL2Rv&#10;d25yZXYueG1sUEsFBgAAAAAEAAQA9QAAAIgDAAAAAA==&#10;" filled="f" strokecolor="#009dc7" strokeweight=".21847mm">
                  <v:path arrowok="t"/>
                </v:rect>
                <v:rect id="Rectangle 9" o:spid="_x0000_s1234"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Ihy8IA&#10;AADcAAAADwAAAGRycy9kb3ducmV2LnhtbERPTYvCMBC9L/gfwgje1tQKy1KNIqKgBwV19+BtaMa2&#10;2kxKEmv992ZB2Ns83udM552pRUvOV5YVjIYJCOLc6ooLBT+n9ec3CB+QNdaWScGTPMxnvY8pZto+&#10;+EDtMRQihrDPUEEZQpNJ6fOSDPqhbYgjd7HOYIjQFVI7fMRwU8s0Sb6kwYpjQ4kNLUvKb8e7UfC7&#10;Orf7a1ql2zbfutNqN37eGlZq0O8WExCBuvAvfrs3Os4fp/D3TLxAz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IiHLwgAAANwAAAAPAAAAAAAAAAAAAAAAAJgCAABkcnMvZG93&#10;bnJldi54bWxQSwUGAAAAAAQABAD1AAAAhwMAAAAA&#10;" filled="f" strokecolor="#009dc7" strokeweight=".21847mm">
                  <v:path arrowok="t"/>
                </v:rect>
              </v:group>
              <v:group id="Group 10" o:spid="_x0000_s1235"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1es6WwwAAANwAAAAP&#10;AAAAAAAAAAAAAAAAAKoCAABkcnMvZG93bnJldi54bWxQSwUGAAAAAAQABAD6AAAAmgMAAAAA&#10;">
                <v:shape id="Freeform 11" o:spid="_x0000_s1236"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Pcx8EA&#10;AADcAAAADwAAAGRycy9kb3ducmV2LnhtbERPS0sDMRC+C/0PYQRvdtZaSlmbllLwcRDBtuB12Ew3&#10;S5PJssk+/PdGELzNx/eczW7yTg3cxSaIhod5AYqlCqaRWsP59Hy/BhUTiSEXhDV8c4TddnazodKE&#10;UT55OKZa5RCJJWmwKbUlYqwse4rz0LJk7hI6TynDrkbT0ZjDvcNFUazQUyO5wVLLB8vV9dh7Dc45&#10;5K/9x2p8x6Hvl6/+xeJC67vbaf8EKvGU/sV/7jeT5z8u4feZfAF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5D3MfBAAAA3AAAAA8AAAAAAAAAAAAAAAAAmAIAAGRycy9kb3du&#10;cmV2LnhtbFBLBQYAAAAABAAEAPUAAACGAwAAAAA=&#10;" path="m515,l,670e" filled="f" strokecolor="#969696" strokeweight="1pt">
                  <v:stroke dashstyle="1 1"/>
                  <v:path arrowok="t" o:connecttype="custom" o:connectlocs="515,0;0,670" o:connectangles="0,0"/>
                </v:shape>
                <v:shape id="Freeform 12" o:spid="_x0000_s1237"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95XMEA&#10;AADcAAAADwAAAGRycy9kb3ducmV2LnhtbERPS0sDMRC+C/0PYQre7KxVi2ybllKoehChVfA6bKab&#10;xWSybLIP/70RBG/z8T1ns5u8UwN3sQmi4XZRgGKpgmmk1vDxfrx5BBUTiSEXhDV8c4Tddna1odKE&#10;UU48nFOtcojEkjTYlNoSMVaWPcVFaFkydwmdp5RhV6PpaMzh3uGyKFboqZHcYKnlg+Xq69x7Dc45&#10;5M/922p8xaHv75/9k8Wl1tfzab8GlXhK/+I/94vJ8+8e4PeZfAF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EPeVzBAAAA3AAAAA8AAAAAAAAAAAAAAAAAmAIAAGRycy9kb3du&#10;cmV2LnhtbFBLBQYAAAAABAAEAPUAAACGAwAAAAA=&#10;" path="m515,l,670e" filled="f" strokecolor="#969696" strokeweight="1pt">
                  <v:stroke dashstyle="1 1"/>
                  <v:path arrowok="t" o:connecttype="custom" o:connectlocs="515,0;0,670" o:connectangles="0,0"/>
                </v:shape>
                <v:shape id="Freeform 13" o:spid="_x0000_s123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3nK8EA&#10;AADcAAAADwAAAGRycy9kb3ducmV2LnhtbERPS0sDMRC+C/0PYQre7KxVFtk2LaVQ9SCCVfA6bKab&#10;xWSybLIP/70RBG/z8T1nu5+9UyP3sQ2i4XZVgGKpg2ml0fDxfrp5ABUTiSEXhDV8c4T9bnG1pcqE&#10;Sd54PKdG5RCJFWmwKXUVYqwte4qr0LFk7hJ6TynDvkHT05TDvcN1UZToqZXcYKnjo+X66zx4Dc45&#10;5M/Dazm94DgM90/+0eJa6+vlfNiASjynf/Gf+9nk+Xcl/D6TL8D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Hd5yvBAAAA3AAAAA8AAAAAAAAAAAAAAAAAmAIAAGRycy9kb3du&#10;cmV2LnhtbFBLBQYAAAAABAAEAPUAAACGAwAAAAA=&#10;" path="m515,l,670e" filled="f" strokecolor="#969696" strokeweight="1pt">
                  <v:stroke dashstyle="1 1"/>
                  <v:path arrowok="t" o:connecttype="custom" o:connectlocs="515,0;0,670" o:connectangles="0,0"/>
                </v:shape>
                <v:shape id="Freeform 14" o:spid="_x0000_s1239"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CsMEA&#10;AADcAAAADwAAAGRycy9kb3ducmV2LnhtbERPS0sDMRC+C/0PYQre7GyrVNk2LaXg4yBCq9DrsBk3&#10;i8lk2WQf/nsjCN7m43vOdj95pwbuYhNEw3JRgGKpgmmk1vDx/njzAComEkMuCGv45gj73exqS6UJ&#10;o5x4OKda5RCJJWmwKbUlYqwse4qL0LJk7jN0nlKGXY2mozGHe4erolijp0Zyg6WWj5arr3PvNTjn&#10;kC+Ht/X4ikPf3z37J4srra/n02EDKvGU/sV/7heT59/ew+8z+QLc/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QrDBAAAA3AAAAA8AAAAAAAAAAAAAAAAAmAIAAGRycy9kb3du&#10;cmV2LnhtbFBLBQYAAAAABAAEAPUAAACGAwAAAAA=&#10;" path="m515,l,670e" filled="f" strokecolor="#969696" strokeweight="1pt">
                  <v:stroke dashstyle="1 1"/>
                  <v:path arrowok="t" o:connecttype="custom" o:connectlocs="515,0;0,670" o:connectangles="0,0"/>
                </v:shape>
                <v:shape id="Freeform 15" o:spid="_x0000_s124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7WwsMA&#10;AADcAAAADwAAAGRycy9kb3ducmV2LnhtbESPS0sEQQyE74L/oYngzc24yiLj9i6L4OMggruC1zAd&#10;pwe708N0z8N/bw6Ct4SqVH3Z7pcYzMRD7pJYuF5VYFia5DppLXycHq/uwORC4igkYQs/nGG/Oz/b&#10;Uu3SLO88HUtrNERyTRZ8KX2NmBvPkfIq9SyqfaUhUtF1aNENNGt4DLiuqg1G6kQbPPX84Ln5Po7R&#10;QggB+fPwtplfcRrH2+f45HFt7eXFcrgHU3gp/+a/6xen+DdKq8/oBLj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w7WwsMAAADcAAAADwAAAAAAAAAAAAAAAACYAgAAZHJzL2Rv&#10;d25yZXYueG1sUEsFBgAAAAAEAAQA9QAAAIgDAAAAAA==&#10;" path="m515,l,670e" filled="f" strokecolor="#969696" strokeweight="1pt">
                  <v:stroke dashstyle="1 1"/>
                  <v:path arrowok="t" o:connecttype="custom" o:connectlocs="515,0;0,670" o:connectangles="0,0"/>
                </v:shape>
                <v:shape id="Freeform 16" o:spid="_x0000_s1241"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JzWcEA&#10;AADcAAAADwAAAGRycy9kb3ducmV2LnhtbERPS0sDMRC+C/0PYQre7GyrFN02LaXg4yBCq9DrsBk3&#10;i8lk2WQf/nsjCN7m43vOdj95pwbuYhNEw3JRgGKpgmmk1vDx/nhzDyomEkMuCGv45gj73exqS6UJ&#10;o5x4OKda5RCJJWmwKbUlYqwse4qL0LJk7jN0nlKGXY2mozGHe4erolijp0Zyg6WWj5arr3PvNTjn&#10;kC+Ht/X4ikPf3z37J4srra/n02EDKvGU/sV/7heT598+wO8z+QLc/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c1nBAAAA3AAAAA8AAAAAAAAAAAAAAAAAmAIAAGRycy9kb3du&#10;cmV2LnhtbFBLBQYAAAAABAAEAPUAAACGAwAAAAA=&#10;" path="m515,l,670e" filled="f" strokecolor="#969696" strokeweight="1pt">
                  <v:stroke dashstyle="1 1"/>
                  <v:path arrowok="t" o:connecttype="custom" o:connectlocs="515,0;0,670" o:connectangles="0,0"/>
                </v:shape>
              </v:group>
              <v:group id="Group 17" o:spid="_x0000_s1242"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4jnMYAAADcAAAADwAAAGRycy9kb3ducmV2LnhtbESPT2vCQBDF74V+h2UK&#10;vdVNbCsluoqIigcp+AeKtyE7JsHsbMiuSfz2nUOhtxnem/d+M1sMrlYdtaHybCAdJaCIc28rLgyc&#10;T5u3L1AhIlusPZOBBwVYzJ+fZphZ3/OBumMslIRwyNBAGWOTaR3ykhyGkW+IRbv61mGUtS20bbGX&#10;cFfrcZJMtMOKpaHEhlYl5bfj3RnY9tgv39N1t79dV4/L6fP7Z5+SMa8vw3IKKtIQ/81/1zsr+B+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driOcxgAAANwA&#10;AAAPAAAAAAAAAAAAAAAAAKoCAABkcnMvZG93bnJldi54bWxQSwUGAAAAAAQABAD6AAAAnQMAAAAA&#10;">
                <v:shape id="Freeform 18" o:spid="_x0000_s124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IMIsEA&#10;AADcAAAADwAAAGRycy9kb3ducmV2LnhtbERPS0sDMRC+C/6HMII3O9tSiqxNSym0ehDBttDrsBk3&#10;S5PJssk+/PdGELzNx/ec9XbyTg3cxSaIhvmsAMVSBdNIreFyPjw9g4qJxJALwhq+OcJ2c3+3ptKE&#10;UT55OKVa5RCJJWmwKbUlYqwse4qz0LJk7it0nlKGXY2mozGHe4eLolihp0Zyg6WW95ar26n3Gpxz&#10;yNfdx2p8x6Hvl6/+aHGh9ePDtHsBlXhK/+I/95vJ85dz+H0mX4Cb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yDCLBAAAA3AAAAA8AAAAAAAAAAAAAAAAAmAIAAGRycy9kb3du&#10;cmV2LnhtbFBLBQYAAAAABAAEAPUAAACGAwAAAAA=&#10;" path="m515,l,670e" filled="f" strokecolor="#969696" strokeweight="1pt">
                  <v:stroke dashstyle="1 1"/>
                  <v:path arrowok="t" o:connecttype="custom" o:connectlocs="515,0;0,670" o:connectangles="0,0"/>
                </v:shape>
                <v:shape id="Freeform 19" o:spid="_x0000_s1244"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CSVcAA&#10;AADcAAAADwAAAGRycy9kb3ducmV2LnhtbERPS0sDMRC+C/0PYQre7KxLKbI2LUVo9SCCVfA6bKab&#10;pclk2WQf/nsjCN7m43vOdj97p0buYxtEw/2qAMVSB9NKo+Hz43j3AComEkMuCGv45gj73eJmS5UJ&#10;k7zzeE6NyiESK9JgU+oqxFhb9hRXoWPJ3CX0nlKGfYOmpymHe4dlUWzQUyu5wVLHT5br63nwGpxz&#10;yF+Ht830iuMwrJ/9yWKp9e1yPjyCSjynf/Gf+8Xk+esSfp/JF+D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uCSVcAAAADcAAAADwAAAAAAAAAAAAAAAACYAgAAZHJzL2Rvd25y&#10;ZXYueG1sUEsFBgAAAAAEAAQA9QAAAIUDAAAAAA==&#10;" path="m515,l,670e" filled="f" strokecolor="#969696" strokeweight="1pt">
                  <v:stroke dashstyle="1 1"/>
                  <v:path arrowok="t" o:connecttype="custom" o:connectlocs="515,0;0,670" o:connectangles="0,0"/>
                </v:shape>
                <v:shape id="Freeform 20" o:spid="_x0000_s1245"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w3zsEA&#10;AADcAAAADwAAAGRycy9kb3ducmV2LnhtbERPS0sDMRC+C/0PYQRvdtZaSlmbllLwcRDBtuB12Ew3&#10;S5PJssk+/PdGELzNx/eczW7yTg3cxSaIhod5AYqlCqaRWsP59Hy/BhUTiSEXhDV8c4TddnazodKE&#10;UT55OKZa5RCJJWmwKbUlYqwse4rz0LJk7hI6TynDrkbT0ZjDvcNFUazQUyO5wVLLB8vV9dh7Dc45&#10;5K/9x2p8x6Hvl6/+xeJC67vbaf8EKvGU/sV/7jeT5y8f4feZfAF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msN87BAAAA3AAAAA8AAAAAAAAAAAAAAAAAmAIAAGRycy9kb3du&#10;cmV2LnhtbFBLBQYAAAAABAAEAPUAAACGAwAAAAA=&#10;" path="m515,l,670e" filled="f" strokecolor="#969696" strokeweight="1pt">
                  <v:stroke dashstyle="1 1"/>
                  <v:path arrowok="t" o:connecttype="custom" o:connectlocs="515,0;0,670" o:connectangles="0,0"/>
                </v:shape>
                <v:shape id="Freeform 21" o:spid="_x0000_s1246"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WvusAA&#10;AADcAAAADwAAAGRycy9kb3ducmV2LnhtbERPS0sDMRC+C/0PYQre7KxlKbI2LUVo9SCCVfA6bKab&#10;pclk2WQf/nsjCN7m43vOdj97p0buYxtEw/2qAMVSB9NKo+Hz43j3AComEkMuCGv45gj73eJmS5UJ&#10;k7zzeE6NyiESK9JgU+oqxFhb9hRXoWPJ3CX0nlKGfYOmpymHe4frotigp1Zyg6WOnyzX1/PgNTjn&#10;kL8Ob5vpFcdhKJ/9yeJa69vlfHgElXhO/+I/94vJ88sSfp/JF+D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kWvusAAAADcAAAADwAAAAAAAAAAAAAAAACYAgAAZHJzL2Rvd25y&#10;ZXYueG1sUEsFBgAAAAAEAAQA9QAAAIUDAAAAAA==&#10;" path="m515,l,670e" filled="f" strokecolor="#969696" strokeweight="1pt">
                  <v:stroke dashstyle="1 1"/>
                  <v:path arrowok="t" o:connecttype="custom" o:connectlocs="515,0;0,670" o:connectangles="0,0"/>
                </v:shape>
                <v:shape id="Freeform 22" o:spid="_x0000_s124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kKIcEA&#10;AADcAAAADwAAAGRycy9kb3ducmV2LnhtbERPS0sDMRC+C/0PYQRvdtZSS1mbllLwcRDBtuB12Ew3&#10;S5PJssk+/PdGELzNx/eczW7yTg3cxSaIhod5AYqlCqaRWsP59Hy/BhUTiSEXhDV8c4TddnazodKE&#10;UT55OKZa5RCJJWmwKbUlYqwse4rz0LJk7hI6TynDrkbT0ZjDvcNFUazQUyO5wVLLB8vV9dh7Dc45&#10;5K/9x2p8x6Hvl6/+xeJC67vbaf8EKvGU/sV/7jeT5y8f4feZfAF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JCiHBAAAA3AAAAA8AAAAAAAAAAAAAAAAAmAIAAGRycy9kb3du&#10;cmV2LnhtbFBLBQYAAAAABAAEAPUAAACGAwAAAAA=&#10;" path="m515,l,670e" filled="f" strokecolor="#969696" strokeweight="1pt">
                  <v:stroke dashstyle="1 1"/>
                  <v:path arrowok="t" o:connecttype="custom" o:connectlocs="515,0;0,670" o:connectangles="0,0"/>
                </v:shape>
                <v:shape id="Freeform 23" o:spid="_x0000_s124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uUVsAA&#10;AADcAAAADwAAAGRycy9kb3ducmV2LnhtbERPS0sDMRC+C/0PYQre7KylLLI2LUVo9SCCVfA6bKab&#10;pclk2WQf/nsjCN7m43vOdj97p0buYxtEw/2qAMVSB9NKo+Hz43j3AComEkMuCGv45gj73eJmS5UJ&#10;k7zzeE6NyiESK9JgU+oqxFhb9hRXoWPJ3CX0nlKGfYOmpymHe4froijRUyu5wVLHT5br63nwGpxz&#10;yF+Ht3J6xXEYNs/+ZHGt9e1yPjyCSjynf/Gf+8Xk+ZsSfp/JF+D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duUVsAAAADcAAAADwAAAAAAAAAAAAAAAACYAgAAZHJzL2Rvd25y&#10;ZXYueG1sUEsFBgAAAAAEAAQA9QAAAIUDAAAAAA==&#10;" path="m515,l,670e" filled="f" strokecolor="#969696" strokeweight="1pt">
                  <v:stroke dashstyle="1 1"/>
                  <v:path arrowok="t" o:connecttype="custom" o:connectlocs="515,0;0,670" o:connectangles="0,0"/>
                </v:shape>
              </v:group>
              <v:shape id="Freeform 24" o:spid="_x0000_s1249"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cxzcEA&#10;AADcAAAADwAAAGRycy9kb3ducmV2LnhtbERPS0sDMRC+C/0PYQRvdtZSalmbllLwcRDBtuB12Ew3&#10;S5PJssk+/PdGELzNx/eczW7yTg3cxSaIhod5AYqlCqaRWsP59Hy/BhUTiSEXhDV8c4TddnazodKE&#10;UT55OKZa5RCJJWmwKbUlYqwse4rz0LJk7hI6TynDrkbT0ZjDvcNFUazQUyO5wVLLB8vV9dh7Dc45&#10;5K/9x2p8x6Hvl6/+xeJC67vbaf8EKvGU/sV/7jeT5y8f4feZfAF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aXMc3BAAAA3AAAAA8AAAAAAAAAAAAAAAAAmAIAAGRycy9kb3du&#10;cmV2LnhtbFBLBQYAAAAABAAEAPUAAACGAwAAAAA=&#10;" path="m515,l,670e" filled="f" strokecolor="#969696" strokeweight="1pt">
                <v:stroke dashstyle="1 1"/>
                <v:path arrowok="t" o:connecttype="custom" o:connectlocs="515,0;0,670" o:connectangles="0,0"/>
              </v:shape>
              <v:shape id="Freeform 25" o:spid="_x0000_s1250"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ilv8MA&#10;AADcAAAADwAAAGRycy9kb3ducmV2LnhtbESPzUsDQQzF74L/wxDBm81aSpG101IEPw4i2Apew07c&#10;WZzJLDuzH/735iB4S3gv7/2yOywxmImH3CWxcLuqwLA0yXXSWvg4P97cgcmFxFFIwhZ+OMNhf3mx&#10;o9qlWd55OpXWaIjkmiz4UvoaMTeeI+VV6llU+0pDpKLr0KIbaNbwGHBdVVuM1Ik2eOr5wXPzfRqj&#10;hRAC8ufxbTu/4jSOm+f45HFt7fXVcrwHU3gp/+a/6xen+Bul1Wd0At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wilv8MAAADcAAAADwAAAAAAAAAAAAAAAACYAgAAZHJzL2Rv&#10;d25yZXYueG1sUEsFBgAAAAAEAAQA9QAAAIgDAAAAAA==&#10;" path="m515,l,670e" filled="f" strokecolor="#969696" strokeweight="1pt">
                <v:stroke dashstyle="1 1"/>
                <v:path arrowok="t" o:connecttype="custom" o:connectlocs="515,0;0,670" o:connectangles="0,0"/>
              </v:shape>
              <v:shape id="Freeform 26" o:spid="_x0000_s1251"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QAJMEA&#10;AADcAAAADwAAAGRycy9kb3ducmV2LnhtbERPS0sDMRC+C/0PYQRvdtZSil2bllLwcRDBtuB12Ew3&#10;S5PJssk+/PdGELzNx/eczW7yTg3cxSaIhod5AYqlCqaRWsP59Hz/CComEkMuCGv45gi77exmQ6UJ&#10;o3zycEy1yiESS9JgU2pLxFhZ9hTnoWXJ3CV0nlKGXY2mozGHe4eLolihp0Zyg6WWD5ar67H3Gpxz&#10;yF/7j9X4jkPfL1/9i8WF1ne30/4JVOIp/Yv/3G8mz1+u4feZfAF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EACTBAAAA3AAAAA8AAAAAAAAAAAAAAAAAmAIAAGRycy9kb3du&#10;cmV2LnhtbFBLBQYAAAAABAAEAPUAAACGAwAAAAA=&#10;" path="m515,l,670e" filled="f" strokecolor="#969696" strokeweight="1pt">
                <v:stroke dashstyle="1 1"/>
                <v:path arrowok="t" o:connecttype="custom" o:connectlocs="515,0;0,670" o:connectangles="0,0"/>
              </v:shape>
              <v:shape id="Freeform 27" o:spid="_x0000_s1252"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c/ZMMA&#10;AADcAAAADwAAAGRycy9kb3ducmV2LnhtbESPS0sEQQyE74L/oYngzc246CLj9i6L4OMggruC1zAd&#10;pwe708N0z8N/bw6Ct4SqVH3Z7pcYzMRD7pJYuF5VYFia5DppLXycHq/uwORC4igkYQs/nGG/Oz/b&#10;Uu3SLO88HUtrNERyTRZ8KX2NmBvPkfIq9SyqfaUhUtF1aNENNGt4DLiuqg1G6kQbPPX84Ln5Po7R&#10;QggB+fPwtplfcRrHm+f45HFt7eXFcrgHU3gp/+a/6xen+LeKr8/oBLj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Kc/ZM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253"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v3JsEA&#10;AADcAAAADwAAAGRycy9kb3ducmV2LnhtbERP32vCMBB+F/wfwg32pokFRTqjyED0xcF08/lsbm2x&#10;uZQk1va/X4TB3u7j+3mrTW8b0ZEPtWMNs6kCQVw4U3Op4eu8myxBhIhssHFMGgYKsFmPRyvMjXvw&#10;J3WnWIoUwiFHDVWMbS5lKCqyGKauJU7cj/MWY4K+lMbjI4XbRmZKLaTFmlNDhS29V1TcTner4Zp9&#10;DFflL9/7wXf2GPCyL1Wm9etLv30DEamP/+I/98Gk+fMZPJ9JF8j1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79ybBAAAA3AAAAA8AAAAAAAAAAAAAAAAAmAIAAGRycy9kb3du&#10;cmV2LnhtbFBLBQYAAAAABAAEAPUAAACGAwAAAAA=&#10;" path="m364,l,451e" filled="f" strokecolor="#969696" strokeweight="1pt">
                <v:stroke dashstyle="1 1"/>
                <v:path arrowok="t" o:connecttype="custom" o:connectlocs="364,0;0,451" o:connectangles="0,0"/>
              </v:shape>
              <v:group id="Group 29" o:spid="_x0000_s1254"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mOrcMAAADcAAAADwAAAGRycy9kb3ducmV2LnhtbERPS2vCQBC+F/oflin0&#10;1mxisUjqKiIqPQShRpDehuyYBLOzIbvm8e+7QqG3+fies1yPphE9da62rCCJYhDEhdU1lwrO+f5t&#10;AcJ5ZI2NZVIwkYP16vlpiam2A39Tf/KlCCHsUlRQed+mUrqiIoMusi1x4K62M+gD7EqpOxxCuGnk&#10;LI4/pMGaQ0OFLW0rKm6nu1FwGHDYvCe7Prtdt9NPPj9esoSUen0ZN58gPI3+X/zn/tJh/nwG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H6Y6twwAAANwAAAAP&#10;AAAAAAAAAAAAAAAAAKoCAABkcnMvZG93bnJldi54bWxQSwUGAAAAAAQABAD6AAAAmgMAAAAA&#10;">
                <v:shape id="Freeform 30" o:spid="_x0000_s1255"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WhE8EA&#10;AADcAAAADwAAAGRycy9kb3ducmV2LnhtbERPS0sDMRC+C/0PYQre7KxVi2ybllKoehChVfA6bKab&#10;xWSybLIP/70RBG/z8T1ns5u8UwN3sQmi4XZRgGKpgmmk1vDxfrx5BBUTiSEXhDV8c4Tddna1odKE&#10;UU48nFOtcojEkjTYlNoSMVaWPcVFaFkydwmdp5RhV6PpaMzh3uGyKFboqZHcYKnlg+Xq69x7Dc45&#10;5M/922p8xaHv75/9k8Wl1tfzab8GlXhK/+I/94vJ8x/u4PeZfAF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x1oRPBAAAA3AAAAA8AAAAAAAAAAAAAAAAAmAIAAGRycy9kb3du&#10;cmV2LnhtbFBLBQYAAAAABAAEAPUAAACGAwAAAAA=&#10;" path="m515,l,670e" filled="f" strokecolor="#969696" strokeweight="1pt">
                  <v:stroke dashstyle="1 1"/>
                  <v:path arrowok="t" o:connecttype="custom" o:connectlocs="515,0;0,670" o:connectangles="0,0"/>
                </v:shape>
                <v:shape id="Freeform 31" o:spid="_x0000_s1256"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5w5Z8EA&#10;AADcAAAADwAAAGRycy9kb3ducmV2LnhtbERPS0sDMRC+C/0PYQRvdtZSS1mbllLwcRDBtuB12Ew3&#10;S5PJssk+/PdGELzNx/eczW7yTg3cxSaIhod5AYqlCqaRWsP59Hy/BhUTiSEXhDV8c4TddnazodKE&#10;UT55OKZa5RCJJWmwKbUlYqwse4rz0LJk7hI6TynDrkbT0ZjDvcNFUazQUyO5wVLLB8vV9dh7Dc45&#10;5K/9x2p8x6Hvl6/+xeJC67vbaf8EKvGU/sV/7jeT5z8u4feZfAF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cOWfBAAAA3AAAAA8AAAAAAAAAAAAAAAAAmAIAAGRycy9kb3du&#10;cmV2LnhtbFBLBQYAAAAABAAEAPUAAACGAwAAAAA=&#10;" path="m515,l,670e" filled="f" strokecolor="#969696" strokeweight="1pt">
                  <v:stroke dashstyle="1 1"/>
                  <v:path arrowok="t" o:connecttype="custom" o:connectlocs="515,0;0,670" o:connectangles="0,0"/>
                </v:shape>
                <v:shape id="Freeform 32" o:spid="_x0000_s1257"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Cc/MEA&#10;AADcAAAADwAAAGRycy9kb3ducmV2LnhtbERPS0sDMRC+C/0PYQRvdtZiS1mbllLwcRDBtuB12Ew3&#10;S5PJssk+/PdGELzNx/eczW7yTg3cxSaIhod5AYqlCqaRWsP59Hy/BhUTiSEXhDV8c4TddnazodKE&#10;UT55OKZa5RCJJWmwKbUlYqwse4rz0LJk7hI6TynDrkbT0ZjDvcNFUazQUyO5wVLLB8vV9dh7Dc45&#10;5K/9x2p8x6HvH1/9i8WF1ne30/4JVOIp/Yv/3G8mz18u4feZfAF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zQnPzBAAAA3AAAAA8AAAAAAAAAAAAAAAAAmAIAAGRycy9kb3du&#10;cmV2LnhtbFBLBQYAAAAABAAEAPUAAACGAwAAAAA=&#10;" path="m515,l,670e" filled="f" strokecolor="#969696" strokeweight="1pt">
                  <v:stroke dashstyle="1 1"/>
                  <v:path arrowok="t" o:connecttype="custom" o:connectlocs="515,0;0,670" o:connectangles="0,0"/>
                </v:shape>
                <v:shape id="Freeform 33" o:spid="_x0000_s125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ICi8EA&#10;AADcAAAADwAAAGRycy9kb3ducmV2LnhtbERPS0sDMRC+C/0PYQre7KxFF9k2LaVQ9SCCVfA6bKab&#10;xWSybLIP/70RBG/z8T1nu5+9UyP3sQ2i4XZVgGKpg2ml0fDxfrp5ABUTiSEXhDV8c4T9bnG1pcqE&#10;Sd54PKdG5RCJFWmwKXUVYqwte4qr0LFk7hJ6TynDvkHT05TDvcN1UZToqZXcYKnjo+X66zx4Dc45&#10;5M/Dazm94DgMd0/+0eJa6+vlfNiASjynf/Gf+9nk+fcl/D6TL8D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CAovBAAAA3AAAAA8AAAAAAAAAAAAAAAAAmAIAAGRycy9kb3du&#10;cmV2LnhtbFBLBQYAAAAABAAEAPUAAACGAwAAAAA=&#10;" path="m515,l,670e" filled="f" strokecolor="#969696" strokeweight="1pt">
                  <v:stroke dashstyle="1 1"/>
                  <v:path arrowok="t" o:connecttype="custom" o:connectlocs="515,0;0,670" o:connectangles="0,0"/>
                </v:shape>
                <v:shape id="Freeform 34" o:spid="_x0000_s125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6nEMEA&#10;AADcAAAADwAAAGRycy9kb3ducmV2LnhtbERPS0sDMRC+C/0PYQre7GyLVtk2LaXg4yBCq9DrsBk3&#10;i8lk2WQf/nsjCN7m43vOdj95pwbuYhNEw3JRgGKpgmmk1vDx/njzAComEkMuCGv45gj73exqS6UJ&#10;o5x4OKda5RCJJWmwKbUlYqwse4qL0LJk7jN0nlKGXY2mozGHe4erolijp0Zyg6WWj5arr3PvNTjn&#10;kC+Ht/X4ikPf3z77J4srra/n02EDKvGU/sV/7heT59/dw+8z+QLc/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NOpxDBAAAA3AAAAA8AAAAAAAAAAAAAAAAAmAIAAGRycy9kb3du&#10;cmV2LnhtbFBLBQYAAAAABAAEAPUAAACGAwAAAAA=&#10;" path="m515,l,670e" filled="f" strokecolor="#969696" strokeweight="1pt">
                  <v:stroke dashstyle="1 1"/>
                  <v:path arrowok="t" o:connecttype="custom" o:connectlocs="515,0;0,670" o:connectangles="0,0"/>
                </v:shape>
                <v:shape id="Freeform 35" o:spid="_x0000_s1260"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EzYsMA&#10;AADcAAAADwAAAGRycy9kb3ducmV2LnhtbESPS0sEQQyE74L/oYngzc246CLj9i6L4OMggruC1zAd&#10;pwe708N0z8N/bw6Ct4SqVH3Z7pcYzMRD7pJYuF5VYFia5DppLXycHq/uwORC4igkYQs/nGG/Oz/b&#10;Uu3SLO88HUtrNERyTRZ8KX2NmBvPkfIq9SyqfaUhUtF1aNENNGt4DLiuqg1G6kQbPPX84Ln5Po7R&#10;QggB+fPwtplfcRrHm+f45HFt7eXFcrgHU3gp/+a/6xen+LdKq8/oBLj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tEzYsMAAADcAAAADwAAAAAAAAAAAAAAAACYAgAAZHJzL2Rv&#10;d25yZXYueG1sUEsFBgAAAAAEAAQA9QAAAIgDAAAAAA==&#10;" path="m515,l,670e" filled="f" strokecolor="#969696" strokeweight="1pt">
                  <v:stroke dashstyle="1 1"/>
                  <v:path arrowok="t" o:connecttype="custom" o:connectlocs="515,0;0,670" o:connectangles="0,0"/>
                </v:shape>
              </v:group>
              <v:group id="Group 36" o:spid="_x0000_s1261"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0c3MMAAADcAAAADwAAAGRycy9kb3ducmV2LnhtbERPS4vCMBC+L/gfwgje&#10;NK2iuF2jiKh4EMEHLHsbmrEtNpPSxLb++82CsLf5+J6zWHWmFA3VrrCsIB5FIIhTqwvOFNyuu+Ec&#10;hPPIGkvLpOBFDlbL3scCE21bPlNz8ZkIIewSVJB7XyVSujQng25kK+LA3W1t0AdYZ1LX2IZwU8px&#10;FM2kwYJDQ44VbXJKH5enUbBvsV1P4m1zfNw3r5/r9PR9jEmpQb9bf4Hw1Pl/8dt90GH+9BP+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TRzcwwAAANwAAAAP&#10;AAAAAAAAAAAAAAAAAKoCAABkcnMvZG93bnJldi54bWxQSwUGAAAAAAQABAD6AAAAmgMAAAAA&#10;">
                <v:shape id="Freeform 37" o:spid="_x0000_s1262"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v12cMA&#10;AADcAAAADwAAAGRycy9kb3ducmV2LnhtbESPS0sEQQyE74L/oYngzc24yCDj9i6L4OMggqvgNUzH&#10;6cHu9DDd8/Dfm4PgLaEqVV92hzUGM/OY+yQWrjcVGJY2uV46Cx/vD1e3YHIhcRSSsIUfznDYn5/t&#10;qHFpkTeeT6UzGiK5IQu+lKFBzK3nSHmTBhbVvtIYqeg6duhGWjQ8BtxWVY2RetEGTwPfe26/T1O0&#10;EEJA/jy+1ssLztN08xQfPW6tvbxYj3dgCq/l3/x3/ewUv1Z8fUYnwP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sv12c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26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dQQsAA&#10;AADcAAAADwAAAGRycy9kb3ducmV2LnhtbERPS0sDMRC+C/0PYQRvdralLLI2LUWo9iCCVfA6bKab&#10;pclk2WQf/nsjCN7m43vOdj97p0buYxtEw2pZgGKpg2ml0fD5cbx/ABUTiSEXhDV8c4T9bnGzpcqE&#10;Sd55PKdG5RCJFWmwKXUVYqwte4rL0LFk7hJ6TynDvkHT05TDvcN1UZToqZXcYKnjJ8v19Tx4Dc45&#10;5K/DWzm94jgMmxf/bHGt9d3tfHgElXhO/+I/98nk+eUKfp/JF+D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YdQQsAAAADcAAAADwAAAAAAAAAAAAAAAACYAgAAZHJzL2Rvd25y&#10;ZXYueG1sUEsFBgAAAAAEAAQA9QAAAIUDAAAAAA==&#10;" path="m515,l,670e" filled="f" strokecolor="#969696" strokeweight="1pt">
                  <v:stroke dashstyle="1 1"/>
                  <v:path arrowok="t" o:connecttype="custom" o:connectlocs="515,0;0,670" o:connectangles="0,0"/>
                </v:shape>
                <v:shape id="Freeform 39" o:spid="_x0000_s1264"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ONcAA&#10;AADcAAAADwAAAGRycy9kb3ducmV2LnhtbERPS0sDMRC+C/6HMAVvdrZLWWRtWoqg9iCCreB12Iyb&#10;xWSybLIP/70RBG/z8T1nd1i8UxMPsQuiYbMuQLE0wXTSani/PN7egYqJxJALwhq+OcJhf321o9qE&#10;Wd54OqdW5RCJNWmwKfU1Ymwse4rr0LNk7jMMnlKGQ4tmoDmHe4dlUVToqZPcYKnnB8vN13n0Gpxz&#10;yB/H12p+wWkct8/+yWKp9c1qOd6DSrykf/Gf+2Ty/KqE32fyBbj/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XONcAAAADcAAAADwAAAAAAAAAAAAAAAACYAgAAZHJzL2Rvd25y&#10;ZXYueG1sUEsFBgAAAAAEAAQA9QAAAIUDAAAAAA==&#10;" path="m515,l,670e" filled="f" strokecolor="#969696" strokeweight="1pt">
                  <v:stroke dashstyle="1 1"/>
                  <v:path arrowok="t" o:connecttype="custom" o:connectlocs="515,0;0,670" o:connectangles="0,0"/>
                </v:shape>
                <v:shape id="Freeform 40" o:spid="_x0000_s1265"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lrrsEA&#10;AADcAAAADwAAAGRycy9kb3ducmV2LnhtbERPS0sDMRC+C/0PYQre7KxVFtk2LaVQ9SCCVfA6bKab&#10;xWSybLIP/70RBG/z8T1nu5+9UyP3sQ2i4XZVgGKpg2ml0fDxfrp5ABUTiSEXhDV8c4T9bnG1pcqE&#10;Sd54PKdG5RCJFWmwKXUVYqwte4qr0LFk7hJ6TynDvkHT05TDvcN1UZToqZXcYKnjo+X66zx4Dc45&#10;5M/Dazm94DgM90/+0eJa6+vlfNiASjynf/Gf+9nk+eUd/D6TL8D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Za67BAAAA3AAAAA8AAAAAAAAAAAAAAAAAmAIAAGRycy9kb3du&#10;cmV2LnhtbFBLBQYAAAAABAAEAPUAAACGAwAAAAA=&#10;" path="m515,l,670e" filled="f" strokecolor="#969696" strokeweight="1pt">
                  <v:stroke dashstyle="1 1"/>
                  <v:path arrowok="t" o:connecttype="custom" o:connectlocs="515,0;0,670" o:connectangles="0,0"/>
                </v:shape>
                <v:shape id="Freeform 41" o:spid="_x0000_s126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Dz2sAA&#10;AADcAAAADwAAAGRycy9kb3ducmV2LnhtbERPS0sDMRC+C/0PYQre7KylLLI2LUVo9SCCVfA6bKab&#10;pclk2WQf/nsjCN7m43vOdj97p0buYxtEw/2qAMVSB9NKo+Hz43j3AComEkMuCGv45gj73eJmS5UJ&#10;k7zzeE6NyiESK9JgU+oqxFhb9hRXoWPJ3CX0nlKGfYOmpymHe4froijRUyu5wVLHT5br63nwGpxz&#10;yF+Ht3J6xXEYNs/+ZHGt9e1yPjyCSjynf/Gf+8Xk+eUGfp/JF+D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fDz2sAAAADcAAAADwAAAAAAAAAAAAAAAACYAgAAZHJzL2Rvd25y&#10;ZXYueG1sUEsFBgAAAAAEAAQA9QAAAIUDAAAAAA==&#10;" path="m515,l,670e" filled="f" strokecolor="#969696" strokeweight="1pt">
                  <v:stroke dashstyle="1 1"/>
                  <v:path arrowok="t" o:connecttype="custom" o:connectlocs="515,0;0,670" o:connectangles="0,0"/>
                </v:shape>
                <v:shape id="Freeform 42" o:spid="_x0000_s1267"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xWQcEA&#10;AADcAAAADwAAAGRycy9kb3ducmV2LnhtbERPS0sDMRC+C/0PYQre7KxFF9k2LaVQ9SCCVfA6bKab&#10;xWSybLIP/70RBG/z8T1nu5+9UyP3sQ2i4XZVgGKpg2ml0fDxfrp5ABUTiSEXhDV8c4T9bnG1pcqE&#10;Sd54PKdG5RCJFWmwKXUVYqwte4qr0LFk7hJ6TynDvkHT05TDvcN1UZToqZXcYKnjo+X66zx4Dc45&#10;5M/Dazm94DgMd0/+0eJa6+vlfNiASjynf/Gf+9nk+eU9/D6TL8D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8VkHBAAAA3AAAAA8AAAAAAAAAAAAAAAAAmAIAAGRycy9kb3du&#10;cmV2LnhtbFBLBQYAAAAABAAEAPUAAACGAwAAAAA=&#10;" path="m515,l,670e" filled="f" strokecolor="#969696" strokeweight="1pt">
                  <v:stroke dashstyle="1 1"/>
                  <v:path arrowok="t" o:connecttype="custom" o:connectlocs="515,0;0,670" o:connectangles="0,0"/>
                </v:shape>
              </v:group>
            </v:group>
          </v:group>
        </w:pict>
      </w:r>
      <w:r>
        <w:rPr>
          <w:noProof/>
          <w:lang w:eastAsia="tr-TR"/>
        </w:rPr>
        <w:pict>
          <v:group id="Grup 86" o:spid="_x0000_s1268" style="position:absolute;margin-left:-4.55pt;margin-top:70pt;width:543.75pt;height:47.1pt;z-index:251653632" coordorigin="1080,7020"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">
            <v:shape id="Freeform 4" o:spid="_x0000_s1269" style="position:absolute;left:1122;top:7020;width:142;height:197;visibility:visible;mso-wrap-style:square;v-text-anchor:top" coordsize="142,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qJHMEA&#10;AADbAAAADwAAAGRycy9kb3ducmV2LnhtbESPQYvCMBSE74L/ITzBm6YqdKUaRQTBi2BdvT+bZ1ts&#10;XmoStf77zcLCHoeZ+YZZrjvTiBc5X1tWMBknIIgLq2suFZy/d6M5CB+QNTaWScGHPKxX/d4SM23f&#10;nNPrFEoRIewzVFCF0GZS+qIig35sW+Lo3awzGKJ0pdQO3xFuGjlNklQarDkuVNjStqLifnoaBYft&#10;Rl6PM6vz9LK7F9M0dw+XKzUcdJsFiEBd+A//tfdawfwLfr/EHyB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dKiRzBAAAA2wAAAA8AAAAAAAAAAAAAAAAAmAIAAGRycy9kb3du&#10;cmV2LnhtbFBLBQYAAAAABAAEAPUAAACGAwAAAAA=&#10;" path="m142,l,197e" filled="f" strokecolor="#969696" strokeweight="1pt">
              <v:stroke dashstyle="1 1"/>
              <v:path arrowok="t" o:connecttype="custom" o:connectlocs="142,0;0,197" o:connectangles="0,0"/>
            </v:shape>
            <v:group id="Group 5" o:spid="_x0000_s1270" style="position:absolute;left:1080;top:7020;width:10286;height:704" coordorigin="1054,7115" coordsize="10286,7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Fbm8IAAADbAAAADwAAAGRycy9kb3ducmV2LnhtbERPy2rCQBTdF/yH4Qrd&#10;1UlaWiQ6hhCsuJBCVRB3l8w1CWbuhMyYx987i0KXh/Nep6NpRE+dqy0riBcRCOLC6ppLBefT99sS&#10;hPPIGhvLpGAiB+lm9rLGRNuBf6k/+lKEEHYJKqi8bxMpXVGRQbewLXHgbrYz6APsSqk7HEK4aeR7&#10;FH1JgzWHhgpbyisq7seHUbAbcMg+4m1/uN/y6Xr6/LkcYlLqdT5mKxCeRv8v/nPvtYJlGBu+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BW5vCAAAA2wAAAA8A&#10;AAAAAAAAAAAAAAAAqgIAAGRycy9kb3ducmV2LnhtbFBLBQYAAAAABAAEAPoAAACZAwAAAAA=&#10;">
              <v:group id="Group 6" o:spid="_x0000_s1271"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A3+AMQAAADbAAAADwAAAGRycy9kb3ducmV2LnhtbESPT4vCMBTE74LfITzB&#10;m6ZVdnG7RhFR8SAL/oFlb4/m2Rabl9LEtn77jSB4HGbmN8x82ZlSNFS7wrKCeByBIE6tLjhTcDlv&#10;RzMQziNrLC2Tggc5WC76vTkm2rZ8pObkMxEg7BJUkHtfJVK6NCeDbmwr4uBdbW3QB1lnUtfYBrgp&#10;5SSKPqXBgsNCjhWtc0pvp7tRsGuxXU3jTXO4XdePv/PHz+8hJqWGg271DcJT59/hV3uvFcy+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A3+AMQAAADbAAAA&#10;DwAAAAAAAAAAAAAAAACqAgAAZHJzL2Rvd25yZXYueG1sUEsFBgAAAAAEAAQA+gAAAJsDAAAAAA==&#10;">
                <v:rect id="Rectangle 7" o:spid="_x0000_s1272"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UMBsEA&#10;AADbAAAADwAAAGRycy9kb3ducmV2LnhtbERPy4rCMBTdC/5DuMLsNLUDg1ajiCiMixF8Ldxdmmtb&#10;bW5Kkqn1781iYJaH854vO1OLlpyvLCsYjxIQxLnVFRcKzqftcALCB2SNtWVS8CIPy0W/N8dM2ycf&#10;qD2GQsQQ9hkqKENoMil9XpJBP7INceRu1hkMEbpCaofPGG5qmSbJlzRYcWwosaF1Sfnj+GsUXDbX&#10;dn9Pq3TX5jt32vx8vh4NK/Ux6FYzEIG68C/+c39rBdO4Pn6JP0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VDAbBAAAA2wAAAA8AAAAAAAAAAAAAAAAAmAIAAGRycy9kb3du&#10;cmV2LnhtbFBLBQYAAAAABAAEAPUAAACGAwAAAAA=&#10;" filled="f" strokecolor="#009dc7" strokeweight=".21847mm">
                  <v:path arrowok="t"/>
                </v:rect>
                <v:rect id="Rectangle 8" o:spid="_x0000_s1273"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mpncQA&#10;AADbAAAADwAAAGRycy9kb3ducmV2LnhtbESPQWvCQBSE7wX/w/IEb3VjBKmpq4go6MFC1R56e2Rf&#10;k2j2bdhdY/z3XUHwOMzMN8xs0ZlatOR8ZVnBaJiAIM6trrhQcDpu3j9A+ICssbZMCu7kYTHvvc0w&#10;0/bG39QeQiEihH2GCsoQmkxKn5dk0A9tQxy9P+sMhihdIbXDW4SbWqZJMpEGK44LJTa0Kim/HK5G&#10;wc/6t/06p1W6a/OdO6734/ulYaUG/W75CSJQF17hZ3urFUxH8PgSf4C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ZqZ3EAAAA2wAAAA8AAAAAAAAAAAAAAAAAmAIAAGRycy9k&#10;b3ducmV2LnhtbFBLBQYAAAAABAAEAPUAAACJAwAAAAA=&#10;" filled="f" strokecolor="#009dc7" strokeweight=".21847mm">
                  <v:path arrowok="t"/>
                </v:rect>
                <v:rect id="Rectangle 9" o:spid="_x0000_s1274"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s36sQA&#10;AADbAAAADwAAAGRycy9kb3ducmV2LnhtbESPT4vCMBTE7wt+h/CEva2pXVjWahQRBT3swvrn4O3R&#10;PNtq81KSWOu33wiCx2FmfsNMZp2pRUvOV5YVDAcJCOLc6ooLBfvd6uMbhA/IGmvLpOBOHmbT3tsE&#10;M21v/EftNhQiQthnqKAMocmk9HlJBv3ANsTRO1lnMETpCqkd3iLc1DJNki9psOK4UGJDi5Lyy/Zq&#10;FByWx/b3nFbpps03brf8+bxfGlbqvd/NxyACdeEVfrbXWsEohceX+APk9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LN+rEAAAA2wAAAA8AAAAAAAAAAAAAAAAAmAIAAGRycy9k&#10;b3ducmV2LnhtbFBLBQYAAAAABAAEAPUAAACJAwAAAAA=&#10;" filled="f" strokecolor="#009dc7" strokeweight=".21847mm">
                  <v:path arrowok="t"/>
                </v:rect>
              </v:group>
              <v:group id="Group 10" o:spid="_x0000_s1275"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DxfN8QAAADbAAAADwAAAGRycy9kb3ducmV2LnhtbESPT4vCMBTE7wt+h/AE&#10;b2taxUWrUURc8SCCf0C8PZpnW2xeSpNt67ffLAh7HGbmN8xi1ZlSNFS7wrKCeBiBIE6tLjhTcL18&#10;f05BOI+ssbRMCl7kYLXsfSww0bblEzVnn4kAYZeggtz7KpHSpTkZdENbEQfvYWuDPsg6k7rGNsBN&#10;KUdR9CUNFhwWcqxok1P6PP8YBbsW2/U43jaH52Pzul8mx9shJqUG/W49B+Gp8//hd3uvFc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DxfN8QAAADbAAAA&#10;DwAAAAAAAAAAAAAAAACqAgAAZHJzL2Rvd25yZXYueG1sUEsFBgAAAAAEAAQA+gAAAJsDAAAAAA==&#10;">
                <v:shape id="Freeform 11" o:spid="_x0000_s1276"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HFpsMA&#10;AADbAAAADwAAAGRycy9kb3ducmV2LnhtbESPS2vDMBCE74X8B7GF3pp1QwiNGyWEQB+HUmgS6HWx&#10;NpaJtDKW/Oi/rwqFHoeZ+YbZ7Cbv1MBdbIJoeJgXoFiqYBqpNZxPz/ePoGIiMeSCsIZvjrDbzm42&#10;VJowyicPx1SrDJFYkgabUlsixsqypzgPLUv2LqHzlLLsajQdjRnuHS6KYoWeGskLllo+WK6ux95r&#10;cM4hf+0/VuM7Dn2/fPUvFhda391O+ydQiaf0H/5rvxkN6yX8fsk/A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YHFpsMAAADbAAAADwAAAAAAAAAAAAAAAACYAgAAZHJzL2Rv&#10;d25yZXYueG1sUEsFBgAAAAAEAAQA9QAAAIgDAAAAAA==&#10;" path="m515,l,670e" filled="f" strokecolor="#969696" strokeweight="1pt">
                  <v:stroke dashstyle="1 1"/>
                  <v:path arrowok="t" o:connecttype="custom" o:connectlocs="515,0;0,670" o:connectangles="0,0"/>
                </v:shape>
                <v:shape id="Freeform 12" o:spid="_x0000_s1277"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1gPcMA&#10;AADbAAAADwAAAGRycy9kb3ducmV2LnhtbESPS0sDQRCE70L+w9ABb6Y3QYNuMgkh4OMgQqKQa7PT&#10;7izO9Cw7sw//vSMIHouq+ora7ifv1MBdbIJoWC4KUCxVMI3UGj7eH2/uQcVEYsgFYQ3fHGG/m11t&#10;qTRhlBMP51SrDJFYkgabUlsixsqyp7gILUv2PkPnKWXZ1Wg6GjPcO1wVxRo9NZIXLLV8tFx9nXuv&#10;wTmHfDm8rcdXHPr+9tk/WVxpfT2fDhtQiaf0H/5rvxgND3fw+yX/A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1gPcMAAADbAAAADwAAAAAAAAAAAAAAAACYAgAAZHJzL2Rv&#10;d25yZXYueG1sUEsFBgAAAAAEAAQA9QAAAIgDAAAAAA==&#10;" path="m515,l,670e" filled="f" strokecolor="#969696" strokeweight="1pt">
                  <v:stroke dashstyle="1 1"/>
                  <v:path arrowok="t" o:connecttype="custom" o:connectlocs="515,0;0,670" o:connectangles="0,0"/>
                </v:shape>
                <v:shape id="Freeform 13" o:spid="_x0000_s127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SsIA&#10;AADbAAAADwAAAGRycy9kb3ducmV2LnhtbESPX0sDMRDE34V+h7AF3+yeRQ69Ni2lUPVBBKvg63LZ&#10;Xg6TzXHJ/fHbG0HwcZiZ3zDb/eydGrmPbRANt6sCFEsdTCuNho/30809qJhIDLkgrOGbI+x3i6st&#10;VSZM8sbjOTUqQyRWpMGm1FWIsbbsKa5Cx5K9S+g9pSz7Bk1PU4Z7h+uiKNFTK3nBUsdHy/XXefAa&#10;nHPIn4fXcnrBcRjunvyjxbXW18v5sAGVeE7/4b/2s9HwUML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H/5KwgAAANsAAAAPAAAAAAAAAAAAAAAAAJgCAABkcnMvZG93&#10;bnJldi54bWxQSwUGAAAAAAQABAD1AAAAhwMAAAAA&#10;" path="m515,l,670e" filled="f" strokecolor="#969696" strokeweight="1pt">
                  <v:stroke dashstyle="1 1"/>
                  <v:path arrowok="t" o:connecttype="custom" o:connectlocs="515,0;0,670" o:connectangles="0,0"/>
                </v:shape>
                <v:shape id="Freeform 14" o:spid="_x0000_s1279"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Nb0cMA&#10;AADbAAAADwAAAGRycy9kb3ducmV2LnhtbESPS0sDQRCE70L+w9ABb6Y3QaJuMgkh4OMgQqKQa7PT&#10;7izO9Cw7sw//vSMIHouq+ora7ifv1MBdbIJoWC4KUCxVMI3UGj7eH2/uQcVEYsgFYQ3fHGG/m11t&#10;qTRhlBMP51SrDJFYkgabUlsixsqyp7gILUv2PkPnKWXZ1Wg6GjPcO1wVxRo9NZIXLLV8tFx9nXuv&#10;wTmHfDm8rcdXHPr+9tk/WVxpfT2fDhtQiaf0H/5rvxgND3fw+yX/A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VNb0cMAAADbAAAADwAAAAAAAAAAAAAAAACYAgAAZHJzL2Rv&#10;d25yZXYueG1sUEsFBgAAAAAEAAQA9QAAAIgDAAAAAA==&#10;" path="m515,l,670e" filled="f" strokecolor="#969696" strokeweight="1pt">
                  <v:stroke dashstyle="1 1"/>
                  <v:path arrowok="t" o:connecttype="custom" o:connectlocs="515,0;0,670" o:connectangles="0,0"/>
                </v:shape>
                <v:shape id="Freeform 15" o:spid="_x0000_s128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zPo78A&#10;AADbAAAADwAAAGRycy9kb3ducmV2LnhtbERPS2sCMRC+F/ofwhR6q7OVIu1qFCn0cRBBLXgdNuNm&#10;MZksm+yj/745CD1+fO/VZvJODdzFJoiG51kBiqUKppFaw8/p4+kVVEwkhlwQ1vDLETbr+7sVlSaM&#10;cuDhmGqVQySWpMGm1JaIsbLsKc5Cy5K5S+g8pQy7Gk1HYw73DudFsUBPjeQGSy2/W66ux95rcM4h&#10;n7f7xbjDoe9fvvynxbnWjw/Tdgkq8ZT+xTf3t9HwlsfmL/kH4Po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MzM+jvwAAANsAAAAPAAAAAAAAAAAAAAAAAJgCAABkcnMvZG93bnJl&#10;di54bWxQSwUGAAAAAAQABAD1AAAAhAMAAAAA&#10;" path="m515,l,670e" filled="f" strokecolor="#969696" strokeweight="1pt">
                  <v:stroke dashstyle="1 1"/>
                  <v:path arrowok="t" o:connecttype="custom" o:connectlocs="515,0;0,670" o:connectangles="0,0"/>
                </v:shape>
                <v:shape id="Freeform 16" o:spid="_x0000_s1281"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BqOMMA&#10;AADbAAAADwAAAGRycy9kb3ducmV2LnhtbESPS2vDMBCE74X8B7GB3pp1QgmNEyWEQh+HUmhS6HWx&#10;NpaJtDKW/Oi/rwqFHoeZ+YbZHSbv1MBdbIJoWC4KUCxVMI3UGj7PT3cPoGIiMeSCsIZvjnDYz252&#10;VJowygcPp1SrDJFYkgabUlsixsqyp7gILUv2LqHzlLLsajQdjRnuHa6KYo2eGskLllp+tFxdT73X&#10;4JxD/jq+r8c3HPr+/sU/W1xpfTufjltQiaf0H/5rvxoNmw38fsk/AP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4BqOMMAAADbAAAADwAAAAAAAAAAAAAAAACYAgAAZHJzL2Rv&#10;d25yZXYueG1sUEsFBgAAAAAEAAQA9QAAAIgDAAAAAA==&#10;" path="m515,l,670e" filled="f" strokecolor="#969696" strokeweight="1pt">
                  <v:stroke dashstyle="1 1"/>
                  <v:path arrowok="t" o:connecttype="custom" o:connectlocs="515,0;0,670" o:connectangles="0,0"/>
                </v:shape>
              </v:group>
              <v:group id="Group 17" o:spid="_x0000_s1282"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v:shape id="Freeform 18" o:spid="_x0000_s128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i14sAA&#10;AADcAAAADwAAAGRycy9kb3ducmV2LnhtbERPS0sDMRC+F/wPYQRv7WyLFFmbLotg60EEq+B12Iyb&#10;xWSybLIP/70RBG/z8T3nUC3eqYmH2AXRsN0UoFiaYDppNby/Pa7vQMVEYsgFYQ3fHKE6Xq0OVJow&#10;yytPl9SqHCKxJA02pb5EjI1lT3ETepbMfYbBU8pwaNEMNOdw73BXFHv01ElusNTzg+Xm6zJ6Dc45&#10;5I/6ZT8/4zSOt2d/srjT+uZ6qe9BJV7Sv/jP/WTy/GILv8/kC/D4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Fi14sAAAADcAAAADwAAAAAAAAAAAAAAAACYAgAAZHJzL2Rvd25y&#10;ZXYueG1sUEsFBgAAAAAEAAQA9QAAAIUDAAAAAA==&#10;" path="m515,l,670e" filled="f" strokecolor="#969696" strokeweight="1pt">
                  <v:stroke dashstyle="1 1"/>
                  <v:path arrowok="t" o:connecttype="custom" o:connectlocs="515,0;0,670" o:connectangles="0,0"/>
                </v:shape>
                <v:shape id="Freeform 19" o:spid="_x0000_s1284"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orlcAA&#10;AADcAAAADwAAAGRycy9kb3ducmV2LnhtbERPS0sDMRC+C/0PYQre7GwXKbI2LaVQ9SCCreB12Iyb&#10;pclk2WQf/nsjCN7m43vOdj97p0buYxtEw3pVgGKpg2ml0fBxOd09gIqJxJALwhq+OcJ+t7jZUmXC&#10;JO88nlOjcojEijTYlLoKMdaWPcVV6Fgy9xV6TynDvkHT05TDvcOyKDboqZXcYKnjo+X6eh68Bucc&#10;8ufhbTO94jgM98/+yWKp9e1yPjyCSjynf/Gf+8Xk+UUJv8/kC3D3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IorlcAAAADcAAAADwAAAAAAAAAAAAAAAACYAgAAZHJzL2Rvd25y&#10;ZXYueG1sUEsFBgAAAAAEAAQA9QAAAIUDAAAAAA==&#10;" path="m515,l,670e" filled="f" strokecolor="#969696" strokeweight="1pt">
                  <v:stroke dashstyle="1 1"/>
                  <v:path arrowok="t" o:connecttype="custom" o:connectlocs="515,0;0,670" o:connectangles="0,0"/>
                </v:shape>
                <v:shape id="Freeform 20" o:spid="_x0000_s1285"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aODsEA&#10;AADcAAAADwAAAGRycy9kb3ducmV2LnhtbERPS0sDMRC+C/6HMII3O9taStk2LUXwcRDBVvA6bKab&#10;pclk2WQf/ntTELzNx/ec7X7yTg3cxSaIhvmsAMVSBdNIreHr9PywBhUTiSEXhDX8cIT97vZmS6UJ&#10;o3zycEy1yiESS9JgU2pLxFhZ9hRnoWXJ3Dl0nlKGXY2mozGHe4eLolihp0Zyg6WWnyxXl2PvNTjn&#10;kL8PH6vxHYe+X776F4sLre/vpsMGVOIp/Yv/3G8mzy8e4fpMvg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Gjg7BAAAA3AAAAA8AAAAAAAAAAAAAAAAAmAIAAGRycy9kb3du&#10;cmV2LnhtbFBLBQYAAAAABAAEAPUAAACGAwAAAAA=&#10;" path="m515,l,670e" filled="f" strokecolor="#969696" strokeweight="1pt">
                  <v:stroke dashstyle="1 1"/>
                  <v:path arrowok="t" o:connecttype="custom" o:connectlocs="515,0;0,670" o:connectangles="0,0"/>
                </v:shape>
                <v:shape id="Freeform 21" o:spid="_x0000_s1286"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8WesEA&#10;AADcAAAADwAAAGRycy9kb3ducmV2LnhtbERPS0sDMRC+C/6HMII3O9tSSlmbllLQ9iBCq+B12Ew3&#10;S5PJssk+/PdGELzNx/eczW7yTg3cxSaIhvmsAMVSBdNIreHz4+VpDSomEkMuCGv45gi77f3dhkoT&#10;RjnzcEm1yiESS9JgU2pLxFhZ9hRnoWXJ3DV0nlKGXY2mozGHe4eLolihp0Zyg6WWD5ar26X3Gpxz&#10;yF/799X4hkPfL4/+1eJC68eHaf8MKvGU/sV/7pPJ84sl/D6TL8Dt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AvFnrBAAAA3AAAAA8AAAAAAAAAAAAAAAAAmAIAAGRycy9kb3du&#10;cmV2LnhtbFBLBQYAAAAABAAEAPUAAACGAwAAAAA=&#10;" path="m515,l,670e" filled="f" strokecolor="#969696" strokeweight="1pt">
                  <v:stroke dashstyle="1 1"/>
                  <v:path arrowok="t" o:connecttype="custom" o:connectlocs="515,0;0,670" o:connectangles="0,0"/>
                </v:shape>
                <v:shape id="Freeform 22" o:spid="_x0000_s128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Oz4cEA&#10;AADcAAAADwAAAGRycy9kb3ducmV2LnhtbERPS0sDMRC+C/6HMII3O9tiS9k2LUXwcRDBVvA6bKab&#10;pclk2WQf/ntTELzNx/ec7X7yTg3cxSaIhvmsAMVSBdNIreHr9PywBhUTiSEXhDX8cIT97vZmS6UJ&#10;o3zycEy1yiESS9JgU2pLxFhZ9hRnoWXJ3Dl0nlKGXY2mozGHe4eLolihp0Zyg6WWnyxXl2PvNTjn&#10;kL8PH6vxHYe+f3z1LxYXWt/fTYcNqMRT+hf/ud9Mnl8s4fpMvg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9js+HBAAAA3AAAAA8AAAAAAAAAAAAAAAAAmAIAAGRycy9kb3du&#10;cmV2LnhtbFBLBQYAAAAABAAEAPUAAACGAwAAAAA=&#10;" path="m515,l,670e" filled="f" strokecolor="#969696" strokeweight="1pt">
                  <v:stroke dashstyle="1 1"/>
                  <v:path arrowok="t" o:connecttype="custom" o:connectlocs="515,0;0,670" o:connectangles="0,0"/>
                </v:shape>
                <v:shape id="Freeform 23" o:spid="_x0000_s128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EtlsAA&#10;AADcAAAADwAAAGRycy9kb3ducmV2LnhtbERPS0sDMRC+C/0PYQre7GyLLLI2LaVQ9SCCreB12Iyb&#10;pclk2WQf/nsjCN7m43vOdj97p0buYxtEw3pVgGKpg2ml0fBxOd09gIqJxJALwhq+OcJ+t7jZUmXC&#10;JO88nlOjcojEijTYlLoKMdaWPcVV6Fgy9xV6TynDvkHT05TDvcNNUZToqZXcYKnjo+X6eh68Bucc&#10;8ufhrZxecRyG+2f/ZHGj9e1yPjyCSjynf/Gf+8Xk+UUJv8/kC3D3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7EtlsAAAADcAAAADwAAAAAAAAAAAAAAAACYAgAAZHJzL2Rvd25y&#10;ZXYueG1sUEsFBgAAAAAEAAQA9QAAAIUDAAAAAA==&#10;" path="m515,l,670e" filled="f" strokecolor="#969696" strokeweight="1pt">
                  <v:stroke dashstyle="1 1"/>
                  <v:path arrowok="t" o:connecttype="custom" o:connectlocs="515,0;0,670" o:connectangles="0,0"/>
                </v:shape>
              </v:group>
              <v:shape id="Freeform 24" o:spid="_x0000_s1289"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2IDcEA&#10;AADcAAAADwAAAGRycy9kb3ducmV2LnhtbERPS0sDMRC+C/6HMII3O9sitWybliL4OIhgK3gdNtPN&#10;0mSybLIP/70pFLzNx/eczW7yTg3cxSaIhvmsAMVSBdNIreH7+PKwAhUTiSEXhDX8coTd9vZmQ6UJ&#10;o3zxcEi1yiESS9JgU2pLxFhZ9hRnoWXJ3Cl0nlKGXY2mozGHe4eLoliip0Zyg6WWny1X50PvNTjn&#10;kH/2n8vxA4e+f3zzrxYXWt/fTfs1qMRT+hdf3e8mzy+e4PJMvgC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D9iA3BAAAA3AAAAA8AAAAAAAAAAAAAAAAAmAIAAGRycy9kb3du&#10;cmV2LnhtbFBLBQYAAAAABAAEAPUAAACGAwAAAAA=&#10;" path="m515,l,670e" filled="f" strokecolor="#969696" strokeweight="1pt">
                <v:stroke dashstyle="1 1"/>
                <v:path arrowok="t" o:connecttype="custom" o:connectlocs="515,0;0,670" o:connectangles="0,0"/>
              </v:shape>
              <v:shape id="Freeform 25" o:spid="_x0000_s1290"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Icf8MA&#10;AADcAAAADwAAAGRycy9kb3ducmV2LnhtbESPzUsDQQzF74L/wxDBm81apMjaaSmCHwcRrILXsJPu&#10;LJ3JLDuzH/735iB4S3gv7/2y3S8xmImH3CWxcLuqwLA0yXXSWvj6fLq5B5MLiaOQhC38cIb97vJi&#10;S7VLs3zwdCyt0RDJNVnwpfQ1Ym48R8qr1LOodkpDpKLr0KIbaNbwGHBdVRuM1Ik2eOr50XNzPo7R&#10;QggB+fvwvpnfcBrHu5f47HFt7fXVcngAU3gp/+a/61en+JXS6jM6Ae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WIcf8MAAADcAAAADwAAAAAAAAAAAAAAAACYAgAAZHJzL2Rv&#10;d25yZXYueG1sUEsFBgAAAAAEAAQA9QAAAIgDAAAAAA==&#10;" path="m515,l,670e" filled="f" strokecolor="#969696" strokeweight="1pt">
                <v:stroke dashstyle="1 1"/>
                <v:path arrowok="t" o:connecttype="custom" o:connectlocs="515,0;0,670" o:connectangles="0,0"/>
              </v:shape>
              <v:shape id="Freeform 26" o:spid="_x0000_s1291"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655MEA&#10;AADcAAAADwAAAGRycy9kb3ducmV2LnhtbERPS0sDMRC+C/6HMII3O9sixW6bliL4OIhgK3gdNtPN&#10;0mSybLIP/70pFLzNx/eczW7yTg3cxSaIhvmsAMVSBdNIreH7+PLwBComEkMuCGv45Qi77e3NhkoT&#10;Rvni4ZBqlUMklqTBptSWiLGy7CnOQsuSuVPoPKUMuxpNR2MO9w4XRbFET43kBkstP1uuzofea3DO&#10;If/sP5fjBw59//jmXy0utL6/m/ZrUImn9C++ut9Nnl+s4PJMvgC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4uueTBAAAA3AAAAA8AAAAAAAAAAAAAAAAAmAIAAGRycy9kb3du&#10;cmV2LnhtbFBLBQYAAAAABAAEAPUAAACGAwAAAAA=&#10;" path="m515,l,670e" filled="f" strokecolor="#969696" strokeweight="1pt">
                <v:stroke dashstyle="1 1"/>
                <v:path arrowok="t" o:connecttype="custom" o:connectlocs="515,0;0,670" o:connectangles="0,0"/>
              </v:shape>
              <v:shape id="Freeform 27" o:spid="_x0000_s1292"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2GpMMA&#10;AADcAAAADwAAAGRycy9kb3ducmV2LnhtbESPzUsDQQzF74L/wxDBm822SJG101IEPw4i2Apew07c&#10;WZzJLDuzH/735iB4S3gv7/2yOywxmImH3CWxsF5VYFia5DppLXycH2/uwORC4igkYQs/nOGwv7zY&#10;Ue3SLO88nUprNERyTRZ8KX2NmBvPkfIq9SyqfaUhUtF1aNENNGt4DLipqi1G6kQbPPX84Ln5Po3R&#10;QggB+fP4tp1fcRrH2+f45HFj7fXVcrwHU3gp/+a/6xen+GvF12d0At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s2GpM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293"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FO5sEA&#10;AADcAAAADwAAAGRycy9kb3ducmV2LnhtbERPTWvCQBC9F/oflin0VneTQ5HoKkUQvbSgrZ7H7JiE&#10;ZmfD7hqTf+8Kgrd5vM+ZLwfbip58aBxryCYKBHHpTMOVhr/f9ccURIjIBlvHpGGkAMvF68scC+Ou&#10;vKN+HyuRQjgUqKGOsSukDGVNFsPEdcSJOztvMSboK2k8XlO4bWWu1Ke02HBqqLGjVU3l//5iNZzy&#10;n/Gk/PGwGX1vvwMeN5XKtX5/G75mICIN8Sl+uLcmzc8yuD+TLpC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RTubBAAAA3AAAAA8AAAAAAAAAAAAAAAAAmAIAAGRycy9kb3du&#10;cmV2LnhtbFBLBQYAAAAABAAEAPUAAACGAwAAAAA=&#10;" path="m364,l,451e" filled="f" strokecolor="#969696" strokeweight="1pt">
                <v:stroke dashstyle="1 1"/>
                <v:path arrowok="t" o:connecttype="custom" o:connectlocs="364,0;0,451" o:connectangles="0,0"/>
              </v:shape>
              <v:group id="Group 29" o:spid="_x0000_s1294"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YM3bcQAAADcAAAADwAAAGRycy9kb3ducmV2LnhtbERPS2vCQBC+C/0Pywi9&#10;6SaWikTXEKQtPYSCUSi9DdkxCWZnQ3abx7/vFgq9zcf3nEM6mVYM1LvGsoJ4HYEgLq1uuFJwvbyu&#10;diCcR9bYWiYFMzlIjw+LAybajnymofCVCCHsElRQe98lUrqyJoNubTviwN1sb9AH2FdS9ziGcNPK&#10;TRRtpcGGQ0ONHZ1qKu/Ft1HwNuKYPcUvQ36/neavy/PHZx6TUo/LKduD8DT5f/Gf+12H+fEG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YM3bcQAAADcAAAA&#10;DwAAAAAAAAAAAAAAAACqAgAAZHJzL2Rvd25yZXYueG1sUEsFBgAAAAAEAAQA+gAAAJsDAAAAAA==&#10;">
                <v:shape id="Freeform 30" o:spid="_x0000_s1295"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8Y08EA&#10;AADcAAAADwAAAGRycy9kb3ducmV2LnhtbERPS0sDMRC+C/6HMII3O9sqpaxNSylUPYhgW/A6bKab&#10;pclk2WQf/nsjCN7m43vOejt5pwbuYhNEw3xWgGKpgmmk1nA+HR5WoGIiMeSCsIZvjrDd3N6sqTRh&#10;lE8ejqlWOURiSRpsSm2JGCvLnuIstCyZu4TOU8qwq9F0NOZw73BRFEv01EhusNTy3nJ1PfZeg3MO&#10;+Wv3sRzfcej7p1f/YnGh9f3dtHsGlXhK/+I/95vJ8+eP8PtMvgA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ofGNPBAAAA3AAAAA8AAAAAAAAAAAAAAAAAmAIAAGRycy9kb3du&#10;cmV2LnhtbFBLBQYAAAAABAAEAPUAAACGAwAAAAA=&#10;" path="m515,l,670e" filled="f" strokecolor="#969696" strokeweight="1pt">
                  <v:stroke dashstyle="1 1"/>
                  <v:path arrowok="t" o:connecttype="custom" o:connectlocs="515,0;0,670" o:connectangles="0,0"/>
                </v:shape>
                <v:shape id="Freeform 31" o:spid="_x0000_s1296"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aAp8EA&#10;AADcAAAADwAAAGRycy9kb3ducmV2LnhtbERPS0sDMRC+C/6HMII3O9tSiqxNSym0ehDBttDrsBk3&#10;S5PJssk+/PdGELzNx/ec9XbyTg3cxSaIhvmsAMVSBdNIreFyPjw9g4qJxJALwhq+OcJ2c3+3ptKE&#10;UT55OKVa5RCJJWmwKbUlYqwse4qz0LJk7it0nlKGXY2mozGHe4eLolihp0Zyg6WW95ar26n3Gpxz&#10;yNfdx2p8x6Hvl6/+aHGh9ePDtHsBlXhK/+I/95vJ8+dL+H0mX4Cb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X2gKfBAAAA3AAAAA8AAAAAAAAAAAAAAAAAmAIAAGRycy9kb3du&#10;cmV2LnhtbFBLBQYAAAAABAAEAPUAAACGAwAAAAA=&#10;" path="m515,l,670e" filled="f" strokecolor="#969696" strokeweight="1pt">
                  <v:stroke dashstyle="1 1"/>
                  <v:path arrowok="t" o:connecttype="custom" o:connectlocs="515,0;0,670" o:connectangles="0,0"/>
                </v:shape>
                <v:shape id="Freeform 32" o:spid="_x0000_s1297"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olPMEA&#10;AADcAAAADwAAAGRycy9kb3ducmV2LnhtbERPS0sDMRC+C/6HMII3O9uipaxNSylUPYhgW/A6bKab&#10;pclk2WQf/nsjCN7m43vOejt5pwbuYhNEw3xWgGKpgmmk1nA+HR5WoGIiMeSCsIZvjrDd3N6sqTRh&#10;lE8ejqlWOURiSRpsSm2JGCvLnuIstCyZu4TOU8qwq9F0NOZw73BRFEv01EhusNTy3nJ1PfZeg3MO&#10;+Wv3sRzfcej7x1f/YnGh9f3dtHsGlXhK/+I/95vJ8+dP8PtMvgA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q6JTzBAAAA3AAAAA8AAAAAAAAAAAAAAAAAmAIAAGRycy9kb3du&#10;cmV2LnhtbFBLBQYAAAAABAAEAPUAAACGAwAAAAA=&#10;" path="m515,l,670e" filled="f" strokecolor="#969696" strokeweight="1pt">
                  <v:stroke dashstyle="1 1"/>
                  <v:path arrowok="t" o:connecttype="custom" o:connectlocs="515,0;0,670" o:connectangles="0,0"/>
                </v:shape>
                <v:shape id="Freeform 33" o:spid="_x0000_s129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i7S8AA&#10;AADcAAAADwAAAGRycy9kb3ducmV2LnhtbERPS0sDMRC+C/0PYQRvdralLLI2LUWo9iCCVfA6bKab&#10;pclk2WQf/nsjCN7m43vOdj97p0buYxtEw2pZgGKpg2ml0fD5cbx/ABUTiSEXhDV8c4T9bnGzpcqE&#10;Sd55PKdG5RCJFWmwKXUVYqwte4rL0LFk7hJ6TynDvkHT05TDvcN1UZToqZXcYKnjJ8v19Tx4Dc45&#10;5K/DWzm94jgMmxf/bHGt9d3tfHgElXhO/+I/98nk+asSfp/JF+D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mi7S8AAAADcAAAADwAAAAAAAAAAAAAAAACYAgAAZHJzL2Rvd25y&#10;ZXYueG1sUEsFBgAAAAAEAAQA9QAAAIUDAAAAAA==&#10;" path="m515,l,670e" filled="f" strokecolor="#969696" strokeweight="1pt">
                  <v:stroke dashstyle="1 1"/>
                  <v:path arrowok="t" o:connecttype="custom" o:connectlocs="515,0;0,670" o:connectangles="0,0"/>
                </v:shape>
                <v:shape id="Freeform 34" o:spid="_x0000_s129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Qe0MEA&#10;AADcAAAADwAAAGRycy9kb3ducmV2LnhtbERPS0sDMRC+C/6HMII3O9sitaxNSylUPYhgW/A6bKab&#10;pclk2WQf/nsjCN7m43vOejt5pwbuYhNEw3xWgGKpgmmk1nA+HR5WoGIiMeSCsIZvjrDd3N6sqTRh&#10;lE8ejqlWOURiSRpsSm2JGCvLnuIstCyZu4TOU8qwq9F0NOZw73BRFEv01EhusNTy3nJ1PfZeg3MO&#10;+Wv3sRzfcej7x1f/YnGh9f3dtHsGlXhK/+I/95vJ8+dP8PtMvgA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UkHtDBAAAA3AAAAA8AAAAAAAAAAAAAAAAAmAIAAGRycy9kb3du&#10;cmV2LnhtbFBLBQYAAAAABAAEAPUAAACGAwAAAAA=&#10;" path="m515,l,670e" filled="f" strokecolor="#969696" strokeweight="1pt">
                  <v:stroke dashstyle="1 1"/>
                  <v:path arrowok="t" o:connecttype="custom" o:connectlocs="515,0;0,670" o:connectangles="0,0"/>
                </v:shape>
                <v:shape id="Freeform 35" o:spid="_x0000_s1300"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uKosMA&#10;AADcAAAADwAAAGRycy9kb3ducmV2LnhtbESPzUsDQQzF74L/wxDBm822SJG101IEPw4i2Apew07c&#10;WZzJLDuzH/735iB4S3gv7/2yOywxmImH3CWxsF5VYFia5DppLXycH2/uwORC4igkYQs/nOGwv7zY&#10;Ue3SLO88nUprNERyTRZ8KX2NmBvPkfIq9SyqfaUhUtF1aNENNGt4DLipqi1G6kQbPPX84Ln5Po3R&#10;QggB+fP4tp1fcRrH2+f45HFj7fXVcrwHU3gp/+a/6xen+Gul1Wd0At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uKosMAAADcAAAADwAAAAAAAAAAAAAAAACYAgAAZHJzL2Rv&#10;d25yZXYueG1sUEsFBgAAAAAEAAQA9QAAAIgDAAAAAA==&#10;" path="m515,l,670e" filled="f" strokecolor="#969696" strokeweight="1pt">
                  <v:stroke dashstyle="1 1"/>
                  <v:path arrowok="t" o:connecttype="custom" o:connectlocs="515,0;0,670" o:connectangles="0,0"/>
                </v:shape>
              </v:group>
              <v:group id="Group 36" o:spid="_x0000_s1301"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yelHMQAAADcAAAADwAAAGRycy9kb3ducmV2LnhtbERPS2vCQBC+F/wPywi9&#10;NZsoLTVmFZFaegiFqiDehuyYBLOzIbvN4993C4Xe5uN7TrYdTSN66lxtWUESxSCIC6trLhWcT4en&#10;VxDOI2tsLJOCiRxsN7OHDFNtB/6i/uhLEULYpaig8r5NpXRFRQZdZFviwN1sZ9AH2JVSdziEcNPI&#10;RRy/SIM1h4YKW9pXVNyP30bB+4DDbpm89fn9tp+up+fPS56QUo/zcbcG4Wn0/+I/94cO85MV/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yelHMQAAADcAAAA&#10;DwAAAAAAAAAAAAAAAACqAgAAZHJzL2Rvd25yZXYueG1sUEsFBgAAAAAEAAQA+gAAAJsDAAAAAA==&#10;">
                <v:shape id="Freeform 37" o:spid="_x0000_s1302"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FMGcMA&#10;AADcAAAADwAAAGRycy9kb3ducmV2LnhtbESPS0sEQQyE74L/oYngzc04yCLj9i6L4OMggqvgNUzH&#10;6cHu9DDd8/Dfm4PgLaEqVV92hzUGM/OY+yQWrjcVGJY2uV46Cx/vD1e3YHIhcRSSsIUfznDYn5/t&#10;qHFpkTeeT6UzGiK5IQu+lKFBzK3nSHmTBhbVvtIYqeg6duhGWjQ8BqyraouRetEGTwPfe26/T1O0&#10;EEJA/jy+bpcXnKfp5ik+eqytvbxYj3dgCq/l3/x3/ewUv1Z8fUYnwP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KFMGc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30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pgsAA&#10;AADcAAAADwAAAGRycy9kb3ducmV2LnhtbERPS0sDMRC+C/0PYQRvdrZLKbI2LUWo9iCCVfA6bKab&#10;pclk2WQf/nsjCN7m43vOdj97p0buYxtEw2pZgGKpg2ml0fD5cbx/ABUTiSEXhDV8c4T9bnGzpcqE&#10;Sd55PKdG5RCJFWmwKXUVYqwte4rL0LFk7hJ6TynDvkHT05TDvcOyKDboqZXcYKnjJ8v19Tx4Dc45&#10;5K/D22Z6xXEY1i/+2WKp9d3tfHgElXhO/+I/98nk+eUKfp/JF+D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3pgsAAAADcAAAADwAAAAAAAAAAAAAAAACYAgAAZHJzL2Rvd25y&#10;ZXYueG1sUEsFBgAAAAAEAAQA9QAAAIUDAAAAAA==&#10;" path="m515,l,670e" filled="f" strokecolor="#969696" strokeweight="1pt">
                  <v:stroke dashstyle="1 1"/>
                  <v:path arrowok="t" o:connecttype="custom" o:connectlocs="515,0;0,670" o:connectangles="0,0"/>
                </v:shape>
                <v:shape id="Freeform 39" o:spid="_x0000_s1304"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939cAA&#10;AADcAAAADwAAAGRycy9kb3ducmV2LnhtbERPS0sDMRC+C/0PYQre7GwXKbI2LaVQ9SCCreB12Iyb&#10;pclk2WQf/nsjCN7m43vOdj97p0buYxtEw3pVgGKpg2ml0fBxOd09gIqJxJALwhq+OcJ+t7jZUmXC&#10;JO88nlOjcojEijTYlLoKMdaWPcVV6Fgy9xV6TynDvkHT05TDvcOyKDboqZXcYKnjo+X6eh68Bucc&#10;8ufhbTO94jgM98/+yWKp9e1yPjyCSjynf/Gf+8Xk+WUJv8/kC3D3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z939cAAAADcAAAADwAAAAAAAAAAAAAAAACYAgAAZHJzL2Rvd25y&#10;ZXYueG1sUEsFBgAAAAAEAAQA9QAAAIUDAAAAAA==&#10;" path="m515,l,670e" filled="f" strokecolor="#969696" strokeweight="1pt">
                  <v:stroke dashstyle="1 1"/>
                  <v:path arrowok="t" o:connecttype="custom" o:connectlocs="515,0;0,670" o:connectangles="0,0"/>
                </v:shape>
                <v:shape id="Freeform 40" o:spid="_x0000_s1305"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PSbsEA&#10;AADcAAAADwAAAGRycy9kb3ducmV2LnhtbERPS0sDMRC+C/0PYQre7KyrFNk2LaVQ9SCCVfA6bKab&#10;xWSybLIP/70RBG/z8T1nu5+9UyP3sQ2i4XZVgGKpg2ml0fDxfrp5ABUTiSEXhDV8c4T9bnG1pcqE&#10;Sd54PKdG5RCJFWmwKXUVYqwte4qr0LFk7hJ6TynDvkHT05TDvcOyKNboqZXcYKnjo+X66zx4Dc45&#10;5M/D63p6wXEY7p/8o8VS6+vlfNiASjynf/Gf+9nk+eUd/D6TL8D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z0m7BAAAA3AAAAA8AAAAAAAAAAAAAAAAAmAIAAGRycy9kb3du&#10;cmV2LnhtbFBLBQYAAAAABAAEAPUAAACGAwAAAAA=&#10;" path="m515,l,670e" filled="f" strokecolor="#969696" strokeweight="1pt">
                  <v:stroke dashstyle="1 1"/>
                  <v:path arrowok="t" o:connecttype="custom" o:connectlocs="515,0;0,670" o:connectangles="0,0"/>
                </v:shape>
                <v:shape id="Freeform 41" o:spid="_x0000_s130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pKGsAA&#10;AADcAAAADwAAAGRycy9kb3ducmV2LnhtbERPS0sDMRC+C/0PYQre7KxLKbI2LUVo9SCCVfA6bKab&#10;pclk2WQf/nsjCN7m43vOdj97p0buYxtEw/2qAMVSB9NKo+Hz43j3AComEkMuCGv45gj73eJmS5UJ&#10;k7zzeE6NyiESK9JgU+oqxFhb9hRXoWPJ3CX0nlKGfYOmpymHe4dlUWzQUyu5wVLHT5br63nwGpxz&#10;yF+Ht830iuMwrJ/9yWKp9e1yPjyCSjynf/Gf+8Xk+eUafp/JF+D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5pKGsAAAADcAAAADwAAAAAAAAAAAAAAAACYAgAAZHJzL2Rvd25y&#10;ZXYueG1sUEsFBgAAAAAEAAQA9QAAAIUDAAAAAA==&#10;" path="m515,l,670e" filled="f" strokecolor="#969696" strokeweight="1pt">
                  <v:stroke dashstyle="1 1"/>
                  <v:path arrowok="t" o:connecttype="custom" o:connectlocs="515,0;0,670" o:connectangles="0,0"/>
                </v:shape>
                <v:shape id="Freeform 42" o:spid="_x0000_s1307"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bvgcEA&#10;AADcAAAADwAAAGRycy9kb3ducmV2LnhtbERPS0sDMRC+C/0PYQre7KyLFtk2LaVQ9SCCVfA6bKab&#10;xWSybLIP/70RBG/z8T1nu5+9UyP3sQ2i4XZVgGKpg2ml0fDxfrp5ABUTiSEXhDV8c4T9bnG1pcqE&#10;Sd54PKdG5RCJFWmwKXUVYqwte4qr0LFk7hJ6TynDvkHT05TDvcOyKNboqZXcYKnjo+X66zx4Dc45&#10;5M/D63p6wXEY7p78o8VS6+vlfNiASjynf/Gf+9nk+eU9/D6TL8D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TW74HBAAAA3AAAAA8AAAAAAAAAAAAAAAAAmAIAAGRycy9kb3du&#10;cmV2LnhtbFBLBQYAAAAABAAEAPUAAACGAwAAAAA=&#10;" path="m515,l,670e" filled="f" strokecolor="#969696" strokeweight="1pt">
                  <v:stroke dashstyle="1 1"/>
                  <v:path arrowok="t" o:connecttype="custom" o:connectlocs="515,0;0,670" o:connectangles="0,0"/>
                </v:shape>
              </v:group>
            </v:group>
          </v:group>
        </w:pict>
      </w:r>
      <w:r>
        <w:rPr>
          <w:noProof/>
          <w:lang w:eastAsia="tr-TR"/>
        </w:rPr>
        <w:pict>
          <v:group id="Grup 46" o:spid="_x0000_s1308" style="position:absolute;margin-left:-5.85pt;margin-top:8.7pt;width:543.75pt;height:47.1pt;z-index:251652608" coordorigin="1080,7020"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">
            <v:shape id="Freeform 4" o:spid="_x0000_s1309" style="position:absolute;left:1122;top:7020;width:142;height:197;visibility:visible;mso-wrap-style:square;v-text-anchor:top" coordsize="142,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MzhsMA&#10;AADbAAAADwAAAGRycy9kb3ducmV2LnhtbESPQWvCQBSE7wX/w/IEb83GWNISs4oEhF6Exrb31+wz&#10;CWbfxt2txn/fLRR6HGbmG6bcTmYQV3K+t6xgmaQgiBure24VfLzvH19A+ICscbBMCu7kYbuZPZRY&#10;aHvjmq7H0IoIYV+ggi6EsZDSNx0Z9IkdiaN3ss5giNK1Uju8RbgZZJamuTTYc1zocKSqo+Z8/DYK&#10;DtVOfr2trK7zz/25yfLaXVyt1GI+7dYgAk3hP/zXftUKnp7h90v8AXL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MzhsMAAADbAAAADwAAAAAAAAAAAAAAAACYAgAAZHJzL2Rv&#10;d25yZXYueG1sUEsFBgAAAAAEAAQA9QAAAIgDAAAAAA==&#10;" path="m142,l,197e" filled="f" strokecolor="#969696" strokeweight="1pt">
              <v:stroke dashstyle="1 1"/>
              <v:path arrowok="t" o:connecttype="custom" o:connectlocs="142,0;0,197" o:connectangles="0,0"/>
            </v:shape>
            <v:group id="Group 5" o:spid="_x0000_s1310" style="position:absolute;left:1080;top:7020;width:10286;height:704" coordorigin="1054,7115" coordsize="10286,7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group id="Group 6" o:spid="_x0000_s1311"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rect id="Rectangle 7" o:spid="_x0000_s1312"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y2nMEA&#10;AADbAAAADwAAAGRycy9kb3ducmV2LnhtbERPy4rCMBTdC/5DuMLsNLXDiFSjiCiMixF8Ldxdmmtb&#10;bW5Kkqn1781iYJaH854vO1OLlpyvLCsYjxIQxLnVFRcKzqftcArCB2SNtWVS8CIPy0W/N8dM2ycf&#10;qD2GQsQQ9hkqKENoMil9XpJBP7INceRu1hkMEbpCaofPGG5qmSbJRBqsODaU2NC6pPxx/DUKLptr&#10;u7+nVbpr8507bX4+X4+GlfoYdKsZiEBd+Bf/ub+1gq+4Pn6JP0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HstpzBAAAA2wAAAA8AAAAAAAAAAAAAAAAAmAIAAGRycy9kb3du&#10;cmV2LnhtbFBLBQYAAAAABAAEAPUAAACGAwAAAAA=&#10;" filled="f" strokecolor="#009dc7" strokeweight=".21847mm">
                  <v:path arrowok="t"/>
                </v:rect>
                <v:rect id="Rectangle 8" o:spid="_x0000_s1313"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ATB8QA&#10;AADbAAAADwAAAGRycy9kb3ducmV2LnhtbESPQWvCQBSE7wX/w/IEb3VjxCKpq4go6MFC1R56e2Rf&#10;k2j2bdhdY/z3XUHwOMzMN8xs0ZlatOR8ZVnBaJiAIM6trrhQcDpu3qcgfEDWWFsmBXfysJj33maY&#10;aXvjb2oPoRARwj5DBWUITSalz0sy6Ie2IY7en3UGQ5SukNrhLcJNLdMk+ZAGK44LJTa0Kim/HK5G&#10;wc/6t/06p1W6a/OdO6734/ulYaUG/W75CSJQF17hZ3urFUxG8PgSf4C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gEwfEAAAA2wAAAA8AAAAAAAAAAAAAAAAAmAIAAGRycy9k&#10;b3ducmV2LnhtbFBLBQYAAAAABAAEAPUAAACJAwAAAAA=&#10;" filled="f" strokecolor="#009dc7" strokeweight=".21847mm">
                  <v:path arrowok="t"/>
                </v:rect>
                <v:rect id="Rectangle 9" o:spid="_x0000_s1314"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KNcMQA&#10;AADbAAAADwAAAGRycy9kb3ducmV2LnhtbESPT4vCMBTE7wt+h/CEva2pXXaRahQRBT3swvrn4O3R&#10;PNtq81KSWOu33wiCx2FmfsNMZp2pRUvOV5YVDAcJCOLc6ooLBfvd6mMEwgdkjbVlUnAnD7Np722C&#10;mbY3/qN2GwoRIewzVFCG0GRS+rwkg35gG+LonawzGKJ0hdQObxFuapkmybc0WHFcKLGhRUn5ZXs1&#10;Cg7LY/t7Tqt00+Ybt1v+fN4vDSv13u/mYxCBuvAKP9trreArhceX+APk9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yjXDEAAAA2wAAAA8AAAAAAAAAAAAAAAAAmAIAAGRycy9k&#10;b3ducmV2LnhtbFBLBQYAAAAABAAEAPUAAACJAwAAAAA=&#10;" filled="f" strokecolor="#009dc7" strokeweight=".21847mm">
                  <v:path arrowok="t"/>
                </v:rect>
              </v:group>
              <v:group id="Group 10" o:spid="_x0000_s1315"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shape id="Freeform 11" o:spid="_x0000_s1316"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h/PMMA&#10;AADbAAAADwAAAGRycy9kb3ducmV2LnhtbESPS2vDMBCE74X8B7GF3pp1QxqCGyWEQB+HUmgS6HWx&#10;NpaJtDKW/Oi/rwqFHoeZ+YbZ7Cbv1MBdbIJoeJgXoFiqYBqpNZxPz/drUDGRGHJBWMM3R9htZzcb&#10;Kk0Y5ZOHY6pVhkgsSYNNqS0RY2XZU5yHliV7l9B5Sll2NZqOxgz3DhdFsUJPjeQFSy0fLFfXY+81&#10;OOeQv/Yfq/Edh75fvvoXiwut726n/ROoxFP6D/+134yGxyX8fsk/A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jh/PMMAAADbAAAADwAAAAAAAAAAAAAAAACYAgAAZHJzL2Rv&#10;d25yZXYueG1sUEsFBgAAAAAEAAQA9QAAAIgDAAAAAA==&#10;" path="m515,l,670e" filled="f" strokecolor="#969696" strokeweight="1pt">
                  <v:stroke dashstyle="1 1"/>
                  <v:path arrowok="t" o:connecttype="custom" o:connectlocs="515,0;0,670" o:connectangles="0,0"/>
                </v:shape>
                <v:shape id="Freeform 12" o:spid="_x0000_s1317"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Tap8MA&#10;AADbAAAADwAAAGRycy9kb3ducmV2LnhtbESPS2vDMBCE74X8B7GF3pp1QxOCGyWEQB+HUmgS6HWx&#10;NpaJtDKW/Oi/rwqFHoeZ+YbZ7Cbv1MBdbIJoeJgXoFiqYBqpNZxPz/drUDGRGHJBWMM3R9htZzcb&#10;Kk0Y5ZOHY6pVhkgsSYNNqS0RY2XZU5yHliV7l9B5Sll2NZqOxgz3DhdFsUJPjeQFSy0fLFfXY+81&#10;OOeQv/Yfq/Edh75/fPUvFhda391O+ydQiaf0H/5rvxkNyyX8fsk/A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XTap8MAAADbAAAADwAAAAAAAAAAAAAAAACYAgAAZHJzL2Rv&#10;d25yZXYueG1sUEsFBgAAAAAEAAQA9QAAAIgDAAAAAA==&#10;" path="m515,l,670e" filled="f" strokecolor="#969696" strokeweight="1pt">
                  <v:stroke dashstyle="1 1"/>
                  <v:path arrowok="t" o:connecttype="custom" o:connectlocs="515,0;0,670" o:connectangles="0,0"/>
                </v:shape>
                <v:shape id="Freeform 13" o:spid="_x0000_s131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ZE0MIA&#10;AADbAAAADwAAAGRycy9kb3ducmV2LnhtbESPX0sDMRDE34V+h7AF3+yeRQ+5Ni2lUPVBBKvg63LZ&#10;Xg6TzXHJ/fHbG0HwcZiZ3zDb/eydGrmPbRANt6sCFEsdTCuNho/3080DqJhIDLkgrOGbI+x3i6st&#10;VSZM8sbjOTUqQyRWpMGm1FWIsbbsKa5Cx5K9S+g9pSz7Bk1PU4Z7h+uiKNFTK3nBUsdHy/XXefAa&#10;nHPIn4fXcnrBcRjunvyjxbXW18v5sAGVeE7/4b/2s9FwX8L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pkTQwgAAANsAAAAPAAAAAAAAAAAAAAAAAJgCAABkcnMvZG93&#10;bnJldi54bWxQSwUGAAAAAAQABAD1AAAAhwMAAAAA&#10;" path="m515,l,670e" filled="f" strokecolor="#969696" strokeweight="1pt">
                  <v:stroke dashstyle="1 1"/>
                  <v:path arrowok="t" o:connecttype="custom" o:connectlocs="515,0;0,670" o:connectangles="0,0"/>
                </v:shape>
                <v:shape id="Freeform 14" o:spid="_x0000_s1319"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rhS8MA&#10;AADbAAAADwAAAGRycy9kb3ducmV2LnhtbESPS0sDQRCE70L+w9ABb6Y3QaNsMgkh4OMgQqKQa7PT&#10;7izO9Cw7sw//vSMIHouq+ora7ifv1MBdbIJoWC4KUCxVMI3UGj7eH28eQMVEYsgFYQ3fHGG/m11t&#10;qTRhlBMP51SrDJFYkgabUlsixsqyp7gILUv2PkPnKWXZ1Wg6GjPcO1wVxRo9NZIXLLV8tFx9nXuv&#10;wTmHfDm8rcdXHPr+9tk/WVxpfT2fDhtQiaf0H/5rvxgNd/fw+yX/A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rhS8MAAADbAAAADwAAAAAAAAAAAAAAAACYAgAAZHJzL2Rv&#10;d25yZXYueG1sUEsFBgAAAAAEAAQA9QAAAIgDAAAAAA==&#10;" path="m515,l,670e" filled="f" strokecolor="#969696" strokeweight="1pt">
                  <v:stroke dashstyle="1 1"/>
                  <v:path arrowok="t" o:connecttype="custom" o:connectlocs="515,0;0,670" o:connectangles="0,0"/>
                </v:shape>
                <v:shape id="Freeform 15" o:spid="_x0000_s132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V1Ob8A&#10;AADbAAAADwAAAGRycy9kb3ducmV2LnhtbERPS2sCMRC+F/ofwhR6q7OVVspqFCn0cSiCWvA6bMbN&#10;YjJZNtlH/31zEDx+fO/VZvJODdzFJoiG51kBiqUKppFaw+/x4+kNVEwkhlwQ1vDHETbr+7sVlSaM&#10;sufhkGqVQySWpMGm1JaIsbLsKc5Cy5K5c+g8pQy7Gk1HYw73DudFsUBPjeQGSy2/W64uh95rcM4h&#10;n7a7xfiDQ9+/fPlPi3OtHx+m7RJU4indxFf3t9HwmsfmL/kH4P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dXU5vwAAANsAAAAPAAAAAAAAAAAAAAAAAJgCAABkcnMvZG93bnJl&#10;di54bWxQSwUGAAAAAAQABAD1AAAAhAMAAAAA&#10;" path="m515,l,670e" filled="f" strokecolor="#969696" strokeweight="1pt">
                  <v:stroke dashstyle="1 1"/>
                  <v:path arrowok="t" o:connecttype="custom" o:connectlocs="515,0;0,670" o:connectangles="0,0"/>
                </v:shape>
                <v:shape id="Freeform 16" o:spid="_x0000_s1321"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nQosMA&#10;AADbAAAADwAAAGRycy9kb3ducmV2LnhtbESPS0sDQRCE70L+w9ABb6Y3QYNuMgkh4OMgQqKQa7PT&#10;7izO9Cw7sw//vSMIHouq+ora7ifv1MBdbIJoWC4KUCxVMI3UGj7eH2/uQcVEYsgFYQ3fHGG/m11t&#10;qTRhlBMP51SrDJFYkgabUlsixsqyp7gILUv2PkPnKWXZ1Wg6GjPcO1wVxRo9NZIXLLV8tFx9nXuv&#10;wTmHfDm8rcdXHPr+9tk/WVxpfT2fDhtQiaf0H/5rvxgNdw/w+yX/A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DnQosMAAADbAAAADwAAAAAAAAAAAAAAAACYAgAAZHJzL2Rv&#10;d25yZXYueG1sUEsFBgAAAAAEAAQA9QAAAIgDAAAAAA==&#10;" path="m515,l,670e" filled="f" strokecolor="#969696" strokeweight="1pt">
                  <v:stroke dashstyle="1 1"/>
                  <v:path arrowok="t" o:connecttype="custom" o:connectlocs="515,0;0,670" o:connectangles="0,0"/>
                </v:shape>
              </v:group>
              <v:group id="Group 17" o:spid="_x0000_s1322"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v:shape id="Freeform 18" o:spid="_x0000_s132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MWGcIA&#10;AADbAAAADwAAAGRycy9kb3ducmV2LnhtbESPX0sDMRDE34V+h7CCb3avpRxyNi1FqPZBBKvg63LZ&#10;Xo4mm+OS++O3N4Lg4zAzv2G2+9k7NXIf2yAaVssCFEsdTCuNhs+P4/0DqJhIDLkgrOGbI+x3i5st&#10;VSZM8s7jOTUqQyRWpMGm1FWIsbbsKS5Dx5K9S+g9pSz7Bk1PU4Z7h+uiKNFTK3nBUsdPluvrefAa&#10;nHPIX4e3cnrFcRg2L/7Z4lrru9v58Agq8Zz+w3/tk9FQruD3S/4BuP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IxYZwgAAANsAAAAPAAAAAAAAAAAAAAAAAJgCAABkcnMvZG93&#10;bnJldi54bWxQSwUGAAAAAAQABAD1AAAAhwMAAAAA&#10;" path="m515,l,670e" filled="f" strokecolor="#969696" strokeweight="1pt">
                  <v:stroke dashstyle="1 1"/>
                  <v:path arrowok="t" o:connecttype="custom" o:connectlocs="515,0;0,670" o:connectangles="0,0"/>
                </v:shape>
                <v:shape id="Freeform 19" o:spid="_x0000_s1324"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GIbsIA&#10;AADbAAAADwAAAGRycy9kb3ducmV2LnhtbESPX0sDMRDE3wW/Q9iCb3avRznkbFqKoPZBBFvB1+Wy&#10;Xg6TzXHJ/fHbG0HwcZiZ3zC7w+KdmniIXRANm3UBiqUJppNWw/vl8fYOVEwkhlwQ1vDNEQ7766sd&#10;1SbM8sbTObUqQyTWpMGm1NeIsbHsKa5Dz5K9zzB4SlkOLZqB5gz3DsuiqNBTJ3nBUs8Plpuv8+g1&#10;OOeQP46v1fyC0zhun/2TxVLrm9VyvAeVeEn/4b/2yWioSvj9kn8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8YhuwgAAANsAAAAPAAAAAAAAAAAAAAAAAJgCAABkcnMvZG93&#10;bnJldi54bWxQSwUGAAAAAAQABAD1AAAAhwMAAAAA&#10;" path="m515,l,670e" filled="f" strokecolor="#969696" strokeweight="1pt">
                  <v:stroke dashstyle="1 1"/>
                  <v:path arrowok="t" o:connecttype="custom" o:connectlocs="515,0;0,670" o:connectangles="0,0"/>
                </v:shape>
                <v:shape id="Freeform 20" o:spid="_x0000_s1325"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0t9cIA&#10;AADbAAAADwAAAGRycy9kb3ducmV2LnhtbESPX0sDMRDE34V+h7AF3+yeVQ65Ni2lUPVBBKvg63LZ&#10;Xg6TzXHJ/fHbG0HwcZiZ3zDb/eydGrmPbRANt6sCFEsdTCuNho/3080DqJhIDLkgrOGbI+x3i6st&#10;VSZM8sbjOTUqQyRWpMGm1FWIsbbsKa5Cx5K9S+g9pSz7Bk1PU4Z7h+uiKNFTK3nBUsdHy/XXefAa&#10;nHPIn4fXcnrBcRjun/yjxbXW18v5sAGVeE7/4b/2s9FQ3sH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vS31wgAAANsAAAAPAAAAAAAAAAAAAAAAAJgCAABkcnMvZG93&#10;bnJldi54bWxQSwUGAAAAAAQABAD1AAAAhwMAAAAA&#10;" path="m515,l,670e" filled="f" strokecolor="#969696" strokeweight="1pt">
                  <v:stroke dashstyle="1 1"/>
                  <v:path arrowok="t" o:connecttype="custom" o:connectlocs="515,0;0,670" o:connectangles="0,0"/>
                </v:shape>
                <v:shape id="Freeform 21" o:spid="_x0000_s1326"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S1gcIA&#10;AADbAAAADwAAAGRycy9kb3ducmV2LnhtbESPX0sDMRDE34V+h7AF3+yepRxyNi1FaPVBBKvg63LZ&#10;Xo4mm+OS++O3N4Lg4zAzv2G2+9k7NXIf2yAa7lcFKJY6mFYaDZ8fx7sHUDGRGHJBWMM3R9jvFjdb&#10;qkyY5J3Hc2pUhkisSINNqasQY23ZU1yFjiV7l9B7Sln2DZqepgz3DtdFUaKnVvKCpY6fLNfX8+A1&#10;OOeQvw5v5fSK4zBsnv3J4lrr2+V8eASVeE7/4b/2i9FQbuD3S/4BuP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VLWBwgAAANsAAAAPAAAAAAAAAAAAAAAAAJgCAABkcnMvZG93&#10;bnJldi54bWxQSwUGAAAAAAQABAD1AAAAhwMAAAAA&#10;" path="m515,l,670e" filled="f" strokecolor="#969696" strokeweight="1pt">
                  <v:stroke dashstyle="1 1"/>
                  <v:path arrowok="t" o:connecttype="custom" o:connectlocs="515,0;0,670" o:connectangles="0,0"/>
                </v:shape>
                <v:shape id="Freeform 22" o:spid="_x0000_s132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gQGsIA&#10;AADbAAAADwAAAGRycy9kb3ducmV2LnhtbESPX0sDMRDE34V+h7AF3+yeRQ+5Ni2lUPVBBKvg63LZ&#10;Xg6TzXHJ/fHbG0HwcZiZ3zDb/eydGrmPbRANt6sCFEsdTCuNho/3080DqJhIDLkgrOGbI+x3i6st&#10;VSZM8sbjOTUqQyRWpMGm1FWIsbbsKa5Cx5K9S+g9pSz7Bk1PU4Z7h+uiKNFTK3nBUsdHy/XXefAa&#10;nHPIn4fXcnrBcRjunvyjxbXW18v5sAGVeE7/4b/2s9FQ3sP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GBAawgAAANsAAAAPAAAAAAAAAAAAAAAAAJgCAABkcnMvZG93&#10;bnJldi54bWxQSwUGAAAAAAQABAD1AAAAhwMAAAAA&#10;" path="m515,l,670e" filled="f" strokecolor="#969696" strokeweight="1pt">
                  <v:stroke dashstyle="1 1"/>
                  <v:path arrowok="t" o:connecttype="custom" o:connectlocs="515,0;0,670" o:connectangles="0,0"/>
                </v:shape>
                <v:shape id="Freeform 23" o:spid="_x0000_s132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qObcIA&#10;AADbAAAADwAAAGRycy9kb3ducmV2LnhtbESPX0sDMRDE34V+h7AF3+xeixxyNi2lUPVBBFvB1+Wy&#10;Xo4mm+OS++O3N4Lg4zAzv2G2+9k7NXIf2yAa1qsCFEsdTCuNho/L6e4BVEwkhlwQ1vDNEfa7xc2W&#10;KhMmeefxnBqVIRIr0mBT6irEWFv2FFehY8neV+g9pSz7Bk1PU4Z7h5uiKNFTK3nBUsdHy/X1PHgN&#10;zjnkz8NbOb3iOAz3z/7J4kbr2+V8eASVeE7/4b/2i9FQlvD7Jf8A3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yo5twgAAANsAAAAPAAAAAAAAAAAAAAAAAJgCAABkcnMvZG93&#10;bnJldi54bWxQSwUGAAAAAAQABAD1AAAAhwMAAAAA&#10;" path="m515,l,670e" filled="f" strokecolor="#969696" strokeweight="1pt">
                  <v:stroke dashstyle="1 1"/>
                  <v:path arrowok="t" o:connecttype="custom" o:connectlocs="515,0;0,670" o:connectangles="0,0"/>
                </v:shape>
              </v:group>
              <v:shape id="Freeform 24" o:spid="_x0000_s1329"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Yr9sIA&#10;AADbAAAADwAAAGRycy9kb3ducmV2LnhtbESPX0sDMRDE34V+h7AF3+yeRU65Ni2lUPVBBKvg63LZ&#10;Xg6TzXHJ/fHbG0HwcZiZ3zDb/eydGrmPbRANt6sCFEsdTCuNho/3080DqJhIDLkgrOGbI+x3i6st&#10;VSZM8sbjOTUqQyRWpMGm1FWIsbbsKa5Cx5K9S+g9pSz7Bk1PU4Z7h+uiKNFTK3nBUsdHy/XXefAa&#10;nHPIn4fXcnrBcRjunvyjxbXW18v5sAGVeE7/4b/2s9FQ3sP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hiv2wgAAANsAAAAPAAAAAAAAAAAAAAAAAJgCAABkcnMvZG93&#10;bnJldi54bWxQSwUGAAAAAAQABAD1AAAAhwMAAAAA&#10;" path="m515,l,670e" filled="f" strokecolor="#969696" strokeweight="1pt">
                <v:stroke dashstyle="1 1"/>
                <v:path arrowok="t" o:connecttype="custom" o:connectlocs="515,0;0,670" o:connectangles="0,0"/>
              </v:shape>
              <v:shape id="Freeform 25" o:spid="_x0000_s1330"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hL8A&#10;AADbAAAADwAAAGRycy9kb3ducmV2LnhtbERPyWrDMBC9F/oPYgq91eOEYoobJYRAl0MoNC30OlgT&#10;y0QaGUte+vfVIdDj4+2b3eKdmniIXRANq6IExdIE00mr4fvr5eEJVEwkhlwQ1vDLEXbb25sN1SbM&#10;8snTKbUqh0isSYNNqa8RY2PZUyxCz5K5cxg8pQyHFs1Acw73DtdlWaGnTnKDpZ4PlpvLafQanHPI&#10;P/uPaj7iNI6Pb/7V4lrr+7tl/wwq8ZL+xVf3u9FQ5bH5S/4BuP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Gb+EvwAAANsAAAAPAAAAAAAAAAAAAAAAAJgCAABkcnMvZG93bnJl&#10;di54bWxQSwUGAAAAAAQABAD1AAAAhAMAAAAA&#10;" path="m515,l,670e" filled="f" strokecolor="#969696" strokeweight="1pt">
                <v:stroke dashstyle="1 1"/>
                <v:path arrowok="t" o:connecttype="custom" o:connectlocs="515,0;0,670" o:connectangles="0,0"/>
              </v:shape>
              <v:shape id="Freeform 26" o:spid="_x0000_s1331"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UaH8IA&#10;AADbAAAADwAAAGRycy9kb3ducmV2LnhtbESPX0sDMRDE34V+h7AF3+yeRQ69Ni2lUPVBBKvg63LZ&#10;Xg6TzXHJ/fHbG0HwcZiZ3zDb/eydGrmPbRANt6sCFEsdTCuNho/30809qJhIDLkgrOGbI+x3i6st&#10;VSZM8sbjOTUqQyRWpMGm1FWIsbbsKa5Cx5K9S+g9pSz7Bk1PU4Z7h+uiKNFTK3nBUsdHy/XXefAa&#10;nHPIn4fXcnrBcRjunvyjxbXW18v5sAGVeE7/4b/2s9FQPsD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VRofwgAAANsAAAAPAAAAAAAAAAAAAAAAAJgCAABkcnMvZG93&#10;bnJldi54bWxQSwUGAAAAAAQABAD1AAAAhwMAAAAA&#10;" path="m515,l,670e" filled="f" strokecolor="#969696" strokeweight="1pt">
                <v:stroke dashstyle="1 1"/>
                <v:path arrowok="t" o:connecttype="custom" o:connectlocs="515,0;0,670" o:connectangles="0,0"/>
              </v:shape>
              <v:shape id="Freeform 27" o:spid="_x0000_s1332"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YlX78A&#10;AADbAAAADwAAAGRycy9kb3ducmV2LnhtbERPS2sCMRC+F/ofwhR6q7OVYstqFCn0cRBBLXgdNuNm&#10;MZksm+yj/745CD1+fO/VZvJODdzFJoiG51kBiqUKppFaw8/p4+kNVEwkhlwQ1vDLETbr+7sVlSaM&#10;cuDhmGqVQySWpMGm1JaIsbLsKc5Cy5K5S+g8pQy7Gk1HYw73DudFsUBPjeQGSy2/W66ux95rcM4h&#10;n7f7xbjDoe9fvvynxbnWjw/Tdgkq8ZT+xTf3t9HwmtfnL/kH4Po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CtiVfvwAAANsAAAAPAAAAAAAAAAAAAAAAAJgCAABkcnMvZG93bnJl&#10;di54bWxQSwUGAAAAAAQABAD1AAAAhAMAAAAA&#10;" path="m515,l,670e" filled="f" strokecolor="#969696" strokeweight="1pt">
                <v:stroke dashstyle="1 1"/>
                <v:path arrowok="t" o:connecttype="custom" o:connectlocs="515,0;0,670" o:connectangles="0,0"/>
              </v:shape>
              <v:shape id="Freeform 28" o:spid="_x0000_s1333"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XKf8IA&#10;AADbAAAADwAAAGRycy9kb3ducmV2LnhtbESPQWsCMRSE74L/IbxCb5q4B5WtUaQgerFQbT0/N6+7&#10;i5uXJYnr7r9vhEKPw8x8w6w2vW1ERz7UjjXMpgoEceFMzaWGr/NusgQRIrLBxjFpGCjAZj0erTA3&#10;7sGf1J1iKRKEQ44aqhjbXMpQVGQxTF1LnLwf5y3GJH0pjcdHgttGZkrNpcWa00KFLb1XVNxOd6vh&#10;mn0MV+Uv3/vBd/YY8LIvVab160u/fQMRqY//4b/2wWhYzOD5Jf0Auf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lcp/wgAAANsAAAAPAAAAAAAAAAAAAAAAAJgCAABkcnMvZG93&#10;bnJldi54bWxQSwUGAAAAAAQABAD1AAAAhwMAAAAA&#10;" path="m364,l,451e" filled="f" strokecolor="#969696" strokeweight="1pt">
                <v:stroke dashstyle="1 1"/>
                <v:path arrowok="t" o:connecttype="custom" o:connectlocs="364,0;0,451" o:connectangles="0,0"/>
              </v:shape>
              <v:group id="Group 29" o:spid="_x0000_s1334"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3wcVsQAAADbAAAADwAAAGRycy9kb3ducmV2LnhtbESPQYvCMBSE78L+h/AW&#10;vGlaF12pRhHZFQ8iqAvi7dE822LzUppsW/+9EQSPw8x8w8yXnSlFQ7UrLCuIhxEI4tTqgjMFf6ff&#10;wRSE88gaS8uk4E4OlouP3hwTbVs+UHP0mQgQdgkqyL2vEildmpNBN7QVcfCutjbog6wzqWtsA9yU&#10;chRFE2mw4LCQY0XrnNLb8d8o2LTYrr7in2Z3u67vl9N4f97FpFT/s1vNQHjq/Dv8am+1gu8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3wcVsQAAADbAAAA&#10;DwAAAAAAAAAAAAAAAACqAgAAZHJzL2Rvd25yZXYueG1sUEsFBgAAAAAEAAQA+gAAAJsDAAAAAA==&#10;">
                <v:shape id="Freeform 30" o:spid="_x0000_s1335"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S7KMMA&#10;AADbAAAADwAAAGRycy9kb3ducmV2LnhtbESPS0sDQRCE70L+w9ABb6Y3UaJsMgkh4OMgQqKQa7PT&#10;7izO9Cw7sw//vSMIHouq+ora7ifv1MBdbIJoWC4KUCxVMI3UGj7eH28eQMVEYsgFYQ3fHGG/m11t&#10;qTRhlBMP51SrDJFYkgabUlsixsqyp7gILUv2PkPnKWXZ1Wg6GjPcO1wVxRo9NZIXLLV8tFx9nXuv&#10;wTmHfDm8rcdXHPr+7tk/WVxpfT2fDhtQiaf0H/5rvxgN97fw+yX/A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mS7KMMAAADbAAAADwAAAAAAAAAAAAAAAACYAgAAZHJzL2Rv&#10;d25yZXYueG1sUEsFBgAAAAAEAAQA9QAAAIgDAAAAAA==&#10;" path="m515,l,670e" filled="f" strokecolor="#969696" strokeweight="1pt">
                  <v:stroke dashstyle="1 1"/>
                  <v:path arrowok="t" o:connecttype="custom" o:connectlocs="515,0;0,670" o:connectangles="0,0"/>
                </v:shape>
                <v:shape id="Freeform 31" o:spid="_x0000_s1336"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jXMMA&#10;AADbAAAADwAAAGRycy9kb3ducmV2LnhtbESPS2vDMBCE74X8B7GF3pp1Q0iDGyWEQB+HUmgS6HWx&#10;NpaJtDKW/Oi/rwqFHoeZ+YbZ7Cbv1MBdbIJoeJgXoFiqYBqpNZxPz/drUDGRGHJBWMM3R9htZzcb&#10;Kk0Y5ZOHY6pVhkgsSYNNqS0RY2XZU5yHliV7l9B5Sll2NZqOxgz3DhdFsUJPjeQFSy0fLFfXY+81&#10;OOeQv/Yfq/Edh75fvvoXiwut726n/ROoxFP6D/+134yGxyX8fsk/A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0jXMMAAADbAAAADwAAAAAAAAAAAAAAAACYAgAAZHJzL2Rv&#10;d25yZXYueG1sUEsFBgAAAAAEAAQA9QAAAIgDAAAAAA==&#10;" path="m515,l,670e" filled="f" strokecolor="#969696" strokeweight="1pt">
                  <v:stroke dashstyle="1 1"/>
                  <v:path arrowok="t" o:connecttype="custom" o:connectlocs="515,0;0,670" o:connectangles="0,0"/>
                </v:shape>
                <v:shape id="Freeform 32" o:spid="_x0000_s1337"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GGx8MA&#10;AADbAAAADwAAAGRycy9kb3ducmV2LnhtbESPS0sDQRCE70L+w9ABb6Y3QaNsMgkh4OMgQqKQa7PT&#10;7izO9Cw7sw//vSMIHouq+ora7ifv1MBdbIJoWC4KUCxVMI3UGj7eH28eQMVEYsgFYQ3fHGG/m11t&#10;qTRhlBMP51SrDJFYkgabUlsixsqyp7gILUv2PkPnKWXZ1Wg6GjPcO1wVxRo9NZIXLLV8tFx9nXuv&#10;wTmHfDm8rcdXHPr+9tk/WVxpfT2fDhtQiaf0H/5rvxgN93fw+yX/A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GGx8MAAADbAAAADwAAAAAAAAAAAAAAAACYAgAAZHJzL2Rv&#10;d25yZXYueG1sUEsFBgAAAAAEAAQA9QAAAIgDAAAAAA==&#10;" path="m515,l,670e" filled="f" strokecolor="#969696" strokeweight="1pt">
                  <v:stroke dashstyle="1 1"/>
                  <v:path arrowok="t" o:connecttype="custom" o:connectlocs="515,0;0,670" o:connectangles="0,0"/>
                </v:shape>
                <v:shape id="Freeform 33" o:spid="_x0000_s133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MYsMIA&#10;AADbAAAADwAAAGRycy9kb3ducmV2LnhtbESPX0sDMRDE34V+h7AF3+yeRU65Ni2lUPVBBKvg63LZ&#10;Xg6TzXHJ/fHbG0HwcZiZ3zDb/eydGrmPbRANt6sCFEsdTCuNho/3080DqJhIDLkgrOGbI+x3i6st&#10;VSZM8sbjOTUqQyRWpMGm1FWIsbbsKa5Cx5K9S+g9pSz7Bk1PU4Z7h+uiKNFTK3nBUsdHy/XXefAa&#10;nHPIn4fXcnrBcRjunvyjxbXW18v5sAGVeE7/4b/2s9FwX8L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ExiwwgAAANsAAAAPAAAAAAAAAAAAAAAAAJgCAABkcnMvZG93&#10;bnJldi54bWxQSwUGAAAAAAQABAD1AAAAhwMAAAAA&#10;" path="m515,l,670e" filled="f" strokecolor="#969696" strokeweight="1pt">
                  <v:stroke dashstyle="1 1"/>
                  <v:path arrowok="t" o:connecttype="custom" o:connectlocs="515,0;0,670" o:connectangles="0,0"/>
                </v:shape>
                <v:shape id="Freeform 34" o:spid="_x0000_s133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9K8MA&#10;AADbAAAADwAAAGRycy9kb3ducmV2LnhtbESPS2vDMBCE74X8B7GF3pp1Q0mCGyWEQB+HUmgS6HWx&#10;NpaJtDKW/Oi/rwqFHoeZ+YbZ7Cbv1MBdbIJoeJgXoFiqYBqpNZxPz/drUDGRGHJBWMM3R9htZzcb&#10;Kk0Y5ZOHY6pVhkgsSYNNqS0RY2XZU5yHliV7l9B5Sll2NZqOxgz3DhdFsURPjeQFSy0fLFfXY+81&#10;OOeQv/Yfy/Edh75/fPUvFhda391O+ydQiaf0H/5rvxkNqxX8fsk/A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V+9K8MAAADbAAAADwAAAAAAAAAAAAAAAACYAgAAZHJzL2Rv&#10;d25yZXYueG1sUEsFBgAAAAAEAAQA9QAAAIgDAAAAAA==&#10;" path="m515,l,670e" filled="f" strokecolor="#969696" strokeweight="1pt">
                  <v:stroke dashstyle="1 1"/>
                  <v:path arrowok="t" o:connecttype="custom" o:connectlocs="515,0;0,670" o:connectangles="0,0"/>
                </v:shape>
                <v:shape id="Freeform 35" o:spid="_x0000_s1340"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ApWb8A&#10;AADbAAAADwAAAGRycy9kb3ducmV2LnhtbERPS2sCMRC+F/ofwhR6q7OVYstqFCn0cRBBLXgdNuNm&#10;MZksm+yj/745CD1+fO/VZvJODdzFJoiG51kBiqUKppFaw8/p4+kNVEwkhlwQ1vDLETbr+7sVlSaM&#10;cuDhmGqVQySWpMGm1JaIsbLsKc5Cy5K5S+g8pQy7Gk1HYw73DudFsUBPjeQGSy2/W66ux95rcM4h&#10;n7f7xbjDoe9fvvynxbnWjw/Tdgkq8ZT+xTf3t9HwmsfmL/kH4Po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wClZvwAAANsAAAAPAAAAAAAAAAAAAAAAAJgCAABkcnMvZG93bnJl&#10;di54bWxQSwUGAAAAAAQABAD1AAAAhAMAAAAA&#10;" path="m515,l,670e" filled="f" strokecolor="#969696" strokeweight="1pt">
                  <v:stroke dashstyle="1 1"/>
                  <v:path arrowok="t" o:connecttype="custom" o:connectlocs="515,0;0,670" o:connectangles="0,0"/>
                </v:shape>
              </v:group>
              <v:group id="Group 36" o:spid="_x0000_s1341"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iOJ8YAAADbAAAADwAAAGRycy9kb3ducmV2LnhtbESPW2vCQBSE3wv+h+UI&#10;faubWFo1ZhURW/ogghcQ3w7Zkwtmz4bsNon/vlso9HGYmW+YdD2YWnTUusqygngSgSDOrK64UHA5&#10;f7zMQTiPrLG2TAoe5GC9Gj2lmGjb85G6ky9EgLBLUEHpfZNI6bKSDLqJbYiDl9vWoA+yLaRusQ9w&#10;U8tpFL1LgxWHhRIb2paU3U/fRsFnj/3mNd51+3u+fdzOb4frPialnsfDZgnC0+D/w3/tL61g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2I4nxgAAANsA&#10;AAAPAAAAAAAAAAAAAAAAAKoCAABkcnMvZG93bnJldi54bWxQSwUGAAAAAAQABAD6AAAAnQMAAAAA&#10;">
                <v:shape id="Freeform 37" o:spid="_x0000_s1342"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NVeL8A&#10;AADbAAAADwAAAGRycy9kb3ducmV2LnhtbERPS2sCMRC+C/0PYQredLZSRLZGkUK1hyJUC70Om+lm&#10;aTJZNtmH/745CD1+fO/tfvJODdzFJoiGp2UBiqUKppFaw9f1bbEBFROJIReENdw4wn73MNtSacIo&#10;nzxcUq1yiMSSNNiU2hIxVpY9xWVoWTL3EzpPKcOuRtPRmMO9w1VRrNFTI7nBUsuvlqvfS+81OOeQ&#10;vw/n9fiBQ98/n/zR4krr+eN0eAGVeEr/4rv73WjY5PX5S/4BuP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3Y1V4vwAAANsAAAAPAAAAAAAAAAAAAAAAAJgCAABkcnMvZG93bnJl&#10;di54bWxQSwUGAAAAAAQABAD1AAAAhAMAAAAA&#10;" path="m515,l,670e" filled="f" strokecolor="#969696" strokeweight="1pt">
                  <v:stroke dashstyle="1 1"/>
                  <v:path arrowok="t" o:connecttype="custom" o:connectlocs="515,0;0,670" o:connectangles="0,0"/>
                </v:shape>
                <v:shape id="Freeform 38" o:spid="_x0000_s134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w48IA&#10;AADbAAAADwAAAGRycy9kb3ducmV2LnhtbESPX0sDMRDE3wW/Q1jBN7vXIqWcTUsptPoggm2hr8tl&#10;vRxNNscl98dvbwTBx2FmfsOst5N3auAuNkE0zGcFKJYqmEZqDZfz4WkFKiYSQy4Ia/jmCNvN/d2a&#10;ShNG+eThlGqVIRJL0mBTakvEWFn2FGehZcneV+g8pSy7Gk1HY4Z7h4uiWKKnRvKCpZb3lqvbqfca&#10;nHPI193HcnzHoe+fX/3R4kLrx4dp9wIq8ZT+w3/tN6NhNYffL/kH4O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L/DjwgAAANsAAAAPAAAAAAAAAAAAAAAAAJgCAABkcnMvZG93&#10;bnJldi54bWxQSwUGAAAAAAQABAD1AAAAhwMAAAAA&#10;" path="m515,l,670e" filled="f" strokecolor="#969696" strokeweight="1pt">
                  <v:stroke dashstyle="1 1"/>
                  <v:path arrowok="t" o:connecttype="custom" o:connectlocs="515,0;0,670" o:connectangles="0,0"/>
                </v:shape>
                <v:shape id="Freeform 39" o:spid="_x0000_s1344"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1ulMIA&#10;AADbAAAADwAAAGRycy9kb3ducmV2LnhtbESPX0sDMRDE34V+h7AF3+yeh5RyNi1FaPVBBKvg63LZ&#10;Xo4mm+OS++O3N4Lg4zAzv2G2+9k7NXIf2yAa7lcFKJY6mFYaDZ8fx7sNqJhIDLkgrOGbI+x3i5st&#10;VSZM8s7jOTUqQyRWpMGm1FWIsbbsKa5Cx5K9S+g9pSz7Bk1PU4Z7h2VRrNFTK3nBUsdPluvrefAa&#10;nHPIX4e39fSK4zA8PPuTxVLr2+V8eASVeE7/4b/2i9GwKeH3S/4BuP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W6UwgAAANsAAAAPAAAAAAAAAAAAAAAAAJgCAABkcnMvZG93&#10;bnJldi54bWxQSwUGAAAAAAQABAD1AAAAhwMAAAAA&#10;" path="m515,l,670e" filled="f" strokecolor="#969696" strokeweight="1pt">
                  <v:stroke dashstyle="1 1"/>
                  <v:path arrowok="t" o:connecttype="custom" o:connectlocs="515,0;0,670" o:connectangles="0,0"/>
                </v:shape>
                <v:shape id="Freeform 40" o:spid="_x0000_s1345"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HLD8MA&#10;AADbAAAADwAAAGRycy9kb3ducmV2LnhtbESPS2vDMBCE74X8B7GB3pp10hKCEyWEQh+HUmhS6HWx&#10;NpaJtDKW/Oi/rwqFHoeZ+YbZHSbv1MBdbIJoWC4KUCxVMI3UGj7PT3cbUDGRGHJBWMM3RzjsZzc7&#10;Kk0Y5YOHU6pVhkgsSYNNqS0RY2XZU1yEliV7l9B5Sll2NZqOxgz3DldFsUZPjeQFSy0/Wq6up95r&#10;cM4hfx3f1+MbDn3/8OKfLa60vp1Pxy2oxFP6D/+1X42GzT38fsk/AP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7HLD8MAAADbAAAADwAAAAAAAAAAAAAAAACYAgAAZHJzL2Rv&#10;d25yZXYueG1sUEsFBgAAAAAEAAQA9QAAAIgDAAAAAA==&#10;" path="m515,l,670e" filled="f" strokecolor="#969696" strokeweight="1pt">
                  <v:stroke dashstyle="1 1"/>
                  <v:path arrowok="t" o:connecttype="custom" o:connectlocs="515,0;0,670" o:connectangles="0,0"/>
                </v:shape>
                <v:shape id="Freeform 41" o:spid="_x0000_s134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hTe8IA&#10;AADbAAAADwAAAGRycy9kb3ducmV2LnhtbESPX0sDMRDE34V+h7AF3+xeSynlbFpKoeqDCLaCr8tl&#10;vRxNNscl98dvbwTBx2FmfsPsDpN3auAuNkE0LBcFKJYqmEZqDR/X88MWVEwkhlwQ1vDNEQ772d2O&#10;ShNGeefhkmqVIRJL0mBTakvEWFn2FBehZcneV+g8pSy7Gk1HY4Z7h6ui2KCnRvKCpZZPlqvbpfca&#10;nHPIn8e3zfiKQ9+vn/2TxZXW9/Pp+Agq8ZT+w3/tF6Nhu4bfL/kH4P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WFN7wgAAANsAAAAPAAAAAAAAAAAAAAAAAJgCAABkcnMvZG93&#10;bnJldi54bWxQSwUGAAAAAAQABAD1AAAAhwMAAAAA&#10;" path="m515,l,670e" filled="f" strokecolor="#969696" strokeweight="1pt">
                  <v:stroke dashstyle="1 1"/>
                  <v:path arrowok="t" o:connecttype="custom" o:connectlocs="515,0;0,670" o:connectangles="0,0"/>
                </v:shape>
                <v:shape id="Freeform 42" o:spid="_x0000_s1347"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T24MMA&#10;AADbAAAADwAAAGRycy9kb3ducmV2LnhtbESPS2vDMBCE74X8B7GB3pp1QhuCEyWEQh+HUmhS6HWx&#10;NpaJtDKW/Oi/rwqFHoeZ+YbZHSbv1MBdbIJoWC4KUCxVMI3UGj7PT3cbUDGRGHJBWMM3RzjsZzc7&#10;Kk0Y5YOHU6pVhkgsSYNNqS0RY2XZU1yEliV7l9B5Sll2NZqOxgz3DldFsUZPjeQFSy0/Wq6up95r&#10;cM4hfx3f1+MbDn1//+KfLa60vp1Pxy2oxFP6D/+1X42GzQP8fsk/AP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xT24MMAAADbAAAADwAAAAAAAAAAAAAAAACYAgAAZHJzL2Rv&#10;d25yZXYueG1sUEsFBgAAAAAEAAQA9QAAAIgDAAAAAA==&#10;" path="m515,l,670e" filled="f" strokecolor="#969696" strokeweight="1pt">
                  <v:stroke dashstyle="1 1"/>
                  <v:path arrowok="t" o:connecttype="custom" o:connectlocs="515,0;0,670" o:connectangles="0,0"/>
                </v:shape>
              </v:group>
            </v:group>
          </v:group>
        </w:pict>
      </w:r>
      <w:r>
        <w:rPr>
          <w:rFonts w:ascii="Nurhan Uz" w:hAnsi="Nurhan Uz"/>
          <w:sz w:val="72"/>
        </w:rPr>
        <w:t xml:space="preserve">eeeeeeeeeeeeeeeeeeeeeeeeeeeeeeeeeeeeeeeeeeeeeeeeeeeeeeeeeeeeeeeeeeeeeeeeeeee                               eee eee eee eee eee eee eee eee eee eee eee                            ee ee ee ee ee ee ee ee ee ee ee ee ee ee ee ee ee ee ee ee ee ee ee ee                                  ee ee                             </w:t>
      </w:r>
    </w:p>
    <w:p w:rsidR="00E82B41" w:rsidRDefault="00E82B41" w:rsidP="00917A27">
      <w:pPr>
        <w:rPr>
          <w:sz w:val="20"/>
        </w:rPr>
      </w:pPr>
    </w:p>
    <w:p w:rsidR="00E82B41" w:rsidRDefault="00E82B41" w:rsidP="00917A27">
      <w:pPr>
        <w:rPr>
          <w:sz w:val="20"/>
        </w:rPr>
      </w:pPr>
    </w:p>
    <w:p w:rsidR="00E82B41" w:rsidRDefault="00E82B41" w:rsidP="006211D9">
      <w:pPr>
        <w:rPr>
          <w:rFonts w:ascii="Nurhan Uz" w:hAnsi="Nurhan Uz"/>
          <w:sz w:val="72"/>
        </w:rPr>
      </w:pPr>
      <w:r>
        <w:rPr>
          <w:noProof/>
          <w:lang w:eastAsia="tr-TR"/>
        </w:rPr>
        <w:pict>
          <v:group id="Grup 3" o:spid="_x0000_s1348" style="position:absolute;margin-left:-6.75pt;margin-top:8.4pt;width:543.75pt;height:47.1pt;z-index:251661824" coordorigin="1080,7020"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">
            <v:shape id="Freeform 4" o:spid="_x0000_s1349" style="position:absolute;left:1122;top:7020;width:142;height:197;visibility:visible;mso-wrap-style:square;v-text-anchor:top" coordsize="142,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92+sAA&#10;AADaAAAADwAAAGRycy9kb3ducmV2LnhtbESPT4vCMBTE74LfITzBm6bqUqQaRQRhLwvWP/dn82yL&#10;zUtNotZvv1lY8DjMzG+Y5bozjXiS87VlBZNxAoK4sLrmUsHpuBvNQfiArLGxTAre5GG96veWmGn7&#10;4pyeh1CKCGGfoYIqhDaT0hcVGfRj2xJH72qdwRClK6V2+Ipw08hpkqTSYM1xocKWthUVt8PDKPjZ&#10;buRlP7M6T8+7WzFNc3d3uVLDQbdZgAjUhU/4v/2tFXzB35V4A+Tq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Z92+sAAAADaAAAADwAAAAAAAAAAAAAAAACYAgAAZHJzL2Rvd25y&#10;ZXYueG1sUEsFBgAAAAAEAAQA9QAAAIUDAAAAAA==&#10;" path="m142,l,197e" filled="f" strokecolor="#969696" strokeweight="1pt">
              <v:stroke dashstyle="1 1"/>
              <v:path arrowok="t" o:connecttype="custom" o:connectlocs="142,0;0,197" o:connectangles="0,0"/>
            </v:shape>
            <v:group id="Group 5" o:spid="_x0000_s1350" style="position:absolute;left:1080;top:7020;width:10286;height:704" coordorigin="1054,7115" coordsize="10286,7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group id="Group 6" o:spid="_x0000_s1351"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rect id="Rectangle 7" o:spid="_x0000_s1352"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S9YMQA&#10;AADaAAAADwAAAGRycy9kb3ducmV2LnhtbESPT4vCMBTE7wt+h/CEva2pXdiVahQRBT3swvrn4O3R&#10;PNtq81KSWOu33wiCx2FmfsNMZp2pRUvOV5YVDAcJCOLc6ooLBfvd6mMEwgdkjbVlUnAnD7Np722C&#10;mbY3/qN2GwoRIewzVFCG0GRS+rwkg35gG+LonawzGKJ0hdQObxFuapkmyZc0WHFcKLGhRUn5ZXs1&#10;Cg7LY/t7Tqt00+Ybt1v+fN4vDSv13u/mYxCBuvAKP9trreAbHlfiDZ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EvWDEAAAA2gAAAA8AAAAAAAAAAAAAAAAAmAIAAGRycy9k&#10;b3ducmV2LnhtbFBLBQYAAAAABAAEAPUAAACJAwAAAAA=&#10;" filled="f" strokecolor="#009dc7" strokeweight=".21847mm">
                  <v:path arrowok="t"/>
                </v:rect>
                <v:rect id="Rectangle 8" o:spid="_x0000_s1353"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spEsAA&#10;AADaAAAADwAAAGRycy9kb3ducmV2LnhtbERPTYvCMBC9C/6HMII3Ta0gS9coIgrrQUGrh70NzWzb&#10;tZmUJFvrvzcHYY+P971c96YRHTlfW1YwmyYgiAuray4VXPP95AOED8gaG8uk4Eke1qvhYImZtg8+&#10;U3cJpYgh7DNUUIXQZlL6oiKDfmpb4sj9WGcwROhKqR0+YrhpZJokC2mw5thQYUvbior75c8ouO2+&#10;u9NvWqeHrji4fHecP+8tKzUe9ZtPEIH68C9+u7+0grg1Xok3QK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JspEsAAAADaAAAADwAAAAAAAAAAAAAAAACYAgAAZHJzL2Rvd25y&#10;ZXYueG1sUEsFBgAAAAAEAAQA9QAAAIUDAAAAAA==&#10;" filled="f" strokecolor="#009dc7" strokeweight=".21847mm">
                  <v:path arrowok="t"/>
                </v:rect>
                <v:rect id="Rectangle 9" o:spid="_x0000_s1354"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eMicQA&#10;AADaAAAADwAAAGRycy9kb3ducmV2LnhtbESPT4vCMBTE7wt+h/CEva2pXVjWahQRBT3swvrn4O3R&#10;PNtq81KSWOu33wiCx2FmfsNMZp2pRUvOV5YVDAcJCOLc6ooLBfvd6uMbhA/IGmvLpOBOHmbT3tsE&#10;M21v/EftNhQiQthnqKAMocmk9HlJBv3ANsTRO1lnMETpCqkd3iLc1DJNki9psOK4UGJDi5Lyy/Zq&#10;FByWx/b3nFbpps03brf8+bxfGlbqvd/NxyACdeEVfrbXWsEIHlfiDZ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XjInEAAAA2gAAAA8AAAAAAAAAAAAAAAAAmAIAAGRycy9k&#10;b3ducmV2LnhtbFBLBQYAAAAABAAEAPUAAACJAwAAAAA=&#10;" filled="f" strokecolor="#009dc7" strokeweight=".21847mm">
                  <v:path arrowok="t"/>
                </v:rect>
              </v:group>
              <v:group id="Group 10" o:spid="_x0000_s1355"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Freeform 11" o:spid="_x0000_s1356"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lZMAA&#10;AADbAAAADwAAAGRycy9kb3ducmV2LnhtbERPS0sDMRC+F/wPYQRv7WyLFFmbLotg60EEq+B12Iyb&#10;xWSybLIP/70RBG/z8T3nUC3eqYmH2AXRsN0UoFiaYDppNby/Pa7vQMVEYsgFYQ3fHKE6Xq0OVJow&#10;yytPl9SqHCKxJA02pb5EjI1lT3ETepbMfYbBU8pwaNEMNOdw73BXFHv01ElusNTzg+Xm6zJ6Dc45&#10;5I/6ZT8/4zSOt2d/srjT+uZ6qe9BJV7Sv/jP/WTy/C38/pIPwOM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lZMAAAADbAAAADwAAAAAAAAAAAAAAAACYAgAAZHJzL2Rvd25y&#10;ZXYueG1sUEsFBgAAAAAEAAQA9QAAAIUDAAAAAA==&#10;" path="m515,l,670e" filled="f" strokecolor="#969696" strokeweight="1pt">
                  <v:stroke dashstyle="1 1"/>
                  <v:path arrowok="t" o:connecttype="custom" o:connectlocs="515,0;0,670" o:connectangles="0,0"/>
                </v:shape>
                <v:shape id="Freeform 12" o:spid="_x0000_s1357"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f7E8AA&#10;AADbAAAADwAAAGRycy9kb3ducmV2LnhtbERPS0sDMRC+C/0PYQre7GwXKbI2LaVQ9SCCreB12Iyb&#10;pclk2WQf/nsjCN7m43vOdj97p0buYxtEw3pVgGKpg2ml0fBxOd09gIqJxJALwhq+OcJ+t7jZUmXC&#10;JO88nlOjcojEijTYlLoKMdaWPcVV6Fgy9xV6TynDvkHT05TDvcOyKDboqZXcYKnjo+X6eh68Bucc&#10;8ufhbTO94jgM98/+yWKp9e1yPjyCSjynf/Gf+8Xk+SX8/pIPwN0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Pf7E8AAAADbAAAADwAAAAAAAAAAAAAAAACYAgAAZHJzL2Rvd25y&#10;ZXYueG1sUEsFBgAAAAAEAAQA9QAAAIUDAAAAAA==&#10;" path="m515,l,670e" filled="f" strokecolor="#969696" strokeweight="1pt">
                  <v:stroke dashstyle="1 1"/>
                  <v:path arrowok="t" o:connecttype="custom" o:connectlocs="515,0;0,670" o:connectangles="0,0"/>
                </v:shape>
                <v:shape id="Freeform 13" o:spid="_x0000_s135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teiMAA&#10;AADbAAAADwAAAGRycy9kb3ducmV2LnhtbERPS0sDMRC+C/6HMII3O9taStk2LUXwcRDBVvA6bKab&#10;pclk2WQf/ntTELzNx/ec7X7yTg3cxSaIhvmsAMVSBdNIreHr9PywBhUTiSEXhDX8cIT97vZmS6UJ&#10;o3zycEy1yiESS9JgU2pLxFhZ9hRnoWXJ3Dl0nlKGXY2mozGHe4eLolihp0Zyg6WWnyxXl2PvNTjn&#10;kL8PH6vxHYe+X776F4sLre/vpsMGVOIp/Yv/3G8mz3+E6y/5ANz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7teiMAAAADbAAAADwAAAAAAAAAAAAAAAACYAgAAZHJzL2Rvd25y&#10;ZXYueG1sUEsFBgAAAAAEAAQA9QAAAIUDAAAAAA==&#10;" path="m515,l,670e" filled="f" strokecolor="#969696" strokeweight="1pt">
                  <v:stroke dashstyle="1 1"/>
                  <v:path arrowok="t" o:connecttype="custom" o:connectlocs="515,0;0,670" o:connectangles="0,0"/>
                </v:shape>
                <v:shape id="Freeform 14" o:spid="_x0000_s1359"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LG/MAA&#10;AADbAAAADwAAAGRycy9kb3ducmV2LnhtbERPS0sDMRC+C/6HMII3O9tSSlmbllLQ9iBCq+B12Ew3&#10;S5PJssk+/PdGELzNx/eczW7yTg3cxSaIhvmsAMVSBdNIreHz4+VpDSomEkMuCGv45gi77f3dhkoT&#10;RjnzcEm1yiESS9JgU2pLxFhZ9hRnoWXJ3DV0nlKGXY2mozGHe4eLolihp0Zyg6WWD5ar26X3Gpxz&#10;yF/799X4hkPfL4/+1eJC68eHaf8MKvGU/sV/7pPJ85fw+0s+AL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FLG/MAAAADbAAAADwAAAAAAAAAAAAAAAACYAgAAZHJzL2Rvd25y&#10;ZXYueG1sUEsFBgAAAAAEAAQA9QAAAIUDAAAAAA==&#10;" path="m515,l,670e" filled="f" strokecolor="#969696" strokeweight="1pt">
                  <v:stroke dashstyle="1 1"/>
                  <v:path arrowok="t" o:connecttype="custom" o:connectlocs="515,0;0,670" o:connectangles="0,0"/>
                </v:shape>
                <v:shape id="Freeform 15" o:spid="_x0000_s136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5jZ8AA&#10;AADbAAAADwAAAGRycy9kb3ducmV2LnhtbERPS0sDMRC+C/6HMII3O9tiS9k2LUXwcRDBVvA6bKab&#10;pclk2WQf/ntTELzNx/ec7X7yTg3cxSaIhvmsAMVSBdNIreHr9PywBhUTiSEXhDX8cIT97vZmS6UJ&#10;o3zycEy1yiESS9JgU2pLxFhZ9hRnoWXJ3Dl0nlKGXY2mozGHe4eLolihp0Zyg6WWnyxXl2PvNTjn&#10;kL8PH6vxHYe+f3z1LxYXWt/fTYcNqMRT+hf/ud9Mnr+E6y/5ANz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x5jZ8AAAADbAAAADwAAAAAAAAAAAAAAAACYAgAAZHJzL2Rvd25y&#10;ZXYueG1sUEsFBgAAAAAEAAQA9QAAAIUDAAAAAA==&#10;" path="m515,l,670e" filled="f" strokecolor="#969696" strokeweight="1pt">
                  <v:stroke dashstyle="1 1"/>
                  <v:path arrowok="t" o:connecttype="custom" o:connectlocs="515,0;0,670" o:connectangles="0,0"/>
                </v:shape>
                <v:shape id="Freeform 16" o:spid="_x0000_s1361"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z9EMAA&#10;AADbAAAADwAAAGRycy9kb3ducmV2LnhtbERPS0sDMRC+C/0PYQre7GyLLLI2LaVQ9SCCreB12Iyb&#10;pclk2WQf/nsjCN7m43vOdj97p0buYxtEw3pVgGKpg2ml0fBxOd09gIqJxJALwhq+OcJ+t7jZUmXC&#10;JO88nlOjcojEijTYlLoKMdaWPcVV6Fgy9xV6TynDvkHT05TDvcNNUZToqZXcYKnjo+X6eh68Bucc&#10;8ufhrZxecRyG+2f/ZHGj9e1yPjyCSjynf/Gf+8Xk+SX8/pIPwN0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8z9EMAAAADbAAAADwAAAAAAAAAAAAAAAACYAgAAZHJzL2Rvd25y&#10;ZXYueG1sUEsFBgAAAAAEAAQA9QAAAIUDAAAAAA==&#10;" path="m515,l,670e" filled="f" strokecolor="#969696" strokeweight="1pt">
                  <v:stroke dashstyle="1 1"/>
                  <v:path arrowok="t" o:connecttype="custom" o:connectlocs="515,0;0,670" o:connectangles="0,0"/>
                </v:shape>
              </v:group>
              <v:group id="Group 17" o:spid="_x0000_s1362"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Freeform 18" o:spid="_x0000_s136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M+cIA&#10;AADbAAAADwAAAGRycy9kb3ducmV2LnhtbESPzUsDQQzF74L/wxDBm81apMjaaSmCHwcRrILXsJPu&#10;LJ3JLDuzH/735iB4S3gv7/2y3S8xmImH3CWxcLuqwLA0yXXSWvj6fLq5B5MLiaOQhC38cIb97vJi&#10;S7VLs3zwdCyt0RDJNVnwpfQ1Ym48R8qr1LOodkpDpKLr0KIbaNbwGHBdVRuM1Ik2eOr50XNzPo7R&#10;QggB+fvwvpnfcBrHu5f47HFt7fXVcngAU3gp/+a/61en+Aqrv+gAuP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H8z5wgAAANsAAAAPAAAAAAAAAAAAAAAAAJgCAABkcnMvZG93&#10;bnJldi54bWxQSwUGAAAAAAQABAD1AAAAhwMAAAAA&#10;" path="m515,l,670e" filled="f" strokecolor="#969696" strokeweight="1pt">
                  <v:stroke dashstyle="1 1"/>
                  <v:path arrowok="t" o:connecttype="custom" o:connectlocs="515,0;0,670" o:connectangles="0,0"/>
                </v:shape>
                <v:shape id="Freeform 19" o:spid="_x0000_s1364"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NpYsAA&#10;AADbAAAADwAAAGRycy9kb3ducmV2LnhtbERPS0sDMRC+C/6HMII3O9sixW6bliL4OIhgK3gdNtPN&#10;0mSybLIP/70pFLzNx/eczW7yTg3cxSaIhvmsAMVSBdNIreH7+PLwBComEkMuCGv45Qi77e3NhkoT&#10;Rvni4ZBqlUMklqTBptSWiLGy7CnOQsuSuVPoPKUMuxpNR2MO9w4XRbFET43kBkstP1uuzofea3DO&#10;If/sP5fjBw59//jmXy0utL6/m/ZrUImn9C++ut9Nnr+Cyy/5AN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lNpYsAAAADbAAAADwAAAAAAAAAAAAAAAACYAgAAZHJzL2Rvd25y&#10;ZXYueG1sUEsFBgAAAAAEAAQA9QAAAIUDAAAAAA==&#10;" path="m515,l,670e" filled="f" strokecolor="#969696" strokeweight="1pt">
                  <v:stroke dashstyle="1 1"/>
                  <v:path arrowok="t" o:connecttype="custom" o:connectlocs="515,0;0,670" o:connectangles="0,0"/>
                </v:shape>
                <v:shape id="Freeform 20" o:spid="_x0000_s1365"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UKQr8A&#10;AADbAAAADwAAAGRycy9kb3ducmV2LnhtbERPS0sDMRC+C/6HMII3d9ZFiqxNSxG0PYhgW/A6bMbN&#10;YjJZNtlH/31zEDx+fO/1dvFOTTzELoiGx6IExdIE00mr4Xx6e3gGFROJIReENVw4wnZze7Om2oRZ&#10;vng6plblEIk1abAp9TVibCx7ikXoWTL3EwZPKcOhRTPQnMO9w6osV+ipk9xgqedXy83vcfQanHPI&#10;37vP1fyB0zg+7f27xUrr+7tl9wIq8ZL+xX/ug9FQ5fX5S/4BuLk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BQpCvwAAANsAAAAPAAAAAAAAAAAAAAAAAJgCAABkcnMvZG93bnJl&#10;di54bWxQSwUGAAAAAAQABAD1AAAAhAMAAAAA&#10;" path="m515,l,670e" filled="f" strokecolor="#969696" strokeweight="1pt">
                  <v:stroke dashstyle="1 1"/>
                  <v:path arrowok="t" o:connecttype="custom" o:connectlocs="515,0;0,670" o:connectangles="0,0"/>
                </v:shape>
                <v:shape id="Freeform 21" o:spid="_x0000_s1366"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v2cIA&#10;AADbAAAADwAAAGRycy9kb3ducmV2LnhtbESPX0sDMRDE34V+h7CCb3avRylyNi1FqPZBBKvg63LZ&#10;Xo4mm+OS++O3N4Lg4zAzv2G2+9k7NXIf2yAaVssCFEsdTCuNhs+P4/0DqJhIDLkgrOGbI+x3i5st&#10;VSZM8s7jOTUqQyRWpMGm1FWIsbbsKS5Dx5K9S+g9pSz7Bk1PU4Z7h2VRbNBTK3nBUsdPluvrefAa&#10;nHPIX4e3zfSK4zCsX/yzxVLru9v58Agq8Zz+w3/tk9FQruD3S/4BuP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a/ZwgAAANsAAAAPAAAAAAAAAAAAAAAAAJgCAABkcnMvZG93&#10;bnJldi54bWxQSwUGAAAAAAQABAD1AAAAhwMAAAAA&#10;" path="m515,l,670e" filled="f" strokecolor="#969696" strokeweight="1pt">
                  <v:stroke dashstyle="1 1"/>
                  <v:path arrowok="t" o:connecttype="custom" o:connectlocs="515,0;0,670" o:connectangles="0,0"/>
                </v:shape>
                <v:shape id="Freeform 22" o:spid="_x0000_s136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sxrsIA&#10;AADbAAAADwAAAGRycy9kb3ducmV2LnhtbESPX0sDMRDE34V+h7AF3+xeDylyNi2lUPVBBFvB1+Wy&#10;Xo4mm+OS++O3N4Lg4zAzv2G2+9k7NXIf2yAa1qsCFEsdTCuNho/L6e4BVEwkhlwQ1vDNEfa7xc2W&#10;KhMmeefxnBqVIRIr0mBT6irEWFv2FFehY8neV+g9pSz7Bk1PU4Z7h2VRbNBTK3nBUsdHy/X1PHgN&#10;zjnkz8PbZnrFcRjun/2TxVLr2+V8eASVeE7/4b/2i9FQlvD7Jf8A3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mzGuwgAAANsAAAAPAAAAAAAAAAAAAAAAAJgCAABkcnMvZG93&#10;bnJldi54bWxQSwUGAAAAAAQABAD1AAAAhwMAAAAA&#10;" path="m515,l,670e" filled="f" strokecolor="#969696" strokeweight="1pt">
                  <v:stroke dashstyle="1 1"/>
                  <v:path arrowok="t" o:connecttype="custom" o:connectlocs="515,0;0,670" o:connectangles="0,0"/>
                </v:shape>
                <v:shape id="Freeform 23" o:spid="_x0000_s136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eUNcIA&#10;AADbAAAADwAAAGRycy9kb3ducmV2LnhtbESPX0sDMRDE34V+h7AF3+yepxS5Ni2lUPVBBKvg63LZ&#10;Xg6TzXHJ/fHbG0HwcZiZ3zDb/eydGrmPbRANt6sCFEsdTCuNho/3080DqJhIDLkgrOGbI+x3i6st&#10;VSZM8sbjOTUqQyRWpMGm1FWIsbbsKa5Cx5K9S+g9pSz7Bk1PU4Z7h2VRrNFTK3nBUsdHy/XXefAa&#10;nHPIn4fX9fSC4zDcP/lHi6XW18v5sAGVeE7/4b/2s9FQ3sH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15Q1wgAAANsAAAAPAAAAAAAAAAAAAAAAAJgCAABkcnMvZG93&#10;bnJldi54bWxQSwUGAAAAAAQABAD1AAAAhwMAAAAA&#10;" path="m515,l,670e" filled="f" strokecolor="#969696" strokeweight="1pt">
                  <v:stroke dashstyle="1 1"/>
                  <v:path arrowok="t" o:connecttype="custom" o:connectlocs="515,0;0,670" o:connectangles="0,0"/>
                </v:shape>
              </v:group>
              <v:shape id="Freeform 24" o:spid="_x0000_s1369"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4MQcIA&#10;AADbAAAADwAAAGRycy9kb3ducmV2LnhtbESPX0sDMRDE34V+h7AF3+yeRylyNi1FaPVBBKvg63LZ&#10;Xo4mm+OS++O3N4Lg4zAzv2G2+9k7NXIf2yAa7lcFKJY6mFYaDZ8fx7sHUDGRGHJBWMM3R9jvFjdb&#10;qkyY5J3Hc2pUhkisSINNqasQY23ZU1yFjiV7l9B7Sln2DZqepgz3Dsui2KCnVvKCpY6fLNfX8+A1&#10;OOeQvw5vm+kVx2FYP/uTxVLr2+V8eASVeE7/4b/2i9FQruH3S/4BuP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PgxBwgAAANsAAAAPAAAAAAAAAAAAAAAAAJgCAABkcnMvZG93&#10;bnJldi54bWxQSwUGAAAAAAQABAD1AAAAhwMAAAAA&#10;" path="m515,l,670e" filled="f" strokecolor="#969696" strokeweight="1pt">
                <v:stroke dashstyle="1 1"/>
                <v:path arrowok="t" o:connecttype="custom" o:connectlocs="515,0;0,670" o:connectangles="0,0"/>
              </v:shape>
              <v:shape id="Freeform 25" o:spid="_x0000_s1370"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Kp2sIA&#10;AADbAAAADwAAAGRycy9kb3ducmV2LnhtbESPX0sDMRDE34V+h7AF3+yehxa5Ni2lUPVBBKvg63LZ&#10;Xg6TzXHJ/fHbG0HwcZiZ3zDb/eydGrmPbRANt6sCFEsdTCuNho/3080DqJhIDLkgrOGbI+x3i6st&#10;VSZM8sbjOTUqQyRWpMGm1FWIsbbsKa5Cx5K9S+g9pSz7Bk1PU4Z7h2VRrNFTK3nBUsdHy/XXefAa&#10;nHPIn4fX9fSC4zDcPflHi6XW18v5sAGVeE7/4b/2s9FQ3sP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cqnawgAAANsAAAAPAAAAAAAAAAAAAAAAAJgCAABkcnMvZG93&#10;bnJldi54bWxQSwUGAAAAAAQABAD1AAAAhwMAAAAA&#10;" path="m515,l,670e" filled="f" strokecolor="#969696" strokeweight="1pt">
                <v:stroke dashstyle="1 1"/>
                <v:path arrowok="t" o:connecttype="custom" o:connectlocs="515,0;0,670" o:connectangles="0,0"/>
              </v:shape>
              <v:shape id="Freeform 26" o:spid="_x0000_s1371"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A3rcIA&#10;AADbAAAADwAAAGRycy9kb3ducmV2LnhtbESPX0sDMRDE3wW/Q9iCb3avRznkbFqKoPZBBFvB1+Wy&#10;Xg6TzXHJ/fHbG0HwcZiZ3zC7w+KdmniIXRANm3UBiqUJppNWw/vl8fYOVEwkhlwQ1vDNEQ7766sd&#10;1SbM8sbTObUqQyTWpMGm1NeIsbHsKa5Dz5K9zzB4SlkOLZqB5gz3DsuiqNBTJ3nBUs8Plpuv8+g1&#10;OOeQP46v1fyC0zhun/2TxVLrm9VyvAeVeEn/4b/2yWgoK/j9kn8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oDetwgAAANsAAAAPAAAAAAAAAAAAAAAAAJgCAABkcnMvZG93&#10;bnJldi54bWxQSwUGAAAAAAQABAD1AAAAhwMAAAAA&#10;" path="m515,l,670e" filled="f" strokecolor="#969696" strokeweight="1pt">
                <v:stroke dashstyle="1 1"/>
                <v:path arrowok="t" o:connecttype="custom" o:connectlocs="515,0;0,670" o:connectangles="0,0"/>
              </v:shape>
              <v:shape id="Freeform 27" o:spid="_x0000_s1372"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ySNsIA&#10;AADbAAAADwAAAGRycy9kb3ducmV2LnhtbESPX0sDMRDE34V+h7AF3+yeh1S5Ni2lUPVBBKvg63LZ&#10;Xg6TzXHJ/fHbG0HwcZiZ3zDb/eydGrmPbRANt6sCFEsdTCuNho/3080DqJhIDLkgrOGbI+x3i6st&#10;VSZM8sbjOTUqQyRWpMGm1FWIsbbsKa5Cx5K9S+g9pSz7Bk1PU4Z7h2VRrNFTK3nBUsdHy/XXefAa&#10;nHPIn4fX9fSC4zDcPflHi6XW18v5sAGVeE7/4b/2s9FQ3sP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7JI2wgAAANsAAAAPAAAAAAAAAAAAAAAAAJgCAABkcnMvZG93&#10;bnJldi54bWxQSwUGAAAAAAQABAD1AAAAhwMAAAAA&#10;" path="m515,l,670e" filled="f" strokecolor="#969696" strokeweight="1pt">
                <v:stroke dashstyle="1 1"/>
                <v:path arrowok="t" o:connecttype="custom" o:connectlocs="515,0;0,670" o:connectangles="0,0"/>
              </v:shape>
              <v:shape id="Freeform 28" o:spid="_x0000_s1373"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xM/74A&#10;AADbAAAADwAAAGRycy9kb3ducmV2LnhtbERPy4rCMBTdC/MP4QruNLGLQTpGkYHB2Tjgc31t7rTF&#10;5qYksbZ/bxaCy8N5L9e9bURHPtSONcxnCgRx4UzNpYbT8We6ABEissHGMWkYKMB69TFaYm7cg/fU&#10;HWIpUgiHHDVUMba5lKGoyGKYuZY4cf/OW4wJ+lIaj48UbhuZKfUpLdacGips6bui4na4Ww3X7G+4&#10;Kn85bwff2V3Ay7ZUmdaTcb/5AhGpj2/xy/1rNGRpbPqSfoBcP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YcTP++AAAA2wAAAA8AAAAAAAAAAAAAAAAAmAIAAGRycy9kb3ducmV2&#10;LnhtbFBLBQYAAAAABAAEAPUAAACDAwAAAAA=&#10;" path="m364,l,451e" filled="f" strokecolor="#969696" strokeweight="1pt">
                <v:stroke dashstyle="1 1"/>
                <v:path arrowok="t" o:connecttype="custom" o:connectlocs="364,0;0,451" o:connectangles="0,0"/>
              </v:shape>
              <v:group id="Group 29" o:spid="_x0000_s1374"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Freeform 30" o:spid="_x0000_s1375"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ycn78A&#10;AADbAAAADwAAAGRycy9kb3ducmV2LnhtbERPS2sCMRC+F/ofwhR6q7O1RcpqFCn0cSiCWvA6bMbN&#10;YjJZNtlH/31zEDx+fO/VZvJODdzFJoiG51kBiqUKppFaw+/x4+kNVEwkhlwQ1vDHETbr+7sVlSaM&#10;sufhkGqVQySWpMGm1JaIsbLsKc5Cy5K5c+g8pQy7Gk1HYw73DudFsUBPjeQGSy2/W64uh95rcM4h&#10;n7a7xfiDQ9+/fvlPi3OtHx+m7RJU4indxFf3t9HwktfnL/kH4P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U3JyfvwAAANsAAAAPAAAAAAAAAAAAAAAAAJgCAABkcnMvZG93bnJl&#10;di54bWxQSwUGAAAAAAQABAD1AAAAhAMAAAAA&#10;" path="m515,l,670e" filled="f" strokecolor="#969696" strokeweight="1pt">
                  <v:stroke dashstyle="1 1"/>
                  <v:path arrowok="t" o:connecttype="custom" o:connectlocs="515,0;0,670" o:connectangles="0,0"/>
                </v:shape>
                <v:shape id="Freeform 31" o:spid="_x0000_s1376"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A5BMMA&#10;AADbAAAADwAAAGRycy9kb3ducmV2LnhtbESPX0sDMRDE3wW/Q1jBN7vXKqWcTUspVH0Qwbbg63LZ&#10;Xo4mm+OS++O3N4Lg4zAzv2HW28k7NXAXmyAa5rMCFEsVTCO1hvPp8LACFROJIReENXxzhO3m9mZN&#10;pQmjfPJwTLXKEIklabAptSVirCx7irPQsmTvEjpPKcuuRtPRmOHe4aIoluipkbxgqeW95ep67L0G&#10;5xzy1+5jOb7j0PdPr/7F4kLr+7tp9wwq8ZT+w3/tN6PhcQ6/X/IPw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5A5BMMAAADbAAAADwAAAAAAAAAAAAAAAACYAgAAZHJzL2Rv&#10;d25yZXYueG1sUEsFBgAAAAAEAAQA9QAAAIgDAAAAAA==&#10;" path="m515,l,670e" filled="f" strokecolor="#969696" strokeweight="1pt">
                  <v:stroke dashstyle="1 1"/>
                  <v:path arrowok="t" o:connecttype="custom" o:connectlocs="515,0;0,670" o:connectangles="0,0"/>
                </v:shape>
                <v:shape id="Freeform 32" o:spid="_x0000_s1377"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Knc8IA&#10;AADbAAAADwAAAGRycy9kb3ducmV2LnhtbESPX0sDMRDE34V+h7AF3+yepxS5Ni2lUPVBBKvg63LZ&#10;Xg6TzXHJ/fHbG0HwcZiZ3zDb/eydGrmPbRANt6sCFEsdTCuNho/3080DqJhIDLkgrOGbI+x3i6st&#10;VSZM8sbjOTUqQyRWpMGm1FWIsbbsKa5Cx5K9S+g9pSz7Bk1PU4Z7h2VRrNFTK3nBUsdHy/XXefAa&#10;nHPIn4fX9fSC4zDcP/lHi6XW18v5sAGVeE7/4b/2s9FwV8Lvl/wDcP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QqdzwgAAANsAAAAPAAAAAAAAAAAAAAAAAJgCAABkcnMvZG93&#10;bnJldi54bWxQSwUGAAAAAAQABAD1AAAAhwMAAAAA&#10;" path="m515,l,670e" filled="f" strokecolor="#969696" strokeweight="1pt">
                  <v:stroke dashstyle="1 1"/>
                  <v:path arrowok="t" o:connecttype="custom" o:connectlocs="515,0;0,670" o:connectangles="0,0"/>
                </v:shape>
                <v:shape id="Freeform 33" o:spid="_x0000_s137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4C6MMA&#10;AADbAAAADwAAAGRycy9kb3ducmV2LnhtbESPS2vDMBCE74X8B7GF3pp1kxKCGyWEQB+HUmgS6HWx&#10;NpaJtDKW/Oi/rwqFHoeZ+YbZ7Cbv1MBdbIJoeJgXoFiqYBqpNZxPz/drUDGRGHJBWMM3R9htZzcb&#10;Kk0Y5ZOHY6pVhkgsSYNNqS0RY2XZU5yHliV7l9B5Sll2NZqOxgz3DhdFsUJPjeQFSy0fLFfXY+81&#10;OOeQv/Yfq/Edh75/fPUvFhda391O+ydQiaf0H/5rvxkNyyX8fsk/A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A4C6MMAAADbAAAADwAAAAAAAAAAAAAAAACYAgAAZHJzL2Rv&#10;d25yZXYueG1sUEsFBgAAAAAEAAQA9QAAAIgDAAAAAA==&#10;" path="m515,l,670e" filled="f" strokecolor="#969696" strokeweight="1pt">
                  <v:stroke dashstyle="1 1"/>
                  <v:path arrowok="t" o:connecttype="custom" o:connectlocs="515,0;0,670" o:connectangles="0,0"/>
                </v:shape>
                <v:shape id="Freeform 34" o:spid="_x0000_s137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anMMA&#10;AADbAAAADwAAAGRycy9kb3ducmV2LnhtbESPS2vDMBCE74X8B7GF3pp10xCCGyWEQB+HUmgS6HWx&#10;NpaJtDKW/Oi/rwqFHoeZ+YbZ7Cbv1MBdbIJoeJgXoFiqYBqpNZxPz/drUDGRGHJBWMM3R9htZzcb&#10;Kk0Y5ZOHY6pVhkgsSYNNqS0RY2XZU5yHliV7l9B5Sll2NZqOxgz3DhdFsUJPjeQFSy0fLFfXY+81&#10;OOeQv/Yfq/Edh75fvvoXiwut726n/ROoxFP6D/+134yGxyX8fsk/A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eanMMAAADbAAAADwAAAAAAAAAAAAAAAACYAgAAZHJzL2Rv&#10;d25yZXYueG1sUEsFBgAAAAAEAAQA9QAAAIgDAAAAAA==&#10;" path="m515,l,670e" filled="f" strokecolor="#969696" strokeweight="1pt">
                  <v:stroke dashstyle="1 1"/>
                  <v:path arrowok="t" o:connecttype="custom" o:connectlocs="515,0;0,670" o:connectangles="0,0"/>
                </v:shape>
                <v:shape id="Freeform 35" o:spid="_x0000_s1380"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s/B8MA&#10;AADbAAAADwAAAGRycy9kb3ducmV2LnhtbESPX0sDMRDE34V+h7AF3+yeVYtcm5ZSqPogQqvg63LZ&#10;Xg6TzXHJ/fHbG0HwcZiZ3zCb3eSdGriLTRANt4sCFEsVTCO1ho/3480jqJhIDLkgrOGbI+y2s6sN&#10;lSaMcuLhnGqVIRJL0mBTakvEWFn2FBehZcneJXSeUpZdjaajMcO9w2VRrNBTI3nBUssHy9XXufca&#10;nHPIn/u31fiKQ9/fP/sni0utr+fTfg0q8ZT+w3/tF6Ph7gF+v+Qfg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Ks/B8MAAADbAAAADwAAAAAAAAAAAAAAAACYAgAAZHJzL2Rv&#10;d25yZXYueG1sUEsFBgAAAAAEAAQA9QAAAIgDAAAAAA==&#10;" path="m515,l,670e" filled="f" strokecolor="#969696" strokeweight="1pt">
                  <v:stroke dashstyle="1 1"/>
                  <v:path arrowok="t" o:connecttype="custom" o:connectlocs="515,0;0,670" o:connectangles="0,0"/>
                </v:shape>
              </v:group>
              <v:group id="Group 36" o:spid="_x0000_s1381"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shape id="Freeform 37" o:spid="_x0000_s1382"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UE68MA&#10;AADbAAAADwAAAGRycy9kb3ducmV2LnhtbESPS0sDQRCE70L+w9ABb6Y3UaJsMgkh4OMgQqKQa7PT&#10;7izO9Cw7sw//vSMIHouq+ora7ifv1MBdbIJoWC4KUCxVMI3UGj7eH28eQMVEYsgFYQ3fHGG/m11t&#10;qTRhlBMP51SrDJFYkgabUlsixsqyp7gILUv2PkPnKWXZ1Wg6GjPcO1wVxRo9NZIXLLV8tFx9nXuv&#10;wTmHfDm8rcdXHPr+7tk/WVxpfT2fDhtQiaf0H/5rvxgNt/fw+yX/A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UE68MAAADbAAAADwAAAAAAAAAAAAAAAACYAgAAZHJzL2Rv&#10;d25yZXYueG1sUEsFBgAAAAAEAAQA9QAAAIgDAAAAAA==&#10;" path="m515,l,670e" filled="f" strokecolor="#969696" strokeweight="1pt">
                  <v:stroke dashstyle="1 1"/>
                  <v:path arrowok="t" o:connecttype="custom" o:connectlocs="515,0;0,670" o:connectangles="0,0"/>
                </v:shape>
                <v:shape id="Freeform 38" o:spid="_x0000_s138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qQmb8A&#10;AADbAAAADwAAAGRycy9kb3ducmV2LnhtbERPS2sCMRC+F/ofwhR6q7O1RcpqFCn0cSiCWvA6bMbN&#10;YjJZNtlH/31zEDx+fO/VZvJODdzFJoiG51kBiqUKppFaw+/x4+kNVEwkhlwQ1vDHETbr+7sVlSaM&#10;sufhkGqVQySWpMGm1JaIsbLsKc5Cy5K5c+g8pQy7Gk1HYw73DudFsUBPjeQGSy2/W64uh95rcM4h&#10;n7a7xfiDQ9+/fvlPi3OtHx+m7RJU4indxFf3t9HwksfmL/kH4P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qpCZvwAAANsAAAAPAAAAAAAAAAAAAAAAAJgCAABkcnMvZG93bnJl&#10;di54bWxQSwUGAAAAAAQABAD1AAAAhAMAAAAA&#10;" path="m515,l,670e" filled="f" strokecolor="#969696" strokeweight="1pt">
                  <v:stroke dashstyle="1 1"/>
                  <v:path arrowok="t" o:connecttype="custom" o:connectlocs="515,0;0,670" o:connectangles="0,0"/>
                </v:shape>
                <v:shape id="Freeform 39" o:spid="_x0000_s1384"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Y1AsMA&#10;AADbAAAADwAAAGRycy9kb3ducmV2LnhtbESPS0sDQRCE70L+w9ABb6Y3UYJuMgkh4OMgQqKQa7PT&#10;7izO9Cw7sw//vSMIHouq+ora7ifv1MBdbIJoWC4KUCxVMI3UGj7eH2/uQcVEYsgFYQ3fHGG/m11t&#10;qTRhlBMP51SrDJFYkgabUlsixsqyp7gILUv2PkPnKWXZ1Wg6GjPcO1wVxRo9NZIXLLV8tFx9nXuv&#10;wTmHfDm8rcdXHPr+7tk/WVxpfT2fDhtQiaf0H/5rvxgNtw/w+yX/A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Y1AsMAAADbAAAADwAAAAAAAAAAAAAAAACYAgAAZHJzL2Rv&#10;d25yZXYueG1sUEsFBgAAAAAEAAQA9QAAAIgDAAAAAA==&#10;" path="m515,l,670e" filled="f" strokecolor="#969696" strokeweight="1pt">
                  <v:stroke dashstyle="1 1"/>
                  <v:path arrowok="t" o:connecttype="custom" o:connectlocs="515,0;0,670" o:connectangles="0,0"/>
                </v:shape>
                <v:shape id="Freeform 40" o:spid="_x0000_s1385"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rv4r8A&#10;AADbAAAADwAAAGRycy9kb3ducmV2LnhtbERPS2sCMRC+C/0PYQq96WxFRLZGkUK1BymohV6HzXSz&#10;NJksm+yj/745CD1+fO/tfvJODdzFJoiG50UBiqUKppFaw+ftbb4BFROJIReENfxyhP3uYbal0oRR&#10;LjxcU61yiMSSNNiU2hIxVpY9xUVoWTL3HTpPKcOuRtPRmMO9w2VRrNFTI7nBUsuvlqufa+81OOeQ&#10;vw4f6/GMQ9+vTv5ocan10+N0eAGVeEr/4rv73WhY5fX5S/4BuP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2u/ivwAAANsAAAAPAAAAAAAAAAAAAAAAAJgCAABkcnMvZG93bnJl&#10;di54bWxQSwUGAAAAAAQABAD1AAAAhAMAAAAA&#10;" path="m515,l,670e" filled="f" strokecolor="#969696" strokeweight="1pt">
                  <v:stroke dashstyle="1 1"/>
                  <v:path arrowok="t" o:connecttype="custom" o:connectlocs="515,0;0,670" o:connectangles="0,0"/>
                </v:shape>
                <v:shape id="Freeform 41" o:spid="_x0000_s138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ZKecIA&#10;AADbAAAADwAAAGRycy9kb3ducmV2LnhtbESPX0sDMRDE3wW/Q1jBN7vXUoqcTUsptPoggm2hr8tl&#10;vRxNNscl98dvbwTBx2FmfsOst5N3auAuNkE0zGcFKJYqmEZqDZfz4ekZVEwkhlwQ1vDNEbab+7s1&#10;lSaM8snDKdUqQySWpMGm1JaIsbLsKc5Cy5K9r9B5Sll2NZqOxgz3DhdFsUJPjeQFSy3vLVe3U+81&#10;OOeQr7uP1fiOQ98vX/3R4kLrx4dp9wIq8ZT+w3/tN6NhOYffL/kH4O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lkp5wgAAANsAAAAPAAAAAAAAAAAAAAAAAJgCAABkcnMvZG93&#10;bnJldi54bWxQSwUGAAAAAAQABAD1AAAAhwMAAAAA&#10;" path="m515,l,670e" filled="f" strokecolor="#969696" strokeweight="1pt">
                  <v:stroke dashstyle="1 1"/>
                  <v:path arrowok="t" o:connecttype="custom" o:connectlocs="515,0;0,670" o:connectangles="0,0"/>
                </v:shape>
                <v:shape id="Freeform 42" o:spid="_x0000_s1387"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TUDsIA&#10;AADbAAAADwAAAGRycy9kb3ducmV2LnhtbESPX0sDMRDE34V+h7AF3+yeRylyNi1FaPVBBKvg63LZ&#10;Xo4mm+OS++O3N4Lg4zAzv2G2+9k7NXIf2yAa7lcFKJY6mFYaDZ8fx7sHUDGRGHJBWMM3R9jvFjdb&#10;qkyY5J3Hc2pUhkisSINNqasQY23ZU1yFjiV7l9B7Sln2DZqepgz3Dsui2KCnVvKCpY6fLNfX8+A1&#10;OOeQvw5vm+kVx2FYP/uTxVLr2+V8eASVeE7/4b/2i9GwLuH3S/4BuP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RNQOwgAAANsAAAAPAAAAAAAAAAAAAAAAAJgCAABkcnMvZG93&#10;bnJldi54bWxQSwUGAAAAAAQABAD1AAAAhwMAAAAA&#10;" path="m515,l,670e" filled="f" strokecolor="#969696" strokeweight="1pt">
                  <v:stroke dashstyle="1 1"/>
                  <v:path arrowok="t" o:connecttype="custom" o:connectlocs="515,0;0,670" o:connectangles="0,0"/>
                </v:shape>
              </v:group>
            </v:group>
          </v:group>
        </w:pict>
      </w:r>
      <w:r>
        <w:rPr>
          <w:rFonts w:ascii="Nurhan Uz" w:hAnsi="Nurhan Uz"/>
          <w:sz w:val="72"/>
        </w:rPr>
        <w:t>e e e e e e e e e e e e e e e e e e</w:t>
      </w:r>
    </w:p>
    <w:p w:rsidR="00E82B41" w:rsidRDefault="00E82B41" w:rsidP="006211D9">
      <w:pPr>
        <w:rPr>
          <w:rFonts w:ascii="Nurhan Uz" w:hAnsi="Nurhan Uz"/>
          <w:sz w:val="72"/>
        </w:rPr>
      </w:pPr>
      <w:r>
        <w:rPr>
          <w:noProof/>
          <w:lang w:eastAsia="tr-TR"/>
        </w:rPr>
        <w:pict>
          <v:group id="Grup 43" o:spid="_x0000_s1388" style="position:absolute;margin-left:-6pt;margin-top:9.75pt;width:543.75pt;height:47.1pt;z-index:251662848" coordorigin="1080,7020"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">
            <v:shape id="Freeform 4" o:spid="_x0000_s1389" style="position:absolute;left:1122;top:7020;width:142;height:197;visibility:visible;mso-wrap-style:square;v-text-anchor:top" coordsize="142,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Gt8cIA&#10;AADbAAAADwAAAGRycy9kb3ducmV2LnhtbESPT4vCMBTE78J+h/AEbzbVlbJ0jSKC4GXB+uf+tnnb&#10;FpuXbhK1fnsjCB6HmfkNM1/2phVXcr6xrGCSpCCIS6sbrhQcD5vxFwgfkDW2lknBnTwsFx+DOeba&#10;3rig6z5UIkLY56igDqHLpfRlTQZ9Yjvi6P1ZZzBE6SqpHd4i3LRymqaZNNhwXKixo3VN5Xl/MQp+&#10;1iv5u/u0ushOm3M5zQr37wqlRsN+9Q0iUB/e4Vd7qxXMZvD8En+AX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Ia3xwgAAANsAAAAPAAAAAAAAAAAAAAAAAJgCAABkcnMvZG93&#10;bnJldi54bWxQSwUGAAAAAAQABAD1AAAAhwMAAAAA&#10;" path="m142,l,197e" filled="f" strokecolor="#969696" strokeweight="1pt">
              <v:stroke dashstyle="1 1"/>
              <v:path arrowok="t" o:connecttype="custom" o:connectlocs="142,0;0,197" o:connectangles="0,0"/>
            </v:shape>
            <v:group id="Group 5" o:spid="_x0000_s1390" style="position:absolute;left:1080;top:7020;width:10286;height:704" coordorigin="1054,7115" coordsize="10286,7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group id="Group 6" o:spid="_x0000_s1391"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DaJacUAAADcAAAADwAAAGRycy9kb3ducmV2LnhtbESPQYvCMBSE78L+h/CE&#10;vWnaFXWpRhFxlz2IoC6It0fzbIvNS2liW/+9EQSPw8x8w8yXnSlFQ7UrLCuIhxEI4tTqgjMF/8ef&#10;wTcI55E1lpZJwZ0cLBcfvTkm2ra8p+bgMxEg7BJUkHtfJVK6NCeDbmgr4uBdbG3QB1lnUtfYBrgp&#10;5VcUTaTBgsNCjhWtc0qvh5tR8NtiuxrFm2Z7vazv5+N4d9rGpNRnv1vNQHjq/Dv8av9pBaPJ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Q2iWnFAAAA3AAA&#10;AA8AAAAAAAAAAAAAAAAAqgIAAGRycy9kb3ducmV2LnhtbFBLBQYAAAAABAAEAPoAAACcAwAAAAA=&#10;">
                <v:rect id="Rectangle 7" o:spid="_x0000_s1392"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1X3cMA&#10;AADcAAAADwAAAGRycy9kb3ducmV2LnhtbERPz2vCMBS+D/wfwhN2m6ktlFGNIqKwHjZY3Q7eHs2z&#10;rTYvJclq/e+Xw2DHj+/3ejuZXozkfGdZwXKRgCCure64UfB1Or68gvABWWNvmRQ8yMN2M3taY6Ht&#10;nT9prEIjYgj7AhW0IQyFlL5uyaBf2IE4chfrDIYIXSO1w3sMN71MkySX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L1X3cMAAADcAAAADwAAAAAAAAAAAAAAAACYAgAAZHJzL2Rv&#10;d25yZXYueG1sUEsFBgAAAAAEAAQA9QAAAIgDAAAAAA==&#10;" filled="f" strokecolor="#009dc7" strokeweight=".21847mm">
                  <v:path arrowok="t"/>
                </v:rect>
                <v:rect id="Rectangle 8" o:spid="_x0000_s1393"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yRsYA&#10;AADcAAAADwAAAGRycy9kb3ducmV2LnhtbESPQWvCQBSE7wX/w/IEb3XTCKKpq5RiQQ8W1PbQ2yP7&#10;mqTJvg27axL/fVcQPA4z8w2z2gymER05X1lW8DJNQBDnVldcKPg6fzwvQPiArLGxTAqu5GGzHj2t&#10;MNO25yN1p1CICGGfoYIyhDaT0uclGfRT2xJH79c6gyFKV0jtsI9w08g0SebSYMVxocSW3kvK69PF&#10;KPje/nSff2mV7rt8787bw+xat6zUZDy8vYIINIRH+N7eaQWz+RJuZ+IRkO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HyRsYAAADcAAAADwAAAAAAAAAAAAAAAACYAgAAZHJz&#10;L2Rvd25yZXYueG1sUEsFBgAAAAAEAAQA9QAAAIsDAAAAAA==&#10;" filled="f" strokecolor="#009dc7" strokeweight=".21847mm">
                  <v:path arrowok="t"/>
                </v:rect>
                <v:rect id="Rectangle 9" o:spid="_x0000_s1394"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LNBsMA&#10;AADcAAAADwAAAGRycy9kb3ducmV2LnhtbERPz2vCMBS+C/sfwhvsZtNVmKM2yhgK62GCuh12ezTP&#10;trN5KUms7X9vDoMdP77fxWY0nRjI+dayguckBUFcWd1yreDrtJu/gvABWWNnmRRM5GGzfpgVmGt7&#10;4wMNx1CLGMI+RwVNCH0upa8aMugT2xNH7mydwRChq6V2eIvhppNZmr5Igy3HhgZ7em+ouhyvRsH3&#10;9mfY/2ZtVg5V6U7bz8V06Vmpp8fxbQUi0Bj+xX/uD61gsYz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xLNBsMAAADcAAAADwAAAAAAAAAAAAAAAACYAgAAZHJzL2Rv&#10;d25yZXYueG1sUEsFBgAAAAAEAAQA9QAAAIgDAAAAAA==&#10;" filled="f" strokecolor="#009dc7" strokeweight=".21847mm">
                  <v:path arrowok="t"/>
                </v:rect>
              </v:group>
              <v:group id="Group 10" o:spid="_x0000_s1395"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UoiW8YAAADcAAAADwAAAGRycy9kb3ducmV2LnhtbESPT2vCQBTE70K/w/IK&#10;vZlNGmpLmlVEaulBCmqh9PbIPpNg9m3Irvnz7V2h4HGYmd8w+Wo0jeipc7VlBUkUgyAurK65VPBz&#10;3M7fQDiPrLGxTAomcrBaPsxyzLQdeE/9wZciQNhlqKDyvs2kdEVFBl1kW+LgnWxn0AfZlVJ3OAS4&#10;aeRzHC+kwZrDQoUtbSoqzoeLUfA54LBOk49+dz5tpr/jy/fvLiGlnh7H9TsIT6O/h//bX1pB+pr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SiJbxgAAANwA&#10;AAAPAAAAAAAAAAAAAAAAAKoCAABkcnMvZG93bnJldi54bWxQSwUGAAAAAAQABAD6AAAAnQMAAAAA&#10;">
                <v:shape id="Freeform 11" o:spid="_x0000_s1396"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g2CcQA&#10;AADcAAAADwAAAGRycy9kb3ducmV2LnhtbESPS0sDQRCE70L+w9CCN9PrKomsmYQQ8HEQIYngtdlp&#10;dxZnepad2Yf/3hEEj0VVfUVtdrN3auQ+tkE03CwLUCx1MK00Gt7Pj9f3oGIiMeSCsIZvjrDbLi42&#10;VJkwyZHHU2pUhkisSINNqasQY23ZU1yGjiV7n6H3lLLsGzQ9TRnuHZZFsUJPreQFSx0fLNdfp8Fr&#10;cM4hf+zfVtMrjsNw9+yfLJZaX13O+wdQief0H/5rvxgNt+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INgn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397"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STksQA&#10;AADcAAAADwAAAGRycy9kb3ducmV2LnhtbESPX0sDMRDE3wW/Q1jBN7tnK205m5ZSqPogQqvQ1+Wy&#10;Xg6TzXHJ/fHbG0HwcZiZ3zCb3eSdGriLTRAN97MCFEsVTCO1ho/3490aVEwkhlwQ1vDNEXbb66sN&#10;lSaMcuLhnGqVIRJL0mBTakvEWFn2FGehZcneZ+g8pSy7Gk1HY4Z7h/OiWKKnRvKCpZYPlquvc+81&#10;OOeQL/u35fiKQ98/PPsni3Otb2+m/SOoxFP6D/+1X4yGxW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Ek5L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39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0L5sQA&#10;AADcAAAADwAAAGRycy9kb3ducmV2LnhtbESPX0sDMRDE3wW/Q1jBN7tnW2o5m5ZSaPVBBKvQ1+Wy&#10;Xg6TzXHJ/fHbG0HwcZiZ3zCb3eSdGriLTRAN97MCFEsVTCO1ho/3490aVEwkhlwQ1vDNEXbb66sN&#10;lSaM8sbDOdUqQySWpMGm1JaIsbLsKc5Cy5K9z9B5Sll2NZqOxgz3DudFsUJPjeQFSy0fLFdf595r&#10;cM4hX/avq/EFh75fPvmTxbnWtzfT/hFU4in9h//az0bD4mE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tC+bEAAAA3AAAAA8AAAAAAAAAAAAAAAAAmAIAAGRycy9k&#10;b3ducmV2LnhtbFBLBQYAAAAABAAEAPUAAACJAwAAAAA=&#10;" path="m515,l,670e" filled="f" strokecolor="#969696" strokeweight="1pt">
                  <v:stroke dashstyle="1 1"/>
                  <v:path arrowok="t" o:connecttype="custom" o:connectlocs="515,0;0,670" o:connectangles="0,0"/>
                </v:shape>
                <v:shape id="Freeform 14" o:spid="_x0000_s1399"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GufcQA&#10;AADcAAAADwAAAGRycy9kb3ducmV2LnhtbESPS0sDQRCE74L/YeiAN9ObqFHWTEIQfBxEMAZybXY6&#10;O0tmepad2Yf/3hEEj0VVfUWtt5N3auAuNkE0LOYFKJYqmEZqDYev5+sHUDGRGHJBWMM3R9huLi/W&#10;VJowyicP+1SrDJFYkgabUlsixsqypzgPLUv2TqHzlLLsajQdjRnuHS6LYoWeGskLllp+slyd973X&#10;4JxDPu4+VuM7Dn1/++pfLC61vppNu0dQiaf0H/5rvxkNN/d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hrn3EAAAA3AAAAA8AAAAAAAAAAAAAAAAAmAIAAGRycy9k&#10;b3ducmV2LnhtbFBLBQYAAAAABAAEAPUAAACJAwAAAAA=&#10;" path="m515,l,670e" filled="f" strokecolor="#969696" strokeweight="1pt">
                  <v:stroke dashstyle="1 1"/>
                  <v:path arrowok="t" o:connecttype="custom" o:connectlocs="515,0;0,670" o:connectangles="0,0"/>
                </v:shape>
                <v:shape id="Freeform 15" o:spid="_x0000_s140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MwCsQA&#10;AADcAAAADwAAAGRycy9kb3ducmV2LnhtbESPS0sDQRCE70L+w9CCN9NrlI2smYQQ8HEQIYngtdlp&#10;dxZnepad2Yf/3hEEj0VVfUVtdrN3auQ+tkE03CwLUCx1MK00Gt7Pj9f3oGIiMeSCsIZvjrDbLi42&#10;VJkwyZHHU2pUhkisSINNqasQY23ZU1yGjiV7n6H3lLLsGzQ9TRnuHa6KokRPreQFSx0fLNdfp8Fr&#10;cM4hf+zfyukVx2G4e/ZPFldaX13O+wdQief0H/5rvxgNt+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zMAr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401"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VkcQA&#10;AADcAAAADwAAAGRycy9kb3ducmV2LnhtbESPS0sDQRCE70L+w9ABb6Y3UZKwZhJCwMdBBGPAa7PT&#10;7izO9Cw7sw//vSMIHouq+oraHSbv1MBdbIJoWC4KUCxVMI3UGi7vDzdbUDGRGHJBWMM3RzjsZ1c7&#10;Kk0Y5Y2Hc6pVhkgsSYNNqS0RY2XZU1yEliV7n6HzlLLsajQdjRnuHa6KYo2eGskLllo+Wa6+zr3X&#10;4JxD/ji+rscXHPr+7sk/WlxpfT2fjvegEk/pP/zXfjYabj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lZHEAAAA3AAAAA8AAAAAAAAAAAAAAAAAmAIAAGRycy9k&#10;b3ducmV2LnhtbFBLBQYAAAAABAAEAPUAAACJAwAAAAA=&#10;" path="m515,l,670e" filled="f" strokecolor="#969696" strokeweight="1pt">
                  <v:stroke dashstyle="1 1"/>
                  <v:path arrowok="t" o:connecttype="custom" o:connectlocs="515,0;0,670" o:connectangles="0,0"/>
                </v:shape>
              </v:group>
              <v:group id="Group 17" o:spid="_x0000_s1402"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HCLxsIAAADcAAAADwAAAGRycy9kb3ducmV2LnhtbERPTYvCMBC9C/sfwizs&#10;TdOuqEvXKCKueBDBuiDehmZsi82kNLGt/94cBI+P9z1f9qYSLTWutKwgHkUgiDOrS84V/J/+hj8g&#10;nEfWWFkmBQ9ysFx8DOaYaNvxkdrU5yKEsEtQQeF9nUjpsoIMupGtiQN3tY1BH2CTS91gF8JNJb+j&#10;aCoNlhwaCqxpXVB2S+9GwbbDbjWON+3+dl0/LqfJ4byPSamvz371C8JT79/il3unFYxn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Bwi8bCAAAA3AAAAA8A&#10;AAAAAAAAAAAAAAAAqgIAAGRycy9kb3ducmV2LnhtbFBLBQYAAAAABAAEAPoAAACZAwAAAAA=&#10;">
                <v:shape id="Freeform 18" o:spid="_x0000_s140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keMQA&#10;AADcAAAADwAAAGRycy9kb3ducmV2LnhtbESPX0sDMRDE3wW/Q1jBN7vXKtWeTUspVH0QwSr0dbms&#10;l6PJ5rjk/vjtjSD4OMzMb5j1dvJODdzFJoiG+awAxVIF00it4fPjcPMAKiYSQy4Ia/jmCNvN5cWa&#10;ShNGeefhmGqVIRJL0mBTakvEWFn2FGehZcneV+g8pSy7Gk1HY4Z7h4uiWKKnRvKCpZb3lqvzsfca&#10;nHPIp93bcnzFoe/vnv2TxYXW11fT7hFU4in9h//aL0bD7f0K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spHjEAAAA3AAAAA8AAAAAAAAAAAAAAAAAmAIAAGRycy9k&#10;b3ducmV2LnhtbFBLBQYAAAAABAAEAPUAAACJAwAAAAA=&#10;" path="m515,l,670e" filled="f" strokecolor="#969696" strokeweight="1pt">
                  <v:stroke dashstyle="1 1"/>
                  <v:path arrowok="t" o:connecttype="custom" o:connectlocs="515,0;0,670" o:connectangles="0,0"/>
                </v:shape>
                <v:shape id="Freeform 19" o:spid="_x0000_s1404"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N9wsAA&#10;AADcAAAADwAAAGRycy9kb3ducmV2LnhtbERPS0sDMRC+F/wPYQRv7ay1lLI2XRbBx6EIVsHrsBk3&#10;i8lk2WQf/ntzEDx+fO9jtXinJh5iF0TD7aYAxdIE00mr4eP9cX0AFROJIReENfxwhOp0tTpSacIs&#10;bzxdUqtyiMSSNNiU+hIxNpY9xU3oWTL3FQZPKcOhRTPQnMO9w21R7NFTJ7nBUs8Plpvvy+g1OOeQ&#10;P+vX/XzGaRx3z/7J4lbrm+ulvgeVeEn/4j/3i9Fwd8jz85l8BPD0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wN9wsAAAADcAAAADwAAAAAAAAAAAAAAAACYAgAAZHJzL2Rvd25y&#10;ZXYueG1sUEsFBgAAAAAEAAQA9QAAAIUDAAAAAA==&#10;" path="m515,l,670e" filled="f" strokecolor="#969696" strokeweight="1pt">
                  <v:stroke dashstyle="1 1"/>
                  <v:path arrowok="t" o:connecttype="custom" o:connectlocs="515,0;0,670" o:connectangles="0,0"/>
                </v:shape>
                <v:shape id="Freeform 20" o:spid="_x0000_s1405"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YWcMA&#10;AADcAAAADwAAAGRycy9kb3ducmV2LnhtbESPX0sDMRDE3wW/Q1ihb3avrZRyNi2lUPVBBKvg63LZ&#10;Xo4mm+OS++O3N4Lg4zAzv2G2+8k7NXAXmyAaFvMCFEsVTCO1hs+P0/0GVEwkhlwQ1vDNEfa725st&#10;lSaM8s7DOdUqQySWpMGm1JaIsbLsKc5Dy5K9S+g8pSy7Gk1HY4Z7h8uiWKOnRvKCpZaPlqvrufca&#10;nHPIX4e39fiKQ98/PPsni0utZ3fT4RFU4in9h//aL0bDarOA3zP5CODu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YWcMAAADcAAAADwAAAAAAAAAAAAAAAACYAgAAZHJzL2Rv&#10;d25yZXYueG1sUEsFBgAAAAAEAAQA9QAAAIgDAAAAAA==&#10;" path="m515,l,670e" filled="f" strokecolor="#969696" strokeweight="1pt">
                  <v:stroke dashstyle="1 1"/>
                  <v:path arrowok="t" o:connecttype="custom" o:connectlocs="515,0;0,670" o:connectangles="0,0"/>
                </v:shape>
                <v:shape id="Freeform 21" o:spid="_x0000_s1406"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1GLsMA&#10;AADcAAAADwAAAGRycy9kb3ducmV2LnhtbESPX0sDMRDE34V+h7AF3+yep5RyNi2lUPVBBFvB1+Wy&#10;Xg6TzXHJ/fHbG0HwcZiZ3zDb/eydGrmPbRANt6sCFEsdTCuNhvfL6WYDKiYSQy4Ia/jmCPvd4mpL&#10;lQmTvPF4To3KEIkVabApdRVirC17iqvQsWTvM/SeUpZ9g6anKcO9w7Io1uiplbxgqeOj5frrPHgN&#10;zjnkj8PrenrBcRjun/yjxVLr6+V8eACVeE7/4b/2s9Fwtynh90w+Ar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J1GLsMAAADcAAAADwAAAAAAAAAAAAAAAACYAgAAZHJzL2Rv&#10;d25yZXYueG1sUEsFBgAAAAAEAAQA9QAAAIgDAAAAAA==&#10;" path="m515,l,670e" filled="f" strokecolor="#969696" strokeweight="1pt">
                  <v:stroke dashstyle="1 1"/>
                  <v:path arrowok="t" o:connecttype="custom" o:connectlocs="515,0;0,670" o:connectangles="0,0"/>
                </v:shape>
                <v:shape id="Freeform 22" o:spid="_x0000_s140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HjtcMA&#10;AADcAAAADwAAAGRycy9kb3ducmV2LnhtbESPX0sDMRDE34V+h7BC3+yerZRyNi2loPVBBKvg63LZ&#10;Xo4mm+OS++O3N4Lg4zAzv2G2+8k7NXAXmyAa7hcFKJYqmEZqDZ8fT3cbUDGRGHJBWMM3R9jvZjdb&#10;Kk0Y5Z2Hc6pVhkgsSYNNqS0RY2XZU1yEliV7l9B5Sll2NZqOxgz3DpdFsUZPjeQFSy0fLVfXc+81&#10;OOeQvw5v6/EVh75/OPlni0ut57fT4RFU4in9h//aL0bDarOC3zP5CODu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9Hjtc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40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h7wcMA&#10;AADcAAAADwAAAGRycy9kb3ducmV2LnhtbESPX0sDMRDE34V+h7CCb3bPtpRyNi2loPVBBKvg63LZ&#10;Xo4mm+OS++O3N4Lg4zAzv2G2+8k7NXAXmyAaHuYFKJYqmEZqDZ8fT/cbUDGRGHJBWMM3R9jvZjdb&#10;Kk0Y5Z2Hc6pVhkgsSYNNqS0RY2XZU5yHliV7l9B5Sll2NZqOxgz3DhdFsUZPjeQFSy0fLVfXc+81&#10;OOeQvw5v6/EVh75fnfyzxYXWd7fT4RFU4in9h//aL0bDcrOC3zP5CODu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Dh7wcMAAADcAAAADwAAAAAAAAAAAAAAAACYAgAAZHJzL2Rv&#10;d25yZXYueG1sUEsFBgAAAAAEAAQA9QAAAIgDAAAAAA==&#10;" path="m515,l,670e" filled="f" strokecolor="#969696" strokeweight="1pt">
                  <v:stroke dashstyle="1 1"/>
                  <v:path arrowok="t" o:connecttype="custom" o:connectlocs="515,0;0,670" o:connectangles="0,0"/>
                </v:shape>
              </v:group>
              <v:shape id="Freeform 24" o:spid="_x0000_s1409"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TeWsQA&#10;AADcAAAADwAAAGRycy9kb3ducmV2LnhtbESPX0sDMRDE34V+h7AF3+yeVUu5Ni2lUPVBBKvg63LZ&#10;Xg6TzXHJ/fHbG0HwcZiZ3zDb/eSdGriLTRANt4sCFEsVTCO1ho/3080aVEwkhlwQ1vDNEfa72dWW&#10;ShNGeePhnGqVIRJL0mBTakvEWFn2FBehZcneJXSeUpZdjaajMcO9w2VRrNBTI3nBUstHy9XXufca&#10;nHPIn4fX1fiCQ9/fP/lHi0utr+fTYQMq8ZT+w3/tZ6Phbv0Av2fyEcDd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903lrEAAAA3AAAAA8AAAAAAAAAAAAAAAAAmAIAAGRycy9k&#10;b3ducmV2LnhtbFBLBQYAAAAABAAEAPUAAACJAwAAAAA=&#10;" path="m515,l,670e" filled="f" strokecolor="#969696" strokeweight="1pt">
                <v:stroke dashstyle="1 1"/>
                <v:path arrowok="t" o:connecttype="custom" o:connectlocs="515,0;0,670" o:connectangles="0,0"/>
              </v:shape>
              <v:shape id="Freeform 25" o:spid="_x0000_s1410"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ZALcMA&#10;AADcAAAADwAAAGRycy9kb3ducmV2LnhtbESPX0sDMRDE34V+h7AF3+yeVY5yNi2lUPVBBFvB1+Wy&#10;Xg6TzXHJ/fHbG0HwcZiZ3zDb/eydGrmPbRANt6sCFEsdTCuNhvfL6WYDKiYSQy4Ia/jmCPvd4mpL&#10;lQmTvPF4To3KEIkVabApdRVirC17iqvQsWTvM/SeUpZ9g6anKcO9w3VRlOiplbxgqeOj5frrPHgN&#10;zjnkj8NrOb3gOAz3T/7R4lrr6+V8eACVeE7/4b/2s9Fwtynh90w+Ar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6ZALcMAAADcAAAADwAAAAAAAAAAAAAAAACYAgAAZHJzL2Rv&#10;d25yZXYueG1sUEsFBgAAAAAEAAQA9QAAAIgDAAAAAA==&#10;" path="m515,l,670e" filled="f" strokecolor="#969696" strokeweight="1pt">
                <v:stroke dashstyle="1 1"/>
                <v:path arrowok="t" o:connecttype="custom" o:connectlocs="515,0;0,670" o:connectangles="0,0"/>
              </v:shape>
              <v:shape id="Freeform 26" o:spid="_x0000_s1411"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rltsQA&#10;AADcAAAADwAAAGRycy9kb3ducmV2LnhtbESPS0sDQRCE74L/YWghN9NrIknYZBKC4OMgQqKQa7PT&#10;7izO9Cw7sw//vSMIHouq+oraHSbv1MBdbIJouJsXoFiqYBqpNXy8P95uQMVEYsgFYQ3fHOGwv77a&#10;UWnCKCcezqlWGSKxJA02pbZEjJVlT3EeWpbsfYbOU8qyq9F0NGa4d7goihV6aiQvWGr5wXL1de69&#10;Bucc8uX4thpfcej7+2f/ZHGh9exmOm5BJZ7Sf/iv/WI0LDdr+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q5bbEAAAA3AAAAA8AAAAAAAAAAAAAAAAAmAIAAGRycy9k&#10;b3ducmV2LnhtbFBLBQYAAAAABAAEAPUAAACJAwAAAAA=&#10;" path="m515,l,670e" filled="f" strokecolor="#969696" strokeweight="1pt">
                <v:stroke dashstyle="1 1"/>
                <v:path arrowok="t" o:connecttype="custom" o:connectlocs="515,0;0,670" o:connectangles="0,0"/>
              </v:shape>
              <v:shape id="Freeform 27" o:spid="_x0000_s1412"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VxxMAA&#10;AADcAAAADwAAAGRycy9kb3ducmV2LnhtbERPS0sDMRC+F/wPYQRv7ay1lLI2XRbBx6EIVsHrsBk3&#10;i8lk2WQf/ntzEDx+fO9jtXinJh5iF0TD7aYAxdIE00mr4eP9cX0AFROJIReENfxwhOp0tTpSacIs&#10;bzxdUqtyiMSSNNiU+hIxNpY9xU3oWTL3FQZPKcOhRTPQnMO9w21R7NFTJ7nBUs8Plpvvy+g1OOeQ&#10;P+vX/XzGaRx3z/7J4lbrm+ulvgeVeEn/4j/3i9Fwd8hr85l8BPD0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XVxxMAAAADcAAAADwAAAAAAAAAAAAAAAACYAgAAZHJzL2Rvd25y&#10;ZXYueG1sUEsFBgAAAAAEAAQA9QAAAIUDAAAAAA==&#10;" path="m515,l,670e" filled="f" strokecolor="#969696" strokeweight="1pt">
                <v:stroke dashstyle="1 1"/>
                <v:path arrowok="t" o:connecttype="custom" o:connectlocs="515,0;0,670" o:connectangles="0,0"/>
              </v:shape>
              <v:shape id="Freeform 28" o:spid="_x0000_s1413"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m5hsQA&#10;AADcAAAADwAAAGRycy9kb3ducmV2LnhtbESPT2sCMRTE74LfITyhN026haJbo5RC0UsL/qnn5+Z1&#10;d+nmZUniuvvtG0HwOMzMb5jlureN6MiH2rGG55kCQVw4U3Op4Xj4nM5BhIhssHFMGgYKsF6NR0vM&#10;jbvyjrp9LEWCcMhRQxVjm0sZiooshplriZP367zFmKQvpfF4TXDbyEypV2mx5rRQYUsfFRV/+4vV&#10;cM6+h7Pyp5/N4Dv7FfC0KVWm9dOkf38DEamPj/C9vTUaXuYLuJ1JR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0puYbEAAAA3AAAAA8AAAAAAAAAAAAAAAAAmAIAAGRycy9k&#10;b3ducmV2LnhtbFBLBQYAAAAABAAEAPUAAACJAwAAAAA=&#10;" path="m364,l,451e" filled="f" strokecolor="#969696" strokeweight="1pt">
                <v:stroke dashstyle="1 1"/>
                <v:path arrowok="t" o:connecttype="custom" o:connectlocs="364,0;0,451" o:connectangles="0,0"/>
              </v:shape>
              <v:group id="Group 29" o:spid="_x0000_s1414"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gphOsIAAADcAAAADwAAAGRycy9kb3ducmV2LnhtbERPTYvCMBC9C/sfwizs&#10;TdOuKG7XKCKueBDBuiDehmZsi82kNLGt/94cBI+P9z1f9qYSLTWutKwgHkUgiDOrS84V/J/+hjMQ&#10;ziNrrCyTggc5WC4+BnNMtO34SG3qcxFC2CWooPC+TqR0WUEG3cjWxIG72sagD7DJpW6wC+Gmkt9R&#10;NJUGSw4NBda0Lii7pXejYNthtxrHm3Z/u64fl9PkcN7HpNTXZ7/6BeGp92/xy73TCsY/YX4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4KYTrCAAAA3AAAAA8A&#10;AAAAAAAAAAAAAAAAqgIAAGRycy9kb3ducmV2LnhtbFBLBQYAAAAABAAEAPoAAACZAwAAAAA=&#10;">
                <v:shape id="Freeform 30" o:spid="_x0000_s1415"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ZOhMQA&#10;AADcAAAADwAAAGRycy9kb3ducmV2LnhtbESPS0sDQRCE74L/YWghN9ObREKyZhKC4OMgQqKQa7PT&#10;7izO9Cw7sw//vSMIHouq+oraHSbv1MBdbIJoWMwLUCxVMI3UGj7eH283oGIiMeSCsIZvjnDYX1/t&#10;qDRhlBMP51SrDJFYkgabUlsixsqypzgPLUv2PkPnKWXZ1Wg6GjPcO1wWxRo9NZIXLLX8YLn6Ovde&#10;g3MO+XJ8W4+vOPT93bN/srjUenYzHe9BJZ7Sf/iv/WI0rLYL+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WToTEAAAA3AAAAA8AAAAAAAAAAAAAAAAAmAIAAGRycy9k&#10;b3ducmV2LnhtbFBLBQYAAAAABAAEAPUAAACJAwAAAAA=&#10;" path="m515,l,670e" filled="f" strokecolor="#969696" strokeweight="1pt">
                  <v:stroke dashstyle="1 1"/>
                  <v:path arrowok="t" o:connecttype="custom" o:connectlocs="515,0;0,670" o:connectangles="0,0"/>
                </v:shape>
                <v:shape id="Freeform 31" o:spid="_x0000_s1416"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32" o:spid="_x0000_s1417"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33" o:spid="_x0000_s141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34" o:spid="_x0000_s141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35" o:spid="_x0000_s1420"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group>
              <v:group id="Group 36" o:spid="_x0000_s1421"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eP5TsUAAADcAAAADwAAAGRycy9kb3ducmV2LnhtbESPQWvCQBSE7wX/w/IE&#10;b7qJYrXRVURUPEihWii9PbLPJJh9G7JrEv+9WxB6HGbmG2a57kwpGqpdYVlBPIpAEKdWF5wp+L7s&#10;h3MQziNrLC2Tggc5WK96b0tMtG35i5qzz0SAsEtQQe59lUjp0pwMupGtiIN3tbVBH2SdSV1jG+Cm&#10;lOMoepcGCw4LOVa0zSm9ne9GwaHFdjOJd83pdt0+fi/Tz59TTEoN+t1mAcJT5//Dr/ZRK5h8zO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Hj+U7FAAAA3AAA&#10;AA8AAAAAAAAAAAAAAAAAqgIAAGRycy9kb3ducmV2LnhtbFBLBQYAAAAABAAEAPoAAACcAwAAAAA=&#10;">
                <v:shape id="Freeform 37" o:spid="_x0000_s1422"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znGcEA&#10;AADcAAAADwAAAGRycy9kb3ducmV2LnhtbERPS0sDMRC+C/6HMII3O2srpa5NSxGsHkqhVfA6bMbN&#10;YjJZNtmH/94cCj1+fO/1dvJODdzFJoiGx1kBiqUKppFaw9fn28MKVEwkhlwQ1vDHEbab25s1lSaM&#10;cuLhnGqVQySWpMGm1JaIsbLsKc5Cy5K5n9B5Shl2NZqOxhzuHc6LYomeGskNllp+tVz9nnuvwTmH&#10;/L07LscDDn3/9O73Fuda399NuxdQiad0FV/cH0bD4jmvzWfyEcD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Ss5xnBAAAA3AAAAA8AAAAAAAAAAAAAAAAAmAIAAGRycy9kb3du&#10;cmV2LnhtbFBLBQYAAAAABAAEAPUAAACGAwAAAAA=&#10;" path="m515,l,670e" filled="f" strokecolor="#969696" strokeweight="1pt">
                  <v:stroke dashstyle="1 1"/>
                  <v:path arrowok="t" o:connecttype="custom" o:connectlocs="515,0;0,670" o:connectangles="0,0"/>
                </v:shape>
                <v:shape id="Freeform 38" o:spid="_x0000_s142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39" o:spid="_x0000_s1424"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40" o:spid="_x0000_s1425"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41" o:spid="_x0000_s142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42" o:spid="_x0000_s1427"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group>
            </v:group>
          </v:group>
        </w:pict>
      </w:r>
      <w:r>
        <w:rPr>
          <w:rFonts w:ascii="Nurhan Uz" w:hAnsi="Nurhan Uz"/>
          <w:sz w:val="72"/>
        </w:rPr>
        <w:t xml:space="preserve">e e e e e                         </w:t>
      </w:r>
    </w:p>
    <w:p w:rsidR="00E82B41" w:rsidRPr="006211D9" w:rsidRDefault="00E82B41" w:rsidP="006211D9">
      <w:pPr>
        <w:rPr>
          <w:rFonts w:ascii="Nurhan Uz" w:hAnsi="Nurhan Uz"/>
          <w:sz w:val="72"/>
        </w:rPr>
      </w:pPr>
      <w:r>
        <w:rPr>
          <w:noProof/>
          <w:lang w:eastAsia="tr-TR"/>
        </w:rPr>
        <w:pict>
          <v:group id="Grup 404" o:spid="_x0000_s1428" style="position:absolute;margin-left:-6.85pt;margin-top:9.35pt;width:543.75pt;height:47.1pt;z-index:251663872" coordorigin="1080,7020"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">
            <v:shape id="Freeform 4" o:spid="_x0000_s1429" style="position:absolute;left:1122;top:7020;width:142;height:197;visibility:visible;mso-wrap-style:square;v-text-anchor:top" coordsize="142,1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a1VcMA&#10;AADcAAAADwAAAGRycy9kb3ducmV2LnhtbESPT4vCMBTE78J+h/AWvGmqq0WqUUQQ9iJY/9yfzbMt&#10;Ni/dJKvdb78RBI/DzPyGWaw604g7OV9bVjAaJiCIC6trLhWcjtvBDIQPyBoby6Tgjzyslh+9BWba&#10;Pjin+yGUIkLYZ6igCqHNpPRFRQb90LbE0btaZzBE6UqpHT4i3DRynCSpNFhzXKiwpU1Fxe3waxTs&#10;Nmt52X9Znafn7a0Yp7n7cblS/c9uPQcRqAvv8Kv9rRVMkik8z8Qj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7a1VcMAAADcAAAADwAAAAAAAAAAAAAAAACYAgAAZHJzL2Rv&#10;d25yZXYueG1sUEsFBgAAAAAEAAQA9QAAAIgDAAAAAA==&#10;" path="m142,l,197e" filled="f" strokecolor="#969696" strokeweight="1pt">
              <v:stroke dashstyle="1 1"/>
              <v:path arrowok="t" o:connecttype="custom" o:connectlocs="142,0;0,197" o:connectangles="0,0"/>
            </v:shape>
            <v:group id="Group 5" o:spid="_x0000_s1430" style="position:absolute;left:1080;top:7020;width:10286;height:704" coordorigin="1054,7115" coordsize="10286,7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YPBDfFAAAA3AAA&#10;AA8AAAAAAAAAAAAAAAAAqgIAAGRycy9kb3ducmV2LnhtbFBLBQYAAAAABAAEAPoAAACcAwAAAAA=&#10;">
              <v:group id="Group 6" o:spid="_x0000_s1431"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pQ6GsxgAAANwA&#10;AAAPAAAAAAAAAAAAAAAAAKoCAABkcnMvZG93bnJldi54bWxQSwUGAAAAAAQABAD6AAAAnQMAAAAA&#10;">
                <v:rect id="Rectangle 7" o:spid="_x0000_s1432"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h/GMMA&#10;AADcAAAADwAAAGRycy9kb3ducmV2LnhtbERPz2vCMBS+D/Y/hDfwtqarMqRrlDEc6MHB2u2w26N5&#10;ttXmpSSx1v9+OQgeP77fxXoyvRjJ+c6ygpckBUFcW91xo+Cn+nxegvABWWNvmRRcycN69fhQYK7t&#10;hb9pLEMjYgj7HBW0IQy5lL5uyaBP7EAcuYN1BkOErpHa4SWGm15mafoqDXYcG1oc6KOl+lSejYLf&#10;zd/4dcy6bDfWO1dt9vPraWClZk/T+xuIQFO4i2/urVawSOPaeCYeAb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ch/GMMAAADcAAAADwAAAAAAAAAAAAAAAACYAgAAZHJzL2Rv&#10;d25yZXYueG1sUEsFBgAAAAAEAAQA9QAAAIgDAAAAAA==&#10;" filled="f" strokecolor="#009dc7" strokeweight=".21847mm">
                  <v:path arrowok="t"/>
                </v:rect>
                <v:rect id="Rectangle 8" o:spid="_x0000_s1433"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Tag8UA&#10;AADcAAAADwAAAGRycy9kb3ducmV2LnhtbESPQWvCQBSE74X+h+UVvOmmsUiNrlJEQQ8Kaj14e2Rf&#10;k9Ts27C7xvjvu4LQ4zAz3zDTeWdq0ZLzlWUF74MEBHFudcWFgu/jqv8JwgdkjbVlUnAnD/PZ68sU&#10;M21vvKf2EAoRIewzVFCG0GRS+rwkg35gG+Lo/VhnMETpCqkd3iLc1DJNkpE0WHFcKLGhRUn55XA1&#10;Ck7Lc7v7Tat00+Ybd1xuh/dLw0r13rqvCYhAXfgPP9trreAjGcPjTDwCcv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NqDxQAAANwAAAAPAAAAAAAAAAAAAAAAAJgCAABkcnMv&#10;ZG93bnJldi54bWxQSwUGAAAAAAQABAD1AAAAigMAAAAA&#10;" filled="f" strokecolor="#009dc7" strokeweight=".21847mm">
                  <v:path arrowok="t"/>
                </v:rect>
                <v:rect id="Rectangle 9" o:spid="_x0000_s1434"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flw8MA&#10;AADcAAAADwAAAGRycy9kb3ducmV2LnhtbERPz2vCMBS+D/wfwhN2m2m7MUY1ikiFedhgOg/eHs2z&#10;rW1eSpK19b9fDoMdP77fq81kOjGQ841lBekiAUFcWt1wpeD7tH96A+EDssbOMim4k4fNevawwlzb&#10;kb9oOIZKxBD2OSqoQ+hzKX1Zk0G/sD1x5K7WGQwRukpqh2MMN53MkuRVGmw4NtTY066msj3+GAXn&#10;4jJ83rImOwzlwZ2Kj+d727NSj/NpuwQRaAr/4j/3u1bwksb58Uw8An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flw8MAAADcAAAADwAAAAAAAAAAAAAAAACYAgAAZHJzL2Rv&#10;d25yZXYueG1sUEsFBgAAAAAEAAQA9QAAAIgDAAAAAA==&#10;" filled="f" strokecolor="#009dc7" strokeweight=".21847mm">
                  <v:path arrowok="t"/>
                </v:rect>
              </v:group>
              <v:group id="Group 10" o:spid="_x0000_s1435"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w/Cp7FAAAA3AAA&#10;AA8AAAAAAAAAAAAAAAAAqgIAAGRycy9kb3ducmV2LnhtbFBLBQYAAAAABAAEAPoAAACcAwAAAAA=&#10;">
                <v:shape id="Freeform 11" o:spid="_x0000_s1436"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12" o:spid="_x0000_s1437"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13" o:spid="_x0000_s143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14" o:spid="_x0000_s1439"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15" o:spid="_x0000_s144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shape id="Freeform 16" o:spid="_x0000_s1441"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q9VMMA&#10;AADcAAAADwAAAGRycy9kb3ducmV2LnhtbESPX0sDMRDE34V+h7BC3+xeS6l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Eq9VMMAAADcAAAADwAAAAAAAAAAAAAAAACYAgAAZHJzL2Rv&#10;d25yZXYueG1sUEsFBgAAAAAEAAQA9QAAAIgDAAAAAA==&#10;" path="m515,l,670e" filled="f" strokecolor="#969696" strokeweight="1pt">
                  <v:stroke dashstyle="1 1"/>
                  <v:path arrowok="t" o:connecttype="custom" o:connectlocs="515,0;0,670" o:connectangles="0,0"/>
                </v:shape>
              </v:group>
              <v:group id="Group 17" o:spid="_x0000_s1442"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QWjA8MAAADcAAAADwAAAGRycy9kb3ducmV2LnhtbERPy2rCQBTdF/yH4Qru&#10;mklqWyQ6ioS2dCEFTUHcXTLXJJi5EzLTPP6+sxBcHs57sxtNI3rqXG1ZQRLFIIgLq2suFfzmn88r&#10;EM4ja2wsk4KJHOy2s6cNptoOfKT+5EsRQtilqKDyvk2ldEVFBl1kW+LAXW1n0AfYlVJ3OIRw08iX&#10;OH6XBmsODRW2lFVU3E5/RsHXgMN+mXz0h9s1my7528/5kJBSi/m4X4PwNPqH+O7+1gpek7A2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dBaMDwwAAANwAAAAP&#10;AAAAAAAAAAAAAAAAAKoCAABkcnMvZG93bnJldi54bWxQSwUGAAAAAAQABAD6AAAAmgMAAAAA&#10;">
                <v:shape id="Freeform 18" o:spid="_x0000_s144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444"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20" o:spid="_x0000_s1445"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21" o:spid="_x0000_s1446"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22" o:spid="_x0000_s144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shape id="Freeform 23" o:spid="_x0000_s144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TpnsMA&#10;AADcAAAADwAAAGRycy9kb3ducmV2LnhtbESPX0sDMRDE3wW/Q1ihb3bP4yhyNi1FaPVBBKvg63JZ&#10;L4fJ5rjk/vTbG0HwcZiZ3zDb/eKdmniIXRANd+sCFEsTTCetho/34+09qJhIDLkgrOHCEfa766st&#10;1SbM8sbTObUqQyTWpMGm1NeIsbHsKa5Dz5K9rzB4SlkOLZqB5gz3Dsui2KCnTvKCpZ4fLTff59Fr&#10;cM4hfx5eN/MLTuNYPfmTxVLr1c1yeACVeEn/4b/2s9FQlRX8nslHA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vTpnsMAAADcAAAADwAAAAAAAAAAAAAAAACYAgAAZHJzL2Rv&#10;d25yZXYueG1sUEsFBgAAAAAEAAQA9QAAAIgDAAAAAA==&#10;" path="m515,l,670e" filled="f" strokecolor="#969696" strokeweight="1pt">
                  <v:stroke dashstyle="1 1"/>
                  <v:path arrowok="t" o:connecttype="custom" o:connectlocs="515,0;0,670" o:connectangles="0,0"/>
                </v:shape>
              </v:group>
              <v:shape id="Freeform 24" o:spid="_x0000_s1449"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hMBcQA&#10;AADcAAAADwAAAGRycy9kb3ducmV2LnhtbESPS2vDMBCE74X8B7GB3pp1TBq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4TAXEAAAA3AAAAA8AAAAAAAAAAAAAAAAAmAIAAGRycy9k&#10;b3ducmV2LnhtbFBLBQYAAAAABAAEAPUAAACJAwAAAAA=&#10;" path="m515,l,670e" filled="f" strokecolor="#969696" strokeweight="1pt">
                <v:stroke dashstyle="1 1"/>
                <v:path arrowok="t" o:connecttype="custom" o:connectlocs="515,0;0,670" o:connectangles="0,0"/>
              </v:shape>
              <v:shape id="Freeform 25" o:spid="_x0000_s1450"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rScsMA&#10;AADcAAAADwAAAGRycy9kb3ducmV2LnhtbESPX0sDMRDE3wW/Q1ihb3bPoxxyNi1FaPVBBKvg63JZ&#10;L4fJ5rjk/vTbG0HwcZiZ3zDb/eKdmniIXRANd+sCFEsTTCetho/34+09qJhIDLkgrOHCEfa766st&#10;1SbM8sbTObUqQyTWpMGm1NeIsbHsKa5Dz5K9rzB4SlkOLZqB5gz3DsuiqNBTJ3nBUs+Plpvv8+g1&#10;OOeQPw+v1fyC0zhunvzJYqn16mY5PIBKvKT/8F/72WjYlBX8nslHA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rScsMAAADcAAAADwAAAAAAAAAAAAAAAACYAgAAZHJzL2Rv&#10;d25yZXYueG1sUEsFBgAAAAAEAAQA9QAAAIgDAAAAAA==&#10;" path="m515,l,670e" filled="f" strokecolor="#969696" strokeweight="1pt">
                <v:stroke dashstyle="1 1"/>
                <v:path arrowok="t" o:connecttype="custom" o:connectlocs="515,0;0,670" o:connectangles="0,0"/>
              </v:shape>
              <v:shape id="Freeform 26" o:spid="_x0000_s1451"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Z36cQA&#10;AADcAAAADwAAAGRycy9kb3ducmV2LnhtbESPS2vDMBCE74X8B7GB3pp1TEiL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md+nEAAAA3AAAAA8AAAAAAAAAAAAAAAAAmAIAAGRycy9k&#10;b3ducmV2LnhtbFBLBQYAAAAABAAEAPUAAACJAwAAAAA=&#10;" path="m515,l,670e" filled="f" strokecolor="#969696" strokeweight="1pt">
                <v:stroke dashstyle="1 1"/>
                <v:path arrowok="t" o:connecttype="custom" o:connectlocs="515,0;0,670" o:connectangles="0,0"/>
              </v:shape>
              <v:shape id="Freeform 27" o:spid="_x0000_s1452"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njm8AA&#10;AADcAAAADwAAAGRycy9kb3ducmV2LnhtbERPS0sDMRC+C/0PYQre7GyXUmRtWkqh6kEEW8HrsBk3&#10;S5PJssk+/PfmIHj8+N67w+ydGrmPbRAN61UBiqUOppVGw+f1/PAIKiYSQy4Ia/jhCIf94m5HlQmT&#10;fPB4SY3KIRIr0mBT6irEWFv2FFehY8ncd+g9pQz7Bk1PUw73Dsui2KKnVnKDpY5PluvbZfAanHPI&#10;X8f37fSG4zBsXvyzxVLr++V8fAKVeE7/4j/3q9GwKfPa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7njm8AAAADcAAAADwAAAAAAAAAAAAAAAACYAgAAZHJzL2Rvd25y&#10;ZXYueG1sUEsFBgAAAAAEAAQA9QAAAIUDAAAAAA==&#10;" path="m515,l,670e" filled="f" strokecolor="#969696" strokeweight="1pt">
                <v:stroke dashstyle="1 1"/>
                <v:path arrowok="t" o:connecttype="custom" o:connectlocs="515,0;0,670" o:connectangles="0,0"/>
              </v:shape>
              <v:shape id="Freeform 28" o:spid="_x0000_s1453"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r2cMA&#10;AADcAAAADwAAAGRycy9kb3ducmV2LnhtbESPQWsCMRSE7wX/Q3hCbzVxKdJujSKC2EsFbev5uXnd&#10;Xdy8LElcd/+9EYQeh5n5hpkve9uIjnyoHWuYThQI4sKZmksNP9+blzcQISIbbByThoECLBejpznm&#10;xl15T90hliJBOOSooYqxzaUMRUUWw8S1xMn7c95iTNKX0ni8JrhtZKbUTFqsOS1U2NK6ouJ8uFgN&#10;p2w3nJQ//m4H39mvgMdtqTKtn8f96gNEpD7+hx/tT6PhNXuH+5l0BO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Ur2cMAAADcAAAADwAAAAAAAAAAAAAAAACYAgAAZHJzL2Rv&#10;d25yZXYueG1sUEsFBgAAAAAEAAQA9QAAAIgDAAAAAA==&#10;" path="m364,l,451e" filled="f" strokecolor="#969696" strokeweight="1pt">
                <v:stroke dashstyle="1 1"/>
                <v:path arrowok="t" o:connecttype="custom" o:connectlocs="364,0;0,451" o:connectangles="0,0"/>
              </v:shape>
              <v:group id="Group 29" o:spid="_x0000_s1454"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jG82XCAAAA3AAAAA8A&#10;AAAAAAAAAAAAAAAAqgIAAGRycy9kb3ducmV2LnhtbFBLBQYAAAAABAAEAPoAAACZAwAAAAA=&#10;">
                <v:shape id="Freeform 30" o:spid="_x0000_s1455"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rc28MA&#10;AADcAAAADwAAAGRycy9kb3ducmV2LnhtbESPS0sDQRCE70L+w9CCN9ObB0E2mYQQ0HgQwSh4bXY6&#10;O4szPcvO7MN/7wiCx6KqvqJ2h8k7NXAXmyAaFvMCFEsVTCO1ho/3x/sHUDGRGHJBWMM3RzjsZzc7&#10;Kk0Y5Y2HS6pVhkgsSYNNqS0RY2XZU5yHliV719B5Sll2NZqOxgz3DpdFsUFPjeQFSy2fLFdfl95r&#10;cM4hfx5fN+MLDn2/Pvsni0ut726n4xZU4in9h//az0bDerW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1rc2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456"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hCrMQA&#10;AADcAAAADwAAAGRycy9kb3ducmV2LnhtbESPS2vDMBCE74X8B7GB3pp13BCKGyWEQB+HUmhS6HWx&#10;tpaptDKW/Oi/rwqFHoeZ+YbZHWbv1Mh9bINoWK8KUCx1MK00Gt4vDzd3oGIiMeSCsIZvjnDYL652&#10;VJkwyRuP59SoDJFYkQabUlchxtqyp7gKHUv2PkPvKWXZN2h6mjLcOyyLYoueWskLljo+Wa6/zoPX&#10;4JxD/ji+bqcXHIdh8+QfLZZaXy/n4z2oxHP6D/+1n42GzW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IQqzEAAAA3AAAAA8AAAAAAAAAAAAAAAAAmAIAAGRycy9k&#10;b3ducmV2LnhtbFBLBQYAAAAABAAEAPUAAACJAwAAAAA=&#10;" path="m515,l,670e" filled="f" strokecolor="#969696" strokeweight="1pt">
                  <v:stroke dashstyle="1 1"/>
                  <v:path arrowok="t" o:connecttype="custom" o:connectlocs="515,0;0,670" o:connectangles="0,0"/>
                </v:shape>
                <v:shape id="Freeform 32" o:spid="_x0000_s1457"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TnN8MA&#10;AADcAAAADwAAAGRycy9kb3ducmV2LnhtbESPX0sDMRDE34V+h7AF3+yebSlybVpKoeqDCFbB1+Wy&#10;vRwmm+OS++O3N4Lg4zAzv2F2h8k7NXAXmyAa7hcFKJYqmEZqDR/v57sHUDGRGHJBWMM3RzjsZzc7&#10;Kk0Y5Y2HS6pVhkgsSYNNqS0RY2XZU1yEliV719B5Sll2NZqOxgz3DpdFsUFPjeQFSy2fLFdfl95r&#10;cM4hfx5fN+MLDn2/fvKPFpda386n4xZU4in9h//az0bDerW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MTnN8MAAADcAAAADwAAAAAAAAAAAAAAAACYAgAAZHJzL2Rv&#10;d25yZXYueG1sUEsFBgAAAAAEAAQA9QAAAIgDAAAAAA==&#10;" path="m515,l,670e" filled="f" strokecolor="#969696" strokeweight="1pt">
                  <v:stroke dashstyle="1 1"/>
                  <v:path arrowok="t" o:connecttype="custom" o:connectlocs="515,0;0,670" o:connectangles="0,0"/>
                </v:shape>
                <v:shape id="Freeform 33" o:spid="_x0000_s145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1/Q8QA&#10;AADcAAAADwAAAGRycy9kb3ducmV2LnhtbESPS2vDMBCE74X8B7GB3pp1UhOKGyWEQB+HUmhS6HWx&#10;tpaptDKW/Oi/rwqFHoeZ+YbZHWbv1Mh9bINoWK8KUCx1MK00Gt4vDzd3oGIiMeSCsIZvjnDYL652&#10;VJkwyRuP59SoDJFYkQabUlchxtqyp7gKHUv2PkPvKWXZN2h6mjLcO9wUxRY9tZIXLHV8slx/nQev&#10;wTmH/HF83U4vOA5D+eQfLW60vl7Ox3tQief0H/5rPxsN5W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tf0PEAAAA3AAAAA8AAAAAAAAAAAAAAAAAmAIAAGRycy9k&#10;b3ducmV2LnhtbFBLBQYAAAAABAAEAPUAAACJAwAAAAA=&#10;" path="m515,l,670e" filled="f" strokecolor="#969696" strokeweight="1pt">
                  <v:stroke dashstyle="1 1"/>
                  <v:path arrowok="t" o:connecttype="custom" o:connectlocs="515,0;0,670" o:connectangles="0,0"/>
                </v:shape>
                <v:shape id="Freeform 34" o:spid="_x0000_s145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Ha2MQA&#10;AADcAAAADwAAAGRycy9kb3ducmV2LnhtbESPS0sDQRCE70L+w9ABb6Y3MYawZhJCwMdBBGPAa7PT&#10;7izO9Cw7sw//vSMIHouq+oraHSbv1MBdbIJoWC4KUCxVMI3UGi7vDzdbUDGRGHJBWMM3RzjsZ1c7&#10;Kk0Y5Y2Hc6pVhkgsSYNNqS0RY2XZU1yEliV7n6HzlLLsajQdjRnuHa6KYoOeGskLllo+Wa6+zr3X&#10;4JxD/ji+bsYXHPp+/eQfLa60vp5Px3tQiaf0H/5rPxsN69s7+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xh2tjEAAAA3AAAAA8AAAAAAAAAAAAAAAAAmAIAAGRycy9k&#10;b3ducmV2LnhtbFBLBQYAAAAABAAEAPUAAACJAwAAAAA=&#10;" path="m515,l,670e" filled="f" strokecolor="#969696" strokeweight="1pt">
                  <v:stroke dashstyle="1 1"/>
                  <v:path arrowok="t" o:connecttype="custom" o:connectlocs="515,0;0,670" o:connectangles="0,0"/>
                </v:shape>
                <v:shape id="Freeform 35" o:spid="_x0000_s1460"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Er8QA&#10;AADcAAAADwAAAGRycy9kb3ducmV2LnhtbESPS2vDMBCE74X8B7GB3pp10mCKGyWEQB+HUmhS6HWx&#10;tpaptDKW/Oi/rwqFHoeZ+YbZHWbv1Mh9bINoWK8KUCx1MK00Gt4vDzd3oGIiMeSCsIZvjnDYL652&#10;VJkwyRuP59SoDJFYkQabUlchxtqyp7gKHUv2PkPvKWXZN2h6mjLcO9wURYmeWskLljo+Wa6/zoPX&#10;4JxD/ji+ltMLjsOwffKPFjdaXy/n4z2oxHP6D/+1n42G7W0J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zRK/EAAAA3AAAAA8AAAAAAAAAAAAAAAAAmAIAAGRycy9k&#10;b3ducmV2LnhtbFBLBQYAAAAABAAEAPUAAACJAwAAAAA=&#10;" path="m515,l,670e" filled="f" strokecolor="#969696" strokeweight="1pt">
                  <v:stroke dashstyle="1 1"/>
                  <v:path arrowok="t" o:connecttype="custom" o:connectlocs="515,0;0,670" o:connectangles="0,0"/>
                </v:shape>
              </v:group>
              <v:group id="Group 36" o:spid="_x0000_s1461"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y9rEcUAAADcAAAADwAAAGRycy9kb3ducmV2LnhtbESPQWvCQBSE7wX/w/IE&#10;b7qJWi3RVURUPEihWii9PbLPJJh9G7JrEv+9WxB6HGbmG2a57kwpGqpdYVlBPIpAEKdWF5wp+L7s&#10;hx8gnEfWWFomBQ9ysF713paYaNvyFzVnn4kAYZeggtz7KpHSpTkZdCNbEQfvamuDPsg6k7rGNsBN&#10;KcdRNJMGCw4LOVa0zSm9ne9GwaHFdjOJd83pdt0+fi/vnz+nmJQa9LvNAoSnzv+HX+2jVjCdzOH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cvaxHFAAAA3AAA&#10;AA8AAAAAAAAAAAAAAAAAqgIAAGRycy9kb3ducmV2LnhtbFBLBQYAAAAABAAEAPoAAACcAwAAAAA=&#10;">
                <v:shape id="Freeform 37" o:spid="_x0000_s1462"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B1RsAA&#10;AADcAAAADwAAAGRycy9kb3ducmV2LnhtbERPS2sCMRC+F/ofwhR6q7NakbIaRQp9HIqgLfQ6bMbN&#10;YjJZNtlH/31zEDx+fO/NbvJODdzFJoiG+awAxVIF00it4ef77ekFVEwkhlwQ1vDHEXbb+7sNlSaM&#10;cuThlGqVQySWpMGm1JaIsbLsKc5Cy5K5c+g8pQy7Gk1HYw73DhdFsUJPjeQGSy2/Wq4up95rcM4h&#10;/+4Pq/ELh75ffvh3iwutHx+m/RpU4indxFf3p9GwfM5r85l8BHD7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mB1RsAAAADcAAAADwAAAAAAAAAAAAAAAACYAgAAZHJzL2Rvd25y&#10;ZXYueG1sUEsFBgAAAAAEAAQA9QAAAIUDAAAAAA==&#10;" path="m515,l,670e" filled="f" strokecolor="#969696" strokeweight="1pt">
                  <v:stroke dashstyle="1 1"/>
                  <v:path arrowok="t" o:connecttype="custom" o:connectlocs="515,0;0,670" o:connectangles="0,0"/>
                </v:shape>
                <v:shape id="Freeform 38" o:spid="_x0000_s146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zQ3cQA&#10;AADcAAAADwAAAGRycy9kb3ducmV2LnhtbESPX0sDMRDE3wW/Q1jBN7tnW4o9m5ZSaPVBBKvQ1+Wy&#10;Xg6TzXHJ/fHbG0HwcZiZ3zCb3eSdGriLTRAN97MCFEsVTCO1ho/3490DqJhIDLkgrOGbI+y211cb&#10;Kk0Y5Y2Hc6pVhkgsSYNNqS0RY2XZU5yFliV7n6HzlLLsajQdjRnuHc6LYoWeGskLllo+WK6+zr3X&#10;4JxDvuxfV+MLDn2/fPIni3Otb2+m/SOoxFP6D/+1n42G5WIN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0s0N3EAAAA3AAAAA8AAAAAAAAAAAAAAAAAmAIAAGRycy9k&#10;b3ducmV2LnhtbFBLBQYAAAAABAAEAPUAAACJAwAAAAA=&#10;" path="m515,l,670e" filled="f" strokecolor="#969696" strokeweight="1pt">
                  <v:stroke dashstyle="1 1"/>
                  <v:path arrowok="t" o:connecttype="custom" o:connectlocs="515,0;0,670" o:connectangles="0,0"/>
                </v:shape>
                <v:shape id="Freeform 39" o:spid="_x0000_s1464"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AKPcAA&#10;AADcAAAADwAAAGRycy9kb3ducmV2LnhtbERPS0sDMRC+C/0PYQre7GzLUmRtWkqh6kEEW8HrsBk3&#10;S5PJssk+/PfmIHj8+N67w+ydGrmPbRAN61UBiqUOppVGw+f1/PAIKiYSQy4Ia/jhCIf94m5HlQmT&#10;fPB4SY3KIRIr0mBT6irEWFv2FFehY8ncd+g9pQz7Bk1PUw73DjdFsUVPreQGSx2fLNe3y+A1OOeQ&#10;v47v2+kNx2EoX/yzxY3W98v5+AQq8Zz+xX/uV6OhLP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BAKPcAAAADcAAAADwAAAAAAAAAAAAAAAACYAgAAZHJzL2Rvd25y&#10;ZXYueG1sUEsFBgAAAAAEAAQA9QAAAIUDAAAAAA==&#10;" path="m515,l,670e" filled="f" strokecolor="#969696" strokeweight="1pt">
                  <v:stroke dashstyle="1 1"/>
                  <v:path arrowok="t" o:connecttype="custom" o:connectlocs="515,0;0,670" o:connectangles="0,0"/>
                </v:shape>
                <v:shape id="Freeform 40" o:spid="_x0000_s1465"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yvpsMA&#10;AADcAAAADwAAAGRycy9kb3ducmV2LnhtbESPX0sDMRDE34V+h7AF3+xey1HkbFqK0OqDCLaCr8tl&#10;vRwmm+OS++O3N4Lg4zAzv2F2h9k7NXIf2yAa1qsCFEsdTCuNhvfr6e4eVEwkhlwQ1vDNEQ77xc2O&#10;KhMmeePxkhqVIRIr0mBT6irEWFv2FFehY8neZ+g9pSz7Bk1PU4Z7h5ui2KKnVvKCpY4fLddfl8Fr&#10;cM4hfxxft9MLjsNQPvmzxY3Wt8v5+AAq8Zz+w3/tZ6OhLN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1yvpsMAAADcAAAADwAAAAAAAAAAAAAAAACYAgAAZHJzL2Rv&#10;d25yZXYueG1sUEsFBgAAAAAEAAQA9QAAAIgDAAAAAA==&#10;" path="m515,l,670e" filled="f" strokecolor="#969696" strokeweight="1pt">
                  <v:stroke dashstyle="1 1"/>
                  <v:path arrowok="t" o:connecttype="custom" o:connectlocs="515,0;0,670" o:connectangles="0,0"/>
                </v:shape>
                <v:shape id="Freeform 41" o:spid="_x0000_s146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44x0cMA&#10;AADcAAAADwAAAGRycy9kb3ducmV2LnhtbESPX0sDMRDE3wW/Q1ihb3bP4yhyNi1FaPVBBKvg63JZ&#10;L4fJ5rjk/vTbG0HwcZiZ3zDb/eKdmniIXRANd+sCFEsTTCetho/34+09qJhIDLkgrOHCEfa766st&#10;1SbM8sbTObUqQyTWpMGm1NeIsbHsKa5Dz5K9rzB4SlkOLZqB5gz3Dsui2KCnTvKCpZ4fLTff59Fr&#10;cM4hfx5eN/MLTuNYPfmTxVLr1c1yeACVeEn/4b/2s9FQVSX8nslHA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44x0cMAAADcAAAADwAAAAAAAAAAAAAAAACYAgAAZHJzL2Rv&#10;d25yZXYueG1sUEsFBgAAAAAEAAQA9QAAAIgDAAAAAA==&#10;" path="m515,l,670e" filled="f" strokecolor="#969696" strokeweight="1pt">
                  <v:stroke dashstyle="1 1"/>
                  <v:path arrowok="t" o:connecttype="custom" o:connectlocs="515,0;0,670" o:connectangles="0,0"/>
                </v:shape>
                <v:shape id="Freeform 42" o:spid="_x0000_s1467"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KUSsQA&#10;AADcAAAADwAAAGRycy9kb3ducmV2LnhtbESPS2vDMBCE74X8B7GB3pp1UhOKGyWEQB+HUmhS6HWx&#10;tpaptDKW/Oi/rwqFHoeZ+YbZHWbv1Mh9bINoWK8KUCx1MK00Gt4vDzd3oGIiMeSCsIZvjnDYL652&#10;VJkwyRuP59SoDJFYkQabUlchxtqyp7gKHUv2PkPvKWXZN2h6mjLcO9wUxRY9tZIXLHV8slx/nQev&#10;wTmH/HF83U4vOA5D+eQfLW60vl7Ox3tQief0H/5rPxsNZ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ClErEAAAA3AAAAA8AAAAAAAAAAAAAAAAAmAIAAGRycy9k&#10;b3ducmV2LnhtbFBLBQYAAAAABAAEAPUAAACJAwAAAAA=&#10;" path="m515,l,670e" filled="f" strokecolor="#969696" strokeweight="1pt">
                  <v:stroke dashstyle="1 1"/>
                  <v:path arrowok="t" o:connecttype="custom" o:connectlocs="515,0;0,670" o:connectangles="0,0"/>
                </v:shape>
              </v:group>
            </v:group>
          </v:group>
        </w:pict>
      </w:r>
      <w:r>
        <w:rPr>
          <w:rFonts w:ascii="Nurhan Uz" w:hAnsi="Nurhan Uz"/>
          <w:sz w:val="72"/>
        </w:rPr>
        <w:t>e e</w:t>
      </w:r>
    </w:p>
    <w:p w:rsidR="00E82B41" w:rsidRPr="006211D9" w:rsidRDefault="00E82B41" w:rsidP="006211D9">
      <w:pPr>
        <w:rPr>
          <w:sz w:val="20"/>
        </w:rPr>
      </w:pPr>
    </w:p>
    <w:p w:rsidR="00E82B41" w:rsidRPr="00B16DB2" w:rsidRDefault="00E82B41" w:rsidP="00B16DB2">
      <w:pPr>
        <w:jc w:val="center"/>
        <w:rPr>
          <w:rFonts w:ascii="Hand writing Mutlu" w:hAnsi="Hand writing Mutlu"/>
          <w:sz w:val="28"/>
        </w:rPr>
      </w:pPr>
      <w:r>
        <w:rPr>
          <w:rFonts w:ascii="Hand writing Mutlu" w:hAnsi="Hand writing Mutlu"/>
          <w:sz w:val="28"/>
        </w:rPr>
        <w:t xml:space="preserve">İçinde </w:t>
      </w:r>
      <w:r>
        <w:rPr>
          <w:rFonts w:ascii="Times New Roman" w:hAnsi="Times New Roman"/>
          <w:sz w:val="28"/>
        </w:rPr>
        <w:t>“</w:t>
      </w:r>
      <w:r>
        <w:rPr>
          <w:rFonts w:ascii="Hand writing Mutlu" w:hAnsi="Hand writing Mutlu"/>
          <w:sz w:val="28"/>
        </w:rPr>
        <w:t>e</w:t>
      </w:r>
      <w:r>
        <w:rPr>
          <w:rFonts w:ascii="Times New Roman" w:hAnsi="Times New Roman"/>
          <w:sz w:val="28"/>
        </w:rPr>
        <w:t>”</w:t>
      </w:r>
      <w:r>
        <w:rPr>
          <w:rFonts w:ascii="Hand writing Mutlu" w:hAnsi="Hand writing Mutlu"/>
          <w:sz w:val="28"/>
        </w:rPr>
        <w:t xml:space="preserve"> sesi geçen meyveleri ve hayvanları boyayalım.</w:t>
      </w:r>
    </w:p>
    <w:p w:rsidR="00E82B41" w:rsidRDefault="00E82B41" w:rsidP="006211D9">
      <w:pPr>
        <w:rPr>
          <w:sz w:val="20"/>
        </w:rPr>
      </w:pPr>
    </w:p>
    <w:p w:rsidR="00E82B41" w:rsidRDefault="00E82B41" w:rsidP="006211D9">
      <w:pPr>
        <w:rPr>
          <w:sz w:val="20"/>
        </w:rPr>
      </w:pPr>
      <w:hyperlink r:id="rId6" w:history="1">
        <w:r w:rsidRPr="00D03176">
          <w:rPr>
            <w:noProof/>
            <w:sz w:val="20"/>
            <w:lang w:eastAsia="tr-TR"/>
          </w:rPr>
          <w:pict>
            <v:shape id="Resim 444" o:spid="_x0000_i1026" type="#_x0000_t75" alt="http://img.xn--boyamaoyunlar-gbc.com/nar-taneleri-veya-tah%C4%B1l-d_4c9215c4aee41-p.gif" href="http://www.google.com.tr/url?sa=i&amp;source=images&amp;cd=&amp;cad=rja&amp;docid=U-i4fa-WAGJFYM&amp;tbnid=2JH0DjsDeydtuM:&amp;ved=0CAgQjRwwAA&amp;url=http://www.xn--boyamaoyunlar-gbc.com/meyveler-boyama.html&amp;ei=M-BeUu2gEsrFtQaojoDoDQ&amp;psig=AFQjCNEZxKAo0cKQbM6dQmegIZsWzlysfw&amp;ust=13820358913732" style="width:130.5pt;height:114pt;visibility:visible" o:button="t">
              <v:fill o:detectmouseclick="t"/>
              <v:imagedata r:id="rId7" o:title=""/>
            </v:shape>
          </w:pict>
        </w:r>
      </w:hyperlink>
      <w:hyperlink r:id="rId8" w:history="1">
        <w:r w:rsidRPr="00D03176">
          <w:rPr>
            <w:noProof/>
            <w:sz w:val="20"/>
            <w:lang w:eastAsia="tr-TR"/>
          </w:rPr>
          <w:pict>
            <v:shape id="Resim 445" o:spid="_x0000_i1027" type="#_x0000_t75" alt="http://resim.anasinifim.net/x/21c81a54652b340c09db48b02fcfe8aa.gif" href="http://www.google.com.tr/url?sa=i&amp;source=images&amp;cd=&amp;cad=rja&amp;docid=_l9s8nOqPPjc_M&amp;tbnid=MCVCn5L-WJG51M:&amp;ved=0CAgQjRwwADgL&amp;url=http://www.anasinifim.net/showthread.php?t=598&amp;ei=N-BeUqyyBMKXtQaK34D4Ag&amp;psig=AFQjCNFypiCcUWujsg9OHkkwxRFi8W7I2w&amp;ust=13820358951522" style="width:121.5pt;height:110.25pt;visibility:visible" o:button="t">
              <v:fill o:detectmouseclick="t"/>
              <v:imagedata r:id="rId9" o:title=""/>
            </v:shape>
          </w:pict>
        </w:r>
      </w:hyperlink>
      <w:hyperlink r:id="rId10" w:history="1">
        <w:r w:rsidRPr="00D03176">
          <w:rPr>
            <w:noProof/>
            <w:sz w:val="20"/>
            <w:lang w:eastAsia="tr-TR"/>
          </w:rPr>
          <w:pict>
            <v:shape id="Resim 446" o:spid="_x0000_i1028" type="#_x0000_t75" alt="http://www.anaokulu.nl/alisveris/boyama/_boyama18.jpg" href="http://www.google.com.tr/url?sa=i&amp;source=images&amp;cd=&amp;cad=rja&amp;docid=SLRzhEt0-AyJSM&amp;tbnid=3XBfMQQeugk9VM:&amp;ved=0CAgQjRwwADgL&amp;url=http://www.egitimsokagi.com/Konu-meyveler-ve-sebzeler-boyama-calismalari--464.html&amp;ei=OuBeUtahJMndtAb1zYHgBg&amp;psig=AFQjCNGzHt9jyPrWZiTNH4gt5-5mIV4Anw&amp;ust=13820358986637" style="width:126pt;height:114pt;visibility:visible" o:button="t">
              <v:fill o:detectmouseclick="t"/>
              <v:imagedata r:id="rId11" o:title=""/>
            </v:shape>
          </w:pict>
        </w:r>
      </w:hyperlink>
      <w:hyperlink r:id="rId12" w:history="1">
        <w:r w:rsidRPr="00D03176">
          <w:rPr>
            <w:noProof/>
            <w:sz w:val="20"/>
            <w:lang w:eastAsia="tr-TR"/>
          </w:rPr>
          <w:pict>
            <v:shape id="Resim 447" o:spid="_x0000_i1029" type="#_x0000_t75" alt="http://www.yaban.gen.tr/wp-content/uploads/2012/08/yaban-gen-tr-boyama-resimleri-meyveler-15.jpg" href="http://www.google.com.tr/url?sa=i&amp;source=images&amp;cd=&amp;cad=rja&amp;docid=4Q673rgScDuT-M&amp;tbnid=uI_7BMRl4EZmqM:&amp;ved=0CAgQjRwwAA&amp;url=http://www.yaban.gen.tr/boyama-resimleri-meyveler/yaban-gen-tr-boyama-resimleri-meyveler-15/&amp;ei=PuBeUuzhCMTRtQaPzoHgBg&amp;psig=AFQjCNG9GJfxTkEYBluOJ9V_rG-7ZI1z0w&amp;ust=13820359022314" style="width:135.75pt;height:115.5pt;visibility:visible" o:button="t">
              <v:fill o:detectmouseclick="t"/>
              <v:imagedata r:id="rId13" o:title=""/>
            </v:shape>
          </w:pict>
        </w:r>
      </w:hyperlink>
    </w:p>
    <w:p w:rsidR="00E82B41" w:rsidRDefault="00E82B41" w:rsidP="006211D9">
      <w:pPr>
        <w:rPr>
          <w:sz w:val="20"/>
        </w:rPr>
      </w:pPr>
    </w:p>
    <w:p w:rsidR="00E82B41" w:rsidRDefault="00E82B41" w:rsidP="006211D9">
      <w:pPr>
        <w:rPr>
          <w:sz w:val="20"/>
        </w:rPr>
      </w:pPr>
      <w:hyperlink r:id="rId14" w:history="1">
        <w:r w:rsidRPr="00D03176">
          <w:rPr>
            <w:noProof/>
            <w:sz w:val="20"/>
            <w:lang w:eastAsia="tr-TR"/>
          </w:rPr>
          <w:pict>
            <v:shape id="Resim 455" o:spid="_x0000_i1030" type="#_x0000_t75" alt="http://images.clipartlogo.com/files/images/40/407402/apple-coloring-fruit-clip-art_f.jpg" href="http://www.google.com.tr/url?sa=i&amp;rct=j&amp;q=&amp;esrc=s&amp;frm=1&amp;source=images&amp;cd=&amp;cad=rja&amp;docid=9Z3oLdi2esi-zM&amp;tbnid=Xj5fWgV0Kv8v7M:&amp;ved=0CAUQjRw&amp;url=http://tr.clipartlogo.com/free/coloring.html&amp;ei=5OJeUp6RKsHmswaTxoCACw&amp;bvm=bv.54176721,d.Yms&amp;psig=AFQjCNERljRIUdL8oObwNh5iLB_XJGS7Ew&amp;ust=13820358822191" style="width:129pt;height:124.5pt;visibility:visible" o:button="t">
              <v:fill o:detectmouseclick="t"/>
              <v:imagedata r:id="rId15" o:title=""/>
            </v:shape>
          </w:pict>
        </w:r>
      </w:hyperlink>
      <w:hyperlink r:id="rId16" w:history="1">
        <w:r w:rsidRPr="00D03176">
          <w:rPr>
            <w:noProof/>
            <w:sz w:val="20"/>
            <w:lang w:eastAsia="tr-TR"/>
          </w:rPr>
          <w:pict>
            <v:shape id="Resim 449" o:spid="_x0000_i1031" type="#_x0000_t75" alt="http://www.yaban.gen.tr/wp-content/uploads/2012/08/yaban-gen-tr-boyama-resimleri-hayvanlar-1.gif" href="http://www.google.com.tr/url?sa=i&amp;source=images&amp;cd=&amp;cad=rja&amp;docid=jPAHEHp-PcPNXM&amp;tbnid=LkSHhRibd5bHzM:&amp;ved=0CAgQjRwwAA&amp;url=http://www.yaban.gen.tr/boyama-resimleri-hayvanlar/yaban-gen-tr-boyama-resimleri-hayvanlar-1/&amp;ei=WeBeUtGEL8jFtAazkIDIDQ&amp;psig=AFQjCNFYMhuLiLW0vJarUx9pgmdpPrsjSQ&amp;ust=13820359298511" style="width:140.25pt;height:150.75pt;visibility:visible" o:button="t">
              <v:fill o:detectmouseclick="t"/>
              <v:imagedata r:id="rId17" o:title=""/>
            </v:shape>
          </w:pict>
        </w:r>
      </w:hyperlink>
      <w:hyperlink r:id="rId18" w:history="1">
        <w:r w:rsidRPr="00D03176">
          <w:rPr>
            <w:noProof/>
            <w:sz w:val="20"/>
            <w:lang w:eastAsia="tr-TR"/>
          </w:rPr>
          <w:pict>
            <v:shape id="Resim 450" o:spid="_x0000_i1032" type="#_x0000_t75" alt="http://resim.anasinifim.net/x/21d747e634eebbb61cd9c9d111510556.gif" href="http://www.google.com.tr/url?sa=i&amp;source=images&amp;cd=&amp;cad=rja&amp;docid=npMJUMYPHpxOUM&amp;tbnid=Qya-M3kSc5v2nM:&amp;ved=0CAgQjRwwADgK&amp;url=http://www.anasinifim.net/showthread.php?t=3133&amp;ei=aOBeUu73Fofeswa6toHwBw&amp;psig=AFQjCNGM8QL3Vz8F5C7o0V1zVDU8WF-JAA&amp;ust=13820359444676" style="width:126pt;height:154.5pt;visibility:visible" o:button="t">
              <v:fill o:detectmouseclick="t"/>
              <v:imagedata r:id="rId19" o:title=""/>
            </v:shape>
          </w:pict>
        </w:r>
      </w:hyperlink>
      <w:hyperlink r:id="rId20" w:history="1">
        <w:r w:rsidRPr="00D03176">
          <w:rPr>
            <w:noProof/>
            <w:sz w:val="20"/>
            <w:lang w:eastAsia="tr-TR"/>
          </w:rPr>
          <w:pict>
            <v:shape id="Resim 453" o:spid="_x0000_i1033" type="#_x0000_t75" alt="http://www.chatbu.net/wp-content/uploads/2011/12/bar6.gif" href="http://www.google.com.tr/url?sa=i&amp;rct=j&amp;q=&amp;esrc=s&amp;frm=1&amp;source=images&amp;cd=&amp;cad=rja&amp;docid=cQ4Cn7WeNFrzVM&amp;tbnid=EsIVbpeEwTZQHM:&amp;ved=0CAUQjRw&amp;url=http://www.chatbu.net/odev-kapaklari.html&amp;ei=SuJeUqKSJIrPtQaB74HgDg&amp;bvm=bv.54176721,d.Yms&amp;psig=AFQjCNG7mKTm_StlxF44HISbhCCeHDNNeg&amp;ust=13820359202953" style="width:131.25pt;height:121.5pt;visibility:visible" o:button="t">
              <v:fill o:detectmouseclick="t"/>
              <v:imagedata r:id="rId21" o:title=""/>
            </v:shape>
          </w:pict>
        </w:r>
      </w:hyperlink>
    </w:p>
    <w:p w:rsidR="00E82B41" w:rsidRDefault="00E82B41" w:rsidP="006211D9">
      <w:pPr>
        <w:rPr>
          <w:sz w:val="20"/>
        </w:rPr>
      </w:pPr>
    </w:p>
    <w:p w:rsidR="00E82B41" w:rsidRDefault="00E82B41" w:rsidP="006211D9">
      <w:pPr>
        <w:rPr>
          <w:sz w:val="20"/>
        </w:rPr>
      </w:pPr>
      <w:hyperlink r:id="rId22" w:history="1">
        <w:r w:rsidRPr="00D03176">
          <w:rPr>
            <w:noProof/>
            <w:sz w:val="20"/>
            <w:lang w:eastAsia="tr-TR"/>
          </w:rPr>
          <w:pict>
            <v:shape id="Resim 452" o:spid="_x0000_i1034" type="#_x0000_t75" alt="http://img.xn--boyamaoyunlar-gbc.com/bir-kat%C4%B1r_4eb7aeb95bea8-p.gif" href="http://www.google.com.tr/url?sa=i&amp;source=images&amp;cd=&amp;cad=rja&amp;docid=GuY2nusZfa-7zM&amp;tbnid=AdY9SM0N_y0PvM:&amp;ved=0CAgQjRwwADgb&amp;url=http://www.xn--boyamaoyunlar-gbc.com/%C3%87e%C5%9Fitli-hayvan-boyama.html&amp;ei=CuJeUtjZB4HTtQb05IDoCQ&amp;psig=AFQjCNGR6RLCxDnDerOoORF65fKa2PeOgQ&amp;ust=13820363621700" style="width:188.25pt;height:121.5pt;visibility:visible" o:button="t">
              <v:fill o:detectmouseclick="t"/>
              <v:imagedata r:id="rId23" o:title=""/>
            </v:shape>
          </w:pict>
        </w:r>
      </w:hyperlink>
      <w:hyperlink r:id="rId24" w:history="1">
        <w:r w:rsidRPr="00D03176">
          <w:rPr>
            <w:noProof/>
            <w:color w:val="0000FF"/>
            <w:lang w:eastAsia="tr-TR"/>
          </w:rPr>
          <w:pict>
            <v:shape id="irc_mi" o:spid="_x0000_i1035" type="#_x0000_t75" alt="http://etkinlik.okulevrak.com/ydosya/balinaboyamasayfasi.gif" href="http://www.google.com.tr/url?sa=i&amp;source=images&amp;cd=&amp;cad=rja&amp;docid=QW4aGbeaOi7XwM&amp;tbnid=SFg4WCnSd8AvEM:&amp;ved=0CAgQjRwwADgb&amp;url=http://etkinlik.okulevrak.com/?detayGoster=41491_268_471&amp;ei=buBeUoGWC8XFswb1qYCQBw&amp;psig=AFQjCNH9mAk5O2glb2FQmmmlcaKFuHBhkQ&amp;ust=13820359502555" style="width:318pt;height:116.25pt;visibility:visible" o:button="t">
              <v:fill o:detectmouseclick="t"/>
              <v:imagedata r:id="rId25" o:title=""/>
            </v:shape>
          </w:pict>
        </w:r>
      </w:hyperlink>
    </w:p>
    <w:p w:rsidR="00E82B41" w:rsidRPr="006211D9" w:rsidRDefault="00E82B41" w:rsidP="006211D9">
      <w:pPr>
        <w:rPr>
          <w:sz w:val="20"/>
        </w:rPr>
      </w:pPr>
      <w:bookmarkStart w:id="0" w:name="_GoBack"/>
      <w:bookmarkEnd w:id="0"/>
    </w:p>
    <w:sectPr w:rsidR="00E82B41" w:rsidRPr="006211D9" w:rsidSect="004F2D23">
      <w:pgSz w:w="11906" w:h="16838"/>
      <w:pgMar w:top="454" w:right="567" w:bottom="45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Hand Garden">
    <w:panose1 w:val="00002100000000000000"/>
    <w:charset w:val="00"/>
    <w:family w:val="auto"/>
    <w:pitch w:val="variable"/>
    <w:sig w:usb0="00000003" w:usb1="00000000" w:usb2="00000000" w:usb3="00000000" w:csb0="00000001" w:csb1="00000000"/>
  </w:font>
  <w:font w:name="Nurhan Uz">
    <w:altName w:val="Courier New"/>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F2D23"/>
    <w:rsid w:val="001131EA"/>
    <w:rsid w:val="002A4065"/>
    <w:rsid w:val="002C0D74"/>
    <w:rsid w:val="00323B69"/>
    <w:rsid w:val="004F2D23"/>
    <w:rsid w:val="00582FD1"/>
    <w:rsid w:val="006211D9"/>
    <w:rsid w:val="00624F4D"/>
    <w:rsid w:val="008A5F38"/>
    <w:rsid w:val="00917A27"/>
    <w:rsid w:val="00B16DB2"/>
    <w:rsid w:val="00BB0F36"/>
    <w:rsid w:val="00D03176"/>
    <w:rsid w:val="00E01660"/>
    <w:rsid w:val="00E82B4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6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F38"/>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F2D2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2A4065"/>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ogle.com.tr/url?sa=i&amp;source=images&amp;cd=&amp;cad=rja&amp;docid=_l9s8nOqPPjc_M&amp;tbnid=MCVCn5L-WJG51M:&amp;ved=0CAgQjRwwADgL&amp;url=http://www.anasinifim.net/showthread.php?t=598&amp;ei=N-BeUqyyBMKXtQaK34D4Ag&amp;psig=AFQjCNFypiCcUWujsg9OHkkwxRFi8W7I2w&amp;ust=1382035895152231" TargetMode="External"/><Relationship Id="rId13" Type="http://schemas.openxmlformats.org/officeDocument/2006/relationships/image" Target="media/image5.jpeg"/><Relationship Id="rId18" Type="http://schemas.openxmlformats.org/officeDocument/2006/relationships/hyperlink" Target="http://www.google.com.tr/url?sa=i&amp;source=images&amp;cd=&amp;cad=rja&amp;docid=npMJUMYPHpxOUM&amp;tbnid=Qya-M3kSc5v2nM:&amp;ved=0CAgQjRwwADgK&amp;url=http://www.anasinifim.net/showthread.php?t=3133&amp;ei=aOBeUu73Fofeswa6toHwBw&amp;psig=AFQjCNGM8QL3Vz8F5C7o0V1zVDU8WF-JAA&amp;ust=1382035944467608"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9.png"/><Relationship Id="rId7" Type="http://schemas.openxmlformats.org/officeDocument/2006/relationships/image" Target="media/image2.png"/><Relationship Id="rId12" Type="http://schemas.openxmlformats.org/officeDocument/2006/relationships/hyperlink" Target="http://www.google.com.tr/url?sa=i&amp;source=images&amp;cd=&amp;cad=rja&amp;docid=4Q673rgScDuT-M&amp;tbnid=uI_7BMRl4EZmqM:&amp;ved=0CAgQjRwwAA&amp;url=http://www.yaban.gen.tr/boyama-resimleri-meyveler/yaban-gen-tr-boyama-resimleri-meyveler-15/&amp;ei=PuBeUuzhCMTRtQaPzoHgBg&amp;psig=AFQjCNG9GJfxTkEYBluOJ9V_rG-7ZI1z0w&amp;ust=1382035902231486" TargetMode="External"/><Relationship Id="rId17" Type="http://schemas.openxmlformats.org/officeDocument/2006/relationships/image" Target="media/image7.png"/><Relationship Id="rId25" Type="http://schemas.openxmlformats.org/officeDocument/2006/relationships/image" Target="media/image11.png"/><Relationship Id="rId2" Type="http://schemas.openxmlformats.org/officeDocument/2006/relationships/settings" Target="settings.xml"/><Relationship Id="rId16" Type="http://schemas.openxmlformats.org/officeDocument/2006/relationships/hyperlink" Target="http://www.google.com.tr/url?sa=i&amp;source=images&amp;cd=&amp;cad=rja&amp;docid=jPAHEHp-PcPNXM&amp;tbnid=LkSHhRibd5bHzM:&amp;ved=0CAgQjRwwAA&amp;url=http://www.yaban.gen.tr/boyama-resimleri-hayvanlar/yaban-gen-tr-boyama-resimleri-hayvanlar-1/&amp;ei=WeBeUtGEL8jFtAazkIDIDQ&amp;psig=AFQjCNFYMhuLiLW0vJarUx9pgmdpPrsjSQ&amp;ust=1382035929851179" TargetMode="External"/><Relationship Id="rId20" Type="http://schemas.openxmlformats.org/officeDocument/2006/relationships/hyperlink" Target="http://www.google.com.tr/url?sa=i&amp;rct=j&amp;q=&amp;esrc=s&amp;frm=1&amp;source=images&amp;cd=&amp;cad=rja&amp;docid=cQ4Cn7WeNFrzVM&amp;tbnid=EsIVbpeEwTZQHM:&amp;ved=0CAUQjRw&amp;url=http://www.chatbu.net/odev-kapaklari.html&amp;ei=SuJeUqKSJIrPtQaB74HgDg&amp;bvm=bv.54176721,d.Yms&amp;psig=AFQjCNG7mKTm_StlxF44HISbhCCeHDNNeg&amp;ust=1382035920295309" TargetMode="External"/><Relationship Id="rId1" Type="http://schemas.openxmlformats.org/officeDocument/2006/relationships/styles" Target="styles.xml"/><Relationship Id="rId6" Type="http://schemas.openxmlformats.org/officeDocument/2006/relationships/hyperlink" Target="http://www.google.com.tr/url?sa=i&amp;source=images&amp;cd=&amp;cad=rja&amp;docid=U-i4fa-WAGJFYM&amp;tbnid=2JH0DjsDeydtuM:&amp;ved=0CAgQjRwwAA&amp;url=http://www.xn--boyamaoyunlar-gbc.com/meyveler-boyama.html&amp;ei=M-BeUu2gEsrFtQaojoDoDQ&amp;psig=AFQjCNEZxKAo0cKQbM6dQmegIZsWzlysfw&amp;ust=1382035891373294" TargetMode="External"/><Relationship Id="rId11" Type="http://schemas.openxmlformats.org/officeDocument/2006/relationships/image" Target="media/image4.jpeg"/><Relationship Id="rId24" Type="http://schemas.openxmlformats.org/officeDocument/2006/relationships/hyperlink" Target="http://www.google.com.tr/url?sa=i&amp;source=images&amp;cd=&amp;cad=rja&amp;docid=QW4aGbeaOi7XwM&amp;tbnid=SFg4WCnSd8AvEM:&amp;ved=0CAgQjRwwADgb&amp;url=http://etkinlik.okulevrak.com/?detayGoster=41491_268_471&amp;ei=buBeUoGWC8XFswb1qYCQBw&amp;psig=AFQjCNH9mAk5O2glb2FQmmmlcaKFuHBhkQ&amp;ust=1382035950255596" TargetMode="External"/><Relationship Id="rId5" Type="http://schemas.openxmlformats.org/officeDocument/2006/relationships/image" Target="media/image1.png"/><Relationship Id="rId15" Type="http://schemas.openxmlformats.org/officeDocument/2006/relationships/image" Target="media/image6.jpeg"/><Relationship Id="rId23" Type="http://schemas.openxmlformats.org/officeDocument/2006/relationships/image" Target="media/image10.png"/><Relationship Id="rId10" Type="http://schemas.openxmlformats.org/officeDocument/2006/relationships/hyperlink" Target="http://www.google.com.tr/url?sa=i&amp;source=images&amp;cd=&amp;cad=rja&amp;docid=SLRzhEt0-AyJSM&amp;tbnid=3XBfMQQeugk9VM:&amp;ved=0CAgQjRwwADgL&amp;url=http://www.egitimsokagi.com/Konu-meyveler-ve-sebzeler-boyama-calismalari--464.html&amp;ei=OuBeUtahJMndtAb1zYHgBg&amp;psig=AFQjCNGzHt9jyPrWZiTNH4gt5-5mIV4Anw&amp;ust=1382035898663700" TargetMode="External"/><Relationship Id="rId19" Type="http://schemas.openxmlformats.org/officeDocument/2006/relationships/image" Target="media/image8.jpeg"/><Relationship Id="rId4" Type="http://schemas.openxmlformats.org/officeDocument/2006/relationships/hyperlink" Target="http://www.sorubak.com" TargetMode="External"/><Relationship Id="rId9" Type="http://schemas.openxmlformats.org/officeDocument/2006/relationships/image" Target="media/image3.png"/><Relationship Id="rId14" Type="http://schemas.openxmlformats.org/officeDocument/2006/relationships/hyperlink" Target="http://www.google.com.tr/url?sa=i&amp;rct=j&amp;q=&amp;esrc=s&amp;frm=1&amp;source=images&amp;cd=&amp;cad=rja&amp;docid=9Z3oLdi2esi-zM&amp;tbnid=Xj5fWgV0Kv8v7M:&amp;ved=0CAUQjRw&amp;url=http://tr.clipartlogo.com/free/coloring.html&amp;ei=5OJeUp6RKsHmswaTxoCACw&amp;bvm=bv.54176721,d.Yms&amp;psig=AFQjCNERljRIUdL8oObwNh5iLB_XJGS7Ew&amp;ust=1382035882219191" TargetMode="External"/><Relationship Id="rId22" Type="http://schemas.openxmlformats.org/officeDocument/2006/relationships/hyperlink" Target="http://www.google.com.tr/url?sa=i&amp;source=images&amp;cd=&amp;cad=rja&amp;docid=GuY2nusZfa-7zM&amp;tbnid=AdY9SM0N_y0PvM:&amp;ved=0CAgQjRwwADgb&amp;url=http://www.xn--boyamaoyunlar-gbc.com/%C3%87e%C5%9Fitli-hayvan-boyama.html&amp;ei=CuJeUtjZB4HTtQb05IDoCQ&amp;psig=AFQjCNGR6RLCxDnDerOoORF65fKa2PeOgQ&amp;ust=1382036362170039"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49</TotalTime>
  <Pages>2</Pages>
  <Words>528</Words>
  <Characters>3016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IşıL Yaldız</dc:creator>
  <cp:keywords>www.sorubak.com</cp:keywords>
  <dc:description/>
  <cp:lastModifiedBy>edanur</cp:lastModifiedBy>
  <cp:revision>4</cp:revision>
  <dcterms:created xsi:type="dcterms:W3CDTF">2013-10-16T15:54:00Z</dcterms:created>
  <dcterms:modified xsi:type="dcterms:W3CDTF">2014-10-14T15:10:00Z</dcterms:modified>
  <cp:category>www.sorubak.com</cp:category>
  <cp:contentStatus>www.sorubak.com</cp:contentStatus>
</cp:coreProperties>
</file>