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D34" w:rsidRPr="006875F9" w:rsidRDefault="008D6D34">
      <w:pPr>
        <w:rPr>
          <w:rFonts w:ascii="Hand writing Mutlu" w:hAnsi="Hand writing Mutlu"/>
          <w:sz w:val="96"/>
          <w:szCs w:val="96"/>
        </w:rPr>
      </w:pPr>
      <w:r w:rsidRPr="006875F9">
        <w:rPr>
          <w:rFonts w:ascii="Hand writing Mutlu" w:hAnsi="Hand writing Mutlu"/>
          <w:sz w:val="96"/>
          <w:szCs w:val="96"/>
        </w:rPr>
        <w:t>E , e ,e ,e.</w:t>
      </w:r>
    </w:p>
    <w:p w:rsidR="008D6D34" w:rsidRPr="006875F9" w:rsidRDefault="008D6D34">
      <w:pPr>
        <w:rPr>
          <w:rFonts w:ascii="Hand writing Mutlu" w:hAnsi="Hand writing Mutlu"/>
          <w:sz w:val="96"/>
          <w:szCs w:val="96"/>
        </w:rPr>
      </w:pPr>
      <w:r w:rsidRPr="006875F9">
        <w:rPr>
          <w:rFonts w:ascii="Hand writing Mutlu" w:hAnsi="Hand writing Mutlu"/>
          <w:sz w:val="96"/>
          <w:szCs w:val="96"/>
        </w:rPr>
        <w:t xml:space="preserve">E </w:t>
      </w:r>
      <w:r w:rsidRPr="006875F9">
        <w:rPr>
          <w:rFonts w:ascii="Hand writing Mutlu" w:hAnsi="Hand writing Mutlu"/>
          <w:noProof/>
          <w:sz w:val="96"/>
          <w:szCs w:val="96"/>
          <w:lang w:eastAsia="tr-TR"/>
        </w:rPr>
        <w:pict>
          <v:shape id="Resim 1" o:spid="_x0000_i1026" type="#_x0000_t75" style="width:53.25pt;height:48.75pt;visibility:visible">
            <v:imagedata r:id="rId7" o:title=""/>
          </v:shape>
        </w:pict>
      </w:r>
      <w:r w:rsidRPr="006875F9">
        <w:rPr>
          <w:rFonts w:ascii="Hand writing Mutlu" w:hAnsi="Hand writing Mutlu"/>
          <w:sz w:val="96"/>
          <w:szCs w:val="96"/>
        </w:rPr>
        <w:t xml:space="preserve"> e ,e .</w:t>
      </w:r>
    </w:p>
    <w:p w:rsidR="008D6D34" w:rsidRPr="006875F9" w:rsidRDefault="008D6D34">
      <w:pPr>
        <w:rPr>
          <w:rFonts w:ascii="Hand writing Mutlu" w:hAnsi="Hand writing Mutlu"/>
          <w:sz w:val="96"/>
          <w:szCs w:val="96"/>
        </w:rPr>
      </w:pPr>
      <w:r w:rsidRPr="006875F9">
        <w:rPr>
          <w:rFonts w:ascii="Hand writing Mutlu" w:hAnsi="Hand writing Mutlu"/>
          <w:sz w:val="96"/>
          <w:szCs w:val="96"/>
        </w:rPr>
        <w:t xml:space="preserve">E , e ,e </w:t>
      </w:r>
      <w:r w:rsidRPr="006875F9">
        <w:rPr>
          <w:rFonts w:ascii="Hand writing Mutlu" w:hAnsi="Hand writing Mutlu"/>
          <w:noProof/>
          <w:sz w:val="96"/>
          <w:szCs w:val="96"/>
          <w:lang w:eastAsia="tr-TR"/>
        </w:rPr>
        <w:pict>
          <v:shape id="_x0000_i1027" type="#_x0000_t75" style="width:53.25pt;height:48.75pt;visibility:visible">
            <v:imagedata r:id="rId7" o:title=""/>
          </v:shape>
        </w:pict>
      </w:r>
      <w:r w:rsidRPr="006875F9">
        <w:rPr>
          <w:rFonts w:ascii="Hand writing Mutlu" w:hAnsi="Hand writing Mutlu"/>
          <w:sz w:val="96"/>
          <w:szCs w:val="96"/>
        </w:rPr>
        <w:t xml:space="preserve"> e.</w:t>
      </w:r>
    </w:p>
    <w:p w:rsidR="008D6D34" w:rsidRPr="006875F9" w:rsidRDefault="008D6D34" w:rsidP="00FC5B74">
      <w:pPr>
        <w:pStyle w:val="ListParagraph"/>
        <w:numPr>
          <w:ilvl w:val="0"/>
          <w:numId w:val="1"/>
        </w:numPr>
        <w:rPr>
          <w:rFonts w:ascii="Hand writing Mutlu" w:hAnsi="Hand writing Mutlu"/>
          <w:sz w:val="96"/>
          <w:szCs w:val="96"/>
        </w:rPr>
      </w:pPr>
      <w:r w:rsidRPr="006875F9">
        <w:rPr>
          <w:rFonts w:ascii="Hand writing Mutlu" w:hAnsi="Hand writing Mutlu"/>
          <w:sz w:val="96"/>
          <w:szCs w:val="96"/>
        </w:rPr>
        <w:t>e , e, e.</w:t>
      </w:r>
    </w:p>
    <w:p w:rsidR="008D6D34" w:rsidRPr="006875F9" w:rsidRDefault="008D6D34" w:rsidP="00FC5B74">
      <w:pPr>
        <w:rPr>
          <w:rFonts w:ascii="Hand writing Mutlu" w:hAnsi="Hand writing Mutlu"/>
          <w:sz w:val="96"/>
          <w:szCs w:val="96"/>
        </w:rPr>
      </w:pPr>
      <w:r w:rsidRPr="006875F9">
        <w:rPr>
          <w:rFonts w:ascii="Hand writing Mutlu" w:hAnsi="Hand writing Mutlu"/>
          <w:sz w:val="96"/>
          <w:szCs w:val="96"/>
        </w:rPr>
        <w:t>E , e , e ,e.</w:t>
      </w:r>
    </w:p>
    <w:p w:rsidR="008D6D34" w:rsidRPr="006875F9" w:rsidRDefault="008D6D34" w:rsidP="00FC5B74">
      <w:pPr>
        <w:rPr>
          <w:rFonts w:ascii="Hand writing Mutlu" w:hAnsi="Hand writing Mutlu"/>
          <w:sz w:val="96"/>
          <w:szCs w:val="96"/>
        </w:rPr>
      </w:pPr>
      <w:r w:rsidRPr="006875F9">
        <w:rPr>
          <w:rFonts w:ascii="Hand writing Mutlu" w:hAnsi="Hand writing Mutlu"/>
          <w:sz w:val="96"/>
          <w:szCs w:val="96"/>
        </w:rPr>
        <w:t xml:space="preserve">Eee                   </w:t>
      </w:r>
    </w:p>
    <w:p w:rsidR="008D6D34" w:rsidRPr="006875F9" w:rsidRDefault="008D6D34" w:rsidP="00FC5B74">
      <w:pPr>
        <w:rPr>
          <w:rFonts w:ascii="Hand writing Mutlu" w:hAnsi="Hand writing Mutlu"/>
          <w:sz w:val="96"/>
          <w:szCs w:val="96"/>
        </w:rPr>
      </w:pPr>
      <w:r w:rsidRPr="006875F9">
        <w:rPr>
          <w:rFonts w:ascii="Hand writing Mutlu" w:hAnsi="Hand writing Mutlu"/>
          <w:sz w:val="96"/>
          <w:szCs w:val="96"/>
        </w:rPr>
        <w:t xml:space="preserve">E E E                 </w:t>
      </w:r>
    </w:p>
    <w:p w:rsidR="008D6D34" w:rsidRPr="006875F9" w:rsidRDefault="008D6D34" w:rsidP="00FC5B74">
      <w:pPr>
        <w:rPr>
          <w:rFonts w:ascii="Hand writing Mutlu" w:hAnsi="Hand writing Mutlu"/>
          <w:sz w:val="96"/>
          <w:szCs w:val="96"/>
        </w:rPr>
      </w:pPr>
    </w:p>
    <w:sectPr w:rsidR="008D6D34" w:rsidRPr="006875F9" w:rsidSect="009B402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6D34" w:rsidRDefault="008D6D34" w:rsidP="00FC5B74">
      <w:pPr>
        <w:spacing w:after="0" w:line="240" w:lineRule="auto"/>
      </w:pPr>
      <w:r>
        <w:separator/>
      </w:r>
    </w:p>
  </w:endnote>
  <w:endnote w:type="continuationSeparator" w:id="0">
    <w:p w:rsidR="008D6D34" w:rsidRDefault="008D6D34" w:rsidP="00FC5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lusalOkul.Com Çizgili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D34" w:rsidRDefault="008D6D34">
    <w:pPr>
      <w:pStyle w:val="Footer"/>
    </w:pPr>
    <w:r>
      <w:t>ÇALIŞKAN ÇOCUKLARIMI ÇOK SEVİYORUM … CANAN YILMAZ 1/B SINIF ÖĞRETMENİ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6D34" w:rsidRDefault="008D6D34" w:rsidP="00FC5B74">
      <w:pPr>
        <w:spacing w:after="0" w:line="240" w:lineRule="auto"/>
      </w:pPr>
      <w:r>
        <w:separator/>
      </w:r>
    </w:p>
  </w:footnote>
  <w:footnote w:type="continuationSeparator" w:id="0">
    <w:p w:rsidR="008D6D34" w:rsidRDefault="008D6D34" w:rsidP="00FC5B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D34" w:rsidRPr="00FC5B74" w:rsidRDefault="008D6D34">
    <w:pPr>
      <w:pStyle w:val="Header"/>
      <w:rPr>
        <w:rFonts w:ascii="UlusalOkul.Com Çizgili" w:hAnsi="UlusalOkul.Com Çizgili"/>
        <w:b/>
      </w:rPr>
    </w:pPr>
    <w:r w:rsidRPr="00FC5B74">
      <w:rPr>
        <w:rFonts w:ascii="UlusalOkul.Com Çizgili" w:hAnsi="UlusalOkul.Com Çizgili"/>
        <w:b/>
      </w:rPr>
      <w:t xml:space="preserve">SAYIN </w:t>
    </w:r>
    <w:r>
      <w:rPr>
        <w:rFonts w:ascii="UlusalOkul.Com Çizgili" w:hAnsi="UlusalOkul.Com Çizgili"/>
        <w:b/>
      </w:rPr>
      <w:t xml:space="preserve"> </w:t>
    </w:r>
    <w:r w:rsidRPr="00FC5B74">
      <w:rPr>
        <w:rFonts w:ascii="UlusalOkul.Com Çizgili" w:hAnsi="UlusalOkul.Com Çizgili"/>
        <w:b/>
      </w:rPr>
      <w:t>VELİ AŞAĞIDAKİ METNİ BOL  BOL OKUTUN , 1  KERE YAZDIRIN. DEFTERLERİNE 5 SATIR KÜÇÜK e, 5 SATIR BÜYÜK E YAZDIRIN.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Resim 1" o:spid="_x0000_i1025" type="#_x0000_t75" style="width:98.25pt;height:90.75pt;visibility:visible" o:bullet="t">
        <v:imagedata r:id="rId1" o:title=""/>
      </v:shape>
    </w:pict>
  </w:numPicBullet>
  <w:abstractNum w:abstractNumId="0">
    <w:nsid w:val="1B9A206F"/>
    <w:multiLevelType w:val="hybridMultilevel"/>
    <w:tmpl w:val="E14CCCEA"/>
    <w:lvl w:ilvl="0" w:tplc="D2C0CA8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7055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29084D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001D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F658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FCF83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9C38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A456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4224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5B74"/>
    <w:rsid w:val="004074C2"/>
    <w:rsid w:val="004C360C"/>
    <w:rsid w:val="006875F9"/>
    <w:rsid w:val="00763DAA"/>
    <w:rsid w:val="008D6D34"/>
    <w:rsid w:val="009B4027"/>
    <w:rsid w:val="00FC5B74"/>
    <w:rsid w:val="00FF08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402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C5B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C5B7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C5B7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FC5B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C5B74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FC5B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C5B7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16</Words>
  <Characters>93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1</dc:creator>
  <cp:keywords>www.sorubak.com</cp:keywords>
  <dc:description/>
  <cp:lastModifiedBy>edanur</cp:lastModifiedBy>
  <cp:revision>3</cp:revision>
  <dcterms:created xsi:type="dcterms:W3CDTF">2013-10-01T09:49:00Z</dcterms:created>
  <dcterms:modified xsi:type="dcterms:W3CDTF">2014-09-27T15:42:00Z</dcterms:modified>
  <cp:category>www.soruoku.com</cp:category>
</cp:coreProperties>
</file>