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37D" w:rsidRDefault="00DB137D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31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">
            <v:shadow on="t" color="black" opacity="24903f" origin=",.5" offset="0,.55556mm"/>
            <v:textbox>
              <w:txbxContent>
                <w:p w:rsidR="00DB137D" w:rsidRPr="00D9623D" w:rsidRDefault="00DB137D" w:rsidP="00D9623D">
                  <w:pPr>
                    <w:jc w:val="center"/>
                    <w:rPr>
                      <w:b/>
                      <w:sz w:val="32"/>
                    </w:rPr>
                  </w:pPr>
                  <w:r w:rsidRPr="00734F65">
                    <w:rPr>
                      <w:b/>
                      <w:sz w:val="28"/>
                      <w:szCs w:val="28"/>
                    </w:rPr>
                    <w:t>Sayın veli, karışık verilen kelimelerle düzgün cümleler oluşturmasını</w:t>
                  </w:r>
                  <w:r>
                    <w:rPr>
                      <w:b/>
                      <w:sz w:val="32"/>
                    </w:rPr>
                    <w:t xml:space="preserve"> sağlayınız.</w:t>
                  </w:r>
                </w:p>
              </w:txbxContent>
            </v:textbox>
          </v:roundrect>
        </w:pict>
      </w:r>
    </w:p>
    <w:p w:rsidR="00DB137D" w:rsidRDefault="00DB137D">
      <w:r>
        <w:rPr>
          <w:noProof/>
          <w:lang w:eastAsia="tr-TR"/>
        </w:rPr>
        <w:pict>
          <v:line id="Düz Bağlayıcı 27" o:spid="_x0000_s1027" style="position:absolute;z-index:251632640;visibility:visible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Grup 185" o:spid="_x0000_s1028" style="position:absolute;left:0;text-align:left;margin-left:-38.9pt;margin-top:39.1pt;width:516.75pt;height:35pt;z-index:251646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0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b/>
          <w:sz w:val="48"/>
        </w:rPr>
        <w:t xml:space="preserve">yedi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Eda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dolma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tatlısı </w:t>
      </w:r>
    </w:p>
    <w:p w:rsidR="00DB137D" w:rsidRPr="00734F65" w:rsidRDefault="00DB137D" w:rsidP="00734F65">
      <w:pPr>
        <w:rPr>
          <w:rFonts w:ascii="Hand writing Mutlu" w:hAnsi="Hand writing Mutlu"/>
          <w:b/>
          <w:sz w:val="24"/>
          <w:szCs w:val="24"/>
        </w:rPr>
      </w:pPr>
    </w:p>
    <w:p w:rsidR="00DB137D" w:rsidRDefault="00DB137D" w:rsidP="00734F65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_x0000_s1068" style="position:absolute;left:0;text-align:left;margin-left:-39.95pt;margin-top:45.15pt;width:516.75pt;height:35pt;z-index:251648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0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b/>
          <w:sz w:val="48"/>
        </w:rPr>
        <w:t xml:space="preserve">adı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nedir - onun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Seda  </w:t>
      </w:r>
    </w:p>
    <w:p w:rsidR="00DB137D" w:rsidRPr="00734F65" w:rsidRDefault="00DB137D" w:rsidP="00734F65">
      <w:pPr>
        <w:ind w:left="-709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48"/>
        </w:rPr>
        <w:t xml:space="preserve"> </w:t>
      </w:r>
      <w:r w:rsidRPr="00734F65">
        <w:rPr>
          <w:rFonts w:ascii="Hand writing Mutlu" w:hAnsi="Hand writing Mutlu"/>
          <w:b/>
          <w:sz w:val="28"/>
          <w:szCs w:val="28"/>
        </w:rPr>
        <w:t xml:space="preserve">        </w: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sz w:val="48"/>
        </w:rPr>
        <w:t xml:space="preserve">dilek - Sude - yedi -  tut   </w: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_x0000_s1108" style="position:absolute;left:0;text-align:left;margin-left:-30.7pt;margin-top:12.95pt;width:516.75pt;height:35pt;z-index:251650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_x0000_s1148" style="position:absolute;left:0;text-align:left;margin-left:-36.35pt;margin-top:43pt;width:516.75pt;height:35pt;z-index:251649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b/>
          <w:sz w:val="48"/>
        </w:rPr>
        <w:t xml:space="preserve">sildi - yeri - Didem - suyla     </w:t>
      </w:r>
    </w:p>
    <w:p w:rsidR="00DB137D" w:rsidRPr="00734F65" w:rsidRDefault="00DB137D" w:rsidP="000433EF">
      <w:pPr>
        <w:ind w:left="-709"/>
        <w:rPr>
          <w:rFonts w:ascii="Hand writing Mutlu" w:hAnsi="Hand writing Mutlu"/>
          <w:b/>
          <w:sz w:val="24"/>
          <w:szCs w:val="24"/>
        </w:rPr>
      </w:pPr>
      <w:r w:rsidRPr="00734F65">
        <w:rPr>
          <w:rFonts w:ascii="Hand writing Mutlu" w:hAnsi="Hand writing Mutlu"/>
          <w:b/>
          <w:sz w:val="24"/>
          <w:szCs w:val="24"/>
        </w:rPr>
        <w:t xml:space="preserve">    </w: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sz w:val="48"/>
        </w:rPr>
        <w:t xml:space="preserve">kedi - Dilek -  eti - yedi      </w:t>
      </w:r>
    </w:p>
    <w:p w:rsidR="00DB137D" w:rsidRPr="00734F65" w:rsidRDefault="00DB137D" w:rsidP="000433EF">
      <w:pPr>
        <w:ind w:left="-709"/>
        <w:rPr>
          <w:rFonts w:ascii="Hand writing Mutlu" w:hAnsi="Hand writing Mutlu"/>
          <w:b/>
          <w:sz w:val="24"/>
          <w:szCs w:val="24"/>
        </w:rPr>
      </w:pPr>
      <w:r>
        <w:rPr>
          <w:noProof/>
          <w:lang w:eastAsia="tr-TR"/>
        </w:rPr>
        <w:pict>
          <v:group id="_x0000_s1188" style="position:absolute;left:0;text-align:left;margin-left:-34.25pt;margin-top:-.3pt;width:516.75pt;height:35pt;z-index:251651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34F65">
        <w:rPr>
          <w:rFonts w:ascii="Hand writing Mutlu" w:hAnsi="Hand writing Mutlu"/>
          <w:b/>
          <w:sz w:val="24"/>
          <w:szCs w:val="24"/>
        </w:rPr>
        <w:t xml:space="preserve">       </w:t>
      </w:r>
    </w:p>
    <w:p w:rsidR="00DB137D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_x0000_s1228" style="position:absolute;left:0;text-align:left;margin-left:-36.35pt;margin-top:39.5pt;width:516.75pt;height:35pt;z-index:2516520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2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b/>
          <w:sz w:val="48"/>
        </w:rPr>
        <w:t xml:space="preserve">kırdı - dalı - Erdal - kim </w:t>
      </w:r>
    </w:p>
    <w:p w:rsidR="00DB137D" w:rsidRPr="00734F65" w:rsidRDefault="00DB137D" w:rsidP="000433EF">
      <w:pPr>
        <w:ind w:left="-709"/>
        <w:rPr>
          <w:rFonts w:ascii="Hand writing Mutlu" w:hAnsi="Hand writing Mutlu"/>
          <w:b/>
          <w:sz w:val="24"/>
          <w:szCs w:val="24"/>
        </w:rPr>
      </w:pPr>
    </w:p>
    <w:p w:rsidR="00DB137D" w:rsidRPr="000433EF" w:rsidRDefault="00DB137D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group id="_x0000_s1268" style="position:absolute;left:0;text-align:left;margin-left:-39.95pt;margin-top:45.55pt;width:516.75pt;height:35pt;z-index:251653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2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b/>
          <w:sz w:val="48"/>
        </w:rPr>
        <w:t xml:space="preserve">dolu - Sedat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kutu </w:t>
      </w:r>
      <w:r>
        <w:rPr>
          <w:rFonts w:ascii="Times New Roman" w:hAnsi="Times New Roman"/>
          <w:b/>
          <w:sz w:val="48"/>
        </w:rPr>
        <w:t>–</w:t>
      </w:r>
      <w:r>
        <w:rPr>
          <w:rFonts w:ascii="Hand writing Mutlu" w:hAnsi="Hand writing Mutlu"/>
          <w:b/>
          <w:sz w:val="48"/>
        </w:rPr>
        <w:t xml:space="preserve"> o - nar</w:t>
      </w:r>
    </w:p>
    <w:p w:rsidR="00DB137D" w:rsidRDefault="00DB137D"/>
    <w:p w:rsidR="00DB137D" w:rsidRDefault="00DB137D"/>
    <w:p w:rsidR="00DB137D" w:rsidRDefault="00DB137D" w:rsidP="00734F65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group id="_x0000_s1308" style="position:absolute;left:0;text-align:left;margin-left:-38.65pt;margin-top:52.25pt;width:516.75pt;height:35pt;z-index:251654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48"/>
        </w:rPr>
        <w:t xml:space="preserve">diline </w:t>
      </w:r>
      <w:r>
        <w:rPr>
          <w:rFonts w:ascii="Times New Roman" w:hAnsi="Times New Roman"/>
          <w:sz w:val="48"/>
        </w:rPr>
        <w:t>–</w:t>
      </w:r>
      <w:r>
        <w:rPr>
          <w:rFonts w:ascii="Hand writing Mutlu" w:hAnsi="Hand writing Mutlu"/>
          <w:sz w:val="48"/>
        </w:rPr>
        <w:t xml:space="preserve"> Erdal </w:t>
      </w:r>
      <w:r>
        <w:rPr>
          <w:rFonts w:ascii="Times New Roman" w:hAnsi="Times New Roman"/>
          <w:sz w:val="48"/>
        </w:rPr>
        <w:t>–</w:t>
      </w:r>
      <w:r>
        <w:rPr>
          <w:rFonts w:ascii="Hand writing Mutlu" w:hAnsi="Hand writing Mutlu"/>
          <w:sz w:val="48"/>
        </w:rPr>
        <w:t xml:space="preserve"> et - dikkat </w:t>
      </w:r>
    </w:p>
    <w:p w:rsidR="00DB137D" w:rsidRPr="00734F65" w:rsidRDefault="00DB137D" w:rsidP="00734F65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161" o:spid="_x0000_s1348" style="position:absolute;left:0;text-align:left;margin-left:-33.35pt;margin-top:-3.75pt;width:511.5pt;height:43.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B137D" w:rsidRPr="00D9623D" w:rsidRDefault="00DB137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aşağıda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0" o:spid="_x0000_s1349" style="position:absolute;left:0;text-align:left;margin-left:343.15pt;margin-top:39.75pt;width:146.25pt;height:45.75pt;z-index: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 style="mso-next-textbox:#Yuvarlatılmış Dikdörtgen 250"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dilini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3" o:spid="_x0000_s1350" style="position:absolute;left:0;text-align:left;margin-left:-39.35pt;margin-top:39.75pt;width:351.75pt;height:45.75pt;z-index:251633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 style="mso-next-textbox:#Yuvarlatılmış Dikdörtgen 243"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Aydın </w:t>
                  </w:r>
                  <w:r>
                    <w:rPr>
                      <w:rFonts w:ascii="Times New Roman" w:hAnsi="Times New Roman"/>
                      <w:sz w:val="48"/>
                    </w:rPr>
                    <w:t>……….…</w:t>
                  </w:r>
                  <w:r>
                    <w:rPr>
                      <w:rFonts w:ascii="Hand writing Mutlu" w:hAnsi="Hand writing Mutlu"/>
                      <w:sz w:val="48"/>
                    </w:rPr>
                    <w:t>..yedi.</w:t>
                  </w:r>
                </w:p>
              </w:txbxContent>
            </v:textbox>
          </v:roundrect>
        </w:pict>
      </w:r>
    </w:p>
    <w:p w:rsidR="00DB137D" w:rsidRDefault="00DB137D" w:rsidP="009D0196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251" o:spid="_x0000_s1351" style="position:absolute;left:0;text-align:left;margin-left:342.4pt;margin-top:32.4pt;width:146.25pt;height:45.75pt;z-index: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adın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4" o:spid="_x0000_s1352" style="position:absolute;left:0;text-align:left;margin-left:-39.35pt;margin-top:32.4pt;width:351.75pt;height:45.75pt;z-index:25163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Eda </w:t>
                  </w:r>
                  <w:r>
                    <w:rPr>
                      <w:rFonts w:ascii="Times New Roman" w:hAnsi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.kaldı.</w:t>
                  </w:r>
                </w:p>
              </w:txbxContent>
            </v:textbox>
          </v:roundrect>
        </w:pict>
      </w:r>
    </w:p>
    <w:p w:rsidR="00DB137D" w:rsidRDefault="00DB137D" w:rsidP="009D0196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252" o:spid="_x0000_s1353" style="position:absolute;left:0;text-align:left;margin-left:343.15pt;margin-top:25.1pt;width:146.25pt;height:45.75pt;z-index: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kimde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5" o:spid="_x0000_s1354" style="position:absolute;left:0;text-align:left;margin-left:-39.35pt;margin-top:25.1pt;width:351.75pt;height:45.75pt;z-index: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Senin </w:t>
                  </w:r>
                  <w:r>
                    <w:rPr>
                      <w:rFonts w:ascii="Times New Roman" w:hAnsi="Times New Roman"/>
                      <w:sz w:val="48"/>
                    </w:rPr>
                    <w:t>……..…</w:t>
                  </w:r>
                  <w:r>
                    <w:rPr>
                      <w:rFonts w:ascii="Hand writing Mutlu" w:hAnsi="Hand writing Mutlu"/>
                      <w:sz w:val="48"/>
                    </w:rPr>
                    <w:t>..ne?</w:t>
                  </w:r>
                </w:p>
              </w:txbxContent>
            </v:textbox>
          </v:roundrect>
        </w:pict>
      </w:r>
    </w:p>
    <w:p w:rsidR="00DB137D" w:rsidRDefault="00DB137D" w:rsidP="009D0196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253" o:spid="_x0000_s1355" style="position:absolute;left:0;text-align:left;margin-left:342.4pt;margin-top:17.75pt;width:146.25pt;height:45.75pt;z-index: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48"/>
                    </w:rPr>
                    <w:t>eli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7" o:spid="_x0000_s1356" style="position:absolute;left:0;text-align:left;margin-left:-39.35pt;margin-top:63.3pt;width:351.75pt;height:45.75pt;z-index:251637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Ada </w:t>
                  </w:r>
                  <w:r>
                    <w:rPr>
                      <w:rFonts w:ascii="Times New Roman" w:hAnsi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ısırdı.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6" o:spid="_x0000_s1357" style="position:absolute;left:0;text-align:left;margin-left:-39.35pt;margin-top:17.75pt;width:351.75pt;height:45.75pt;z-index:25163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Sude deri mont</w:t>
                  </w:r>
                  <w:r>
                    <w:rPr>
                      <w:rFonts w:ascii="Times New Roman" w:hAnsi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?</w:t>
                  </w:r>
                </w:p>
              </w:txbxContent>
            </v:textbox>
          </v:roundrect>
        </w:pict>
      </w:r>
    </w:p>
    <w:p w:rsidR="00DB137D" w:rsidRDefault="00DB137D" w:rsidP="009D0196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254" o:spid="_x0000_s1358" style="position:absolute;left:0;text-align:left;margin-left:342.4pt;margin-top:10.4pt;width:146.25pt;height:45.75pt;z-index:251643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okulda</w:t>
                  </w:r>
                </w:p>
              </w:txbxContent>
            </v:textbox>
          </v:roundrect>
        </w:pict>
      </w:r>
    </w:p>
    <w:p w:rsidR="00DB137D" w:rsidRDefault="00DB137D" w:rsidP="00524670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Yuvarlatılmış Dikdörtgen 255" o:spid="_x0000_s1359" style="position:absolute;left:0;text-align:left;margin-left:342.4pt;margin-top:3.1pt;width:146.25pt;height:45.75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DB137D" w:rsidRPr="00524670" w:rsidRDefault="00DB137D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dolma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8" o:spid="_x0000_s1360" style="position:absolute;left:0;text-align:left;margin-left:-39.35pt;margin-top:2.9pt;width:351.75pt;height:45.75pt;z-index:251638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DB137D" w:rsidRDefault="00DB137D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Adem</w:t>
                  </w:r>
                  <w:r>
                    <w:rPr>
                      <w:rFonts w:ascii="Times New Roman" w:hAnsi="Times New Roman"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in </w:t>
                  </w:r>
                  <w:r>
                    <w:rPr>
                      <w:rFonts w:ascii="Times New Roman" w:hAnsi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..dolu.</w:t>
                  </w:r>
                </w:p>
              </w:txbxContent>
            </v:textbox>
          </v:roundrect>
        </w:pict>
      </w:r>
    </w:p>
    <w:p w:rsidR="00DB137D" w:rsidRDefault="00DB137D" w:rsidP="00524670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oundrect id="_x0000_s1361" style="position:absolute;left:0;text-align:left;margin-left:-46.1pt;margin-top:9.35pt;width:511.5pt;height:43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B137D" w:rsidRPr="00D9623D" w:rsidRDefault="00DB137D" w:rsidP="0025767B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aşağıda verilen cümlelerdeki boş yerlere, öğrendiğimiz kelimelerden uygun olanı bulup yazsınlar. Kelimeleri çocuklarımızın bulmasını sağlayalım. Yan tarafa yazdıralım.</w:t>
                  </w:r>
                </w:p>
              </w:txbxContent>
            </v:textbox>
          </v:roundrect>
        </w:pict>
      </w:r>
    </w:p>
    <w:p w:rsidR="00DB137D" w:rsidRDefault="00DB137D" w:rsidP="000B7BD7">
      <w:hyperlink r:id="rId6" w:history="1">
        <w:r w:rsidRPr="00635422">
          <w:rPr>
            <w:rStyle w:val="Hyperlink"/>
            <w:rFonts w:ascii="Georgia" w:hAnsi="Georgia"/>
            <w:sz w:val="20"/>
            <w:szCs w:val="20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/>
          <w:color w:val="333333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</w:rPr>
        <w:t> </w:t>
      </w:r>
    </w:p>
    <w:p w:rsidR="00DB137D" w:rsidRPr="00524670" w:rsidRDefault="00DB137D" w:rsidP="00524670">
      <w:pPr>
        <w:ind w:left="-709"/>
        <w:rPr>
          <w:rFonts w:ascii="Hand writing Mutlu" w:hAnsi="Hand writing Mutlu"/>
          <w:sz w:val="48"/>
        </w:rPr>
      </w:pPr>
      <w:r>
        <w:rPr>
          <w:noProof/>
          <w:lang w:eastAsia="tr-TR"/>
        </w:rPr>
        <w:pict>
          <v:rect id="_x0000_s1362" style="position:absolute;left:0;text-align:left;margin-left:244.15pt;margin-top:337.25pt;width:255.75pt;height:42pt;z-index:251680768"/>
        </w:pict>
      </w:r>
      <w:r>
        <w:rPr>
          <w:noProof/>
          <w:lang w:eastAsia="tr-TR"/>
        </w:rPr>
        <w:pict>
          <v:rect id="_x0000_s1363" style="position:absolute;left:0;text-align:left;margin-left:152.65pt;margin-top:337.25pt;width:85.5pt;height:42pt;z-index:251682816">
            <v:textbox>
              <w:txbxContent>
                <w:p w:rsidR="00DB137D" w:rsidRPr="00F14522" w:rsidRDefault="00DB137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4522">
                    <w:rPr>
                      <w:rFonts w:ascii="Hand writing Mutlu" w:hAnsi="Hand writing Mutlu"/>
                      <w:sz w:val="48"/>
                      <w:szCs w:val="48"/>
                    </w:rPr>
                    <w:t>tut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4" style="position:absolute;left:0;text-align:left;margin-left:54.4pt;margin-top:337.25pt;width:92.25pt;height:42pt;z-index:251683840">
            <v:textbox>
              <w:txbxContent>
                <w:p w:rsidR="00DB137D" w:rsidRPr="00F14522" w:rsidRDefault="00DB137D">
                  <w:pPr>
                    <w:rPr>
                      <w:rFonts w:ascii="Hand writing Mutlu" w:hAnsi="Hand writing Mutlu"/>
                    </w:rPr>
                  </w:pPr>
                  <w:r w:rsidRPr="00F14522">
                    <w:rPr>
                      <w:rFonts w:ascii="Hand writing Mutlu" w:hAnsi="Hand writing Mutlu"/>
                      <w:sz w:val="48"/>
                      <w:szCs w:val="48"/>
                    </w:rPr>
                    <w:t>dilek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5" style="position:absolute;left:0;text-align:left;margin-left:-46.1pt;margin-top:337.25pt;width:96.75pt;height:42pt;z-index:251681792">
            <v:textbox>
              <w:txbxContent>
                <w:p w:rsidR="00DB137D" w:rsidRDefault="00DB137D">
                  <w:r>
                    <w:rPr>
                      <w:rFonts w:ascii="Times New Roman" w:hAnsi="Times New Roman"/>
                      <w:sz w:val="48"/>
                      <w:szCs w:val="48"/>
                    </w:rPr>
                    <w:t>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6" style="position:absolute;left:0;text-align:left;margin-left:244.15pt;margin-top:278pt;width:255.75pt;height:42pt;z-index:251674624"/>
        </w:pict>
      </w:r>
      <w:r>
        <w:rPr>
          <w:noProof/>
          <w:lang w:eastAsia="tr-TR"/>
        </w:rPr>
        <w:pict>
          <v:rect id="_x0000_s1367" style="position:absolute;left:0;text-align:left;margin-left:157.15pt;margin-top:278pt;width:81pt;height:42pt;z-index:251675648">
            <v:textbox>
              <w:txbxContent>
                <w:p w:rsidR="00DB137D" w:rsidRDefault="00DB137D">
                  <w:r>
                    <w:rPr>
                      <w:rFonts w:ascii="Times New Roman" w:hAnsi="Times New Roman"/>
                      <w:sz w:val="48"/>
                      <w:szCs w:val="48"/>
                    </w:rPr>
                    <w:t>……...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8" style="position:absolute;left:0;text-align:left;margin-left:54.4pt;margin-top:278pt;width:96pt;height:42pt;z-index:251673600">
            <v:textbox>
              <w:txbxContent>
                <w:p w:rsidR="00DB137D" w:rsidRPr="0025767B" w:rsidRDefault="00DB137D" w:rsidP="00F14522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dolma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69" style="position:absolute;left:0;text-align:left;margin-left:-46.1pt;margin-top:278pt;width:93.75pt;height:42pt;z-index:251676672">
            <v:textbox>
              <w:txbxContent>
                <w:p w:rsidR="00DB137D" w:rsidRPr="0025767B" w:rsidRDefault="00DB137D" w:rsidP="00F14522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Serdar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70" style="position:absolute;left:0;text-align:left;margin-left:238.15pt;margin-top:113.75pt;width:261.75pt;height:43.5pt;z-index:251667456"/>
        </w:pict>
      </w:r>
      <w:r>
        <w:rPr>
          <w:noProof/>
          <w:lang w:eastAsia="tr-TR"/>
        </w:rPr>
        <w:pict>
          <v:rect id="_x0000_s1371" style="position:absolute;left:0;text-align:left;margin-left:143.65pt;margin-top:113.75pt;width:87.75pt;height:43.5pt;z-index:251666432">
            <v:textbox>
              <w:txbxContent>
                <w:p w:rsidR="00DB137D" w:rsidRPr="009D09E7" w:rsidRDefault="00DB137D" w:rsidP="009D09E7">
                  <w:pPr>
                    <w:rPr>
                      <w:rFonts w:ascii="Hand writing Mutlu" w:hAnsi="Hand writing Mutlu"/>
                    </w:rPr>
                  </w:pPr>
                  <w:r w:rsidRPr="009D09E7">
                    <w:rPr>
                      <w:rFonts w:ascii="Hand writing Mutlu" w:hAnsi="Hand writing Mutlu"/>
                      <w:sz w:val="48"/>
                      <w:szCs w:val="48"/>
                    </w:rPr>
                    <w:t>deme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72" style="position:absolute;left:0;text-align:left;margin-left:238.15pt;margin-top:65.75pt;width:261.75pt;height:39pt;z-index:251662336"/>
        </w:pict>
      </w:r>
      <w:r>
        <w:rPr>
          <w:noProof/>
          <w:lang w:eastAsia="tr-TR"/>
        </w:rPr>
        <w:pict>
          <v:rect id="_x0000_s1373" style="position:absolute;left:0;text-align:left;margin-left:244.15pt;margin-top:13.25pt;width:255.75pt;height:39pt;z-index:251658240"/>
        </w:pict>
      </w:r>
      <w:r>
        <w:rPr>
          <w:noProof/>
          <w:lang w:eastAsia="tr-TR"/>
        </w:rPr>
        <w:pict>
          <v:rect id="_x0000_s1374" style="position:absolute;left:0;text-align:left;margin-left:244.9pt;margin-top:219.5pt;width:255pt;height:42pt;z-index:251679744"/>
        </w:pict>
      </w:r>
      <w:r>
        <w:rPr>
          <w:noProof/>
          <w:lang w:eastAsia="tr-TR"/>
        </w:rPr>
        <w:pict>
          <v:rect id="_x0000_s1375" style="position:absolute;left:0;text-align:left;margin-left:249.4pt;margin-top:167pt;width:250.5pt;height:45pt;z-index:251671552"/>
        </w:pict>
      </w:r>
      <w:r>
        <w:rPr>
          <w:noProof/>
          <w:lang w:eastAsia="tr-TR"/>
        </w:rPr>
        <w:pict>
          <v:rect id="_x0000_s1376" style="position:absolute;left:0;text-align:left;margin-left:157.15pt;margin-top:219.5pt;width:81pt;height:42pt;z-index:251678720">
            <v:textbox>
              <w:txbxContent>
                <w:p w:rsidR="00DB137D" w:rsidRDefault="00DB137D">
                  <w:r>
                    <w:rPr>
                      <w:rFonts w:ascii="Times New Roman" w:hAnsi="Times New Roman"/>
                      <w:sz w:val="48"/>
                      <w:szCs w:val="48"/>
                    </w:rPr>
                    <w:t>……..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7" style="position:absolute;left:0;text-align:left;margin-left:54.4pt;margin-top:219.5pt;width:96pt;height:42pt;z-index:251677696">
            <v:textbox>
              <w:txbxContent>
                <w:p w:rsidR="00DB137D" w:rsidRPr="0025767B" w:rsidRDefault="00DB137D" w:rsidP="00F14522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dilini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78" style="position:absolute;left:0;text-align:left;margin-left:-46.1pt;margin-top:219.5pt;width:93.75pt;height:42pt;z-index:251672576">
            <v:textbox>
              <w:txbxContent>
                <w:p w:rsidR="00DB137D" w:rsidRPr="0025767B" w:rsidRDefault="00DB137D" w:rsidP="009D09E7">
                  <w:pPr>
                    <w:rPr>
                      <w:rFonts w:ascii="Hand writing Mutlu" w:hAnsi="Hand writing Mutlu"/>
                    </w:rPr>
                  </w:pPr>
                  <w:r w:rsidRPr="00F14522">
                    <w:rPr>
                      <w:rFonts w:ascii="Hand writing Mutlu" w:hAnsi="Hand writing Mutlu"/>
                      <w:sz w:val="44"/>
                      <w:szCs w:val="44"/>
                    </w:rPr>
                    <w:t>Aydı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79" style="position:absolute;left:0;text-align:left;margin-left:150.4pt;margin-top:167pt;width:93.75pt;height:45pt;z-index:251670528">
            <v:textbox>
              <w:txbxContent>
                <w:p w:rsidR="00DB137D" w:rsidRPr="009D09E7" w:rsidRDefault="00DB137D" w:rsidP="009D09E7">
                  <w:pPr>
                    <w:rPr>
                      <w:rFonts w:ascii="Hand writing Mutlu" w:hAnsi="Hand writing Mutlu"/>
                    </w:rPr>
                  </w:pPr>
                  <w:r w:rsidRPr="009D09E7">
                    <w:rPr>
                      <w:rFonts w:ascii="Hand writing Mutlu" w:hAnsi="Hand writing Mutlu"/>
                      <w:sz w:val="44"/>
                      <w:szCs w:val="44"/>
                    </w:rPr>
                    <w:t>doldu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80" style="position:absolute;left:0;text-align:left;margin-left:52.9pt;margin-top:167pt;width:93.75pt;height:45pt;z-index:251669504">
            <v:textbox>
              <w:txbxContent>
                <w:p w:rsidR="00DB137D" w:rsidRPr="009D09E7" w:rsidRDefault="00DB137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1" style="position:absolute;left:0;text-align:left;margin-left:-46.1pt;margin-top:167pt;width:93.75pt;height:45pt;z-index:251668480">
            <v:textbox>
              <w:txbxContent>
                <w:p w:rsidR="00DB137D" w:rsidRPr="0025767B" w:rsidRDefault="00DB137D" w:rsidP="009D09E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Derya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82" style="position:absolute;left:0;text-align:left;margin-left:50.65pt;margin-top:113.75pt;width:87.75pt;height:43.5pt;z-index:251665408">
            <v:textbox>
              <w:txbxContent>
                <w:p w:rsidR="00DB137D" w:rsidRDefault="00DB137D" w:rsidP="009D09E7">
                  <w:r w:rsidRPr="0025767B">
                    <w:rPr>
                      <w:sz w:val="48"/>
                      <w:szCs w:val="48"/>
                    </w:rPr>
                    <w:t>…………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83" style="position:absolute;left:0;text-align:left;margin-left:-46.1pt;margin-top:113.75pt;width:93.75pt;height:43.5pt;z-index:251664384">
            <v:textbox style="mso-next-textbox:#_x0000_s1383">
              <w:txbxContent>
                <w:p w:rsidR="00DB137D" w:rsidRPr="0025767B" w:rsidRDefault="00DB137D" w:rsidP="009D09E7">
                  <w:pPr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Adil</w:t>
                  </w:r>
                </w:p>
                <w:p w:rsidR="00DB137D" w:rsidRDefault="00DB137D"/>
              </w:txbxContent>
            </v:textbox>
          </v:rect>
        </w:pict>
      </w:r>
      <w:r>
        <w:rPr>
          <w:noProof/>
          <w:lang w:eastAsia="tr-TR"/>
        </w:rPr>
        <w:pict>
          <v:rect id="_x0000_s1384" style="position:absolute;left:0;text-align:left;margin-left:50.65pt;margin-top:65.75pt;width:93pt;height:39pt;z-index:251660288">
            <v:textbox>
              <w:txbxContent>
                <w:p w:rsidR="00DB137D" w:rsidRPr="0025767B" w:rsidRDefault="00DB137D">
                  <w:pPr>
                    <w:rPr>
                      <w:rFonts w:ascii="Hand writing Mutlu" w:hAnsi="Hand writing Mutlu"/>
                    </w:rPr>
                  </w:pPr>
                  <w:r w:rsidRPr="0025767B">
                    <w:rPr>
                      <w:rFonts w:ascii="Hand writing Mutlu" w:hAnsi="Hand writing Mutlu"/>
                      <w:sz w:val="48"/>
                      <w:szCs w:val="48"/>
                    </w:rPr>
                    <w:t>damat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5" style="position:absolute;left:0;text-align:left;margin-left:146.65pt;margin-top:65.75pt;width:84.75pt;height:39pt;z-index:251661312">
            <v:textbox>
              <w:txbxContent>
                <w:p w:rsidR="00DB137D" w:rsidRDefault="00DB137D">
                  <w:r w:rsidRPr="0025767B">
                    <w:rPr>
                      <w:sz w:val="48"/>
                      <w:szCs w:val="48"/>
                    </w:rPr>
                    <w:t>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6" style="position:absolute;left:0;text-align:left;margin-left:47.65pt;margin-top:8.75pt;width:87.75pt;height:39pt;z-index:251656192">
            <v:textbox>
              <w:txbxContent>
                <w:p w:rsidR="00DB137D" w:rsidRPr="0025767B" w:rsidRDefault="00DB137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5767B">
                    <w:rPr>
                      <w:sz w:val="48"/>
                      <w:szCs w:val="48"/>
                    </w:rPr>
                    <w:t>………………………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7" style="position:absolute;left:0;text-align:left;margin-left:-46.1pt;margin-top:65.75pt;width:87.75pt;height:39pt;z-index:251659264">
            <v:textbox>
              <w:txbxContent>
                <w:p w:rsidR="00DB137D" w:rsidRPr="009D09E7" w:rsidRDefault="00DB137D" w:rsidP="0025767B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9D09E7">
                    <w:rPr>
                      <w:rFonts w:ascii="Hand writing Mutlu" w:hAnsi="Hand writing Mutlu"/>
                      <w:sz w:val="48"/>
                      <w:szCs w:val="48"/>
                    </w:rPr>
                    <w:t>Sedat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8" style="position:absolute;left:0;text-align:left;margin-left:143.65pt;margin-top:8.75pt;width:87.75pt;height:39pt;z-index:251657216">
            <v:textbox>
              <w:txbxContent>
                <w:p w:rsidR="00DB137D" w:rsidRPr="0025767B" w:rsidRDefault="00DB137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5767B">
                    <w:rPr>
                      <w:rFonts w:ascii="Hand writing Mutlu" w:hAnsi="Hand writing Mutlu"/>
                      <w:sz w:val="48"/>
                      <w:szCs w:val="48"/>
                    </w:rPr>
                    <w:t>dinle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9" style="position:absolute;left:0;text-align:left;margin-left:-46.1pt;margin-top:8.75pt;width:87.75pt;height:39pt;z-index:251655168">
            <v:textbox>
              <w:txbxContent>
                <w:p w:rsidR="00DB137D" w:rsidRPr="0025767B" w:rsidRDefault="00DB137D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25767B">
                    <w:rPr>
                      <w:rFonts w:ascii="Hand writing Mutlu" w:hAnsi="Hand writing Mutlu"/>
                      <w:sz w:val="44"/>
                      <w:szCs w:val="44"/>
                    </w:rPr>
                    <w:t>Nadir</w:t>
                  </w:r>
                </w:p>
              </w:txbxContent>
            </v:textbox>
          </v:rect>
        </w:pict>
      </w:r>
    </w:p>
    <w:sectPr w:rsidR="00DB137D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37D" w:rsidRDefault="00DB137D" w:rsidP="00527E90">
      <w:pPr>
        <w:spacing w:after="0" w:line="240" w:lineRule="auto"/>
      </w:pPr>
      <w:r>
        <w:separator/>
      </w:r>
    </w:p>
  </w:endnote>
  <w:endnote w:type="continuationSeparator" w:id="0">
    <w:p w:rsidR="00DB137D" w:rsidRDefault="00DB137D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37D" w:rsidRDefault="00DB137D" w:rsidP="00527E90">
      <w:pPr>
        <w:spacing w:after="0" w:line="240" w:lineRule="auto"/>
      </w:pPr>
      <w:r>
        <w:separator/>
      </w:r>
    </w:p>
  </w:footnote>
  <w:footnote w:type="continuationSeparator" w:id="0">
    <w:p w:rsidR="00DB137D" w:rsidRDefault="00DB137D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68C"/>
    <w:rsid w:val="000000B9"/>
    <w:rsid w:val="00032B89"/>
    <w:rsid w:val="00035FC1"/>
    <w:rsid w:val="000433EF"/>
    <w:rsid w:val="00084F72"/>
    <w:rsid w:val="000B7BD7"/>
    <w:rsid w:val="000F3C06"/>
    <w:rsid w:val="0018215A"/>
    <w:rsid w:val="00186228"/>
    <w:rsid w:val="001B1E91"/>
    <w:rsid w:val="001D4399"/>
    <w:rsid w:val="0025767B"/>
    <w:rsid w:val="00283372"/>
    <w:rsid w:val="002916D7"/>
    <w:rsid w:val="00304604"/>
    <w:rsid w:val="0030532D"/>
    <w:rsid w:val="003501D4"/>
    <w:rsid w:val="00366947"/>
    <w:rsid w:val="003748D2"/>
    <w:rsid w:val="00381B38"/>
    <w:rsid w:val="00384E31"/>
    <w:rsid w:val="00394FA4"/>
    <w:rsid w:val="00402931"/>
    <w:rsid w:val="0041254C"/>
    <w:rsid w:val="00442AFC"/>
    <w:rsid w:val="004621A5"/>
    <w:rsid w:val="004B2C79"/>
    <w:rsid w:val="00524670"/>
    <w:rsid w:val="00527E90"/>
    <w:rsid w:val="005675B4"/>
    <w:rsid w:val="00582C63"/>
    <w:rsid w:val="00594967"/>
    <w:rsid w:val="005D7148"/>
    <w:rsid w:val="00607E41"/>
    <w:rsid w:val="00635422"/>
    <w:rsid w:val="00715BCC"/>
    <w:rsid w:val="0072506F"/>
    <w:rsid w:val="00734F65"/>
    <w:rsid w:val="00767656"/>
    <w:rsid w:val="007823DB"/>
    <w:rsid w:val="007B494D"/>
    <w:rsid w:val="00850DD6"/>
    <w:rsid w:val="00852F1A"/>
    <w:rsid w:val="008C21FD"/>
    <w:rsid w:val="009059B2"/>
    <w:rsid w:val="00962091"/>
    <w:rsid w:val="00994497"/>
    <w:rsid w:val="009C6B09"/>
    <w:rsid w:val="009D0196"/>
    <w:rsid w:val="009D09E7"/>
    <w:rsid w:val="009E58E8"/>
    <w:rsid w:val="00A70FC1"/>
    <w:rsid w:val="00AA5723"/>
    <w:rsid w:val="00AC3CAF"/>
    <w:rsid w:val="00AD0FAF"/>
    <w:rsid w:val="00AD18F7"/>
    <w:rsid w:val="00B021CB"/>
    <w:rsid w:val="00B4465A"/>
    <w:rsid w:val="00BA3DED"/>
    <w:rsid w:val="00BB5F4A"/>
    <w:rsid w:val="00BE368C"/>
    <w:rsid w:val="00C55707"/>
    <w:rsid w:val="00C750F6"/>
    <w:rsid w:val="00CE6F84"/>
    <w:rsid w:val="00CF66DB"/>
    <w:rsid w:val="00D45477"/>
    <w:rsid w:val="00D62841"/>
    <w:rsid w:val="00D67004"/>
    <w:rsid w:val="00D95CAF"/>
    <w:rsid w:val="00D9623D"/>
    <w:rsid w:val="00DB137D"/>
    <w:rsid w:val="00EA653E"/>
    <w:rsid w:val="00F14522"/>
    <w:rsid w:val="00F369CA"/>
    <w:rsid w:val="00F45EB3"/>
    <w:rsid w:val="00F6384D"/>
    <w:rsid w:val="00FD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E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C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7E9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7E90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0B7BD7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0B7BD7"/>
    <w:rPr>
      <w:rFonts w:cs="Times New Roman"/>
    </w:rPr>
  </w:style>
  <w:style w:type="character" w:styleId="Hyperlink">
    <w:name w:val="Hyperlink"/>
    <w:basedOn w:val="DefaultParagraphFont"/>
    <w:uiPriority w:val="99"/>
    <w:rsid w:val="000B7B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58</Words>
  <Characters>333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eymen</dc:creator>
  <cp:keywords>www.sorubak.com</cp:keywords>
  <dc:description/>
  <cp:lastModifiedBy>edanur</cp:lastModifiedBy>
  <cp:revision>3</cp:revision>
  <dcterms:created xsi:type="dcterms:W3CDTF">2014-12-11T21:58:00Z</dcterms:created>
  <dcterms:modified xsi:type="dcterms:W3CDTF">2014-12-14T18:17:00Z</dcterms:modified>
</cp:coreProperties>
</file>