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6378"/>
        <w:gridCol w:w="1591"/>
      </w:tblGrid>
      <w:tr w:rsidR="00E50EA9" w:rsidRPr="00893A9B" w:rsidTr="00893A9B">
        <w:tc>
          <w:tcPr>
            <w:tcW w:w="2235" w:type="dxa"/>
          </w:tcPr>
          <w:p w:rsidR="00E50EA9" w:rsidRPr="00893A9B" w:rsidRDefault="00E50EA9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78" w:type="dxa"/>
          </w:tcPr>
          <w:p w:rsidR="00E50EA9" w:rsidRPr="00893A9B" w:rsidRDefault="00E50EA9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ZÜBEYDE HANIM MESLEKİ VE TEKNİK ANADOLU  LİSESİ</w:t>
            </w:r>
          </w:p>
          <w:p w:rsidR="00E50EA9" w:rsidRPr="00893A9B" w:rsidRDefault="00E50EA9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2014 – 2015 ÖĞRETİM YILI</w:t>
            </w:r>
          </w:p>
          <w:p w:rsidR="00E50EA9" w:rsidRPr="00893A9B" w:rsidRDefault="00E50EA9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SEÇMELİ TEMEL DİNİ BİLGİLER</w:t>
            </w:r>
            <w:r w:rsidRPr="00893A9B">
              <w:rPr>
                <w:rFonts w:ascii="Cambria" w:hAnsi="Cambria" w:cs="Calibri"/>
                <w:b/>
                <w:sz w:val="16"/>
                <w:szCs w:val="16"/>
              </w:rPr>
              <w:t xml:space="preserve"> </w:t>
            </w:r>
          </w:p>
          <w:p w:rsidR="00E50EA9" w:rsidRPr="00893A9B" w:rsidRDefault="00E50EA9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 9</w:t>
            </w: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.SINIF  1.DÖNEM 1.YAZILI</w:t>
            </w:r>
          </w:p>
        </w:tc>
        <w:tc>
          <w:tcPr>
            <w:tcW w:w="1591" w:type="dxa"/>
          </w:tcPr>
          <w:p w:rsidR="00E50EA9" w:rsidRPr="00893A9B" w:rsidRDefault="00E50EA9" w:rsidP="00893A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E50EA9" w:rsidRPr="00893A9B" w:rsidTr="00893A9B">
        <w:tc>
          <w:tcPr>
            <w:tcW w:w="2235" w:type="dxa"/>
          </w:tcPr>
          <w:p w:rsidR="00E50EA9" w:rsidRPr="00893A9B" w:rsidRDefault="00E50EA9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3A9B">
              <w:rPr>
                <w:rFonts w:ascii="Calibri" w:hAnsi="Calibri" w:cs="Calibr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</w:tcPr>
          <w:p w:rsidR="00E50EA9" w:rsidRDefault="00E50EA9" w:rsidP="00614DC9">
            <w:pPr>
              <w:jc w:val="center"/>
            </w:pPr>
            <w:hyperlink r:id="rId7" w:history="1">
              <w:r>
                <w:rPr>
                  <w:rStyle w:val="Hyperlink"/>
                  <w:rFonts w:cs="Arial"/>
                </w:rPr>
                <w:t>www.sorubak.com</w:t>
              </w:r>
            </w:hyperlink>
            <w:r>
              <w:t xml:space="preserve"> </w:t>
            </w:r>
          </w:p>
          <w:p w:rsidR="00E50EA9" w:rsidRPr="00893A9B" w:rsidRDefault="00E50EA9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91" w:type="dxa"/>
          </w:tcPr>
          <w:p w:rsidR="00E50EA9" w:rsidRPr="00893A9B" w:rsidRDefault="00E50EA9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3A9B">
              <w:rPr>
                <w:rFonts w:ascii="Calibri" w:hAnsi="Calibri" w:cs="Calibri"/>
                <w:sz w:val="16"/>
                <w:szCs w:val="16"/>
              </w:rPr>
              <w:t>Sınıf - No:</w:t>
            </w:r>
          </w:p>
        </w:tc>
      </w:tr>
      <w:tr w:rsidR="00E50EA9" w:rsidRPr="00893A9B" w:rsidTr="00893A9B">
        <w:tc>
          <w:tcPr>
            <w:tcW w:w="2235" w:type="dxa"/>
          </w:tcPr>
          <w:p w:rsidR="00E50EA9" w:rsidRPr="00893A9B" w:rsidRDefault="00E50EA9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50EA9" w:rsidRPr="00893A9B" w:rsidRDefault="00E50EA9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</w:tcPr>
          <w:p w:rsidR="00E50EA9" w:rsidRPr="00893A9B" w:rsidRDefault="00E50EA9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91" w:type="dxa"/>
          </w:tcPr>
          <w:p w:rsidR="00E50EA9" w:rsidRPr="00893A9B" w:rsidRDefault="00E50EA9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E50EA9" w:rsidRPr="00893A9B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ind w:right="76"/>
        <w:jc w:val="both"/>
        <w:rPr>
          <w:rFonts w:ascii="Calibri" w:hAnsi="Calibri" w:cs="Calibri"/>
          <w:b/>
          <w:sz w:val="16"/>
          <w:szCs w:val="16"/>
        </w:rPr>
        <w:sectPr w:rsidR="00E50EA9" w:rsidRPr="00893A9B" w:rsidSect="00EF3E2A">
          <w:type w:val="continuous"/>
          <w:pgSz w:w="11906" w:h="16838"/>
          <w:pgMar w:top="1417" w:right="849" w:bottom="1417" w:left="993" w:header="708" w:footer="708" w:gutter="0"/>
          <w:cols w:sep="1" w:space="709"/>
          <w:docGrid w:linePitch="360"/>
        </w:sectPr>
      </w:pP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S.1  İslam ve tevhid kavramlaru nedir? Tanımlayınız.</w:t>
      </w: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S.2. İslamın temel özelliklerinden 4 tanesini yazınız.</w:t>
      </w: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S.3.”İslam dini kolaylık dinidir” ifadesinden ne anlıyorsunuz.Açıklayınız.</w:t>
      </w: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S.4.   Sure:                 Cüz:              Ayet:            Secde: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 xml:space="preserve">  Yukarıdaki kavramların      Kuran-ı  Kerimde bulundukları sayılarını  yazınız.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S.5. Kuran-ı   Kerimin isimlerinden 4 tanesini yazınız.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S.6. ”Asırlar geçtikçe Kuranı Kerim gençleşmektedir” (Kuran-ı Kerim evrenseldir) sözünden ne anlıyorsunuz.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S.7.Kuran-ı Kerim _______________________  zamanında toplatılmış ___________________________  zamanında  ise çoğaltılmıştır.Toplatılmasında ve çoğaltılmasında_______________________________________ komisyon başkanlığı yapmıştır.Yukarıdaki boşluğu doğru kelimelerle doldurunuz.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EF7A5E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S.8.Kuran-ı Kerimin Temel özelliklerinden 2 tanesini yazınız.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S.9.Kuran-ı Kerim çoğaltıldıktan sonra gönderilen yerlerden   veya  illerden 4 tanesini yazınız.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S.10. Din Kültürü ve Ahlak Bilgisi Öğretmeni olsaydınız nasıl ders işlerdiniz,kendinize göre yorumlayınız.</w:t>
      </w: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E50EA9" w:rsidRPr="00EF7A5E" w:rsidRDefault="00E50EA9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  <w:sectPr w:rsidR="00E50EA9" w:rsidRPr="00EF7A5E" w:rsidSect="00EF7A5E">
          <w:type w:val="continuous"/>
          <w:pgSz w:w="11906" w:h="16838"/>
          <w:pgMar w:top="0" w:right="849" w:bottom="1417" w:left="993" w:header="708" w:footer="708" w:gutter="0"/>
          <w:cols w:sep="1" w:space="709"/>
          <w:docGrid w:linePitch="360"/>
        </w:sectPr>
      </w:pPr>
    </w:p>
    <w:p w:rsidR="00E50EA9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BE50DA">
      <w:pPr>
        <w:ind w:right="76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Not: Sorular 10’a</w:t>
      </w:r>
      <w:r w:rsidRPr="00893A9B">
        <w:rPr>
          <w:rFonts w:ascii="Calibri" w:hAnsi="Calibri" w:cs="Calibri"/>
          <w:b/>
          <w:bCs/>
          <w:sz w:val="16"/>
          <w:szCs w:val="16"/>
        </w:rPr>
        <w:t>r puandır.Sınav süresi bir ders saatidir.</w:t>
      </w:r>
    </w:p>
    <w:p w:rsidR="00E50EA9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pStyle w:val="NoSpacing"/>
        <w:rPr>
          <w:rFonts w:cs="Calibri"/>
          <w:sz w:val="16"/>
          <w:szCs w:val="16"/>
        </w:rPr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-4.65pt;margin-top:2.2pt;width:490.5pt;height:79.5pt;z-index:251658240">
            <v:shadow on="t" opacity=".5" offset="-6pt,-6pt"/>
            <v:textbox>
              <w:txbxContent>
                <w:p w:rsidR="00E50EA9" w:rsidRPr="0040068A" w:rsidRDefault="00E50EA9" w:rsidP="00893A9B">
                  <w:pPr>
                    <w:jc w:val="center"/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40068A">
                    <w:rPr>
                      <w:rFonts w:ascii="Cambria" w:hAnsi="Cambria"/>
                      <w:b/>
                      <w:sz w:val="16"/>
                      <w:szCs w:val="16"/>
                    </w:rPr>
                    <w:t>Utanmadıktan sonra dilediğini yapabilirisin</w:t>
                  </w:r>
                </w:p>
                <w:p w:rsidR="00E50EA9" w:rsidRPr="00A30F80" w:rsidRDefault="00E50EA9" w:rsidP="00893A9B">
                  <w:pPr>
                    <w:jc w:val="center"/>
                    <w:rPr>
                      <w:b/>
                      <w:sz w:val="28"/>
                    </w:rPr>
                  </w:pPr>
                </w:p>
                <w:p w:rsidR="00E50EA9" w:rsidRPr="0040068A" w:rsidRDefault="00E50EA9" w:rsidP="00893A9B">
                  <w:pPr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 w:rsidRPr="0040068A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  Hz. Muhammed (SAV)</w:t>
                  </w:r>
                </w:p>
              </w:txbxContent>
            </v:textbox>
          </v:shape>
        </w:pict>
      </w:r>
    </w:p>
    <w:p w:rsidR="00E50EA9" w:rsidRPr="00893A9B" w:rsidRDefault="00E50EA9" w:rsidP="00893A9B">
      <w:pPr>
        <w:pStyle w:val="NoSpacing"/>
        <w:jc w:val="right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pStyle w:val="NoSpacing"/>
        <w:rPr>
          <w:rFonts w:cs="Calibri"/>
          <w:sz w:val="16"/>
          <w:szCs w:val="16"/>
        </w:rPr>
      </w:pPr>
    </w:p>
    <w:p w:rsidR="00E50EA9" w:rsidRPr="00893A9B" w:rsidRDefault="00E50EA9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E50EA9" w:rsidRPr="00893A9B" w:rsidRDefault="00E50EA9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E50EA9" w:rsidRPr="00893A9B" w:rsidRDefault="00E50EA9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E50EA9" w:rsidRDefault="00E50EA9">
      <w:pPr>
        <w:rPr>
          <w:rFonts w:ascii="Calibri" w:hAnsi="Calibri" w:cs="Calibri"/>
          <w:sz w:val="16"/>
          <w:szCs w:val="16"/>
        </w:rPr>
      </w:pPr>
    </w:p>
    <w:p w:rsidR="00E50EA9" w:rsidRDefault="00E50EA9">
      <w:pPr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bCs/>
          <w:sz w:val="16"/>
          <w:szCs w:val="16"/>
        </w:rPr>
        <w:t>Din Kültürü ve Ahlak Bilgisi Öğretmeni</w:t>
      </w:r>
    </w:p>
    <w:p w:rsidR="00E50EA9" w:rsidRPr="00893A9B" w:rsidRDefault="00E50EA9">
      <w:pPr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Taner ALPTEKİN</w:t>
      </w:r>
      <w:r>
        <w:rPr>
          <w:rFonts w:ascii="Calibri" w:hAnsi="Calibri" w:cs="Calibri"/>
          <w:sz w:val="16"/>
          <w:szCs w:val="16"/>
        </w:rPr>
        <w:t xml:space="preserve"> </w:t>
      </w:r>
    </w:p>
    <w:sectPr w:rsidR="00E50EA9" w:rsidRPr="00893A9B" w:rsidSect="00893A9B">
      <w:type w:val="continuous"/>
      <w:pgSz w:w="11906" w:h="16838"/>
      <w:pgMar w:top="0" w:right="849" w:bottom="142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EA9" w:rsidRDefault="00E50EA9" w:rsidP="00893A9B">
      <w:r>
        <w:separator/>
      </w:r>
    </w:p>
  </w:endnote>
  <w:endnote w:type="continuationSeparator" w:id="0">
    <w:p w:rsidR="00E50EA9" w:rsidRDefault="00E50EA9" w:rsidP="0089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EA9" w:rsidRDefault="00E50EA9" w:rsidP="00893A9B">
      <w:r>
        <w:separator/>
      </w:r>
    </w:p>
  </w:footnote>
  <w:footnote w:type="continuationSeparator" w:id="0">
    <w:p w:rsidR="00E50EA9" w:rsidRDefault="00E50EA9" w:rsidP="00893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3860"/>
    <w:multiLevelType w:val="hybridMultilevel"/>
    <w:tmpl w:val="36142466"/>
    <w:lvl w:ilvl="0" w:tplc="677EBF8E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A9B"/>
    <w:rsid w:val="00171EDA"/>
    <w:rsid w:val="0019565F"/>
    <w:rsid w:val="0040068A"/>
    <w:rsid w:val="004B4A19"/>
    <w:rsid w:val="005227DD"/>
    <w:rsid w:val="005937C1"/>
    <w:rsid w:val="00614DC9"/>
    <w:rsid w:val="007B1AF0"/>
    <w:rsid w:val="00816251"/>
    <w:rsid w:val="00884A5D"/>
    <w:rsid w:val="00893A9B"/>
    <w:rsid w:val="00A02821"/>
    <w:rsid w:val="00A30F80"/>
    <w:rsid w:val="00A62651"/>
    <w:rsid w:val="00B578FC"/>
    <w:rsid w:val="00BB5F5C"/>
    <w:rsid w:val="00BE50DA"/>
    <w:rsid w:val="00C8693B"/>
    <w:rsid w:val="00CE2F4C"/>
    <w:rsid w:val="00E50EA9"/>
    <w:rsid w:val="00EF3E2A"/>
    <w:rsid w:val="00EF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93A9B"/>
    <w:rPr>
      <w:rFonts w:cs="Times New Roman"/>
      <w:lang w:eastAsia="en-US"/>
    </w:rPr>
  </w:style>
  <w:style w:type="character" w:customStyle="1" w:styleId="postbody">
    <w:name w:val="postbody"/>
    <w:basedOn w:val="DefaultParagraphFont"/>
    <w:uiPriority w:val="99"/>
    <w:rsid w:val="00893A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3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3A9B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893A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3A9B"/>
    <w:rPr>
      <w:rFonts w:ascii="Arial" w:hAnsi="Arial" w:cs="Arial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93A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3A9B"/>
    <w:rPr>
      <w:rFonts w:ascii="Arial" w:hAnsi="Arial" w:cs="Arial"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semiHidden/>
    <w:rsid w:val="00614D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1</Pages>
  <Words>269</Words>
  <Characters>1536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Taner ALPTEKİN</dc:creator>
  <cp:keywords>www.sorubak.com</cp:keywords>
  <dc:description/>
  <cp:lastModifiedBy>edanur</cp:lastModifiedBy>
  <cp:revision>8</cp:revision>
  <dcterms:created xsi:type="dcterms:W3CDTF">2014-11-06T19:34:00Z</dcterms:created>
  <dcterms:modified xsi:type="dcterms:W3CDTF">2014-11-12T20:22:00Z</dcterms:modified>
</cp:coreProperties>
</file>