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D0" w:rsidRDefault="00C416D0" w:rsidP="00725422">
      <w:pPr>
        <w:ind w:left="-142"/>
      </w:pPr>
      <w:bookmarkStart w:id="0" w:name="_GoBack"/>
      <w:bookmarkEnd w:id="0"/>
      <w:r w:rsidRPr="006F5A6F">
        <w:rPr>
          <w:rFonts w:ascii="Arial Black" w:hAnsi="Arial Black"/>
        </w:rPr>
        <w:t>1.)</w:t>
      </w:r>
      <w:r w:rsidRPr="009E2269">
        <w:rPr>
          <w:rFonts w:ascii="Arial Black" w:hAnsi="Arial Black" w:cs="Aharoni"/>
          <w:lang w:bidi="he-IL"/>
        </w:rPr>
        <w:t>Aşağıdaki soruları Yanlış/Doğru olarak yanıtlayınız?</w:t>
      </w:r>
    </w:p>
    <w:p w:rsidR="00C416D0" w:rsidRPr="006A4B48" w:rsidRDefault="00C416D0" w:rsidP="009E2269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>a) Simya,bir bilim dalıdır.</w:t>
      </w:r>
      <w:r>
        <w:rPr>
          <w:rFonts w:ascii="Comic Sans MS" w:hAnsi="Comic Sans MS"/>
        </w:rPr>
        <w:t xml:space="preserve">                          </w:t>
      </w:r>
      <w:r w:rsidRPr="006A4B48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6A4B4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)</w:t>
      </w:r>
      <w:r w:rsidRPr="006A4B48">
        <w:rPr>
          <w:rFonts w:ascii="Comic Sans MS" w:hAnsi="Comic Sans MS"/>
        </w:rPr>
        <w:t xml:space="preserve"> </w:t>
      </w:r>
    </w:p>
    <w:p w:rsidR="00C416D0" w:rsidRDefault="00C416D0" w:rsidP="00725422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 xml:space="preserve">b) Madde hakkındaki ilk deneyimler </w:t>
      </w:r>
    </w:p>
    <w:p w:rsidR="00C416D0" w:rsidRPr="006A4B48" w:rsidRDefault="00C416D0" w:rsidP="00725422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>sınama-yanılma yoluyla elde edilmiştir.</w:t>
      </w:r>
      <w:r>
        <w:rPr>
          <w:rFonts w:ascii="Comic Sans MS" w:hAnsi="Comic Sans MS"/>
        </w:rPr>
        <w:t xml:space="preserve">      (</w:t>
      </w:r>
      <w:r w:rsidRPr="006A4B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)</w:t>
      </w:r>
      <w:r w:rsidRPr="006A4B48">
        <w:rPr>
          <w:rFonts w:ascii="Comic Sans MS" w:hAnsi="Comic Sans MS"/>
        </w:rPr>
        <w:t xml:space="preserve">  </w:t>
      </w:r>
    </w:p>
    <w:p w:rsidR="00C416D0" w:rsidRPr="006A4B48" w:rsidRDefault="00C416D0" w:rsidP="00725422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>c) Fizikokimya kim</w:t>
      </w:r>
      <w:r>
        <w:rPr>
          <w:rFonts w:ascii="Comic Sans MS" w:hAnsi="Comic Sans MS"/>
        </w:rPr>
        <w:t xml:space="preserve">yanın bir alt disiplinidir.(      </w:t>
      </w:r>
      <w:r w:rsidRPr="006A4B48">
        <w:rPr>
          <w:rFonts w:ascii="Comic Sans MS" w:hAnsi="Comic Sans MS"/>
        </w:rPr>
        <w:t xml:space="preserve"> )</w:t>
      </w:r>
    </w:p>
    <w:p w:rsidR="00C416D0" w:rsidRPr="006A4B48" w:rsidRDefault="00C416D0" w:rsidP="00E4075F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>d) İmbik ,antik dönemde geliştirilmiş damıtma</w:t>
      </w:r>
    </w:p>
    <w:p w:rsidR="00C416D0" w:rsidRPr="006A4B48" w:rsidRDefault="00C416D0" w:rsidP="00E4075F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 xml:space="preserve">    gerecidir.</w:t>
      </w:r>
      <w:r>
        <w:rPr>
          <w:rFonts w:ascii="Comic Sans MS" w:hAnsi="Comic Sans MS"/>
        </w:rPr>
        <w:t xml:space="preserve">                                              </w:t>
      </w:r>
      <w:r w:rsidRPr="006A4B48">
        <w:rPr>
          <w:rFonts w:ascii="Comic Sans MS" w:hAnsi="Comic Sans MS"/>
        </w:rPr>
        <w:t xml:space="preserve">(       </w:t>
      </w:r>
      <w:r>
        <w:rPr>
          <w:rFonts w:ascii="Comic Sans MS" w:hAnsi="Comic Sans MS"/>
        </w:rPr>
        <w:t>)</w:t>
      </w:r>
      <w:r w:rsidRPr="006A4B48">
        <w:rPr>
          <w:rFonts w:ascii="Comic Sans MS" w:hAnsi="Comic Sans MS"/>
        </w:rPr>
        <w:t xml:space="preserve">    </w:t>
      </w:r>
    </w:p>
    <w:p w:rsidR="00C416D0" w:rsidRPr="006A4B48" w:rsidRDefault="00C416D0" w:rsidP="00725422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 xml:space="preserve">e)Sanayi üretiminin ve tüketiminin artması çevre </w:t>
      </w:r>
    </w:p>
    <w:p w:rsidR="00C416D0" w:rsidRPr="006A4B48" w:rsidRDefault="00C416D0" w:rsidP="00725422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>kirliliğini büyük oranda artırmıştır.</w:t>
      </w:r>
      <w:r>
        <w:rPr>
          <w:rFonts w:ascii="Comic Sans MS" w:hAnsi="Comic Sans MS"/>
        </w:rPr>
        <w:t xml:space="preserve">           (</w:t>
      </w:r>
      <w:r w:rsidRPr="006A4B48">
        <w:rPr>
          <w:rFonts w:ascii="Comic Sans MS" w:hAnsi="Comic Sans MS"/>
        </w:rPr>
        <w:t xml:space="preserve">       )  </w:t>
      </w:r>
    </w:p>
    <w:p w:rsidR="00C416D0" w:rsidRDefault="00C416D0" w:rsidP="00725422">
      <w:pPr>
        <w:ind w:left="0"/>
      </w:pPr>
    </w:p>
    <w:p w:rsidR="00C416D0" w:rsidRDefault="00C416D0" w:rsidP="00725422">
      <w:pPr>
        <w:ind w:left="0"/>
        <w:rPr>
          <w:rFonts w:ascii="Arial Black" w:hAnsi="Arial Black"/>
        </w:rPr>
      </w:pPr>
      <w:r w:rsidRPr="006F5A6F">
        <w:rPr>
          <w:rFonts w:ascii="Arial Black" w:hAnsi="Arial Black"/>
        </w:rPr>
        <w:t>2.) Aşağıdaki boşlukları doldurunuz?</w:t>
      </w:r>
    </w:p>
    <w:p w:rsidR="00C416D0" w:rsidRDefault="00C416D0" w:rsidP="00725422">
      <w:pPr>
        <w:ind w:left="0"/>
        <w:rPr>
          <w:rFonts w:ascii="Arial Black" w:hAnsi="Arial Black"/>
        </w:rPr>
      </w:pPr>
      <w:r>
        <w:rPr>
          <w:noProof/>
          <w:lang w:eastAsia="tr-TR"/>
        </w:rPr>
        <w:pict>
          <v:roundrect id="AutoShape 4" o:spid="_x0000_s1026" style="position:absolute;margin-left:3.55pt;margin-top:5.2pt;width:238.5pt;height:49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">
            <v:textbox>
              <w:txbxContent>
                <w:p w:rsidR="00C416D0" w:rsidRDefault="00C416D0" w:rsidP="009C38E3">
                  <w:pPr>
                    <w:ind w:left="0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 Sembol       Su           Simyacıların</w:t>
                  </w:r>
                </w:p>
                <w:p w:rsidR="00C416D0" w:rsidRPr="006F5A6F" w:rsidRDefault="00C416D0" w:rsidP="009C38E3">
                  <w:pPr>
                    <w:ind w:left="0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    HCl         Zaç yağı    Azot</w:t>
                  </w:r>
                </w:p>
                <w:p w:rsidR="00C416D0" w:rsidRDefault="00C416D0">
                  <w:pPr>
                    <w:ind w:left="0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" o:spid="_x0000_s1027" style="position:absolute;margin-left:3.55pt;margin-top:5.2pt;width:238.5pt;height:49.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"/>
        </w:pict>
      </w:r>
    </w:p>
    <w:p w:rsidR="00C416D0" w:rsidRDefault="00C416D0" w:rsidP="00725422">
      <w:pPr>
        <w:ind w:left="0"/>
        <w:rPr>
          <w:rFonts w:ascii="Arial Black" w:hAnsi="Arial Black"/>
        </w:rPr>
      </w:pPr>
    </w:p>
    <w:p w:rsidR="00C416D0" w:rsidRDefault="00C416D0" w:rsidP="00725422">
      <w:pPr>
        <w:ind w:left="0"/>
        <w:rPr>
          <w:rFonts w:ascii="Arial Black" w:hAnsi="Arial Black"/>
        </w:rPr>
      </w:pPr>
    </w:p>
    <w:p w:rsidR="00C416D0" w:rsidRDefault="00C416D0" w:rsidP="00725422">
      <w:pPr>
        <w:ind w:left="0"/>
        <w:rPr>
          <w:rFonts w:ascii="Arial Black" w:hAnsi="Arial Black"/>
        </w:rPr>
      </w:pPr>
    </w:p>
    <w:p w:rsidR="00C416D0" w:rsidRDefault="00C416D0" w:rsidP="009C38E3">
      <w:pPr>
        <w:ind w:left="0"/>
        <w:rPr>
          <w:rFonts w:ascii="Comic Sans MS" w:hAnsi="Comic Sans MS"/>
        </w:rPr>
      </w:pPr>
      <w:r w:rsidRPr="009C38E3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…………………………………..amaçlarından biri de adi</w:t>
      </w:r>
    </w:p>
    <w:p w:rsidR="00C416D0" w:rsidRDefault="00C416D0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elementleri altına çevirmekti.</w:t>
      </w:r>
    </w:p>
    <w:p w:rsidR="00C416D0" w:rsidRDefault="00C416D0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b) H</w:t>
      </w:r>
      <w:r>
        <w:rPr>
          <w:rFonts w:ascii="Comic Sans MS" w:hAnsi="Comic Sans MS"/>
          <w:vertAlign w:val="subscript"/>
        </w:rPr>
        <w:t>2</w:t>
      </w:r>
      <w:r>
        <w:rPr>
          <w:rFonts w:ascii="Comic Sans MS" w:hAnsi="Comic Sans MS"/>
        </w:rPr>
        <w:t>SO</w:t>
      </w:r>
      <w:r>
        <w:rPr>
          <w:rFonts w:ascii="Comic Sans MS" w:hAnsi="Comic Sans MS"/>
          <w:vertAlign w:val="subscript"/>
        </w:rPr>
        <w:t>4</w:t>
      </w:r>
      <w:r>
        <w:rPr>
          <w:rFonts w:ascii="Comic Sans MS" w:hAnsi="Comic Sans MS"/>
        </w:rPr>
        <w:t xml:space="preserve"> …………………………………olarak bilinir.</w:t>
      </w:r>
    </w:p>
    <w:p w:rsidR="00C416D0" w:rsidRDefault="00C416D0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c) Dihidrojen monoksit bileşiği halk arasında</w:t>
      </w:r>
    </w:p>
    <w:p w:rsidR="00C416D0" w:rsidRDefault="00C416D0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……………………………………olarak da bilinir.</w:t>
      </w:r>
    </w:p>
    <w:p w:rsidR="00C416D0" w:rsidRDefault="00C416D0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d) Elementler ………………………………..ile gösterilir.</w:t>
      </w:r>
    </w:p>
    <w:p w:rsidR="00C416D0" w:rsidRDefault="00C416D0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e) Tuz ruhunun formülü …………………………dir.</w: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</w:t>
      </w:r>
      <w:r w:rsidRPr="00D12808">
        <w:rPr>
          <w:rFonts w:ascii="Arial Black" w:hAnsi="Arial Black"/>
        </w:rPr>
        <w:t>3.</w:t>
      </w:r>
      <w:r>
        <w:rPr>
          <w:rFonts w:ascii="Arial Black" w:hAnsi="Arial Black"/>
        </w:rPr>
        <w:t>)</w:t>
      </w:r>
      <w:r w:rsidRPr="00D12808">
        <w:rPr>
          <w:rFonts w:ascii="Arial Black" w:hAnsi="Arial Black"/>
        </w:rPr>
        <w:t xml:space="preserve"> Aşağıda verilen tehlike </w:t>
      </w:r>
      <w:r>
        <w:rPr>
          <w:rFonts w:ascii="Arial Black" w:hAnsi="Arial Black"/>
        </w:rPr>
        <w:t>uyarı</w: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İşaretlerini </w:t>
      </w:r>
      <w:r w:rsidRPr="00D12808">
        <w:rPr>
          <w:rFonts w:ascii="Arial Black" w:hAnsi="Arial Black"/>
        </w:rPr>
        <w:t xml:space="preserve"> ilgili terimlerle eşleştiriniz?</w:t>
      </w:r>
    </w:p>
    <w:p w:rsidR="00C416D0" w:rsidRDefault="00C416D0" w:rsidP="00D12808">
      <w:pPr>
        <w:rPr>
          <w:rFonts w:ascii="Arial Black" w:hAnsi="Arial Black"/>
        </w:rPr>
      </w:pPr>
      <w:r>
        <w:rPr>
          <w:noProof/>
          <w:lang w:eastAsia="tr-TR"/>
        </w:rPr>
        <w:t xml:space="preserve">   </w:t>
      </w:r>
      <w:r w:rsidRPr="00BA533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" o:spid="_x0000_i1027" type="#_x0000_t75" alt="http://www.hasanege.com/img/toksik.jpg" style="width:43.5pt;height:43.5pt;visibility:visible">
            <v:imagedata r:id="rId7" o:title=""/>
          </v:shape>
        </w:pict>
      </w:r>
      <w:r>
        <w:rPr>
          <w:noProof/>
          <w:lang w:eastAsia="tr-TR"/>
        </w:rPr>
        <w:t xml:space="preserve"> </w:t>
      </w:r>
      <w:r w:rsidRPr="00BA533F">
        <w:rPr>
          <w:noProof/>
          <w:lang w:eastAsia="tr-TR"/>
        </w:rPr>
        <w:pict>
          <v:shape id="Resim 11" o:spid="_x0000_i1028" type="#_x0000_t75" alt="http://upload.wikimedia.org/wikipedia/commons/thumb/6/6a/Hazard_N.svg/120px-Hazard_N.svg.png" style="width:44.25pt;height:44.25pt;visibility:visible">
            <v:imagedata r:id="rId8" o:title=""/>
          </v:shape>
        </w:pict>
      </w:r>
      <w:r>
        <w:rPr>
          <w:noProof/>
          <w:lang w:eastAsia="tr-TR"/>
        </w:rPr>
        <w:t xml:space="preserve"> </w:t>
      </w:r>
      <w:r w:rsidRPr="00BA533F">
        <w:rPr>
          <w:noProof/>
          <w:lang w:eastAsia="tr-TR"/>
        </w:rPr>
        <w:pict>
          <v:shape id="Resim 14" o:spid="_x0000_i1029" type="#_x0000_t75" alt="http://www.crcind.com/wwwcrc/images/O.GIF" style="width:40.5pt;height:40.5pt;visibility:visible">
            <v:imagedata r:id="rId9" o:title=""/>
          </v:shape>
        </w:pict>
      </w:r>
      <w:r>
        <w:rPr>
          <w:noProof/>
          <w:lang w:eastAsia="tr-TR"/>
        </w:rPr>
        <w:t xml:space="preserve"> </w:t>
      </w:r>
      <w:r w:rsidRPr="00BA533F">
        <w:rPr>
          <w:noProof/>
          <w:lang w:eastAsia="tr-TR"/>
        </w:rPr>
        <w:pict>
          <v:shape id="Resim 17" o:spid="_x0000_i1030" type="#_x0000_t75" alt="http://clp.immib.org.tr/web/images/stories/dsd-extremelyflammable.gif" style="width:43.5pt;height:43.5pt;visibility:visible">
            <v:imagedata r:id="rId10" o:title=""/>
          </v:shape>
        </w:pict>
      </w:r>
      <w:r w:rsidRPr="0098300D">
        <w:t xml:space="preserve"> </w:t>
      </w:r>
      <w:r w:rsidRPr="00BA533F">
        <w:rPr>
          <w:noProof/>
          <w:lang w:eastAsia="tr-TR"/>
        </w:rPr>
        <w:pict>
          <v:shape id="Resim 20" o:spid="_x0000_i1031" type="#_x0000_t75" alt="http://publicdomainvectors.org/photos/yves_guillou_corrosif.png" style="width:44.25pt;height:44.25pt;visibility:visible">
            <v:imagedata r:id="rId11" o:title=""/>
          </v:shape>
        </w:pic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</w: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.….        .….         ..…        ..…        .….</w:t>
      </w:r>
    </w:p>
    <w:p w:rsidR="00C416D0" w:rsidRDefault="00C416D0" w:rsidP="00D12808">
      <w:pPr>
        <w:rPr>
          <w:rFonts w:ascii="Arial Black" w:hAnsi="Arial Black"/>
        </w:rPr>
      </w:pPr>
    </w:p>
    <w:p w:rsidR="00C416D0" w:rsidRDefault="00C416D0" w:rsidP="00D12808">
      <w:pPr>
        <w:rPr>
          <w:rFonts w:ascii="Comic Sans MS" w:hAnsi="Comic Sans MS"/>
        </w:rPr>
      </w:pPr>
      <w:r>
        <w:rPr>
          <w:rFonts w:ascii="Arial Black" w:hAnsi="Arial Black"/>
        </w:rPr>
        <w:t xml:space="preserve"> A) </w:t>
      </w:r>
      <w:r w:rsidRPr="00D210E1">
        <w:rPr>
          <w:rFonts w:ascii="Comic Sans MS" w:hAnsi="Comic Sans MS"/>
        </w:rPr>
        <w:t>Çevreye zararlı</w:t>
      </w:r>
      <w:r>
        <w:rPr>
          <w:rFonts w:ascii="Comic Sans MS" w:hAnsi="Comic Sans MS"/>
        </w:rPr>
        <w:t xml:space="preserve">  </w:t>
      </w:r>
      <w:r w:rsidRPr="006B7EF8">
        <w:rPr>
          <w:rFonts w:ascii="Arial Black" w:hAnsi="Arial Black"/>
        </w:rPr>
        <w:t>B)</w:t>
      </w:r>
      <w:r>
        <w:rPr>
          <w:rFonts w:ascii="Comic Sans MS" w:hAnsi="Comic Sans MS"/>
        </w:rPr>
        <w:t xml:space="preserve"> Aşındırıcı  </w:t>
      </w:r>
      <w:r w:rsidRPr="006B7EF8">
        <w:rPr>
          <w:rFonts w:ascii="Arial Black" w:hAnsi="Arial Black"/>
        </w:rPr>
        <w:t>C)</w:t>
      </w:r>
      <w:r>
        <w:rPr>
          <w:rFonts w:ascii="Comic Sans MS" w:hAnsi="Comic Sans MS"/>
        </w:rPr>
        <w:t xml:space="preserve"> Yanıcı madde</w:t>
      </w:r>
    </w:p>
    <w:p w:rsidR="00C416D0" w:rsidRDefault="00C416D0" w:rsidP="00D12808">
      <w:pPr>
        <w:rPr>
          <w:rFonts w:ascii="Comic Sans MS" w:hAnsi="Comic Sans MS"/>
        </w:rPr>
      </w:pPr>
      <w:r>
        <w:rPr>
          <w:rFonts w:ascii="Arial Black" w:hAnsi="Arial Black"/>
        </w:rPr>
        <w:t xml:space="preserve">         D) </w:t>
      </w:r>
      <w:r>
        <w:rPr>
          <w:rFonts w:ascii="Comic Sans MS" w:hAnsi="Comic Sans MS"/>
        </w:rPr>
        <w:t xml:space="preserve">Yakıcı madde      </w:t>
      </w:r>
      <w:r w:rsidRPr="006B7EF8">
        <w:rPr>
          <w:rFonts w:ascii="Arial Black" w:hAnsi="Arial Black"/>
        </w:rPr>
        <w:t>E)</w:t>
      </w:r>
      <w:r>
        <w:rPr>
          <w:rFonts w:ascii="Comic Sans MS" w:hAnsi="Comic Sans MS"/>
        </w:rPr>
        <w:t xml:space="preserve"> Toksik madde</w:t>
      </w:r>
    </w:p>
    <w:p w:rsidR="00C416D0" w:rsidRDefault="00C416D0" w:rsidP="00D12808">
      <w:pPr>
        <w:rPr>
          <w:rFonts w:ascii="Comic Sans MS" w:hAnsi="Comic Sans MS"/>
        </w:rPr>
      </w:pPr>
    </w:p>
    <w:p w:rsidR="00C416D0" w:rsidRDefault="00C416D0" w:rsidP="00D12808">
      <w:pPr>
        <w:rPr>
          <w:rFonts w:ascii="Arial Black" w:hAnsi="Arial Black"/>
        </w:rPr>
      </w:pPr>
      <w:r w:rsidRPr="00B50429">
        <w:rPr>
          <w:rFonts w:ascii="Arial Black" w:hAnsi="Arial Black"/>
        </w:rPr>
        <w:t xml:space="preserve">4.) </w:t>
      </w:r>
      <w:r>
        <w:rPr>
          <w:rFonts w:ascii="Arial Black" w:hAnsi="Arial Black"/>
        </w:rPr>
        <w:t xml:space="preserve">Aşağıdaki elementlerin sembollerini </w: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yazınız ?</w:t>
      </w:r>
    </w:p>
    <w:p w:rsidR="00C416D0" w:rsidRDefault="00C416D0" w:rsidP="00D12808">
      <w:pPr>
        <w:rPr>
          <w:rFonts w:ascii="Comic Sans MS" w:hAnsi="Comic Sans MS"/>
        </w:rPr>
      </w:pPr>
      <w:r w:rsidRPr="00B50429">
        <w:rPr>
          <w:rFonts w:ascii="Comic Sans MS" w:hAnsi="Comic Sans MS"/>
        </w:rPr>
        <w:t xml:space="preserve">    a) Hidrojen:……</w:t>
      </w:r>
      <w:r>
        <w:rPr>
          <w:rFonts w:ascii="Comic Sans MS" w:hAnsi="Comic Sans MS"/>
        </w:rPr>
        <w:t>…..        b) Silisyum:……………</w:t>
      </w:r>
    </w:p>
    <w:p w:rsidR="00C416D0" w:rsidRDefault="00C416D0" w:rsidP="00D12808">
      <w:pPr>
        <w:rPr>
          <w:rFonts w:ascii="Comic Sans MS" w:hAnsi="Comic Sans MS"/>
        </w:rPr>
      </w:pPr>
      <w:r w:rsidRPr="00B50429">
        <w:rPr>
          <w:rFonts w:ascii="Arial Black" w:hAnsi="Arial Black"/>
        </w:rPr>
        <w:t xml:space="preserve">  </w:t>
      </w:r>
      <w:r>
        <w:rPr>
          <w:rFonts w:ascii="Arial Black" w:hAnsi="Arial Black"/>
        </w:rPr>
        <w:t xml:space="preserve">  </w:t>
      </w:r>
      <w:r w:rsidRPr="00B96DBD">
        <w:rPr>
          <w:rFonts w:ascii="Comic Sans MS" w:hAnsi="Comic Sans MS"/>
        </w:rPr>
        <w:t>c) Klor:……</w:t>
      </w:r>
      <w:r>
        <w:rPr>
          <w:rFonts w:ascii="Comic Sans MS" w:hAnsi="Comic Sans MS"/>
        </w:rPr>
        <w:t>……………</w:t>
      </w:r>
      <w:r w:rsidRPr="00B96DB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</w:t>
      </w:r>
      <w:r w:rsidRPr="00B96DB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B96DBD">
        <w:rPr>
          <w:rFonts w:ascii="Comic Sans MS" w:hAnsi="Comic Sans MS"/>
        </w:rPr>
        <w:t>d) Bakır:……</w:t>
      </w:r>
      <w:r>
        <w:rPr>
          <w:rFonts w:ascii="Comic Sans MS" w:hAnsi="Comic Sans MS"/>
        </w:rPr>
        <w:t>…………….</w:t>
      </w:r>
      <w:r w:rsidRPr="00B96DB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</w:p>
    <w:p w:rsidR="00C416D0" w:rsidRPr="00B50429" w:rsidRDefault="00C416D0" w:rsidP="00D12808">
      <w:pPr>
        <w:rPr>
          <w:rFonts w:ascii="Arial Black" w:hAnsi="Arial Black"/>
        </w:rPr>
      </w:pPr>
      <w:r>
        <w:rPr>
          <w:rFonts w:ascii="Comic Sans MS" w:hAnsi="Comic Sans MS"/>
        </w:rPr>
        <w:t xml:space="preserve">                      </w:t>
      </w:r>
      <w:r w:rsidRPr="00B96DBD">
        <w:rPr>
          <w:rFonts w:ascii="Comic Sans MS" w:hAnsi="Comic Sans MS"/>
        </w:rPr>
        <w:t>e) Civa:……</w:t>
      </w:r>
      <w:r>
        <w:rPr>
          <w:rFonts w:ascii="Comic Sans MS" w:hAnsi="Comic Sans MS"/>
        </w:rPr>
        <w:t>…….</w: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5.) Aşağıdaki iyon çiftlerinden bileşik</w: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oluşturunuz?</w:t>
      </w:r>
    </w:p>
    <w:p w:rsidR="00C416D0" w:rsidRPr="00C53E97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a) Al</w:t>
      </w:r>
      <w:r>
        <w:rPr>
          <w:rFonts w:ascii="Arial Black" w:hAnsi="Arial Black"/>
          <w:vertAlign w:val="superscript"/>
        </w:rPr>
        <w:t>+3</w:t>
      </w:r>
      <w:r>
        <w:rPr>
          <w:rFonts w:ascii="Arial Black" w:hAnsi="Arial Black"/>
        </w:rPr>
        <w:t xml:space="preserve"> ,   O</w:t>
      </w:r>
      <w:r>
        <w:rPr>
          <w:rFonts w:ascii="Arial Black" w:hAnsi="Arial Black"/>
          <w:vertAlign w:val="superscript"/>
        </w:rPr>
        <w:t>-2</w:t>
      </w:r>
      <w:r>
        <w:rPr>
          <w:rFonts w:ascii="Arial Black" w:hAnsi="Arial Black"/>
        </w:rPr>
        <w:t xml:space="preserve">    :</w:t>
      </w:r>
      <w:r w:rsidRPr="00C53E97">
        <w:rPr>
          <w:rFonts w:cs="Calibri"/>
        </w:rPr>
        <w:t>………………………………</w:t>
      </w:r>
      <w:r>
        <w:rPr>
          <w:rFonts w:cs="Calibri"/>
        </w:rPr>
        <w:t>………..</w: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b) (NH</w:t>
      </w:r>
      <w:r>
        <w:rPr>
          <w:rFonts w:ascii="Arial Black" w:hAnsi="Arial Black"/>
          <w:vertAlign w:val="subscript"/>
        </w:rPr>
        <w:t>4</w:t>
      </w:r>
      <w:r>
        <w:rPr>
          <w:rFonts w:ascii="Arial Black" w:hAnsi="Arial Black"/>
        </w:rPr>
        <w:t>)</w:t>
      </w:r>
      <w:r>
        <w:rPr>
          <w:rFonts w:ascii="Arial Black" w:hAnsi="Arial Black"/>
          <w:vertAlign w:val="superscript"/>
        </w:rPr>
        <w:t>+</w:t>
      </w:r>
      <w:r>
        <w:rPr>
          <w:rFonts w:ascii="Arial Black" w:hAnsi="Arial Black"/>
        </w:rPr>
        <w:t xml:space="preserve">  , S</w:t>
      </w:r>
      <w:r>
        <w:rPr>
          <w:rFonts w:ascii="Arial Black" w:hAnsi="Arial Black"/>
          <w:vertAlign w:val="superscript"/>
        </w:rPr>
        <w:t xml:space="preserve">-2 </w:t>
      </w:r>
      <w:r>
        <w:rPr>
          <w:rFonts w:ascii="Arial Black" w:hAnsi="Arial Black"/>
        </w:rPr>
        <w:t xml:space="preserve"> :</w:t>
      </w:r>
      <w:r w:rsidRPr="00C53E97">
        <w:rPr>
          <w:rFonts w:cs="Calibri"/>
        </w:rPr>
        <w:t>………………………………</w:t>
      </w:r>
      <w:r>
        <w:rPr>
          <w:rFonts w:cs="Calibri"/>
        </w:rPr>
        <w:t>………..</w:t>
      </w:r>
    </w:p>
    <w:p w:rsidR="00C416D0" w:rsidRDefault="00C416D0" w:rsidP="00D12808">
      <w:pPr>
        <w:rPr>
          <w:rFonts w:ascii="Arial Black" w:hAnsi="Arial Black"/>
        </w:rPr>
      </w:pP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6.) Aşağıdaki bileşiklerin adlarını yazınız?</w:t>
      </w:r>
    </w:p>
    <w:p w:rsidR="00C416D0" w:rsidRDefault="00C416D0" w:rsidP="00D1280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a) NaF      :</w:t>
      </w:r>
      <w:r w:rsidRPr="00C53E97">
        <w:rPr>
          <w:rFonts w:cs="Calibri"/>
        </w:rPr>
        <w:t>……………..........................</w:t>
      </w:r>
      <w:r>
        <w:rPr>
          <w:rFonts w:cs="Calibri"/>
        </w:rPr>
        <w:t>..........</w:t>
      </w:r>
    </w:p>
    <w:p w:rsidR="00C416D0" w:rsidRDefault="00C416D0" w:rsidP="00D12808">
      <w:pPr>
        <w:rPr>
          <w:rFonts w:cs="Calibri"/>
        </w:rPr>
      </w:pPr>
      <w:r>
        <w:rPr>
          <w:rFonts w:ascii="Arial Black" w:hAnsi="Arial Black"/>
        </w:rPr>
        <w:t xml:space="preserve">          b) CaCO</w:t>
      </w:r>
      <w:r>
        <w:rPr>
          <w:rFonts w:ascii="Arial Black" w:hAnsi="Arial Black"/>
          <w:vertAlign w:val="subscript"/>
        </w:rPr>
        <w:t>3</w:t>
      </w:r>
      <w:r>
        <w:rPr>
          <w:rFonts w:ascii="Arial Black" w:hAnsi="Arial Black"/>
        </w:rPr>
        <w:t xml:space="preserve">  :</w:t>
      </w:r>
      <w:r w:rsidRPr="00C53E97">
        <w:rPr>
          <w:rFonts w:cs="Calibri"/>
        </w:rPr>
        <w:t>…………………………………</w:t>
      </w:r>
      <w:r>
        <w:rPr>
          <w:rFonts w:cs="Calibri"/>
        </w:rPr>
        <w:t>………………</w:t>
      </w:r>
    </w:p>
    <w:p w:rsidR="00C416D0" w:rsidRDefault="00C416D0" w:rsidP="00D12808">
      <w:pPr>
        <w:rPr>
          <w:rFonts w:cs="Calibri"/>
        </w:rPr>
      </w:pPr>
      <w:r>
        <w:rPr>
          <w:rFonts w:cs="Calibri"/>
        </w:rPr>
        <w:t xml:space="preserve">               </w:t>
      </w:r>
    </w:p>
    <w:p w:rsidR="00C416D0" w:rsidRDefault="00C416D0" w:rsidP="00D12808">
      <w:pPr>
        <w:rPr>
          <w:rFonts w:ascii="Arial Black" w:hAnsi="Arial Black" w:cs="Calibri"/>
        </w:rPr>
      </w:pPr>
      <w:r>
        <w:rPr>
          <w:rFonts w:cs="Calibri"/>
        </w:rPr>
        <w:t xml:space="preserve">             </w:t>
      </w:r>
      <w:r>
        <w:rPr>
          <w:rFonts w:ascii="Arial Black" w:hAnsi="Arial Black" w:cs="Calibri"/>
        </w:rPr>
        <w:t xml:space="preserve">7.)Aşağıdaki bileşiklerin formüllerini </w:t>
      </w:r>
    </w:p>
    <w:p w:rsidR="00C416D0" w:rsidRDefault="00C416D0" w:rsidP="00D12808">
      <w:pPr>
        <w:rPr>
          <w:rFonts w:ascii="Arial Black" w:hAnsi="Arial Black" w:cs="Calibri"/>
        </w:rPr>
      </w:pPr>
      <w:r>
        <w:rPr>
          <w:rFonts w:ascii="Arial Black" w:hAnsi="Arial Black" w:cs="Calibri"/>
        </w:rPr>
        <w:t xml:space="preserve">           yazınız?</w:t>
      </w:r>
    </w:p>
    <w:p w:rsidR="00C416D0" w:rsidRPr="004B2936" w:rsidRDefault="00C416D0" w:rsidP="00D12808">
      <w:pPr>
        <w:rPr>
          <w:rFonts w:cs="Calibri"/>
        </w:rPr>
      </w:pPr>
      <w:r>
        <w:rPr>
          <w:rFonts w:ascii="Arial Black" w:hAnsi="Arial Black" w:cs="Calibri"/>
        </w:rPr>
        <w:t xml:space="preserve">           a) Gümüş sülfür :  </w:t>
      </w:r>
      <w:r>
        <w:rPr>
          <w:rFonts w:cs="Calibri"/>
        </w:rPr>
        <w:t xml:space="preserve"> ……………………………………..</w:t>
      </w:r>
    </w:p>
    <w:p w:rsidR="00C416D0" w:rsidRDefault="00C416D0" w:rsidP="00D12808">
      <w:pPr>
        <w:rPr>
          <w:rFonts w:cs="Calibri"/>
        </w:rPr>
      </w:pPr>
      <w:r w:rsidRPr="00D12808">
        <w:rPr>
          <w:rFonts w:ascii="Arial Black" w:hAnsi="Arial Black"/>
        </w:rPr>
        <w:t xml:space="preserve">     </w:t>
      </w:r>
      <w:r>
        <w:rPr>
          <w:rFonts w:ascii="Arial Black" w:hAnsi="Arial Black"/>
        </w:rPr>
        <w:t xml:space="preserve">      b) Magnezyum klorür : </w:t>
      </w:r>
      <w:r>
        <w:rPr>
          <w:rFonts w:cs="Calibri"/>
        </w:rPr>
        <w:t>…………………………….</w:t>
      </w:r>
    </w:p>
    <w:p w:rsidR="00C416D0" w:rsidRDefault="00C416D0" w:rsidP="00D12808">
      <w:pPr>
        <w:rPr>
          <w:rFonts w:cs="Calibri"/>
        </w:rPr>
      </w:pPr>
    </w:p>
    <w:p w:rsidR="00C416D0" w:rsidRDefault="00C416D0" w:rsidP="00D12808">
      <w:pPr>
        <w:rPr>
          <w:rFonts w:ascii="Comic Sans MS" w:hAnsi="Comic Sans MS" w:cs="Calibri"/>
        </w:rPr>
      </w:pPr>
      <w:r>
        <w:rPr>
          <w:rFonts w:cs="Calibri"/>
        </w:rPr>
        <w:t xml:space="preserve">           </w:t>
      </w:r>
      <w:r>
        <w:rPr>
          <w:rFonts w:ascii="Arial Black" w:hAnsi="Arial Black" w:cs="Calibri"/>
        </w:rPr>
        <w:t xml:space="preserve">8.) </w:t>
      </w:r>
      <w:r w:rsidRPr="006E7011">
        <w:rPr>
          <w:rFonts w:ascii="Arial Black" w:hAnsi="Arial Black" w:cs="Calibri"/>
        </w:rPr>
        <w:t>Aşağıdaki çizelgede yer alan işler ile</w:t>
      </w:r>
      <w:r w:rsidRPr="00DF171F">
        <w:rPr>
          <w:rFonts w:ascii="Comic Sans MS" w:hAnsi="Comic Sans MS" w:cs="Calibri"/>
        </w:rPr>
        <w:t xml:space="preserve"> </w:t>
      </w:r>
    </w:p>
    <w:p w:rsidR="00C416D0" w:rsidRDefault="00C416D0" w:rsidP="00D12808">
      <w:pPr>
        <w:rPr>
          <w:rFonts w:ascii="Arial Black" w:hAnsi="Arial Black" w:cs="Calibri"/>
        </w:rPr>
      </w:pPr>
      <w:r>
        <w:rPr>
          <w:rFonts w:ascii="Comic Sans MS" w:hAnsi="Comic Sans MS" w:cs="Calibri"/>
        </w:rPr>
        <w:t xml:space="preserve">            </w:t>
      </w:r>
      <w:r w:rsidRPr="006E7011">
        <w:rPr>
          <w:rFonts w:ascii="Arial Black" w:hAnsi="Arial Black" w:cs="Calibri"/>
        </w:rPr>
        <w:t>İlgili oldukları kimya dalını eşleştiriniz?</w:t>
      </w:r>
      <w:r>
        <w:rPr>
          <w:rFonts w:ascii="Arial Black" w:hAnsi="Arial Black" w:cs="Calibri"/>
        </w:rPr>
        <w:t xml:space="preserve">       </w:t>
      </w:r>
    </w:p>
    <w:tbl>
      <w:tblPr>
        <w:tblpPr w:leftFromText="141" w:rightFromText="141" w:vertAnchor="text" w:tblpX="521" w:tblpY="91"/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  <w:gridCol w:w="1701"/>
      </w:tblGrid>
      <w:tr w:rsidR="00C416D0" w:rsidRPr="0041019E" w:rsidTr="0099065A">
        <w:trPr>
          <w:trHeight w:val="699"/>
        </w:trPr>
        <w:tc>
          <w:tcPr>
            <w:tcW w:w="3472" w:type="dxa"/>
          </w:tcPr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ascii="Arial Black" w:hAnsi="Arial Black" w:cs="Calibri"/>
              </w:rPr>
              <w:t>A.</w:t>
            </w:r>
            <w:r w:rsidRPr="0041019E">
              <w:rPr>
                <w:rFonts w:cs="Calibri"/>
              </w:rPr>
              <w:t xml:space="preserve">Kandaki kolesterol oranını </w:t>
            </w:r>
          </w:p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cs="Calibri"/>
              </w:rPr>
              <w:t>bulup yorumlama</w:t>
            </w:r>
          </w:p>
        </w:tc>
        <w:tc>
          <w:tcPr>
            <w:tcW w:w="1701" w:type="dxa"/>
            <w:vMerge w:val="restart"/>
          </w:tcPr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</w:p>
          <w:p w:rsidR="00C416D0" w:rsidRPr="0041019E" w:rsidRDefault="00C416D0" w:rsidP="0099065A">
            <w:pPr>
              <w:ind w:left="0"/>
              <w:rPr>
                <w:rFonts w:cs="Calibri"/>
                <w:b/>
              </w:rPr>
            </w:pPr>
            <w:r w:rsidRPr="0041019E">
              <w:rPr>
                <w:rFonts w:ascii="Comic Sans MS" w:hAnsi="Comic Sans MS" w:cs="Calibri"/>
              </w:rPr>
              <w:t xml:space="preserve">   </w:t>
            </w:r>
            <w:r w:rsidRPr="0041019E">
              <w:rPr>
                <w:rFonts w:cs="Calibri"/>
                <w:b/>
              </w:rPr>
              <w:t>I.Fizikokimya</w:t>
            </w:r>
          </w:p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</w:p>
          <w:p w:rsidR="00C416D0" w:rsidRPr="0041019E" w:rsidRDefault="00C416D0" w:rsidP="0099065A">
            <w:pPr>
              <w:ind w:left="0"/>
              <w:rPr>
                <w:rFonts w:cs="Calibri"/>
                <w:b/>
              </w:rPr>
            </w:pPr>
            <w:r w:rsidRPr="0041019E">
              <w:rPr>
                <w:rFonts w:cs="Calibri"/>
                <w:b/>
              </w:rPr>
              <w:t xml:space="preserve">   II.Biyokimya</w:t>
            </w:r>
          </w:p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</w:p>
          <w:p w:rsidR="00C416D0" w:rsidRPr="0041019E" w:rsidRDefault="00C416D0" w:rsidP="0099065A">
            <w:pPr>
              <w:ind w:left="0"/>
              <w:rPr>
                <w:rFonts w:cs="Calibri"/>
                <w:b/>
              </w:rPr>
            </w:pPr>
            <w:r w:rsidRPr="0041019E">
              <w:rPr>
                <w:rFonts w:ascii="Arial Black" w:hAnsi="Arial Black" w:cs="Calibri"/>
              </w:rPr>
              <w:t xml:space="preserve"> </w:t>
            </w:r>
            <w:r w:rsidRPr="0041019E">
              <w:rPr>
                <w:rFonts w:cs="Calibri"/>
                <w:b/>
              </w:rPr>
              <w:t>III.Organik kimya</w:t>
            </w:r>
          </w:p>
          <w:p w:rsidR="00C416D0" w:rsidRPr="0041019E" w:rsidRDefault="00C416D0" w:rsidP="0099065A">
            <w:pPr>
              <w:ind w:left="0"/>
              <w:rPr>
                <w:rFonts w:cs="Calibri"/>
                <w:b/>
              </w:rPr>
            </w:pPr>
          </w:p>
          <w:p w:rsidR="00C416D0" w:rsidRPr="0041019E" w:rsidRDefault="00C416D0" w:rsidP="0099065A">
            <w:pPr>
              <w:ind w:left="0"/>
              <w:rPr>
                <w:rFonts w:cs="Calibri"/>
                <w:b/>
              </w:rPr>
            </w:pPr>
            <w:r w:rsidRPr="0041019E">
              <w:rPr>
                <w:rFonts w:cs="Calibri"/>
                <w:b/>
              </w:rPr>
              <w:t xml:space="preserve"> IV.Analitik kimya</w:t>
            </w:r>
          </w:p>
          <w:p w:rsidR="00C416D0" w:rsidRPr="0041019E" w:rsidRDefault="00C416D0" w:rsidP="0099065A">
            <w:pPr>
              <w:ind w:left="0"/>
              <w:rPr>
                <w:rFonts w:cs="Calibri"/>
                <w:b/>
              </w:rPr>
            </w:pPr>
          </w:p>
          <w:p w:rsidR="00C416D0" w:rsidRPr="0041019E" w:rsidRDefault="00C416D0" w:rsidP="0099065A">
            <w:pPr>
              <w:ind w:left="0"/>
              <w:rPr>
                <w:rFonts w:cs="Calibri"/>
                <w:b/>
              </w:rPr>
            </w:pPr>
            <w:r w:rsidRPr="0041019E">
              <w:rPr>
                <w:rFonts w:cs="Calibri"/>
                <w:b/>
              </w:rPr>
              <w:t xml:space="preserve"> V.Polimer kimya</w:t>
            </w:r>
          </w:p>
        </w:tc>
      </w:tr>
      <w:tr w:rsidR="00C416D0" w:rsidRPr="0041019E" w:rsidTr="0099065A">
        <w:trPr>
          <w:trHeight w:val="690"/>
        </w:trPr>
        <w:tc>
          <w:tcPr>
            <w:tcW w:w="3472" w:type="dxa"/>
          </w:tcPr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ascii="Arial Black" w:hAnsi="Arial Black" w:cs="Calibri"/>
              </w:rPr>
              <w:t>B.</w:t>
            </w:r>
            <w:r w:rsidRPr="0041019E">
              <w:rPr>
                <w:rFonts w:cs="Calibri"/>
              </w:rPr>
              <w:t xml:space="preserve">Zakkum bitkisindeki zehirli  karbon </w:t>
            </w:r>
          </w:p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cs="Calibri"/>
              </w:rPr>
              <w:t>bileşiğinin yapısını aydınlatma</w:t>
            </w:r>
          </w:p>
        </w:tc>
        <w:tc>
          <w:tcPr>
            <w:tcW w:w="1701" w:type="dxa"/>
            <w:vMerge/>
          </w:tcPr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</w:p>
        </w:tc>
      </w:tr>
      <w:tr w:rsidR="00C416D0" w:rsidRPr="0041019E" w:rsidTr="0099065A">
        <w:trPr>
          <w:trHeight w:val="705"/>
        </w:trPr>
        <w:tc>
          <w:tcPr>
            <w:tcW w:w="3472" w:type="dxa"/>
          </w:tcPr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ascii="Arial Black" w:hAnsi="Arial Black" w:cs="Calibri"/>
              </w:rPr>
              <w:t>C.</w:t>
            </w:r>
            <w:r w:rsidRPr="0041019E">
              <w:rPr>
                <w:rFonts w:cs="Calibri"/>
              </w:rPr>
              <w:t>Doğada kendiliğinden bozunabilir</w:t>
            </w:r>
          </w:p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  <w:r w:rsidRPr="0041019E">
              <w:rPr>
                <w:rFonts w:cs="Calibri"/>
              </w:rPr>
              <w:t>plastik madde üretme</w:t>
            </w:r>
          </w:p>
        </w:tc>
        <w:tc>
          <w:tcPr>
            <w:tcW w:w="1701" w:type="dxa"/>
            <w:vMerge/>
          </w:tcPr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</w:p>
        </w:tc>
      </w:tr>
      <w:tr w:rsidR="00C416D0" w:rsidRPr="0041019E" w:rsidTr="0099065A">
        <w:trPr>
          <w:trHeight w:val="600"/>
        </w:trPr>
        <w:tc>
          <w:tcPr>
            <w:tcW w:w="3472" w:type="dxa"/>
          </w:tcPr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ascii="Arial Black" w:hAnsi="Arial Black" w:cs="Calibri"/>
              </w:rPr>
              <w:t>D.</w:t>
            </w:r>
            <w:r w:rsidRPr="0041019E">
              <w:rPr>
                <w:rFonts w:cs="Calibri"/>
              </w:rPr>
              <w:t>Bir otomobilin kullandığı yakıtın</w:t>
            </w:r>
          </w:p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cs="Calibri"/>
              </w:rPr>
              <w:t>nitelikleri ile gücü arasındaki ilişkiyi</w:t>
            </w:r>
          </w:p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  <w:r w:rsidRPr="0041019E">
              <w:rPr>
                <w:rFonts w:cs="Calibri"/>
              </w:rPr>
              <w:t>belirleme</w:t>
            </w:r>
          </w:p>
        </w:tc>
        <w:tc>
          <w:tcPr>
            <w:tcW w:w="1701" w:type="dxa"/>
            <w:vMerge/>
          </w:tcPr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</w:p>
        </w:tc>
      </w:tr>
      <w:tr w:rsidR="00C416D0" w:rsidRPr="0041019E" w:rsidTr="0099065A">
        <w:trPr>
          <w:trHeight w:val="705"/>
        </w:trPr>
        <w:tc>
          <w:tcPr>
            <w:tcW w:w="3472" w:type="dxa"/>
          </w:tcPr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ascii="Arial Black" w:hAnsi="Arial Black" w:cs="Calibri"/>
              </w:rPr>
              <w:t>E.</w:t>
            </w:r>
            <w:r w:rsidRPr="0041019E">
              <w:rPr>
                <w:rFonts w:cs="Calibri"/>
              </w:rPr>
              <w:t xml:space="preserve">Altın cevherlerini analiz ederek </w:t>
            </w:r>
          </w:p>
          <w:p w:rsidR="00C416D0" w:rsidRPr="0041019E" w:rsidRDefault="00C416D0" w:rsidP="0099065A">
            <w:pPr>
              <w:ind w:left="0"/>
              <w:rPr>
                <w:rFonts w:cs="Calibri"/>
              </w:rPr>
            </w:pPr>
            <w:r w:rsidRPr="0041019E">
              <w:rPr>
                <w:rFonts w:cs="Calibri"/>
              </w:rPr>
              <w:t>saf altın oranını hesaplama</w:t>
            </w:r>
          </w:p>
        </w:tc>
        <w:tc>
          <w:tcPr>
            <w:tcW w:w="1701" w:type="dxa"/>
            <w:vMerge/>
          </w:tcPr>
          <w:p w:rsidR="00C416D0" w:rsidRPr="0041019E" w:rsidRDefault="00C416D0" w:rsidP="0099065A">
            <w:pPr>
              <w:ind w:left="0"/>
              <w:rPr>
                <w:rFonts w:ascii="Arial Black" w:hAnsi="Arial Black" w:cs="Calibri"/>
              </w:rPr>
            </w:pPr>
          </w:p>
        </w:tc>
      </w:tr>
    </w:tbl>
    <w:p w:rsidR="00C416D0" w:rsidRDefault="00C416D0" w:rsidP="0099065A">
      <w:pPr>
        <w:rPr>
          <w:rFonts w:cs="Calibri"/>
          <w:b/>
        </w:rPr>
      </w:pPr>
      <w:r>
        <w:rPr>
          <w:rFonts w:ascii="Arial Black" w:hAnsi="Arial Black" w:cs="Calibri"/>
        </w:rPr>
        <w:t xml:space="preserve">    </w:t>
      </w:r>
      <w:r>
        <w:t xml:space="preserve">    </w:t>
      </w:r>
      <w:r w:rsidRPr="001E2430">
        <w:rPr>
          <w:rFonts w:ascii="Arial Black" w:hAnsi="Arial Black" w:cs="Calibri"/>
          <w:b/>
        </w:rPr>
        <w:t>9.)</w:t>
      </w:r>
      <w:r w:rsidRPr="002334CB">
        <w:rPr>
          <w:rFonts w:cs="Calibri"/>
          <w:b/>
        </w:rPr>
        <w:t xml:space="preserve">Aristo’ya göre aşağıdakilerden hangisi element </w:t>
      </w:r>
    </w:p>
    <w:p w:rsidR="00C416D0" w:rsidRPr="001E2430" w:rsidRDefault="00C416D0" w:rsidP="0099065A">
      <w:pPr>
        <w:rPr>
          <w:rFonts w:cs="Calibri"/>
        </w:rPr>
      </w:pPr>
      <w:r>
        <w:rPr>
          <w:rFonts w:ascii="Arial Black" w:hAnsi="Arial Black" w:cs="Calibri"/>
          <w:b/>
        </w:rPr>
        <w:t xml:space="preserve">           </w:t>
      </w:r>
      <w:r>
        <w:rPr>
          <w:rFonts w:cs="Calibri"/>
          <w:b/>
        </w:rPr>
        <w:t>d</w:t>
      </w:r>
      <w:r w:rsidRPr="001E2430">
        <w:rPr>
          <w:rFonts w:cs="Calibri"/>
          <w:b/>
        </w:rPr>
        <w:t>eğildir?</w:t>
      </w:r>
    </w:p>
    <w:p w:rsidR="00C416D0" w:rsidRDefault="00C416D0" w:rsidP="0099065A">
      <w:r>
        <w:t xml:space="preserve">                  A) Hava     B) Toprak    C) Helyum    D) Su     E) Ateş</w:t>
      </w:r>
    </w:p>
    <w:p w:rsidR="00C416D0" w:rsidRDefault="00C416D0" w:rsidP="0099065A">
      <w:pPr>
        <w:rPr>
          <w:b/>
        </w:rPr>
      </w:pPr>
      <w:r>
        <w:t xml:space="preserve">        </w:t>
      </w:r>
      <w:r w:rsidRPr="001E2430">
        <w:rPr>
          <w:rFonts w:ascii="Arial Black" w:hAnsi="Arial Black"/>
          <w:b/>
        </w:rPr>
        <w:t>10.)</w:t>
      </w:r>
      <w:r>
        <w:rPr>
          <w:b/>
        </w:rPr>
        <w:t xml:space="preserve">   </w:t>
      </w:r>
      <w:r w:rsidRPr="002334CB">
        <w:t>Kimya bilimi ,</w:t>
      </w:r>
    </w:p>
    <w:p w:rsidR="00C416D0" w:rsidRDefault="00C416D0" w:rsidP="0099065A">
      <w:pPr>
        <w:rPr>
          <w:b/>
        </w:rPr>
      </w:pPr>
      <w:r>
        <w:rPr>
          <w:b/>
        </w:rPr>
        <w:t xml:space="preserve">                     I.Maddenin yapısını  </w:t>
      </w:r>
    </w:p>
    <w:p w:rsidR="00C416D0" w:rsidRPr="002334CB" w:rsidRDefault="00C416D0" w:rsidP="0099065A">
      <w:pPr>
        <w:rPr>
          <w:b/>
        </w:rPr>
      </w:pPr>
      <w:r>
        <w:rPr>
          <w:b/>
        </w:rPr>
        <w:t xml:space="preserve">                    II.Maddenin bileşenlerini</w:t>
      </w:r>
    </w:p>
    <w:p w:rsidR="00C416D0" w:rsidRDefault="00C416D0" w:rsidP="0099065A">
      <w:pPr>
        <w:rPr>
          <w:b/>
        </w:rPr>
      </w:pPr>
      <w:r>
        <w:t xml:space="preserve">                 </w:t>
      </w:r>
      <w:r w:rsidRPr="00A91971">
        <w:rPr>
          <w:b/>
        </w:rPr>
        <w:t xml:space="preserve"> III.</w:t>
      </w:r>
      <w:r>
        <w:rPr>
          <w:b/>
        </w:rPr>
        <w:t xml:space="preserve"> Maddelerin birbiri ile etkileşimlerini</w:t>
      </w:r>
    </w:p>
    <w:p w:rsidR="00C416D0" w:rsidRDefault="00C416D0" w:rsidP="0099065A">
      <w:r>
        <w:rPr>
          <w:b/>
        </w:rPr>
        <w:t xml:space="preserve">                  </w:t>
      </w:r>
      <w:r>
        <w:t>hangilerini inceler?</w:t>
      </w:r>
    </w:p>
    <w:p w:rsidR="00C416D0" w:rsidRDefault="00C416D0" w:rsidP="0099065A">
      <w:r>
        <w:t xml:space="preserve">                  A) Yalnız I                  B) Yalnız II                 C) Yalnız III  </w:t>
      </w:r>
    </w:p>
    <w:p w:rsidR="00C416D0" w:rsidRDefault="00C416D0" w:rsidP="0099065A">
      <w:r>
        <w:t xml:space="preserve">                                   D) II ve III                E) I,II ve III</w:t>
      </w:r>
    </w:p>
    <w:p w:rsidR="00C416D0" w:rsidRDefault="00C416D0" w:rsidP="0099065A"/>
    <w:p w:rsidR="00C416D0" w:rsidRDefault="00C416D0" w:rsidP="0099065A">
      <w:r>
        <w:t xml:space="preserve">          Süre: 40 dakika </w:t>
      </w:r>
    </w:p>
    <w:p w:rsidR="00C416D0" w:rsidRDefault="00C416D0" w:rsidP="0099065A">
      <w:r>
        <w:t xml:space="preserve">          Not Baremi: Her soru 10 puan değerindedir.</w:t>
      </w:r>
    </w:p>
    <w:p w:rsidR="00C416D0" w:rsidRPr="00A91971" w:rsidRDefault="00C416D0" w:rsidP="0099065A"/>
    <w:p w:rsidR="00C416D0" w:rsidRDefault="00C416D0" w:rsidP="0099065A"/>
    <w:p w:rsidR="00C416D0" w:rsidRDefault="00C416D0" w:rsidP="00432FDD">
      <w:pPr>
        <w:rPr>
          <w:b/>
        </w:rPr>
      </w:pPr>
      <w:hyperlink r:id="rId12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C416D0" w:rsidRDefault="00C416D0" w:rsidP="0099065A"/>
    <w:p w:rsidR="00C416D0" w:rsidRDefault="00C416D0" w:rsidP="0099065A"/>
    <w:p w:rsidR="00C416D0" w:rsidRDefault="00C416D0" w:rsidP="0099065A">
      <w:r>
        <w:t>NOT BAREMİ: 1,2,3,4,5,6,7,8.sorular 10’ar puan</w:t>
      </w:r>
    </w:p>
    <w:p w:rsidR="00C416D0" w:rsidRDefault="00C416D0" w:rsidP="0099065A">
      <w:r>
        <w:t xml:space="preserve">             9,10,11,12. Sorular 5’er puan değerindedir.</w:t>
      </w:r>
    </w:p>
    <w:p w:rsidR="00C416D0" w:rsidRPr="006E7011" w:rsidRDefault="00C416D0" w:rsidP="00D12808">
      <w:pPr>
        <w:rPr>
          <w:rFonts w:ascii="Arial Black" w:hAnsi="Arial Black" w:cs="Calibri"/>
        </w:rPr>
      </w:pPr>
    </w:p>
    <w:p w:rsidR="00C416D0" w:rsidRDefault="00C416D0" w:rsidP="00D12808">
      <w:r>
        <w:t xml:space="preserve">        </w:t>
      </w:r>
    </w:p>
    <w:p w:rsidR="00C416D0" w:rsidRDefault="00C416D0" w:rsidP="00D12808">
      <w:r>
        <w:t xml:space="preserve">             </w:t>
      </w:r>
    </w:p>
    <w:p w:rsidR="00C416D0" w:rsidRDefault="00C416D0" w:rsidP="00D12808">
      <w:r>
        <w:t xml:space="preserve">     </w:t>
      </w:r>
    </w:p>
    <w:p w:rsidR="00C416D0" w:rsidRPr="009C38E3" w:rsidRDefault="00C416D0" w:rsidP="009C38E3">
      <w:pPr>
        <w:ind w:left="0"/>
        <w:rPr>
          <w:rFonts w:ascii="Comic Sans MS" w:hAnsi="Comic Sans MS"/>
        </w:rPr>
      </w:pPr>
    </w:p>
    <w:p w:rsidR="00C416D0" w:rsidRDefault="00C416D0" w:rsidP="00C851E8"/>
    <w:p w:rsidR="00C416D0" w:rsidRDefault="00C416D0" w:rsidP="00C851E8"/>
    <w:p w:rsidR="00C416D0" w:rsidRDefault="00C416D0" w:rsidP="00C851E8"/>
    <w:p w:rsidR="00C416D0" w:rsidRDefault="00C416D0" w:rsidP="006E7011">
      <w:pPr>
        <w:rPr>
          <w:vertAlign w:val="subscript"/>
        </w:rPr>
      </w:pPr>
      <w:r>
        <w:t xml:space="preserve">          </w:t>
      </w:r>
    </w:p>
    <w:p w:rsidR="00C416D0" w:rsidRDefault="00C416D0" w:rsidP="00C851E8">
      <w:r>
        <w:t xml:space="preserve">   </w:t>
      </w:r>
    </w:p>
    <w:p w:rsidR="00C416D0" w:rsidRDefault="00C416D0" w:rsidP="006E7011">
      <w:r>
        <w:t xml:space="preserve">         </w:t>
      </w:r>
    </w:p>
    <w:p w:rsidR="00C416D0" w:rsidRDefault="00C416D0" w:rsidP="00C851E8">
      <w:r>
        <w:t xml:space="preserve">   </w:t>
      </w:r>
    </w:p>
    <w:p w:rsidR="00C416D0" w:rsidRDefault="00C416D0" w:rsidP="00C851E8"/>
    <w:p w:rsidR="00C416D0" w:rsidRDefault="00C416D0" w:rsidP="00C851E8">
      <w:r>
        <w:t xml:space="preserve">        </w:t>
      </w:r>
    </w:p>
    <w:sectPr w:rsidR="00C416D0" w:rsidSect="00A91971">
      <w:headerReference w:type="default" r:id="rId13"/>
      <w:footerReference w:type="default" r:id="rId14"/>
      <w:pgSz w:w="11906" w:h="16838"/>
      <w:pgMar w:top="284" w:right="1416" w:bottom="1276" w:left="709" w:header="340" w:footer="39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6D0" w:rsidRDefault="00C416D0" w:rsidP="00C851E8">
      <w:r>
        <w:separator/>
      </w:r>
    </w:p>
  </w:endnote>
  <w:endnote w:type="continuationSeparator" w:id="0">
    <w:p w:rsidR="00C416D0" w:rsidRDefault="00C416D0" w:rsidP="00C85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D0" w:rsidRDefault="00C416D0">
    <w:pPr>
      <w:pStyle w:val="Footer"/>
    </w:pPr>
    <w:r>
      <w:t xml:space="preserve">                                                                                                                                                                        </w:t>
    </w:r>
    <w:r>
      <w:rPr>
        <w:rFonts w:ascii="Algerian" w:hAnsi="Algerian"/>
      </w:rPr>
      <w:t>BA</w:t>
    </w:r>
    <w:r>
      <w:rPr>
        <w:rFonts w:ascii="Times New Roman" w:hAnsi="Times New Roman"/>
      </w:rPr>
      <w:t>ŞARILAR</w:t>
    </w:r>
    <w:r>
      <w:t xml:space="preserve">    </w:t>
    </w:r>
  </w:p>
  <w:p w:rsidR="00C416D0" w:rsidRDefault="00C416D0">
    <w:pPr>
      <w:pStyle w:val="Footer"/>
    </w:pPr>
    <w:r>
      <w:t xml:space="preserve">                                                                                                                                                          Kimya Zümre Öğretmenleri                                                                        </w:t>
    </w:r>
  </w:p>
  <w:p w:rsidR="00C416D0" w:rsidRDefault="00C416D0">
    <w:pPr>
      <w:pStyle w:val="Footer"/>
    </w:pPr>
    <w:r>
      <w:t xml:space="preserve">                                                                                                                                          Nuray DUVAN                Onur Ali BAYRAMOĞLU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6D0" w:rsidRDefault="00C416D0" w:rsidP="00C851E8">
      <w:r>
        <w:separator/>
      </w:r>
    </w:p>
  </w:footnote>
  <w:footnote w:type="continuationSeparator" w:id="0">
    <w:p w:rsidR="00C416D0" w:rsidRDefault="00C416D0" w:rsidP="00C85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D0" w:rsidRDefault="00C416D0" w:rsidP="00C851E8">
    <w:pPr>
      <w:pStyle w:val="Header"/>
    </w:pPr>
    <w:r>
      <w:t xml:space="preserve">                                   2014-2015 EĞİTİM-ÖĞRETİM YILI KADİRLİ ANADOLU İMAM-HATİP LİSESİ I. DÖNEM                  26.11.2014</w:t>
    </w:r>
  </w:p>
  <w:p w:rsidR="00C416D0" w:rsidRDefault="00C416D0" w:rsidP="00C851E8">
    <w:pPr>
      <w:pStyle w:val="Header"/>
    </w:pPr>
    <w:r>
      <w:t xml:space="preserve">                                                               9. SINIFLAR  KİMYA DERSİ I. YAZILI YOKLAMA</w:t>
    </w:r>
  </w:p>
  <w:p w:rsidR="00C416D0" w:rsidRDefault="00C416D0" w:rsidP="00C851E8">
    <w:pPr>
      <w:pStyle w:val="Header"/>
    </w:pPr>
    <w:r>
      <w:t>ADI  ve SOYADI :</w:t>
    </w:r>
    <w:r w:rsidRPr="00FD6286">
      <w:t xml:space="preserve"> </w:t>
    </w:r>
    <w:r>
      <w:t xml:space="preserve">                                                                 </w:t>
    </w: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6" type="#_x0000_t136" style="width:21.75pt;height:27.75pt;rotation:90" fillcolor="#c4b596" strokecolor="#c4b596" strokeweight="1pt">
          <v:fill r:id="rId1" o:title="" type="tile"/>
          <v:shadow on="t" color="#cbcbcb" opacity="52429f" offset="3pt,3pt"/>
          <v:textpath style="font-family:&quot;Times New Roman&quot;;font-weight:bold;v-rotate-letters:t;v-text-kern:t" trim="t" fitpath="t" string="A"/>
        </v:shape>
      </w:pict>
    </w:r>
  </w:p>
  <w:p w:rsidR="00C416D0" w:rsidRDefault="00C416D0" w:rsidP="00C851E8">
    <w:pPr>
      <w:pStyle w:val="Header"/>
    </w:pPr>
    <w:r>
      <w:t>SINIFI:    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4A7D"/>
    <w:multiLevelType w:val="hybridMultilevel"/>
    <w:tmpl w:val="1C5EA7A0"/>
    <w:lvl w:ilvl="0" w:tplc="3E1AC918">
      <w:start w:val="1"/>
      <w:numFmt w:val="lowerLetter"/>
      <w:lvlText w:val="%1)"/>
      <w:lvlJc w:val="left"/>
      <w:pPr>
        <w:ind w:left="40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6" w:hanging="180"/>
      </w:pPr>
      <w:rPr>
        <w:rFonts w:cs="Times New Roman"/>
      </w:rPr>
    </w:lvl>
  </w:abstractNum>
  <w:abstractNum w:abstractNumId="1">
    <w:nsid w:val="518939F3"/>
    <w:multiLevelType w:val="hybridMultilevel"/>
    <w:tmpl w:val="3E0E04FC"/>
    <w:lvl w:ilvl="0" w:tplc="EB52695A">
      <w:start w:val="1"/>
      <w:numFmt w:val="lowerLetter"/>
      <w:lvlText w:val="%1)"/>
      <w:lvlJc w:val="left"/>
      <w:pPr>
        <w:ind w:left="40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6" w:hanging="180"/>
      </w:pPr>
      <w:rPr>
        <w:rFonts w:cs="Times New Roman"/>
      </w:rPr>
    </w:lvl>
  </w:abstractNum>
  <w:abstractNum w:abstractNumId="2">
    <w:nsid w:val="679C0C79"/>
    <w:multiLevelType w:val="hybridMultilevel"/>
    <w:tmpl w:val="CA3E30C4"/>
    <w:lvl w:ilvl="0" w:tplc="E30275BA">
      <w:start w:val="1"/>
      <w:numFmt w:val="decimal"/>
      <w:lvlText w:val="%1.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7F6E7CEF"/>
    <w:multiLevelType w:val="hybridMultilevel"/>
    <w:tmpl w:val="A044DC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359"/>
    <w:rsid w:val="00001C3A"/>
    <w:rsid w:val="00003B80"/>
    <w:rsid w:val="00024DA7"/>
    <w:rsid w:val="00043551"/>
    <w:rsid w:val="0005378D"/>
    <w:rsid w:val="000609E7"/>
    <w:rsid w:val="00095A21"/>
    <w:rsid w:val="000E444D"/>
    <w:rsid w:val="000F36D5"/>
    <w:rsid w:val="00114262"/>
    <w:rsid w:val="00133A41"/>
    <w:rsid w:val="0015329D"/>
    <w:rsid w:val="001A24F2"/>
    <w:rsid w:val="001B59C8"/>
    <w:rsid w:val="001E2430"/>
    <w:rsid w:val="001F494B"/>
    <w:rsid w:val="002070F6"/>
    <w:rsid w:val="00225E49"/>
    <w:rsid w:val="002334CB"/>
    <w:rsid w:val="00235AE5"/>
    <w:rsid w:val="00295021"/>
    <w:rsid w:val="002C59C2"/>
    <w:rsid w:val="002D6E47"/>
    <w:rsid w:val="002F5B1E"/>
    <w:rsid w:val="00337911"/>
    <w:rsid w:val="003A12A1"/>
    <w:rsid w:val="003D2E84"/>
    <w:rsid w:val="003E1056"/>
    <w:rsid w:val="0041019E"/>
    <w:rsid w:val="00430472"/>
    <w:rsid w:val="00432FDD"/>
    <w:rsid w:val="00433BA3"/>
    <w:rsid w:val="00434FF3"/>
    <w:rsid w:val="004854DB"/>
    <w:rsid w:val="004B0E79"/>
    <w:rsid w:val="004B2936"/>
    <w:rsid w:val="004E69E3"/>
    <w:rsid w:val="00514D01"/>
    <w:rsid w:val="00527DF3"/>
    <w:rsid w:val="00540331"/>
    <w:rsid w:val="00580803"/>
    <w:rsid w:val="005B3DDF"/>
    <w:rsid w:val="005D21A4"/>
    <w:rsid w:val="005F52E2"/>
    <w:rsid w:val="00613171"/>
    <w:rsid w:val="00645A6E"/>
    <w:rsid w:val="00685C08"/>
    <w:rsid w:val="006933CC"/>
    <w:rsid w:val="006A3901"/>
    <w:rsid w:val="006A4B48"/>
    <w:rsid w:val="006B7EF8"/>
    <w:rsid w:val="006C5801"/>
    <w:rsid w:val="006E7011"/>
    <w:rsid w:val="006F4B9B"/>
    <w:rsid w:val="006F5A6F"/>
    <w:rsid w:val="00725422"/>
    <w:rsid w:val="00743846"/>
    <w:rsid w:val="007A571A"/>
    <w:rsid w:val="007B15C3"/>
    <w:rsid w:val="007D056C"/>
    <w:rsid w:val="00825313"/>
    <w:rsid w:val="00842E88"/>
    <w:rsid w:val="008510BE"/>
    <w:rsid w:val="00860B2E"/>
    <w:rsid w:val="00887CE3"/>
    <w:rsid w:val="008F329F"/>
    <w:rsid w:val="008F5122"/>
    <w:rsid w:val="0091027B"/>
    <w:rsid w:val="009403CE"/>
    <w:rsid w:val="00961986"/>
    <w:rsid w:val="0098300D"/>
    <w:rsid w:val="0099065A"/>
    <w:rsid w:val="009C38E3"/>
    <w:rsid w:val="009D662F"/>
    <w:rsid w:val="009E2269"/>
    <w:rsid w:val="00A84C97"/>
    <w:rsid w:val="00A90359"/>
    <w:rsid w:val="00A91971"/>
    <w:rsid w:val="00AA224E"/>
    <w:rsid w:val="00B33437"/>
    <w:rsid w:val="00B50429"/>
    <w:rsid w:val="00B50980"/>
    <w:rsid w:val="00B61330"/>
    <w:rsid w:val="00B878FA"/>
    <w:rsid w:val="00B96DBD"/>
    <w:rsid w:val="00BA533F"/>
    <w:rsid w:val="00BC5924"/>
    <w:rsid w:val="00BF26DB"/>
    <w:rsid w:val="00C33810"/>
    <w:rsid w:val="00C35162"/>
    <w:rsid w:val="00C3732B"/>
    <w:rsid w:val="00C416D0"/>
    <w:rsid w:val="00C53E97"/>
    <w:rsid w:val="00C851E8"/>
    <w:rsid w:val="00C924F7"/>
    <w:rsid w:val="00CF06AD"/>
    <w:rsid w:val="00D069CB"/>
    <w:rsid w:val="00D12808"/>
    <w:rsid w:val="00D210E1"/>
    <w:rsid w:val="00D247F5"/>
    <w:rsid w:val="00D34329"/>
    <w:rsid w:val="00D609E2"/>
    <w:rsid w:val="00DE3FCA"/>
    <w:rsid w:val="00DF171F"/>
    <w:rsid w:val="00E21FFA"/>
    <w:rsid w:val="00E4075F"/>
    <w:rsid w:val="00E47935"/>
    <w:rsid w:val="00E52CBD"/>
    <w:rsid w:val="00E730FC"/>
    <w:rsid w:val="00E8777E"/>
    <w:rsid w:val="00EC3EA7"/>
    <w:rsid w:val="00ED1452"/>
    <w:rsid w:val="00EF27B1"/>
    <w:rsid w:val="00F75CE9"/>
    <w:rsid w:val="00FB3A10"/>
    <w:rsid w:val="00FD6286"/>
    <w:rsid w:val="00FE4950"/>
    <w:rsid w:val="00FF3104"/>
    <w:rsid w:val="00FF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E8"/>
    <w:pPr>
      <w:spacing w:line="276" w:lineRule="auto"/>
      <w:ind w:left="-284" w:right="-994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0359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9035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9035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90359"/>
    <w:rPr>
      <w:rFonts w:cs="Times New Roman"/>
    </w:rPr>
  </w:style>
  <w:style w:type="paragraph" w:styleId="ListParagraph">
    <w:name w:val="List Paragraph"/>
    <w:basedOn w:val="Normal"/>
    <w:uiPriority w:val="99"/>
    <w:qFormat/>
    <w:rsid w:val="00685C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75C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5CE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32FD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70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474</Words>
  <Characters>2704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kadirli</dc:creator>
  <cp:keywords>www.sorubak.com</cp:keywords>
  <dc:description/>
  <cp:lastModifiedBy>edanur</cp:lastModifiedBy>
  <cp:revision>3</cp:revision>
  <cp:lastPrinted>2014-11-22T20:11:00Z</cp:lastPrinted>
  <dcterms:created xsi:type="dcterms:W3CDTF">2014-11-26T19:11:00Z</dcterms:created>
  <dcterms:modified xsi:type="dcterms:W3CDTF">2014-11-28T20:24:00Z</dcterms:modified>
</cp:coreProperties>
</file>