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73" w:rsidRPr="00ED3092" w:rsidRDefault="00060373" w:rsidP="005B0A94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3pt;margin-top:-49.5pt;width:336pt;height:44.75pt;z-index:251656192">
            <v:textbox style="mso-next-textbox:#_x0000_s1026">
              <w:txbxContent>
                <w:p w:rsidR="00060373" w:rsidRPr="00365D44" w:rsidRDefault="00060373" w:rsidP="00365D4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2014-2015 EDUCATIONAL YEAR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AKDENIZ ANATOLIAN HIGH SCHOOL</w:t>
                  </w:r>
                  <w:r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1st</w:t>
                  </w:r>
                  <w:r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3rd ENGLISH WRITTEN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EXAM</w:t>
                  </w:r>
                  <w:r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FOR THE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</w:t>
                  </w:r>
                  <w:r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 9th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9.3pt;margin-top:-49.5pt;width:173.6pt;height:44.75pt;z-index:251657216">
            <v:textbox style="mso-next-textbox:#_x0000_s1027">
              <w:txbxContent>
                <w:p w:rsidR="00060373" w:rsidRPr="00365D44" w:rsidRDefault="00060373" w:rsidP="00365D4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365D4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NAME-SURNAME:</w:t>
                  </w:r>
                </w:p>
                <w:p w:rsidR="00060373" w:rsidRDefault="00060373" w:rsidP="00365D4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365D4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CLASS:  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</w:t>
                  </w:r>
                  <w:r w:rsidRPr="00365D4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NUMBER:</w:t>
                  </w:r>
                </w:p>
                <w:p w:rsidR="00060373" w:rsidRPr="00365D44" w:rsidRDefault="00060373" w:rsidP="00365D4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DATE: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249.6pt;margin-top:-22.3pt;width:25.65pt;height:25.3pt;z-index:251659264">
            <v:textbox style="mso-next-textbox:#_x0000_s1028">
              <w:txbxContent>
                <w:p w:rsidR="00060373" w:rsidRPr="00B84C66" w:rsidRDefault="00060373" w:rsidP="00B84C66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  <w:r w:rsidRPr="00F0249A">
        <w:rPr>
          <w:rFonts w:ascii="Comic Sans MS" w:hAnsi="Comic Sans MS"/>
          <w:b/>
          <w:sz w:val="18"/>
          <w:szCs w:val="18"/>
          <w:lang w:val="en-GB"/>
        </w:rPr>
        <w:t>A.</w:t>
      </w:r>
      <w:r w:rsidRPr="005B0A9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F0249A">
        <w:rPr>
          <w:rFonts w:ascii="Comic Sans MS" w:hAnsi="Comic Sans MS"/>
          <w:b/>
          <w:sz w:val="20"/>
          <w:szCs w:val="20"/>
          <w:lang w:val="en-GB"/>
        </w:rPr>
        <w:t>Write the dates correctly</w:t>
      </w:r>
      <w:r w:rsidRPr="00ED3092">
        <w:rPr>
          <w:rFonts w:ascii="Comic Sans MS" w:hAnsi="Comic Sans MS"/>
          <w:b/>
          <w:sz w:val="20"/>
          <w:szCs w:val="20"/>
          <w:lang w:val="en-GB"/>
        </w:rPr>
        <w:t>.(2x5:10p)</w:t>
      </w:r>
    </w:p>
    <w:p w:rsidR="00060373" w:rsidRPr="00F0249A" w:rsidRDefault="00060373" w:rsidP="005B0A94">
      <w:p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1)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(</w:t>
      </w:r>
      <w:r>
        <w:rPr>
          <w:rFonts w:ascii="Comic Sans MS" w:hAnsi="Comic Sans MS"/>
          <w:i/>
          <w:sz w:val="20"/>
          <w:szCs w:val="20"/>
          <w:lang w:val="en-GB"/>
        </w:rPr>
        <w:t xml:space="preserve">12 April </w:t>
      </w:r>
      <w:r w:rsidRPr="00F0249A">
        <w:rPr>
          <w:rFonts w:ascii="Comic Sans MS" w:hAnsi="Comic Sans MS"/>
          <w:i/>
          <w:sz w:val="20"/>
          <w:szCs w:val="20"/>
          <w:lang w:val="en-GB"/>
        </w:rPr>
        <w:t>196</w:t>
      </w:r>
      <w:r>
        <w:rPr>
          <w:rFonts w:ascii="Comic Sans MS" w:hAnsi="Comic Sans MS"/>
          <w:i/>
          <w:sz w:val="20"/>
          <w:szCs w:val="20"/>
          <w:lang w:val="en-GB"/>
        </w:rPr>
        <w:t>1)</w:t>
      </w:r>
      <w:r w:rsidRPr="00F0249A">
        <w:rPr>
          <w:rFonts w:ascii="Comic Sans MS" w:hAnsi="Comic Sans MS"/>
          <w:sz w:val="20"/>
          <w:szCs w:val="20"/>
          <w:lang w:val="en-GB"/>
        </w:rPr>
        <w:t>__________</w:t>
      </w:r>
      <w:r>
        <w:rPr>
          <w:rFonts w:ascii="Comic Sans MS" w:hAnsi="Comic Sans MS"/>
          <w:sz w:val="20"/>
          <w:szCs w:val="20"/>
          <w:lang w:val="en-GB"/>
        </w:rPr>
        <w:t>__</w:t>
      </w:r>
      <w:r w:rsidRPr="00F0249A">
        <w:rPr>
          <w:rFonts w:ascii="Comic Sans MS" w:hAnsi="Comic Sans MS"/>
          <w:sz w:val="20"/>
          <w:szCs w:val="20"/>
          <w:lang w:val="en-GB"/>
        </w:rPr>
        <w:t>______________</w:t>
      </w:r>
    </w:p>
    <w:p w:rsidR="00060373" w:rsidRPr="00F0249A" w:rsidRDefault="00060373" w:rsidP="005B0A94">
      <w:p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2)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(</w:t>
      </w:r>
      <w:r>
        <w:rPr>
          <w:rFonts w:ascii="Comic Sans MS" w:hAnsi="Comic Sans MS"/>
          <w:i/>
          <w:sz w:val="20"/>
          <w:szCs w:val="20"/>
          <w:lang w:val="en-GB"/>
        </w:rPr>
        <w:t xml:space="preserve">21 January </w:t>
      </w:r>
      <w:r w:rsidRPr="00F0249A">
        <w:rPr>
          <w:rFonts w:ascii="Comic Sans MS" w:hAnsi="Comic Sans MS"/>
          <w:i/>
          <w:sz w:val="20"/>
          <w:szCs w:val="20"/>
          <w:lang w:val="en-GB"/>
        </w:rPr>
        <w:t>1907</w:t>
      </w:r>
      <w:r>
        <w:rPr>
          <w:rFonts w:ascii="Comic Sans MS" w:hAnsi="Comic Sans MS"/>
          <w:i/>
          <w:sz w:val="20"/>
          <w:szCs w:val="20"/>
          <w:lang w:val="en-GB"/>
        </w:rPr>
        <w:t>)</w:t>
      </w:r>
      <w:r>
        <w:rPr>
          <w:rFonts w:ascii="Comic Sans MS" w:hAnsi="Comic Sans MS"/>
          <w:sz w:val="20"/>
          <w:szCs w:val="20"/>
          <w:lang w:val="en-GB"/>
        </w:rPr>
        <w:t>___________</w:t>
      </w:r>
      <w:r w:rsidRPr="00F0249A">
        <w:rPr>
          <w:rFonts w:ascii="Comic Sans MS" w:hAnsi="Comic Sans MS"/>
          <w:sz w:val="20"/>
          <w:szCs w:val="20"/>
          <w:lang w:val="en-GB"/>
        </w:rPr>
        <w:t>_____________</w:t>
      </w:r>
    </w:p>
    <w:p w:rsidR="00060373" w:rsidRPr="00F0249A" w:rsidRDefault="00060373" w:rsidP="005B0A94">
      <w:p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3)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(</w:t>
      </w:r>
      <w:r>
        <w:rPr>
          <w:rFonts w:ascii="Comic Sans MS" w:hAnsi="Comic Sans MS"/>
          <w:i/>
          <w:sz w:val="20"/>
          <w:szCs w:val="20"/>
          <w:lang w:val="en-GB"/>
        </w:rPr>
        <w:t xml:space="preserve">2 June </w:t>
      </w:r>
      <w:r w:rsidRPr="00F0249A">
        <w:rPr>
          <w:rFonts w:ascii="Comic Sans MS" w:hAnsi="Comic Sans MS"/>
          <w:i/>
          <w:sz w:val="20"/>
          <w:szCs w:val="20"/>
          <w:lang w:val="en-GB"/>
        </w:rPr>
        <w:t>2014</w:t>
      </w:r>
      <w:r>
        <w:rPr>
          <w:rFonts w:ascii="Comic Sans MS" w:hAnsi="Comic Sans MS"/>
          <w:i/>
          <w:sz w:val="20"/>
          <w:szCs w:val="20"/>
          <w:lang w:val="en-GB"/>
        </w:rPr>
        <w:t>)</w:t>
      </w:r>
      <w:r>
        <w:rPr>
          <w:rFonts w:ascii="Comic Sans MS" w:hAnsi="Comic Sans MS"/>
          <w:sz w:val="20"/>
          <w:szCs w:val="20"/>
          <w:lang w:val="en-GB"/>
        </w:rPr>
        <w:t>____</w:t>
      </w:r>
      <w:r w:rsidRPr="00F0249A">
        <w:rPr>
          <w:rFonts w:ascii="Comic Sans MS" w:hAnsi="Comic Sans MS"/>
          <w:sz w:val="20"/>
          <w:szCs w:val="20"/>
          <w:lang w:val="en-GB"/>
        </w:rPr>
        <w:t>______________________</w:t>
      </w:r>
    </w:p>
    <w:p w:rsidR="00060373" w:rsidRPr="00F0249A" w:rsidRDefault="00060373" w:rsidP="005B0A94">
      <w:p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4)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(</w:t>
      </w:r>
      <w:r>
        <w:rPr>
          <w:rFonts w:ascii="Comic Sans MS" w:hAnsi="Comic Sans MS"/>
          <w:i/>
          <w:sz w:val="20"/>
          <w:szCs w:val="20"/>
          <w:lang w:val="en-GB"/>
        </w:rPr>
        <w:t xml:space="preserve">15 December </w:t>
      </w:r>
      <w:r w:rsidRPr="00F0249A">
        <w:rPr>
          <w:rFonts w:ascii="Comic Sans MS" w:hAnsi="Comic Sans MS"/>
          <w:i/>
          <w:sz w:val="20"/>
          <w:szCs w:val="20"/>
          <w:lang w:val="en-GB"/>
        </w:rPr>
        <w:t>1999</w:t>
      </w:r>
      <w:r>
        <w:rPr>
          <w:rFonts w:ascii="Comic Sans MS" w:hAnsi="Comic Sans MS"/>
          <w:i/>
          <w:sz w:val="20"/>
          <w:szCs w:val="20"/>
          <w:lang w:val="en-GB"/>
        </w:rPr>
        <w:t>)</w:t>
      </w:r>
      <w:r w:rsidRPr="00F0249A">
        <w:rPr>
          <w:rFonts w:ascii="Comic Sans MS" w:hAnsi="Comic Sans MS"/>
          <w:sz w:val="20"/>
          <w:szCs w:val="20"/>
          <w:lang w:val="en-GB"/>
        </w:rPr>
        <w:t>______________________</w:t>
      </w:r>
    </w:p>
    <w:p w:rsidR="00060373" w:rsidRDefault="00060373" w:rsidP="005B0A94">
      <w:pPr>
        <w:tabs>
          <w:tab w:val="left" w:pos="693"/>
        </w:tabs>
        <w:spacing w:after="0"/>
        <w:rPr>
          <w:rFonts w:ascii="Comic Sans MS" w:hAnsi="Comic Sans MS"/>
          <w:b/>
          <w:sz w:val="18"/>
          <w:szCs w:val="18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5</w:t>
      </w:r>
      <w:r w:rsidRPr="00F0249A">
        <w:rPr>
          <w:rFonts w:ascii="Comic Sans MS" w:hAnsi="Comic Sans MS"/>
          <w:b/>
          <w:i/>
          <w:sz w:val="20"/>
          <w:szCs w:val="20"/>
          <w:lang w:val="en-GB"/>
        </w:rPr>
        <w:t>)</w:t>
      </w:r>
      <w:r w:rsidRPr="00F0249A">
        <w:rPr>
          <w:rFonts w:ascii="Comic Sans MS" w:hAnsi="Comic Sans MS"/>
          <w:i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i/>
          <w:sz w:val="20"/>
          <w:szCs w:val="20"/>
          <w:lang w:val="en-GB"/>
        </w:rPr>
        <w:t xml:space="preserve">(29 October </w:t>
      </w:r>
      <w:r w:rsidRPr="00F0249A">
        <w:rPr>
          <w:rFonts w:ascii="Comic Sans MS" w:hAnsi="Comic Sans MS"/>
          <w:i/>
          <w:sz w:val="20"/>
          <w:szCs w:val="20"/>
          <w:lang w:val="en-GB"/>
        </w:rPr>
        <w:t>1923</w:t>
      </w:r>
      <w:r>
        <w:rPr>
          <w:rFonts w:ascii="Comic Sans MS" w:hAnsi="Comic Sans MS"/>
          <w:i/>
          <w:sz w:val="20"/>
          <w:szCs w:val="20"/>
          <w:lang w:val="en-GB"/>
        </w:rPr>
        <w:t>)</w:t>
      </w:r>
      <w:r>
        <w:rPr>
          <w:rFonts w:ascii="Comic Sans MS" w:hAnsi="Comic Sans MS"/>
          <w:sz w:val="20"/>
          <w:szCs w:val="20"/>
          <w:lang w:val="en-GB"/>
        </w:rPr>
        <w:t>_</w:t>
      </w:r>
      <w:r w:rsidRPr="00F0249A">
        <w:rPr>
          <w:rFonts w:ascii="Comic Sans MS" w:hAnsi="Comic Sans MS"/>
          <w:sz w:val="20"/>
          <w:szCs w:val="20"/>
          <w:lang w:val="en-GB"/>
        </w:rPr>
        <w:t>______________________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val="en-GB"/>
        </w:rPr>
      </w:pPr>
    </w:p>
    <w:p w:rsidR="00060373" w:rsidRPr="00F0249A" w:rsidRDefault="00060373" w:rsidP="005B0A94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B. Read the text and answer the questions</w:t>
      </w:r>
      <w:r w:rsidRPr="00F0249A">
        <w:rPr>
          <w:rFonts w:ascii="Comic Sans MS" w:hAnsi="Comic Sans MS"/>
          <w:sz w:val="20"/>
          <w:szCs w:val="20"/>
          <w:lang w:val="en-GB"/>
        </w:rPr>
        <w:t>.2x5:10</w:t>
      </w:r>
    </w:p>
    <w:p w:rsidR="00060373" w:rsidRPr="00F0249A" w:rsidRDefault="00060373" w:rsidP="005B0A94">
      <w:pPr>
        <w:pStyle w:val="BodyText"/>
        <w:rPr>
          <w:rFonts w:ascii="Comic Sans MS" w:hAnsi="Comic Sans MS"/>
          <w:b w:val="0"/>
          <w:lang w:val="en-GB"/>
        </w:rPr>
      </w:pPr>
      <w:r>
        <w:rPr>
          <w:rFonts w:ascii="Comic Sans MS" w:hAnsi="Comic Sans MS"/>
          <w:b w:val="0"/>
          <w:bCs w:val="0"/>
          <w:sz w:val="20"/>
          <w:szCs w:val="20"/>
          <w:lang w:val="en-GB"/>
        </w:rPr>
        <w:t>Maria</w:t>
      </w:r>
      <w:r w:rsidRPr="00F0249A">
        <w:rPr>
          <w:rFonts w:ascii="Comic Sans MS" w:hAnsi="Comic Sans MS"/>
          <w:b w:val="0"/>
          <w:bCs w:val="0"/>
          <w:sz w:val="20"/>
          <w:szCs w:val="20"/>
          <w:lang w:val="en-GB"/>
        </w:rPr>
        <w:t xml:space="preserve"> lives in </w:t>
      </w:r>
      <w:r>
        <w:rPr>
          <w:rFonts w:ascii="Comic Sans MS" w:hAnsi="Comic Sans MS"/>
          <w:b w:val="0"/>
          <w:bCs w:val="0"/>
          <w:sz w:val="20"/>
          <w:szCs w:val="20"/>
          <w:lang w:val="en-GB"/>
        </w:rPr>
        <w:t>London</w:t>
      </w:r>
      <w:r w:rsidRPr="00F0249A">
        <w:rPr>
          <w:rFonts w:ascii="Comic Sans MS" w:hAnsi="Comic Sans MS"/>
          <w:b w:val="0"/>
          <w:bCs w:val="0"/>
          <w:sz w:val="20"/>
          <w:szCs w:val="20"/>
          <w:lang w:val="en-GB"/>
        </w:rPr>
        <w:t xml:space="preserve">. She is eleven and studies at Theodore Roosevelt School. She is in sixth grade. She gets up early in the mornings every day, then takes a shower and has breakfast. At noon, she usually has lunch with her mother. She is a housewife and a web designer too. She designs nice web sites. His father is a mechanic. In the afternoon, she goes to school and she comes back at 6:00 p.m. Then she does her homework, has dinner and helps her mother wash the dishes. She doesn’t watch TV on weekdays. She goes to bed at about 10:00 p.m. She usually plays with her friends, listens to music and goes to the cinema at weekends. </w:t>
      </w:r>
    </w:p>
    <w:p w:rsidR="00060373" w:rsidRDefault="00060373" w:rsidP="005B0A94">
      <w:pPr>
        <w:rPr>
          <w:rFonts w:ascii="Comic Sans MS" w:hAnsi="Comic Sans MS"/>
          <w:sz w:val="20"/>
          <w:lang w:val="en-GB"/>
        </w:rPr>
      </w:pPr>
    </w:p>
    <w:p w:rsidR="00060373" w:rsidRPr="00F0249A" w:rsidRDefault="00060373" w:rsidP="005B0A94">
      <w:pPr>
        <w:rPr>
          <w:rFonts w:ascii="Comic Sans MS" w:hAnsi="Comic Sans MS"/>
          <w:sz w:val="20"/>
          <w:lang w:val="en-GB"/>
        </w:rPr>
      </w:pPr>
      <w:r w:rsidRPr="00F0249A">
        <w:rPr>
          <w:rFonts w:ascii="Comic Sans MS" w:hAnsi="Comic Sans MS"/>
          <w:sz w:val="20"/>
          <w:lang w:val="en-GB"/>
        </w:rPr>
        <w:t>1. Where</w:t>
      </w:r>
      <w:r>
        <w:rPr>
          <w:rFonts w:ascii="Comic Sans MS" w:hAnsi="Comic Sans MS"/>
          <w:sz w:val="20"/>
          <w:lang w:val="en-GB"/>
        </w:rPr>
        <w:t xml:space="preserve"> does Maria</w:t>
      </w:r>
      <w:r w:rsidRPr="00F0249A">
        <w:rPr>
          <w:rFonts w:ascii="Comic Sans MS" w:hAnsi="Comic Sans MS"/>
          <w:sz w:val="20"/>
          <w:lang w:val="en-GB"/>
        </w:rPr>
        <w:t xml:space="preserve"> live?</w:t>
      </w:r>
    </w:p>
    <w:p w:rsidR="00060373" w:rsidRPr="00F0249A" w:rsidRDefault="00060373" w:rsidP="005B0A94">
      <w:p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lang w:val="en-GB"/>
        </w:rPr>
        <w:t>2. How often does she get up early in the mornings?</w:t>
      </w:r>
    </w:p>
    <w:p w:rsidR="00060373" w:rsidRPr="00F0249A" w:rsidRDefault="00060373" w:rsidP="005B0A94">
      <w:p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lang w:val="en-GB"/>
        </w:rPr>
        <w:t>3. Does she watch TV on weekdays?</w:t>
      </w:r>
    </w:p>
    <w:p w:rsidR="00060373" w:rsidRPr="00F0249A" w:rsidRDefault="00060373" w:rsidP="005B0A94">
      <w:p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lang w:val="en-GB"/>
        </w:rPr>
        <w:t>4. When does she usually play with her friends?</w:t>
      </w:r>
    </w:p>
    <w:p w:rsidR="00060373" w:rsidRPr="00F0249A" w:rsidRDefault="00060373" w:rsidP="005B0A94">
      <w:p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lang w:val="en-GB"/>
        </w:rPr>
        <w:t>5. Where does she usually go at weekends?</w:t>
      </w:r>
    </w:p>
    <w:p w:rsidR="00060373" w:rsidRPr="00F0249A" w:rsidRDefault="00060373" w:rsidP="000A4A23">
      <w:pPr>
        <w:tabs>
          <w:tab w:val="left" w:pos="693"/>
        </w:tabs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C.</w:t>
      </w: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Complete the sentences with </w:t>
      </w:r>
      <w:r w:rsidRPr="00F0249A">
        <w:rPr>
          <w:rFonts w:ascii="Comic Sans MS" w:hAnsi="Comic Sans MS"/>
          <w:b/>
          <w:i/>
          <w:sz w:val="20"/>
          <w:szCs w:val="20"/>
          <w:u w:val="single"/>
          <w:lang w:val="en-GB"/>
        </w:rPr>
        <w:t>on,in at</w:t>
      </w:r>
      <w:r w:rsidRPr="00F0249A">
        <w:rPr>
          <w:rFonts w:ascii="Comic Sans MS" w:hAnsi="Comic Sans MS"/>
          <w:b/>
          <w:sz w:val="20"/>
          <w:szCs w:val="20"/>
          <w:lang w:val="en-GB"/>
        </w:rPr>
        <w:t>( 2x5:10p)</w:t>
      </w:r>
    </w:p>
    <w:p w:rsidR="00060373" w:rsidRPr="00F0249A" w:rsidRDefault="00060373" w:rsidP="000A4A23">
      <w:pPr>
        <w:tabs>
          <w:tab w:val="left" w:pos="693"/>
        </w:tabs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1. I can't go out ____midnight.</w:t>
      </w:r>
    </w:p>
    <w:p w:rsidR="00060373" w:rsidRPr="00F0249A" w:rsidRDefault="00060373" w:rsidP="000A4A23">
      <w:pPr>
        <w:tabs>
          <w:tab w:val="left" w:pos="693"/>
        </w:tabs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2. They go shopping ____Mondays.</w:t>
      </w:r>
    </w:p>
    <w:p w:rsidR="00060373" w:rsidRPr="00F0249A" w:rsidRDefault="00060373" w:rsidP="000A4A23">
      <w:pPr>
        <w:tabs>
          <w:tab w:val="left" w:pos="693"/>
        </w:tabs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3. Do they have time for practising __the evenings?</w:t>
      </w:r>
    </w:p>
    <w:p w:rsidR="00060373" w:rsidRPr="00F0249A" w:rsidRDefault="00060373" w:rsidP="000A4A23">
      <w:pPr>
        <w:tabs>
          <w:tab w:val="left" w:pos="693"/>
        </w:tabs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 xml:space="preserve">4. We are very busy. We have lunch __half past one. </w:t>
      </w:r>
    </w:p>
    <w:p w:rsidR="00060373" w:rsidRPr="00F0249A" w:rsidRDefault="00060373" w:rsidP="000A4A23">
      <w:pPr>
        <w:tabs>
          <w:tab w:val="left" w:pos="693"/>
        </w:tabs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5. What do you do_____ weekends?</w:t>
      </w:r>
    </w:p>
    <w:p w:rsidR="00060373" w:rsidRDefault="00060373" w:rsidP="005B0A94">
      <w:pPr>
        <w:pStyle w:val="ListParagraph"/>
        <w:tabs>
          <w:tab w:val="left" w:pos="9165"/>
        </w:tabs>
        <w:spacing w:after="0"/>
        <w:ind w:left="0"/>
        <w:rPr>
          <w:rFonts w:ascii="Comic Sans MS" w:hAnsi="Comic Sans MS"/>
          <w:b/>
          <w:sz w:val="20"/>
          <w:szCs w:val="20"/>
          <w:lang w:val="en-GB"/>
        </w:rPr>
      </w:pPr>
    </w:p>
    <w:p w:rsidR="00060373" w:rsidRPr="00F0249A" w:rsidRDefault="00060373" w:rsidP="005B0A94">
      <w:pPr>
        <w:pStyle w:val="ListParagraph"/>
        <w:tabs>
          <w:tab w:val="left" w:pos="9165"/>
        </w:tabs>
        <w:spacing w:after="0"/>
        <w:ind w:left="0"/>
        <w:rPr>
          <w:rFonts w:ascii="Comic Sans MS" w:hAnsi="Comic Sans MS"/>
          <w:b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D. Write the time correctly.(2x5:10p)</w:t>
      </w:r>
    </w:p>
    <w:p w:rsidR="00060373" w:rsidRPr="00F0249A" w:rsidRDefault="00060373" w:rsidP="005B0A94">
      <w:pPr>
        <w:tabs>
          <w:tab w:val="left" w:pos="9165"/>
        </w:tabs>
        <w:spacing w:after="0" w:line="360" w:lineRule="auto"/>
        <w:rPr>
          <w:rFonts w:ascii="Comic Sans MS" w:hAnsi="Comic Sans MS"/>
          <w:b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1) </w:t>
      </w:r>
      <w:r>
        <w:rPr>
          <w:rFonts w:ascii="Comic Sans MS" w:hAnsi="Comic Sans MS"/>
          <w:b/>
          <w:sz w:val="20"/>
          <w:szCs w:val="20"/>
          <w:lang w:val="en-GB"/>
        </w:rPr>
        <w:t>11</w:t>
      </w:r>
      <w:r w:rsidRPr="00F0249A">
        <w:rPr>
          <w:rFonts w:ascii="Comic Sans MS" w:hAnsi="Comic Sans MS"/>
          <w:b/>
          <w:sz w:val="20"/>
          <w:szCs w:val="20"/>
          <w:lang w:val="en-GB"/>
        </w:rPr>
        <w:t>:30________________________________</w:t>
      </w:r>
    </w:p>
    <w:p w:rsidR="00060373" w:rsidRPr="00F0249A" w:rsidRDefault="00060373" w:rsidP="005B0A94">
      <w:pPr>
        <w:tabs>
          <w:tab w:val="left" w:pos="9165"/>
        </w:tabs>
        <w:spacing w:after="0" w:line="360" w:lineRule="auto"/>
        <w:rPr>
          <w:rFonts w:ascii="Comic Sans MS" w:hAnsi="Comic Sans MS"/>
          <w:b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2) </w:t>
      </w:r>
      <w:r>
        <w:rPr>
          <w:rFonts w:ascii="Comic Sans MS" w:hAnsi="Comic Sans MS"/>
          <w:b/>
          <w:sz w:val="20"/>
          <w:szCs w:val="20"/>
          <w:lang w:val="en-GB"/>
        </w:rPr>
        <w:t>08</w:t>
      </w:r>
      <w:r w:rsidRPr="00F0249A">
        <w:rPr>
          <w:rFonts w:ascii="Comic Sans MS" w:hAnsi="Comic Sans MS"/>
          <w:b/>
          <w:sz w:val="20"/>
          <w:szCs w:val="20"/>
          <w:lang w:val="en-GB"/>
        </w:rPr>
        <w:t>:00________________________________</w:t>
      </w:r>
    </w:p>
    <w:p w:rsidR="00060373" w:rsidRPr="00F0249A" w:rsidRDefault="00060373" w:rsidP="005B0A94">
      <w:pPr>
        <w:tabs>
          <w:tab w:val="left" w:pos="9165"/>
        </w:tabs>
        <w:spacing w:after="0" w:line="360" w:lineRule="auto"/>
        <w:rPr>
          <w:rFonts w:ascii="Comic Sans MS" w:hAnsi="Comic Sans MS"/>
          <w:b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3) </w:t>
      </w:r>
      <w:r>
        <w:rPr>
          <w:rFonts w:ascii="Comic Sans MS" w:hAnsi="Comic Sans MS"/>
          <w:b/>
          <w:sz w:val="20"/>
          <w:szCs w:val="20"/>
          <w:lang w:val="en-GB"/>
        </w:rPr>
        <w:t>12:15</w:t>
      </w:r>
      <w:r w:rsidRPr="00F0249A">
        <w:rPr>
          <w:rFonts w:ascii="Comic Sans MS" w:hAnsi="Comic Sans MS"/>
          <w:b/>
          <w:sz w:val="20"/>
          <w:szCs w:val="20"/>
          <w:lang w:val="en-GB"/>
        </w:rPr>
        <w:t>________________________________</w:t>
      </w:r>
    </w:p>
    <w:p w:rsidR="00060373" w:rsidRPr="00F0249A" w:rsidRDefault="00060373" w:rsidP="005B0A94">
      <w:pPr>
        <w:tabs>
          <w:tab w:val="left" w:pos="9165"/>
        </w:tabs>
        <w:spacing w:after="0" w:line="360" w:lineRule="auto"/>
        <w:rPr>
          <w:rFonts w:ascii="Comic Sans MS" w:hAnsi="Comic Sans MS"/>
          <w:b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4) 06:45________________________________</w:t>
      </w:r>
    </w:p>
    <w:p w:rsidR="00060373" w:rsidRPr="00F0249A" w:rsidRDefault="00060373" w:rsidP="005B0A94">
      <w:pPr>
        <w:tabs>
          <w:tab w:val="left" w:pos="9165"/>
        </w:tabs>
        <w:spacing w:after="0" w:line="360" w:lineRule="auto"/>
        <w:rPr>
          <w:rFonts w:ascii="Comic Sans MS" w:hAnsi="Comic Sans MS"/>
          <w:b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5) </w:t>
      </w:r>
      <w:r>
        <w:rPr>
          <w:rFonts w:ascii="Comic Sans MS" w:hAnsi="Comic Sans MS"/>
          <w:b/>
          <w:sz w:val="20"/>
          <w:szCs w:val="20"/>
          <w:lang w:val="en-GB"/>
        </w:rPr>
        <w:t>04:50</w:t>
      </w:r>
      <w:r w:rsidRPr="00F0249A">
        <w:rPr>
          <w:rFonts w:ascii="Comic Sans MS" w:hAnsi="Comic Sans MS"/>
          <w:b/>
          <w:sz w:val="20"/>
          <w:szCs w:val="20"/>
          <w:lang w:val="en-GB"/>
        </w:rPr>
        <w:t>________________________________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noProof/>
          <w:lang w:eastAsia="tr-TR"/>
        </w:rPr>
        <w:pict>
          <v:shape id="_x0000_s1029" type="#_x0000_t202" style="position:absolute;margin-left:223.8pt;margin-top:-49.5pt;width:48.75pt;height:44.75pt;z-index:251658240">
            <v:textbox style="mso-next-textbox:#_x0000_s1029">
              <w:txbxContent>
                <w:p w:rsidR="00060373" w:rsidRPr="00365D44" w:rsidRDefault="00060373" w:rsidP="00277A38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MARK: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  <w:lang w:val="en-GB"/>
        </w:rPr>
        <w:t>E</w:t>
      </w: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. Fill in the blanks with the verbs in brackets   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   using The Simple Present Tense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(1x10:1</w:t>
      </w:r>
      <w:r w:rsidRPr="00F0249A">
        <w:rPr>
          <w:rFonts w:ascii="Comic Sans MS" w:hAnsi="Comic Sans MS"/>
          <w:b/>
          <w:sz w:val="20"/>
          <w:szCs w:val="20"/>
          <w:lang w:val="en-GB"/>
        </w:rPr>
        <w:t>0)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We____________(visit) Anıtkabir every year.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My father________(have) breakfast every day.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I __________________(not/waste) my time.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John ______________(not/wake) up very early.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_________you______________(play) chess?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_________she______________(like)pizza?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Mary and her boyfriend ________(go) to cinema every week.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Mehmet_____________(watch) documentaries.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My students________________(not/do)their homework every day.</w:t>
      </w:r>
    </w:p>
    <w:p w:rsidR="00060373" w:rsidRPr="00F0249A" w:rsidRDefault="00060373" w:rsidP="00902E52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>______people_______(read)a lot in Turkey?</w:t>
      </w:r>
    </w:p>
    <w:p w:rsidR="00060373" w:rsidRPr="00F0249A" w:rsidRDefault="00060373" w:rsidP="00902E52">
      <w:pPr>
        <w:pStyle w:val="ListParagraph"/>
        <w:tabs>
          <w:tab w:val="left" w:pos="9165"/>
        </w:tabs>
        <w:ind w:left="1080"/>
        <w:rPr>
          <w:rFonts w:ascii="Comic Sans MS" w:hAnsi="Comic Sans MS"/>
          <w:b/>
          <w:sz w:val="20"/>
          <w:szCs w:val="20"/>
          <w:lang w:val="en-GB"/>
        </w:rPr>
      </w:pPr>
    </w:p>
    <w:p w:rsidR="00060373" w:rsidRPr="00F0249A" w:rsidRDefault="00060373" w:rsidP="004B2102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060373" w:rsidRPr="00F0249A" w:rsidRDefault="00060373" w:rsidP="005B0A94">
      <w:pPr>
        <w:tabs>
          <w:tab w:val="left" w:pos="693"/>
        </w:tabs>
        <w:spacing w:after="0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F</w:t>
      </w: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. </w:t>
      </w:r>
      <w:r w:rsidRPr="00F0249A">
        <w:rPr>
          <w:rFonts w:ascii="Comic Sans MS" w:hAnsi="Comic Sans MS"/>
          <w:b/>
          <w:sz w:val="18"/>
          <w:szCs w:val="18"/>
          <w:lang w:val="en-GB"/>
        </w:rPr>
        <w:t>Write the adjectives under the pictures. (2x5:10p)</w:t>
      </w: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i/>
          <w:sz w:val="20"/>
          <w:szCs w:val="20"/>
          <w:lang w:val="en-GB"/>
        </w:rPr>
      </w:pPr>
      <w:r w:rsidRPr="00F0249A">
        <w:rPr>
          <w:rFonts w:ascii="Comic Sans MS" w:hAnsi="Comic Sans MS"/>
          <w:i/>
          <w:sz w:val="20"/>
          <w:szCs w:val="20"/>
          <w:lang w:val="en-GB"/>
        </w:rPr>
        <w:t>creative- intelligent- cheerful- bored- helpful</w:t>
      </w: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30" type="#_x0000_t75" style="position:absolute;margin-left:89.9pt;margin-top:13.1pt;width:52.15pt;height:53.8pt;z-index:-251655168;visibility:visible" wrapcoords="-309 0 -309 21300 21600 21300 21600 0 -309 0"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Resim 2" o:spid="_x0000_s1031" type="#_x0000_t75" style="position:absolute;margin-left:2.05pt;margin-top:5.9pt;width:66pt;height:61.05pt;z-index:251660288;visibility:visible">
            <v:imagedata r:id="rId6" o:title=""/>
          </v:shape>
        </w:pict>
      </w: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pict>
          <v:shape id="Resim 4" o:spid="_x0000_s1032" type="#_x0000_t75" style="position:absolute;margin-left:146.35pt;margin-top:1.1pt;width:65.85pt;height:51.9pt;z-index:251662336;visibility:visible">
            <v:imagedata r:id="rId7" o:title=""/>
          </v:shape>
        </w:pict>
      </w: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pict>
          <v:shape id="Resim 14" o:spid="_x0000_s1033" type="#_x0000_t75" style="position:absolute;margin-left:36.7pt;margin-top:13.45pt;width:47.1pt;height:57.7pt;z-index:251663360;visibility:visible">
            <v:imagedata r:id="rId8" o:title=""/>
          </v:shape>
        </w:pic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1.________      2._________   3. _______ </w:t>
      </w: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pict>
          <v:shape id="_x0000_s1034" type="#_x0000_t75" style="position:absolute;margin-left:136.6pt;margin-top:5.35pt;width:46.5pt;height:48pt;z-index:251664384;visibility:visible">
            <v:imagedata r:id="rId9" o:title=""/>
          </v:shape>
        </w:pict>
      </w: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5B0A94">
      <w:pPr>
        <w:tabs>
          <w:tab w:val="left" w:pos="693"/>
        </w:tabs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sz w:val="20"/>
          <w:szCs w:val="20"/>
          <w:lang w:val="en-GB"/>
        </w:rPr>
        <w:t xml:space="preserve">          4.________            5.__________</w:t>
      </w:r>
    </w:p>
    <w:p w:rsidR="00060373" w:rsidRPr="00F0249A" w:rsidRDefault="00060373" w:rsidP="005B0A9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060373" w:rsidRDefault="00060373" w:rsidP="00995C92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060373" w:rsidRPr="00F0249A" w:rsidRDefault="00060373" w:rsidP="00995C92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G</w:t>
      </w:r>
      <w:r w:rsidRPr="00F0249A">
        <w:rPr>
          <w:rFonts w:ascii="Comic Sans MS" w:hAnsi="Comic Sans MS"/>
          <w:b/>
          <w:sz w:val="20"/>
          <w:szCs w:val="20"/>
          <w:lang w:val="en-GB"/>
        </w:rPr>
        <w:t>. Match the questions with the suitable answers.(2x5:10p)</w:t>
      </w:r>
    </w:p>
    <w:p w:rsidR="00060373" w:rsidRPr="00F0249A" w:rsidRDefault="00060373" w:rsidP="00995C92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...1)</w:t>
      </w:r>
      <w:r>
        <w:rPr>
          <w:rFonts w:ascii="Comic Sans MS" w:hAnsi="Comic Sans MS"/>
          <w:sz w:val="20"/>
          <w:szCs w:val="20"/>
          <w:lang w:val="en-GB"/>
        </w:rPr>
        <w:t xml:space="preserve"> How often does your sister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brush his teeth?</w:t>
      </w:r>
    </w:p>
    <w:p w:rsidR="00060373" w:rsidRPr="00F0249A" w:rsidRDefault="00060373" w:rsidP="00995C92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...2)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How many times a week do you wash your car?</w:t>
      </w:r>
    </w:p>
    <w:p w:rsidR="00060373" w:rsidRPr="00F0249A" w:rsidRDefault="00060373" w:rsidP="00995C92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...3)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How doe</w:t>
      </w:r>
      <w:r>
        <w:rPr>
          <w:rFonts w:ascii="Comic Sans MS" w:hAnsi="Comic Sans MS"/>
          <w:sz w:val="20"/>
          <w:szCs w:val="20"/>
          <w:lang w:val="en-GB"/>
        </w:rPr>
        <w:t>s Ege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go to school?</w:t>
      </w:r>
    </w:p>
    <w:p w:rsidR="00060373" w:rsidRPr="00F0249A" w:rsidRDefault="00060373" w:rsidP="00995C92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...4)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Does your grandmother get up early?</w:t>
      </w:r>
    </w:p>
    <w:p w:rsidR="00060373" w:rsidRPr="00F0249A" w:rsidRDefault="00060373" w:rsidP="00995C92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...5)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What do you do in your spare time?</w:t>
      </w:r>
    </w:p>
    <w:p w:rsidR="00060373" w:rsidRPr="00F0249A" w:rsidRDefault="00060373" w:rsidP="00331D1E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060373" w:rsidRPr="00F0249A" w:rsidRDefault="00060373" w:rsidP="00331D1E">
      <w:pPr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a)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 Yes, she does.</w:t>
      </w:r>
    </w:p>
    <w:p w:rsidR="00060373" w:rsidRPr="00F0249A" w:rsidRDefault="00060373" w:rsidP="00331D1E">
      <w:pPr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b)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I play computer games and have a rest.</w:t>
      </w:r>
    </w:p>
    <w:p w:rsidR="00060373" w:rsidRPr="00F0249A" w:rsidRDefault="00060373" w:rsidP="00331D1E">
      <w:pPr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c)</w:t>
      </w:r>
      <w:r>
        <w:rPr>
          <w:rFonts w:ascii="Comic Sans MS" w:hAnsi="Comic Sans MS"/>
          <w:sz w:val="20"/>
          <w:szCs w:val="20"/>
          <w:lang w:val="en-GB"/>
        </w:rPr>
        <w:t xml:space="preserve"> She always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brushes his teeth.</w:t>
      </w:r>
    </w:p>
    <w:p w:rsidR="00060373" w:rsidRPr="00F0249A" w:rsidRDefault="00060373" w:rsidP="00331D1E">
      <w:pPr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He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goes by school bus.</w:t>
      </w:r>
    </w:p>
    <w:p w:rsidR="00060373" w:rsidRPr="00F0249A" w:rsidRDefault="00060373" w:rsidP="00331D1E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e)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Once a week</w:t>
      </w:r>
    </w:p>
    <w:p w:rsidR="00060373" w:rsidRDefault="00060373" w:rsidP="00810578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810578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Default="00060373" w:rsidP="00810578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Default="00060373" w:rsidP="00810578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810578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810578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H.Choose the correct answer. (15x2=30 pts)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1.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>I love listening to music …………… I hate dancing.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but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987054">
        <w:rPr>
          <w:rFonts w:ascii="Comic Sans MS" w:hAnsi="Comic Sans MS"/>
          <w:noProof/>
          <w:sz w:val="20"/>
          <w:szCs w:val="20"/>
          <w:lang w:val="en-GB" w:eastAsia="tr-TR"/>
        </w:rPr>
        <w:t xml:space="preserve"> 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>and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so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or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noProof/>
          <w:lang w:eastAsia="tr-TR"/>
        </w:rPr>
        <w:pict>
          <v:shape id="Resim 6" o:spid="_x0000_s1035" type="#_x0000_t75" style="position:absolute;margin-left:205.25pt;margin-top:2.95pt;width:63pt;height:54pt;z-index:-251664384;visibility:visible" wrapcoords="-257 0 -257 21300 21600 21300 21600 0 -257 0">
            <v:imagedata r:id="rId10" o:title=""/>
            <w10:wrap type="through"/>
          </v:shape>
        </w:pict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2.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My brother ………………….. reading books.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like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</w:t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>likes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don’t like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love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3.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We ……………………. playing chess.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like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doesn’t like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loves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are liking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>
        <w:rPr>
          <w:noProof/>
          <w:lang w:eastAsia="tr-TR"/>
        </w:rPr>
        <w:pict>
          <v:shape id="Resim 8" o:spid="_x0000_s1036" type="#_x0000_t75" style="position:absolute;margin-left:178.9pt;margin-top:4.05pt;width:69.05pt;height:58.35pt;z-index:-251662336;visibility:visible" wrapcoords="-235 0 -235 21323 21600 21323 21600 0 -235 0">
            <v:imagedata r:id="rId11" o:title=""/>
            <w10:wrap type="through"/>
          </v:shape>
        </w:pic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4.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I want ………………….. in the sea.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swimming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to swim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swims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swim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>
        <w:rPr>
          <w:noProof/>
          <w:lang w:eastAsia="tr-TR"/>
        </w:rPr>
        <w:pict>
          <v:shape id="Resim 5" o:spid="_x0000_s1037" type="#_x0000_t75" style="position:absolute;margin-left:183.1pt;margin-top:232.05pt;width:63.35pt;height:64.2pt;z-index:251651072;visibility:visible;mso-position-horizontal-relative:margin;mso-position-vertical-relative:margin">
            <v:imagedata r:id="rId12" o:title=""/>
            <w10:wrap anchorx="margin" anchory="margin"/>
          </v:shape>
        </w:pic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5.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Ali …………………… early on Mondays.   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get up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gets up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 get up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getting up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6.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I usually …………………….. breakfast.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have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has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having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does have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>
        <w:rPr>
          <w:noProof/>
          <w:lang w:eastAsia="tr-TR"/>
        </w:rPr>
        <w:pict>
          <v:shape id="Resim 7" o:spid="_x0000_s1038" type="#_x0000_t75" style="position:absolute;margin-left:171.6pt;margin-top:12.2pt;width:75pt;height:51.2pt;z-index:-251663360;visibility:visible" wrapcoords="-216 0 -216 21282 21600 21282 21600 0 -216 0">
            <v:imagedata r:id="rId13" o:title=""/>
            <w10:wrap type="through"/>
          </v:shape>
        </w:pic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7.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……………………… your books!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Run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Open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Burn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F0249A">
            <w:rPr>
              <w:rFonts w:ascii="Comic Sans MS" w:hAnsi="Comic Sans MS"/>
              <w:noProof/>
              <w:sz w:val="20"/>
              <w:szCs w:val="20"/>
              <w:lang w:val="en-GB" w:eastAsia="tr-TR"/>
            </w:rPr>
            <w:t>Wash</w:t>
          </w:r>
        </w:smartTag>
      </w:smartTag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8.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He has got a lot of friends. He is a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>/an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………… boy.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a) 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>bad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  <w:t xml:space="preserve">                   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kind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outgoing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rude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9.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………………….. you go to the cinema every weekend?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Does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Is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Are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noProof/>
          <w:lang w:eastAsia="tr-TR"/>
        </w:rPr>
        <w:pict>
          <v:shape id="Resim 9" o:spid="_x0000_s1039" type="#_x0000_t75" style="position:absolute;margin-left:194.3pt;margin-top:11.2pt;width:58.8pt;height:50.55pt;z-index:-251661312;visibility:visible">
            <v:imagedata r:id="rId14" o:title=""/>
          </v:shape>
        </w:pict>
      </w:r>
    </w:p>
    <w:p w:rsidR="00060373" w:rsidRPr="00F0249A" w:rsidRDefault="00060373" w:rsidP="00D9084C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>They always have dinner …… 7 o’clock.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on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  <w:t xml:space="preserve">          </w:t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in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at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  <w:t xml:space="preserve">          </w:t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or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11.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…………………… your mother cook well?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Does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 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Are 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Is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12.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I am a </w:t>
      </w:r>
      <w:r w:rsidRPr="00F0249A">
        <w:rPr>
          <w:rFonts w:ascii="Comic Sans MS" w:hAnsi="Comic Sans MS"/>
          <w:noProof/>
          <w:sz w:val="20"/>
          <w:szCs w:val="20"/>
          <w:u w:val="single"/>
          <w:lang w:val="en-GB" w:eastAsia="tr-TR"/>
        </w:rPr>
        <w:t>vegetarian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>. I …………………… eat meat.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always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sometimes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never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often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13.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Ece always has good marks. She is a ………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>s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>tudent.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shy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lazy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hardworking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funny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</w:p>
    <w:p w:rsidR="00060373" w:rsidRDefault="00060373" w:rsidP="000A4A23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060373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14.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Ali ……………… play basketball. He and his brother 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>………………. watch basketball matches.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a)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do/does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b)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is/are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c)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doesn’t/don’t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Pr="00F0249A">
        <w:rPr>
          <w:rFonts w:ascii="Comic Sans MS" w:hAnsi="Comic Sans MS"/>
          <w:b/>
          <w:noProof/>
          <w:sz w:val="20"/>
          <w:szCs w:val="20"/>
          <w:lang w:val="en-GB" w:eastAsia="tr-TR"/>
        </w:rPr>
        <w:t>d)</w:t>
      </w:r>
      <w:r w:rsidRPr="00F0249A">
        <w:rPr>
          <w:rFonts w:ascii="Comic Sans MS" w:hAnsi="Comic Sans MS"/>
          <w:noProof/>
          <w:sz w:val="20"/>
          <w:szCs w:val="20"/>
          <w:lang w:val="en-GB" w:eastAsia="tr-TR"/>
        </w:rPr>
        <w:t xml:space="preserve"> don’t/doesn’t  </w:t>
      </w:r>
    </w:p>
    <w:p w:rsidR="00060373" w:rsidRPr="00F0249A" w:rsidRDefault="00060373" w:rsidP="000A4A23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060373" w:rsidRPr="00F0249A" w:rsidRDefault="00060373" w:rsidP="000A4A23">
      <w:pPr>
        <w:rPr>
          <w:rFonts w:ascii="Comic Sans MS" w:hAnsi="Comic Sans MS" w:cs="Calibri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15.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</w:t>
      </w:r>
      <w:r w:rsidRPr="00F0249A">
        <w:rPr>
          <w:rFonts w:ascii="Comic Sans MS" w:hAnsi="Comic Sans MS" w:cs="Calibri"/>
          <w:sz w:val="20"/>
          <w:szCs w:val="20"/>
          <w:lang w:val="en-GB"/>
        </w:rPr>
        <w:t xml:space="preserve">His birthday is on (the) third (of) April, </w:t>
      </w:r>
      <w:r>
        <w:rPr>
          <w:rFonts w:ascii="Comic Sans MS" w:hAnsi="Comic Sans MS" w:cs="Calibri"/>
          <w:sz w:val="20"/>
          <w:szCs w:val="20"/>
          <w:lang w:val="en-GB"/>
        </w:rPr>
        <w:t xml:space="preserve">            </w:t>
      </w:r>
      <w:r w:rsidRPr="00F0249A">
        <w:rPr>
          <w:rFonts w:ascii="Comic Sans MS" w:hAnsi="Comic Sans MS" w:cs="Calibri"/>
          <w:sz w:val="20"/>
          <w:szCs w:val="20"/>
          <w:lang w:val="en-GB"/>
        </w:rPr>
        <w:t>nineteen eighty three.</w:t>
      </w:r>
    </w:p>
    <w:p w:rsidR="00060373" w:rsidRPr="00F0249A" w:rsidRDefault="00060373" w:rsidP="00E47014">
      <w:pPr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a)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13.03.1943                 </w:t>
      </w: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  b) </w:t>
      </w:r>
      <w:r w:rsidRPr="00F0249A">
        <w:rPr>
          <w:rFonts w:ascii="Comic Sans MS" w:hAnsi="Comic Sans MS"/>
          <w:sz w:val="20"/>
          <w:szCs w:val="20"/>
          <w:lang w:val="en-GB"/>
        </w:rPr>
        <w:t>03.05. 1918</w:t>
      </w:r>
    </w:p>
    <w:p w:rsidR="00060373" w:rsidRPr="00F0249A" w:rsidRDefault="00060373" w:rsidP="00E47014">
      <w:pPr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  <w:r w:rsidRPr="00F0249A">
        <w:rPr>
          <w:rFonts w:ascii="Comic Sans MS" w:hAnsi="Comic Sans MS"/>
          <w:b/>
          <w:sz w:val="20"/>
          <w:szCs w:val="20"/>
          <w:lang w:val="en-GB"/>
        </w:rPr>
        <w:t>c)</w:t>
      </w:r>
      <w:r w:rsidRPr="00F0249A">
        <w:rPr>
          <w:rFonts w:ascii="Comic Sans MS" w:hAnsi="Comic Sans MS"/>
          <w:sz w:val="20"/>
          <w:szCs w:val="20"/>
          <w:lang w:val="en-GB"/>
        </w:rPr>
        <w:t xml:space="preserve"> 03.04 1983                   </w:t>
      </w:r>
      <w:r w:rsidRPr="00F0249A">
        <w:rPr>
          <w:rFonts w:ascii="Comic Sans MS" w:hAnsi="Comic Sans MS"/>
          <w:b/>
          <w:sz w:val="20"/>
          <w:szCs w:val="20"/>
          <w:lang w:val="en-GB"/>
        </w:rPr>
        <w:t xml:space="preserve">c) </w:t>
      </w:r>
      <w:r w:rsidRPr="00F0249A">
        <w:rPr>
          <w:rFonts w:ascii="Comic Sans MS" w:hAnsi="Comic Sans MS"/>
          <w:sz w:val="20"/>
          <w:szCs w:val="20"/>
          <w:lang w:val="en-GB"/>
        </w:rPr>
        <w:t>23.05.1993</w:t>
      </w:r>
    </w:p>
    <w:p w:rsidR="00060373" w:rsidRPr="00F0249A" w:rsidRDefault="00060373" w:rsidP="00E470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E470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E470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E470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290611">
      <w:pPr>
        <w:jc w:val="center"/>
        <w:rPr>
          <w:rFonts w:ascii="Brush Script MT" w:hAnsi="Brush Script MT"/>
          <w:b/>
          <w:sz w:val="20"/>
          <w:szCs w:val="20"/>
          <w:lang w:val="en-GB"/>
        </w:rPr>
      </w:pPr>
      <w:r w:rsidRPr="00F0249A">
        <w:rPr>
          <w:rFonts w:ascii="Brush Script MT" w:hAnsi="Brush Script MT"/>
          <w:b/>
          <w:sz w:val="20"/>
          <w:szCs w:val="20"/>
          <w:lang w:val="en-GB"/>
        </w:rPr>
        <w:t>GOOD LUCK!</w:t>
      </w:r>
    </w:p>
    <w:p w:rsidR="00060373" w:rsidRPr="00F0249A" w:rsidRDefault="00060373" w:rsidP="00290611">
      <w:pPr>
        <w:jc w:val="center"/>
        <w:rPr>
          <w:rFonts w:ascii="Brush Script MT" w:hAnsi="Brush Script MT"/>
          <w:b/>
          <w:sz w:val="20"/>
          <w:szCs w:val="20"/>
          <w:lang w:val="en-GB"/>
        </w:rPr>
      </w:pPr>
      <w:r w:rsidRPr="00F0249A">
        <w:rPr>
          <w:rFonts w:ascii="Brush Script MT" w:hAnsi="Brush Script MT"/>
          <w:b/>
          <w:sz w:val="20"/>
          <w:szCs w:val="20"/>
          <w:lang w:val="en-GB"/>
        </w:rPr>
        <w:t>TEACHERS OF ENGLISH</w:t>
      </w: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p w:rsidR="00060373" w:rsidRDefault="00060373" w:rsidP="00654BFE">
      <w:pPr>
        <w:ind w:right="-496"/>
      </w:pPr>
      <w:hyperlink r:id="rId15" w:history="1">
        <w:r w:rsidRPr="00050207">
          <w:rPr>
            <w:rStyle w:val="Hyperlink"/>
          </w:rPr>
          <w:t>www.sorubak.com</w:t>
        </w:r>
      </w:hyperlink>
      <w:r>
        <w:t xml:space="preserve"> </w:t>
      </w:r>
    </w:p>
    <w:p w:rsidR="00060373" w:rsidRPr="00654BFE" w:rsidRDefault="00060373" w:rsidP="000A4A23">
      <w:pPr>
        <w:rPr>
          <w:rFonts w:ascii="Comic Sans MS" w:hAnsi="Comic Sans MS"/>
          <w:sz w:val="20"/>
          <w:szCs w:val="20"/>
        </w:rPr>
      </w:pPr>
    </w:p>
    <w:p w:rsidR="00060373" w:rsidRPr="00F0249A" w:rsidRDefault="00060373" w:rsidP="000A4A23">
      <w:pPr>
        <w:rPr>
          <w:rFonts w:ascii="Comic Sans MS" w:hAnsi="Comic Sans MS"/>
          <w:sz w:val="20"/>
          <w:szCs w:val="20"/>
          <w:lang w:val="en-GB"/>
        </w:rPr>
      </w:pPr>
    </w:p>
    <w:sectPr w:rsidR="00060373" w:rsidRPr="00F0249A" w:rsidSect="005B0A94">
      <w:pgSz w:w="11906" w:h="16838"/>
      <w:pgMar w:top="1276" w:right="849" w:bottom="709" w:left="567" w:header="708" w:footer="708" w:gutter="0"/>
      <w:cols w:num="2" w:sep="1" w:space="5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M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31EBE"/>
    <w:multiLevelType w:val="hybridMultilevel"/>
    <w:tmpl w:val="723E2156"/>
    <w:lvl w:ilvl="0" w:tplc="9EAEF1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83739D"/>
    <w:multiLevelType w:val="hybridMultilevel"/>
    <w:tmpl w:val="6B5C3902"/>
    <w:lvl w:ilvl="0" w:tplc="25AECA6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F427AE7"/>
    <w:multiLevelType w:val="hybridMultilevel"/>
    <w:tmpl w:val="585A0208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B76"/>
    <w:rsid w:val="00014807"/>
    <w:rsid w:val="00050207"/>
    <w:rsid w:val="00060373"/>
    <w:rsid w:val="00064793"/>
    <w:rsid w:val="0007630B"/>
    <w:rsid w:val="00081E7B"/>
    <w:rsid w:val="00084C8B"/>
    <w:rsid w:val="000A4A23"/>
    <w:rsid w:val="000E50EE"/>
    <w:rsid w:val="000F50E3"/>
    <w:rsid w:val="00102DC3"/>
    <w:rsid w:val="00110AE2"/>
    <w:rsid w:val="0013602D"/>
    <w:rsid w:val="001460E4"/>
    <w:rsid w:val="00170E92"/>
    <w:rsid w:val="001E2D90"/>
    <w:rsid w:val="00241762"/>
    <w:rsid w:val="00277A38"/>
    <w:rsid w:val="00290611"/>
    <w:rsid w:val="002F2EBE"/>
    <w:rsid w:val="00300512"/>
    <w:rsid w:val="00311E45"/>
    <w:rsid w:val="00331D1E"/>
    <w:rsid w:val="00334943"/>
    <w:rsid w:val="00365D44"/>
    <w:rsid w:val="00381DC8"/>
    <w:rsid w:val="00391208"/>
    <w:rsid w:val="00392110"/>
    <w:rsid w:val="003B4630"/>
    <w:rsid w:val="0041144E"/>
    <w:rsid w:val="00434DF5"/>
    <w:rsid w:val="00491686"/>
    <w:rsid w:val="004A3285"/>
    <w:rsid w:val="004B2102"/>
    <w:rsid w:val="00537CF9"/>
    <w:rsid w:val="005B0A94"/>
    <w:rsid w:val="005D04D3"/>
    <w:rsid w:val="00602EC6"/>
    <w:rsid w:val="00620779"/>
    <w:rsid w:val="006218C7"/>
    <w:rsid w:val="00627C56"/>
    <w:rsid w:val="0065018A"/>
    <w:rsid w:val="00654BFE"/>
    <w:rsid w:val="00655501"/>
    <w:rsid w:val="00656C88"/>
    <w:rsid w:val="006A76A6"/>
    <w:rsid w:val="00706CD2"/>
    <w:rsid w:val="00721196"/>
    <w:rsid w:val="0072352B"/>
    <w:rsid w:val="007467DF"/>
    <w:rsid w:val="007601BF"/>
    <w:rsid w:val="007835B8"/>
    <w:rsid w:val="007A1A1B"/>
    <w:rsid w:val="007B4333"/>
    <w:rsid w:val="007F362C"/>
    <w:rsid w:val="00810578"/>
    <w:rsid w:val="008134C3"/>
    <w:rsid w:val="0083217E"/>
    <w:rsid w:val="008A16AD"/>
    <w:rsid w:val="008B0BA2"/>
    <w:rsid w:val="008F3ABF"/>
    <w:rsid w:val="00902E52"/>
    <w:rsid w:val="00984C5E"/>
    <w:rsid w:val="00987054"/>
    <w:rsid w:val="00995C92"/>
    <w:rsid w:val="009A1B76"/>
    <w:rsid w:val="009C043F"/>
    <w:rsid w:val="009C3EFB"/>
    <w:rsid w:val="009E3E3D"/>
    <w:rsid w:val="00A049B6"/>
    <w:rsid w:val="00A476EB"/>
    <w:rsid w:val="00A55348"/>
    <w:rsid w:val="00A6200E"/>
    <w:rsid w:val="00A81FB3"/>
    <w:rsid w:val="00AD124E"/>
    <w:rsid w:val="00AE38BA"/>
    <w:rsid w:val="00AF4479"/>
    <w:rsid w:val="00B61499"/>
    <w:rsid w:val="00B84C66"/>
    <w:rsid w:val="00B85FC8"/>
    <w:rsid w:val="00BB429B"/>
    <w:rsid w:val="00BE4CA5"/>
    <w:rsid w:val="00C3242D"/>
    <w:rsid w:val="00C36571"/>
    <w:rsid w:val="00C61503"/>
    <w:rsid w:val="00D228C8"/>
    <w:rsid w:val="00D74F12"/>
    <w:rsid w:val="00D75C62"/>
    <w:rsid w:val="00D9084C"/>
    <w:rsid w:val="00DA21FB"/>
    <w:rsid w:val="00DB0EFC"/>
    <w:rsid w:val="00DD64C4"/>
    <w:rsid w:val="00DF2E65"/>
    <w:rsid w:val="00E07249"/>
    <w:rsid w:val="00E130D3"/>
    <w:rsid w:val="00E47014"/>
    <w:rsid w:val="00E477A0"/>
    <w:rsid w:val="00E70B76"/>
    <w:rsid w:val="00E819CC"/>
    <w:rsid w:val="00EC1661"/>
    <w:rsid w:val="00ED3092"/>
    <w:rsid w:val="00F0249A"/>
    <w:rsid w:val="00F70FB8"/>
    <w:rsid w:val="00F82641"/>
    <w:rsid w:val="00F968D1"/>
    <w:rsid w:val="00F97667"/>
    <w:rsid w:val="00FE024E"/>
    <w:rsid w:val="00FF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State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0A4A2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0AE2"/>
    <w:pPr>
      <w:spacing w:before="600" w:after="0" w:line="360" w:lineRule="auto"/>
      <w:outlineLvl w:val="0"/>
    </w:pPr>
    <w:rPr>
      <w:rFonts w:ascii="Cambria" w:eastAsia="Times New Roman" w:hAnsi="Cambria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10AE2"/>
    <w:pPr>
      <w:spacing w:before="320" w:after="0" w:line="36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0AE2"/>
    <w:pPr>
      <w:spacing w:before="320" w:after="0" w:line="360" w:lineRule="auto"/>
      <w:outlineLvl w:val="2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10AE2"/>
    <w:pPr>
      <w:spacing w:before="280" w:after="0" w:line="360" w:lineRule="auto"/>
      <w:outlineLvl w:val="3"/>
    </w:pPr>
    <w:rPr>
      <w:rFonts w:ascii="Cambria" w:eastAsia="Times New Roman" w:hAnsi="Cambria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10AE2"/>
    <w:pPr>
      <w:spacing w:before="280" w:after="0" w:line="360" w:lineRule="auto"/>
      <w:outlineLvl w:val="4"/>
    </w:pPr>
    <w:rPr>
      <w:rFonts w:ascii="Cambria" w:eastAsia="Times New Roman" w:hAnsi="Cambria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110AE2"/>
    <w:pPr>
      <w:spacing w:before="280" w:after="80" w:line="360" w:lineRule="auto"/>
      <w:outlineLvl w:val="5"/>
    </w:pPr>
    <w:rPr>
      <w:rFonts w:ascii="Cambria" w:eastAsia="Times New Roman" w:hAnsi="Cambria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0AE2"/>
    <w:pPr>
      <w:spacing w:before="280" w:after="0" w:line="360" w:lineRule="auto"/>
      <w:outlineLvl w:val="6"/>
    </w:pPr>
    <w:rPr>
      <w:rFonts w:ascii="Cambria" w:eastAsia="Times New Roman" w:hAnsi="Cambria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0AE2"/>
    <w:pPr>
      <w:spacing w:before="280" w:after="0" w:line="360" w:lineRule="auto"/>
      <w:outlineLvl w:val="7"/>
    </w:pPr>
    <w:rPr>
      <w:rFonts w:ascii="Cambria" w:eastAsia="Times New Roman" w:hAnsi="Cambria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0AE2"/>
    <w:pPr>
      <w:spacing w:before="280" w:after="0" w:line="360" w:lineRule="auto"/>
      <w:outlineLvl w:val="8"/>
    </w:pPr>
    <w:rPr>
      <w:rFonts w:ascii="Cambria" w:eastAsia="Times New Roman" w:hAnsi="Cambria"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0AE2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10AE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0AE2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10AE2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10AE2"/>
    <w:rPr>
      <w:rFonts w:ascii="Cambria" w:hAnsi="Cambria" w:cs="Times New Roman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10AE2"/>
    <w:rPr>
      <w:rFonts w:ascii="Cambria" w:hAnsi="Cambria" w:cs="Times New Roman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10AE2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10AE2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10AE2"/>
    <w:rPr>
      <w:rFonts w:ascii="Cambria" w:hAnsi="Cambria" w:cs="Times New Roman"/>
      <w:i/>
      <w:iCs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110AE2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110AE2"/>
    <w:pPr>
      <w:spacing w:line="240" w:lineRule="auto"/>
    </w:pPr>
    <w:rPr>
      <w:rFonts w:ascii="Cambria" w:eastAsia="Times New Roman" w:hAnsi="Cambria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99"/>
    <w:locked/>
    <w:rsid w:val="00110AE2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99"/>
    <w:qFormat/>
    <w:rsid w:val="00110AE2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10AE2"/>
    <w:rPr>
      <w:rFonts w:cs="Times New Roman"/>
      <w:i/>
      <w:iCs/>
      <w:color w:val="808080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110AE2"/>
    <w:rPr>
      <w:rFonts w:cs="Times New Roman"/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110AE2"/>
    <w:rPr>
      <w:rFonts w:cs="Times New Roman"/>
      <w:b/>
      <w:i/>
      <w:color w:val="auto"/>
    </w:rPr>
  </w:style>
  <w:style w:type="paragraph" w:styleId="NoSpacing">
    <w:name w:val="No Spacing"/>
    <w:basedOn w:val="Normal"/>
    <w:uiPriority w:val="99"/>
    <w:qFormat/>
    <w:rsid w:val="00110AE2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110AE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110AE2"/>
    <w:rPr>
      <w:color w:val="5A5A5A"/>
    </w:rPr>
  </w:style>
  <w:style w:type="character" w:customStyle="1" w:styleId="QuoteChar">
    <w:name w:val="Quote Char"/>
    <w:basedOn w:val="DefaultParagraphFont"/>
    <w:link w:val="Quote"/>
    <w:uiPriority w:val="99"/>
    <w:locked/>
    <w:rsid w:val="00110AE2"/>
    <w:rPr>
      <w:rFonts w:ascii="Calibri" w:cs="Times New Roman"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110AE2"/>
    <w:pPr>
      <w:spacing w:before="320" w:after="480" w:line="240" w:lineRule="auto"/>
      <w:ind w:left="720" w:right="720"/>
      <w:jc w:val="center"/>
    </w:pPr>
    <w:rPr>
      <w:rFonts w:ascii="Cambria" w:eastAsia="Times New Roman" w:hAnsi="Cambria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110AE2"/>
    <w:rPr>
      <w:rFonts w:ascii="Cambria" w:hAnsi="Cambria" w:cs="Times New Roman"/>
      <w:i/>
      <w:iCs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110AE2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110AE2"/>
    <w:rPr>
      <w:b/>
      <w:i/>
      <w:color w:val="auto"/>
      <w:u w:val="single"/>
    </w:rPr>
  </w:style>
  <w:style w:type="character" w:styleId="SubtleReference">
    <w:name w:val="Subtle Reference"/>
    <w:basedOn w:val="DefaultParagraphFont"/>
    <w:uiPriority w:val="99"/>
    <w:qFormat/>
    <w:rsid w:val="00110AE2"/>
    <w:rPr>
      <w:smallCaps/>
    </w:rPr>
  </w:style>
  <w:style w:type="character" w:styleId="IntenseReference">
    <w:name w:val="Intense Reference"/>
    <w:basedOn w:val="DefaultParagraphFont"/>
    <w:uiPriority w:val="99"/>
    <w:qFormat/>
    <w:rsid w:val="00110AE2"/>
    <w:rPr>
      <w:b/>
      <w:smallCaps/>
      <w:color w:val="auto"/>
    </w:rPr>
  </w:style>
  <w:style w:type="character" w:styleId="BookTitle">
    <w:name w:val="Book Title"/>
    <w:basedOn w:val="DefaultParagraphFont"/>
    <w:uiPriority w:val="99"/>
    <w:qFormat/>
    <w:rsid w:val="00110AE2"/>
    <w:rPr>
      <w:rFonts w:ascii="Cambria" w:hAnsi="Cambria"/>
      <w:b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99"/>
    <w:qFormat/>
    <w:rsid w:val="00110AE2"/>
    <w:pPr>
      <w:outlineLvl w:val="9"/>
    </w:pPr>
  </w:style>
  <w:style w:type="paragraph" w:styleId="BodyText">
    <w:name w:val="Body Text"/>
    <w:basedOn w:val="Normal"/>
    <w:link w:val="BodyTextChar"/>
    <w:uiPriority w:val="99"/>
    <w:semiHidden/>
    <w:rsid w:val="00064793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en-US" w:eastAsia="es-E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64793"/>
    <w:rPr>
      <w:rFonts w:ascii="Times New Roman" w:hAnsi="Times New Roman" w:cs="Times New Roman"/>
      <w:b/>
      <w:bCs/>
      <w:sz w:val="24"/>
      <w:szCs w:val="24"/>
      <w:lang w:eastAsia="es-ES" w:bidi="ar-SA"/>
    </w:rPr>
  </w:style>
  <w:style w:type="paragraph" w:styleId="BalloonText">
    <w:name w:val="Balloon Text"/>
    <w:basedOn w:val="Normal"/>
    <w:link w:val="BalloonTextChar"/>
    <w:uiPriority w:val="99"/>
    <w:semiHidden/>
    <w:rsid w:val="00365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D44"/>
    <w:rPr>
      <w:rFonts w:ascii="Tahoma" w:eastAsia="Times New Roman" w:hAnsi="Tahoma" w:cs="Tahoma"/>
      <w:sz w:val="16"/>
      <w:szCs w:val="16"/>
      <w:lang w:val="tr-TR" w:bidi="ar-SA"/>
    </w:rPr>
  </w:style>
  <w:style w:type="character" w:styleId="Hyperlink">
    <w:name w:val="Hyperlink"/>
    <w:basedOn w:val="DefaultParagraphFont"/>
    <w:uiPriority w:val="99"/>
    <w:rsid w:val="00654BF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657</Words>
  <Characters>3745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FAHRİ</dc:creator>
  <cp:keywords>www.sorubak.com</cp:keywords>
  <dc:description/>
  <cp:lastModifiedBy>edanur</cp:lastModifiedBy>
  <cp:revision>19</cp:revision>
  <cp:lastPrinted>2014-12-25T07:22:00Z</cp:lastPrinted>
  <dcterms:created xsi:type="dcterms:W3CDTF">2014-12-21T19:49:00Z</dcterms:created>
  <dcterms:modified xsi:type="dcterms:W3CDTF">2015-01-01T22:58:00Z</dcterms:modified>
</cp:coreProperties>
</file>