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058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74"/>
        <w:gridCol w:w="5239"/>
        <w:gridCol w:w="5245"/>
      </w:tblGrid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4" o:spid="_x0000_i1029" type="#_x0000_t75" style="width:184.5pt;height:160.5pt;visibility:visible">
                  <v:imagedata r:id="rId7" o:title=""/>
                </v:shape>
              </w:pict>
            </w: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10" o:spid="_x0000_i1030" type="#_x0000_t75" style="width:202.5pt;height:137.25pt;visibility:visible">
                  <v:imagedata r:id="rId8" o:title=""/>
                </v:shape>
              </w:pict>
            </w:r>
          </w:p>
        </w:tc>
      </w:tr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  <w:r w:rsidRPr="00521AF0">
              <w:rPr>
                <w:noProof/>
                <w:lang w:eastAsia="tr-TR"/>
              </w:rPr>
              <w:pict>
                <v:shape id="Resim 11" o:spid="_x0000_i1031" type="#_x0000_t75" style="width:182.25pt;height:126.75pt;visibility:visible">
                  <v:imagedata r:id="rId9" o:title=""/>
                </v:shape>
              </w:pict>
            </w: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15" o:spid="_x0000_i1032" type="#_x0000_t75" style="width:230.25pt;height:93pt;visibility:visible">
                  <v:imagedata r:id="rId10" o:title=""/>
                </v:shape>
              </w:pict>
            </w:r>
          </w:p>
        </w:tc>
      </w:tr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80" o:spid="_x0000_i1033" type="#_x0000_t75" style="width:219.75pt;height:143.25pt;visibility:visible">
                  <v:imagedata r:id="rId11" o:title=""/>
                </v:shape>
              </w:pict>
            </w: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17" o:spid="_x0000_i1034" type="#_x0000_t75" style="width:233.25pt;height:157.5pt;visibility:visible">
                  <v:imagedata r:id="rId12" o:title=""/>
                </v:shape>
              </w:pict>
            </w:r>
          </w:p>
        </w:tc>
      </w:tr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20" o:spid="_x0000_i1035" type="#_x0000_t75" style="width:227.25pt;height:39.75pt;visibility:visible">
                  <v:imagedata r:id="rId13" o:title=""/>
                </v:shape>
              </w:pict>
            </w:r>
          </w:p>
          <w:p w:rsidR="00916659" w:rsidRPr="00521AF0" w:rsidRDefault="00916659" w:rsidP="00521AF0">
            <w:pPr>
              <w:spacing w:after="0" w:line="240" w:lineRule="auto"/>
            </w:pP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</w:pPr>
          </w:p>
        </w:tc>
      </w:tr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rFonts w:eastAsia="Times New Roman"/>
              </w:rPr>
              <w:object w:dxaOrig="7140" w:dyaOrig="3360">
                <v:shape id="_x0000_i1036" type="#_x0000_t75" style="width:249.75pt;height:117.75pt" o:ole="">
                  <v:imagedata r:id="rId14" o:title=""/>
                </v:shape>
                <o:OLEObject Type="Embed" ProgID="Paint.Picture" ShapeID="_x0000_i1036" DrawAspect="Content" ObjectID="_1480699069" r:id="rId15"/>
              </w:object>
            </w: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</w:pPr>
          </w:p>
        </w:tc>
      </w:tr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rFonts w:eastAsia="Times New Roman"/>
              </w:rPr>
              <w:object w:dxaOrig="7320" w:dyaOrig="3300">
                <v:shape id="_x0000_i1037" type="#_x0000_t75" style="width:249pt;height:112.5pt" o:ole="">
                  <v:imagedata r:id="rId16" o:title=""/>
                </v:shape>
                <o:OLEObject Type="Embed" ProgID="Paint.Picture" ShapeID="_x0000_i1037" DrawAspect="Content" ObjectID="_1480699070" r:id="rId17"/>
              </w:object>
            </w: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</w:pPr>
          </w:p>
        </w:tc>
      </w:tr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  <w:r w:rsidRPr="00521AF0">
              <w:rPr>
                <w:noProof/>
                <w:lang w:eastAsia="tr-TR"/>
              </w:rPr>
              <w:pict>
                <v:shape id="Resim 1" o:spid="_x0000_i1038" type="#_x0000_t75" style="width:243pt;height:75.75pt;visibility:visible">
                  <v:imagedata r:id="rId18" o:title=""/>
                </v:shape>
              </w:pict>
            </w: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</w:pPr>
          </w:p>
        </w:tc>
      </w:tr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  <w:r w:rsidRPr="00521AF0">
              <w:rPr>
                <w:noProof/>
                <w:lang w:eastAsia="tr-TR"/>
              </w:rPr>
              <w:t>Bir maddenin farklı ölçümlerinin kütle-hacim özkütle tablosu aşağıdaki gibidir. Buna göre boşlukları doldurup istenen grafikleri çiziniz</w:t>
            </w: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015"/>
              <w:gridCol w:w="992"/>
              <w:gridCol w:w="1276"/>
              <w:gridCol w:w="1725"/>
            </w:tblGrid>
            <w:tr w:rsidR="00916659" w:rsidRPr="00521AF0" w:rsidTr="00521AF0">
              <w:tc>
                <w:tcPr>
                  <w:tcW w:w="1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rPr>
                      <w:noProof/>
                      <w:lang w:eastAsia="tr-TR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Kütle(g)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Hacim(cm</w:t>
                  </w:r>
                  <w:r w:rsidRPr="00521AF0">
                    <w:rPr>
                      <w:b/>
                      <w:noProof/>
                      <w:vertAlign w:val="superscript"/>
                      <w:lang w:eastAsia="tr-TR"/>
                    </w:rPr>
                    <w:t>3</w:t>
                  </w:r>
                  <w:r w:rsidRPr="00521AF0">
                    <w:rPr>
                      <w:b/>
                      <w:noProof/>
                      <w:lang w:eastAsia="tr-TR"/>
                    </w:rPr>
                    <w:t>)</w:t>
                  </w:r>
                </w:p>
              </w:tc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Özkütle(g/cm</w:t>
                  </w:r>
                  <w:r w:rsidRPr="00521AF0">
                    <w:rPr>
                      <w:b/>
                      <w:noProof/>
                      <w:vertAlign w:val="superscript"/>
                      <w:lang w:eastAsia="tr-TR"/>
                    </w:rPr>
                    <w:t>3</w:t>
                  </w:r>
                  <w:r w:rsidRPr="00521AF0">
                    <w:rPr>
                      <w:b/>
                      <w:noProof/>
                      <w:lang w:eastAsia="tr-TR"/>
                    </w:rPr>
                    <w:t>)</w:t>
                  </w:r>
                </w:p>
              </w:tc>
            </w:tr>
            <w:tr w:rsidR="00916659" w:rsidRPr="00521AF0" w:rsidTr="00521AF0">
              <w:tc>
                <w:tcPr>
                  <w:tcW w:w="1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1.Ölçüm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120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4</w:t>
                  </w:r>
                </w:p>
              </w:tc>
            </w:tr>
            <w:tr w:rsidR="00916659" w:rsidRPr="00521AF0" w:rsidTr="00521AF0">
              <w:tc>
                <w:tcPr>
                  <w:tcW w:w="1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2.Ölçüm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60</w:t>
                  </w:r>
                </w:p>
              </w:tc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</w:tr>
            <w:tr w:rsidR="00916659" w:rsidRPr="00521AF0" w:rsidTr="00521AF0">
              <w:tc>
                <w:tcPr>
                  <w:tcW w:w="1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3.Ölçüm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360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</w:tr>
          </w:tbl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group id="Grup 39" o:spid="_x0000_s1026" style="position:absolute;margin-left:145.9pt;margin-top:36.1pt;width:80.25pt;height:70.5pt;z-index:251657216;mso-position-horizontal-relative:text;mso-position-vertical-relative:text" coordsize="10191,8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">
                  <v:group id="Grup 40" o:spid="_x0000_s1027" style="position:absolute;width:10191;height:8953" coordsize="10191,89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Düz Ok Bağlayıcısı 41" o:spid="_x0000_s1028" type="#_x0000_t32" style="position:absolute;width:95;height:895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FEjMQAAADbAAAADwAAAGRycy9kb3ducmV2LnhtbESPT2sCMRTE7wW/Q3hCbzW7RZayNUoV&#10;Wnvx4B8Qb6/J6+7i5mVJUnf99kYQehxm5jfMbDHYVlzIh8axgnySgSDWzjRcKTjsP1/eQISIbLB1&#10;TAquFGAxHz3NsDSu5y1ddrESCcKhRAV1jF0pZdA1WQwT1xEn79d5izFJX0njsU9w28rXLCukxYbT&#10;Qo0drWrS592fVbA56/XxKyx7U+hc2+LUZv4nV+p5PHy8g4g0xP/wo/1tFExzuH9JP0D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IUSMxAAAANsAAAAPAAAAAAAAAAAA&#10;AAAAAKECAABkcnMvZG93bnJldi54bWxQSwUGAAAAAAQABAD5AAAAkgMAAAAA&#10;" strokeweight=".25pt">
                      <v:stroke endarrow="open"/>
                    </v:shape>
                    <v:shape id="Düz Ok Bağlayıcısı 42" o:spid="_x0000_s1029" type="#_x0000_t32" style="position:absolute;top:8953;width:1019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YYP8YAAADbAAAADwAAAGRycy9kb3ducmV2LnhtbESPQWvCQBSE74L/YXmFXkQ3ilWbuooI&#10;BfEgmpait2f2NQlm38bsqvHfu0Khx2FmvmGm88aU4kq1Kywr6PciEMSp1QVnCr6/PrsTEM4jaywt&#10;k4I7OZjP2q0pxtreeEfXxGciQNjFqCD3voqldGlOBl3PVsTB+7W1QR9knUld4y3ATSkHUTSSBgsO&#10;CzlWtMwpPSUXo+Dws6btdi3Pm6pzPIzf3u+b/TFR6vWlWXyA8NT4//Bfe6UVDAfw/BJ+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mGD/GAAAA2wAAAA8AAAAAAAAA&#10;AAAAAAAAoQIAAGRycy9kb3ducmV2LnhtbFBLBQYAAAAABAAEAPkAAACUAwAAAAA=&#10;" strokeweight=".25pt">
                      <v:stroke endarrow="open"/>
                    </v:shape>
                    <v:line id="Düz Bağlayıcı 43" o:spid="_x0000_s1030" style="position:absolute;flip:y;visibility:visible" from="2190,571" to="2190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adtMMAAADbAAAADwAAAGRycy9kb3ducmV2LnhtbESPzWrCQBSF9wXfYbhCN0UnpqISHSUI&#10;pd10EY37S+aaBDN3QmZMUp/eKRS6PJyfj7M7jKYRPXWutqxgMY9AEBdW11wqyM8fsw0I55E1NpZJ&#10;wQ85OOwnLztMtB04o/7kSxFG2CWooPK+TaR0RUUG3dy2xMG72s6gD7Irpe5wCOOmkXEUraTBmgOh&#10;wpaOFRW3090ESPpYXus8jttsrfPP77dVfLmhUq/TMd2C8DT6//Bf+0srWL7D75fwA+T+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s2nbTDAAAA2wAAAA8AAAAAAAAAAAAA&#10;AAAAoQIAAGRycy9kb3ducmV2LnhtbFBLBQYAAAAABAAEAPkAAACRAwAAAAA=&#10;" strokecolor="#4579b8">
                      <v:stroke dashstyle="dashDot"/>
                    </v:line>
                    <v:line id="Düz Bağlayıcı 44" o:spid="_x0000_s1031" style="position:absolute;flip:y;visibility:visible" from="4191,571" to="4191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8FwMEAAADbAAAADwAAAGRycy9kb3ducmV2LnhtbESPzYrCMBSF94LvEK7gRsbUUlQ6RhFB&#10;dONCrftLc22LzU1ponbm6Y0guDycn4+zWHWmFg9qXWVZwWQcgSDOra64UJCdtz9zEM4ja6wtk4I/&#10;crBa9nsLTLV98pEeJ1+IMMIuRQWl900qpctLMujGtiEO3tW2Bn2QbSF1i88wbmoZR9FUGqw4EEps&#10;aFNSfjvdTYCs/5NrlcVxc5zpbHcYTePLDZUaDrr1LwhPnf+GP+29VpAk8P4SfoBcv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U3wXAwQAAANsAAAAPAAAAAAAAAAAAAAAA&#10;AKECAABkcnMvZG93bnJldi54bWxQSwUGAAAAAAQABAD5AAAAjwMAAAAA&#10;" strokecolor="#4579b8">
                      <v:stroke dashstyle="dashDot"/>
                    </v:line>
                    <v:line id="Düz Bağlayıcı 45" o:spid="_x0000_s1032" style="position:absolute;flip:y;visibility:visible" from="6477,571" to="6477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OgW8QAAADbAAAADwAAAGRycy9kb3ducmV2LnhtbESPS2vCQBSF9wX/w3CFbopODPFBdJRQ&#10;KO2mCzXuL5lrEszcCZlpkvrrnULB5eE8Ps7uMJpG9NS52rKCxTwCQVxYXXOpID9/zDYgnEfW2Fgm&#10;Bb/k4LCfvOww1XbgI/UnX4owwi5FBZX3bSqlKyoy6Oa2JQ7e1XYGfZBdKXWHQxg3jYyjaCUN1hwI&#10;Fbb0XlFxO/2YAMnuybXO47g9rnX++f22ii83VOp1OmZbEJ5G/wz/t7+0gmQJf1/CD5D7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k6BbxAAAANsAAAAPAAAAAAAAAAAA&#10;AAAAAKECAABkcnMvZG93bnJldi54bWxQSwUGAAAAAAQABAD5AAAAkgMAAAAA&#10;" strokecolor="#4579b8">
                      <v:stroke dashstyle="dashDot"/>
                    </v:line>
                    <v:line id="Düz Bağlayıcı 46" o:spid="_x0000_s1033" style="position:absolute;flip:y;visibility:visible" from="8572,571" to="8572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E+LMEAAADbAAAADwAAAGRycy9kb3ducmV2LnhtbESPzYrCMBSF94LvEK7gRsbUIlU6RhFB&#10;dONCrftLc22LzU1ponbm6Y0guDycn4+zWHWmFg9qXWVZwWQcgSDOra64UJCdtz9zEM4ja6wtk4I/&#10;crBa9nsLTLV98pEeJ1+IMMIuRQWl900qpctLMujGtiEO3tW2Bn2QbSF1i88wbmoZR1EiDVYcCCU2&#10;tCkpv53uJkDW/9NrlcVxc5zpbHcYJfHlhkoNB936F4Snzn/Dn/ZeK5gm8P4SfoBcv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QT4swQAAANsAAAAPAAAAAAAAAAAAAAAA&#10;AKECAABkcnMvZG93bnJldi54bWxQSwUGAAAAAAQABAD5AAAAjwMAAAAA&#10;" strokecolor="#4579b8">
                      <v:stroke dashstyle="dashDot"/>
                    </v:line>
                  </v:group>
                  <v:group id="Grup 47" o:spid="_x0000_s1034" style="position:absolute;left:95;top:1905;width:8477;height:5715" coordsize="8477,57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  <v:line id="Düz Bağlayıcı 48" o:spid="_x0000_s1035" style="position:absolute;visibility:visible" from="0,5715" to="8477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hFjMAAAADbAAAADwAAAGRycy9kb3ducmV2LnhtbERPyW7CMBC9V+IfrEHiVhxCCyhgEEVC&#10;6rFlO4/iIYmIx5HtZuHr60OlHp/evtn1phYtOV9ZVjCbJiCIc6srLhRczsfXFQgfkDXWlknBQB52&#10;29HLBjNtO/6m9hQKEUPYZ6igDKHJpPR5SQb91DbEkbtbZzBE6AqpHXYx3NQyTZKFNFhxbCixoUNJ&#10;+eP0YxS8X/P2OaQf8ut+eSznrkuPONyUmoz7/RpEoD78i//cn1rBWxwbv8QfILe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xIRYzAAAAA2wAAAA8AAAAAAAAAAAAAAAAA&#10;oQIAAGRycy9kb3ducmV2LnhtbFBLBQYAAAAABAAEAPkAAACOAwAAAAA=&#10;" strokecolor="#4579b8">
                      <v:stroke dashstyle="dashDot"/>
                    </v:line>
                    <v:line id="Düz Bağlayıcı 49" o:spid="_x0000_s1036" style="position:absolute;visibility:visible" from="0,3810" to="8477,3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TgF8MAAADbAAAADwAAAGRycy9kb3ducmV2LnhtbESPS2vDMBCE74X8B7GF3hK5bpukbpSQ&#10;FgI5Ns/zYm1sE2tlJNWP/voqEOhxmJlvmMWqN7VoyfnKsoLnSQKCOLe64kLB8bAZz0H4gKyxtkwK&#10;BvKwWo4eFphp2/GO2n0oRISwz1BBGUKTSenzkgz6iW2Io3exzmCI0hVSO+wi3NQyTZKpNFhxXCix&#10;oa+S8uv+xyh4O+Xt75B+yu/L8Tp7cV26weGs1NNjv/4AEagP/+F7e6sVvL7D7Uv8AXL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ME4BfDAAAA2wAAAA8AAAAAAAAAAAAA&#10;AAAAoQIAAGRycy9kb3ducmV2LnhtbFBLBQYAAAAABAAEAPkAAACRAwAAAAA=&#10;" strokecolor="#4579b8">
                      <v:stroke dashstyle="dashDot"/>
                    </v:line>
                    <v:line id="Düz Bağlayıcı 50" o:spid="_x0000_s1037" style="position:absolute;visibility:visible" from="0,1809" to="8477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ffV8AAAADbAAAADwAAAGRycy9kb3ducmV2LnhtbERPS0vDQBC+C/6HZQRvdmPEWtJuiwoF&#10;j7a2PQ/ZaRKanQ27ax7+eudQ6PHje682o2tVTyE2ng08zzJQxKW3DVcGDj/bpwWomJAttp7JwEQR&#10;Nuv7uxUW1g+8o36fKiUhHAs0UKfUFVrHsiaHceY7YuHOPjhMAkOlbcBBwl2r8yyba4cNS0ONHX3W&#10;VF72v87A67Hs/6b8Q3+fD5e3lzDkW5xOxjw+jO9LUInGdBNf3V9WfLJevsgP0Ot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fn31fAAAAA2wAAAA8AAAAAAAAAAAAAAAAA&#10;oQIAAGRycy9kb3ducmV2LnhtbFBLBQYAAAAABAAEAPkAAACOAwAAAAA=&#10;" strokecolor="#4579b8">
                      <v:stroke dashstyle="dashDot"/>
                    </v:line>
                    <v:line id="Düz Bağlayıcı 51" o:spid="_x0000_s1038" style="position:absolute;visibility:visible" from="0,0" to="8477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t6zMIAAADbAAAADwAAAGRycy9kb3ducmV2LnhtbESPW2sCMRSE3wv+h3AE32rWFausRtGC&#10;0MfW2/Nhc9xd3JwsSbqX/vpGKPRxmPlmmM2uN7VoyfnKsoLZNAFBnFtdcaHgcj6+rkD4gKyxtkwK&#10;BvKw245eNphp2/EXtadQiFjCPkMFZQhNJqXPSzLop7Yhjt7dOoMhSldI7bCL5aaWaZK8SYMVx4US&#10;G3ovKX+cvo2CxTVvf4b0ID/vl8dy7rr0iMNNqcm4369BBOrDf/iP/tCRm8HzS/wBcvs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Kt6zMIAAADbAAAADwAAAAAAAAAAAAAA&#10;AAChAgAAZHJzL2Rvd25yZXYueG1sUEsFBgAAAAAEAAQA+QAAAJADAAAAAA==&#10;" strokecolor="#4579b8">
                      <v:stroke dashstyle="dashDot"/>
                    </v:line>
                  </v:group>
                </v:group>
              </w:pict>
            </w:r>
            <w:r>
              <w:rPr>
                <w:noProof/>
                <w:lang w:eastAsia="tr-TR"/>
              </w:rPr>
              <w:pict>
                <v:group id="Grup 38" o:spid="_x0000_s1039" style="position:absolute;margin-left:17.65pt;margin-top:36.1pt;width:80.25pt;height:70.5pt;z-index:251656192;mso-position-horizontal-relative:text;mso-position-vertical-relative:text" coordsize="10191,8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">
                  <v:group id="Grup 32" o:spid="_x0000_s1040" style="position:absolute;width:10191;height:8953" coordsize="10191,89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  <v:shape id="Düz Ok Bağlayıcısı 23" o:spid="_x0000_s1041" type="#_x0000_t32" style="position:absolute;width:95;height:895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CawMQAAADbAAAADwAAAGRycy9kb3ducmV2LnhtbESPQWvCQBSE7wX/w/IEb80mFoKkrtIW&#10;2nrpoSpIb8/dZxLMvg27WxP/vVsoeBxm5htmuR5tJy7kQ+tYQZHlIIi1My3XCva798cFiBCRDXaO&#10;ScGVAqxXk4clVsYN/E2XbaxFgnCoUEETY19JGXRDFkPmeuLknZy3GJP0tTQehwS3nZzneSkttpwW&#10;GuzprSF93v5aBV9n/Xn4CK+DKXWhbfnT5f5YKDWbji/PICKN8R7+b2+MgvkT/H1JP0C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YJrAxAAAANsAAAAPAAAAAAAAAAAA&#10;AAAAAKECAABkcnMvZG93bnJldi54bWxQSwUGAAAAAAQABAD5AAAAkgMAAAAA&#10;" strokeweight=".25pt">
                      <v:stroke endarrow="open"/>
                    </v:shape>
                    <v:shape id="Düz Ok Bağlayıcısı 24" o:spid="_x0000_s1042" type="#_x0000_t32" style="position:absolute;top:8953;width:1019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zAcMYAAADbAAAADwAAAGRycy9kb3ducmV2LnhtbESPQWvCQBSE74L/YXmFXkQ3ilWbuooI&#10;BfEgmpait2f2NQlm38bsqvHfu0Khx2FmvmGm88aU4kq1Kywr6PciEMSp1QVnCr6/PrsTEM4jaywt&#10;k4I7OZjP2q0pxtreeEfXxGciQNjFqCD3voqldGlOBl3PVsTB+7W1QR9knUld4y3ATSkHUTSSBgsO&#10;CzlWtMwpPSUXo+Dws6btdi3Pm6pzPIzf3u+b/TFR6vWlWXyA8NT4//Bfe6UVDIbw/BJ+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ZcwHDGAAAA2wAAAA8AAAAAAAAA&#10;AAAAAAAAoQIAAGRycy9kb3ducmV2LnhtbFBLBQYAAAAABAAEAPkAAACUAwAAAAA=&#10;" strokeweight=".25pt">
                      <v:stroke endarrow="open"/>
                    </v:shape>
                    <v:line id="Düz Bağlayıcı 28" o:spid="_x0000_s1043" style="position:absolute;flip:y;visibility:visible" from="2190,571" to="2190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3qZcAAAADbAAAADwAAAGRycy9kb3ducmV2LnhtbERPTWvCQBC9C/0PyxR6Ed24iJXoKiKU&#10;9uJBG+9DdkyC2dmQ3WraX985CB4f73u9HXyrbtTHJrCF2TQDRVwG13Blofj+mCxBxYTssA1MFn4p&#10;wnbzMlpj7sKdj3Q7pUpJCMccLdQpdbnWsazJY5yGjli4S+g9JoF9pV2Pdwn3rTZZttAeG5aGGjva&#10;11ReTz9eSnZ/80tTGNMd313xeRgvzPmK1r69DrsVqERDeoof7i9nwchY+SI/QG/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hN6mXAAAAA2wAAAA8AAAAAAAAAAAAAAAAA&#10;oQIAAGRycy9kb3ducmV2LnhtbFBLBQYAAAAABAAEAPkAAACOAwAAAAA=&#10;" strokecolor="#4579b8">
                      <v:stroke dashstyle="dashDot"/>
                    </v:line>
                    <v:line id="Düz Bağlayıcı 29" o:spid="_x0000_s1044" style="position:absolute;flip:y;visibility:visible" from="4191,571" to="4191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FP/sIAAADbAAAADwAAAGRycy9kb3ducmV2LnhtbESPzYrCMBSF98K8Q7gDsxFNJ4iOHaOI&#10;MOjGhdrZX5prW2xuShO1+vRGEFwezs/HmS06W4sLtb5yrOF7mIAgzp2puNCQHf4GPyB8QDZYOyYN&#10;N/KwmH/0Zpgad+UdXfahEHGEfYoayhCaVEqfl2TRD11DHL2jay2GKNtCmhavcdzWUiXJWFqsOBJK&#10;bGhVUn7an22ELO+jY5Up1ewmJltv+2P1f0Ktvz675S+IQF14h1/tjdGgpvD8En+AnD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wFP/sIAAADbAAAADwAAAAAAAAAAAAAA&#10;AAChAgAAZHJzL2Rvd25yZXYueG1sUEsFBgAAAAAEAAQA+QAAAJADAAAAAA==&#10;" strokecolor="#4579b8">
                      <v:stroke dashstyle="dashDot"/>
                    </v:line>
                    <v:line id="Düz Bağlayıcı 30" o:spid="_x0000_s1045" style="position:absolute;flip:y;visibility:visible" from="6477,571" to="6477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+JwvsAAAADbAAAADwAAAGRycy9kb3ducmV2LnhtbERPTWvCQBC9F/wPywheim5MRSW6ihTE&#10;XnpQ433IjkkwOxuyW4399Z1DwePjfa+3vWvUnbpQezYwnSSgiAtvay4N5Of9eAkqRGSLjWcy8KQA&#10;283gbY2Z9Q8+0v0USyUhHDI0UMXYZlqHoiKHYeJbYuGuvnMYBXalth0+JNw1Ok2SuXZYszRU2NJn&#10;RcXt9OOkZPc7u9Z5mrbHhc0P3+/z9HJDY0bDfrcCFamPL/G/+8sa+JD18kV+gN7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PicL7AAAAA2wAAAA8AAAAAAAAAAAAAAAAA&#10;oQIAAGRycy9kb3ducmV2LnhtbFBLBQYAAAAABAAEAPkAAACOAwAAAAA=&#10;" strokecolor="#4579b8">
                      <v:stroke dashstyle="dashDot"/>
                    </v:line>
                    <v:line id="Düz Bağlayıcı 31" o:spid="_x0000_s1046" style="position:absolute;flip:y;visibility:visible" from="8572,571" to="8572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7VJcMAAADbAAAADwAAAGRycy9kb3ducmV2LnhtbESPzWrCQBSF9wXfYbiFbkqdJIqW1FGC&#10;IO3GhRr3l8w1CWbuhMyYpH36jiC4PJyfj7PajKYRPXWutqwgnkYgiAuray4V5KfdxycI55E1NpZJ&#10;wS852KwnLytMtR34QP3RlyKMsEtRQeV9m0rpiooMuqltiYN3sZ1BH2RXSt3hEMZNI5MoWkiDNQdC&#10;hS1tKyqux5sJkOxvfqnzJGkPS51/798XyfmKSr29jtkXCE+jf4Yf7R+tYBbD/Uv4AXL9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yu1SXDAAAA2wAAAA8AAAAAAAAAAAAA&#10;AAAAoQIAAGRycy9kb3ducmV2LnhtbFBLBQYAAAAABAAEAPkAAACRAwAAAAA=&#10;" strokecolor="#4579b8">
                      <v:stroke dashstyle="dashDot"/>
                    </v:line>
                  </v:group>
                  <v:group id="Grup 37" o:spid="_x0000_s1047" style="position:absolute;left:95;top:1905;width:8477;height:5715" coordsize="8477,57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<v:line id="Düz Bağlayıcı 33" o:spid="_x0000_s1048" style="position:absolute;visibility:visible" from="0,5715" to="8477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qkgMMAAADbAAAADwAAAGRycy9kb3ducmV2LnhtbESPT2vCQBTE7wW/w/IEb3VjQluJrmIF&#10;wWNr1fMj+0yC2bdhd5s/fvpuodDjMDO/YdbbwTSiI+drywoW8wQEcWF1zaWC89fheQnCB2SNjWVS&#10;MJKH7WbytMZc254/qTuFUkQI+xwVVCG0uZS+qMign9uWOHo36wyGKF0ptcM+wk0j0yR5lQZrjgsV&#10;trSvqLifvo2Cl0vRPcb0XX7czve3zPXpAcerUrPpsFuBCDSE//Bf+6gVZBn8fok/QG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qpIDDAAAA2wAAAA8AAAAAAAAAAAAA&#10;AAAAoQIAAGRycy9kb3ducmV2LnhtbFBLBQYAAAAABAAEAPkAAACRAwAAAAA=&#10;" strokecolor="#4579b8">
                      <v:stroke dashstyle="dashDot"/>
                    </v:line>
                    <v:line id="Düz Bağlayıcı 34" o:spid="_x0000_s1049" style="position:absolute;visibility:visible" from="0,3810" to="8477,3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QM89MMAAADbAAAADwAAAGRycy9kb3ducmV2LnhtbESPW2vCQBSE3wX/w3KEvummsTdSV1FB&#10;6KO1aZ8P2WMSzJ4Nu2su/fVuoeDjMDPfMKvNYBrRkfO1ZQWPiwQEcWF1zaWC/OswfwPhA7LGxjIp&#10;GMnDZj2drDDTtudP6k6hFBHCPkMFVQhtJqUvKjLoF7Yljt7ZOoMhSldK7bCPcNPINElepMGa40KF&#10;Le0rKi6nq1Hw/F10v2O6k8dzfnlduj494Pij1MNs2L6DCDSEe/i//aEVLJ/g70v8AXJ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DPPTDAAAA2wAAAA8AAAAAAAAAAAAA&#10;AAAAoQIAAGRycy9kb3ducmV2LnhtbFBLBQYAAAAABAAEAPkAAACRAwAAAAA=&#10;" strokecolor="#4579b8">
                      <v:stroke dashstyle="dashDot"/>
                    </v:line>
                    <v:line id="Düz Bağlayıcı 35" o:spid="_x0000_s1050" style="position:absolute;visibility:visible" from="0,1809" to="8477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+Zb8MAAADbAAAADwAAAGRycy9kb3ducmV2LnhtbESPS2vDMBCE74H+B7GF3hK5DkmKGyUk&#10;hUCPefa8WBvbxFoZSfWjv74KBHIcZuYbZrnuTS1acr6yrOB9koAgzq2uuFBwPu3GHyB8QNZYWyYF&#10;A3lYr15GS8y07fhA7TEUIkLYZ6igDKHJpPR5SQb9xDbE0btaZzBE6QqpHXYRbmqZJslcGqw4LpTY&#10;0FdJ+e34axTMLnn7N6Rbub+eb4up69IdDj9Kvb32m08QgfrwDD/a31rBdAb3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pPmW/DAAAA2wAAAA8AAAAAAAAAAAAA&#10;AAAAoQIAAGRycy9kb3ducmV2LnhtbFBLBQYAAAAABAAEAPkAAACRAwAAAAA=&#10;" strokecolor="#4579b8">
                      <v:stroke dashstyle="dashDot"/>
                    </v:line>
                    <v:line id="Düz Bağlayıcı 36" o:spid="_x0000_s1051" style="position:absolute;visibility:visible" from="0,0" to="8477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0HGMMAAADbAAAADwAAAGRycy9kb3ducmV2LnhtbESPS2vDMBCE74H+B7GF3hK5DkmKGyUk&#10;hUCPefa8WBvbxFoZSfWjv74KBHIcZuYbZrnuTS1acr6yrOB9koAgzq2uuFBwPu3GHyB8QNZYWyYF&#10;A3lYr15GS8y07fhA7TEUIkLYZ6igDKHJpPR5SQb9xDbE0btaZzBE6QqpHXYRbmqZJslcGqw4LpTY&#10;0FdJ+e34axTMLnn7N6Rbub+eb4up69IdDj9Kvb32m08QgfrwDD/a31rBdA73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qdBxjDAAAA2wAAAA8AAAAAAAAAAAAA&#10;AAAAoQIAAGRycy9kb3ducmV2LnhtbFBLBQYAAAAABAAEAPkAAACRAwAAAAA=&#10;" strokecolor="#4579b8">
                      <v:stroke dashstyle="dashDot"/>
                    </v:line>
                  </v:group>
                </v:group>
              </w:pict>
            </w:r>
          </w:p>
        </w:tc>
      </w:tr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  <w:r w:rsidRPr="00521AF0">
              <w:rPr>
                <w:noProof/>
                <w:lang w:eastAsia="tr-TR"/>
              </w:rPr>
              <w:pict>
                <v:shape id="Resim 78" o:spid="_x0000_i1039" type="#_x0000_t75" style="width:243pt;height:116.25pt;visibility:visible">
                  <v:imagedata r:id="rId19" o:title=""/>
                </v:shape>
              </w:pict>
            </w: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  <w:tr w:rsidR="00916659" w:rsidRPr="00521AF0" w:rsidTr="00521AF0">
        <w:tc>
          <w:tcPr>
            <w:tcW w:w="574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39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  <w:r w:rsidRPr="00521AF0">
              <w:rPr>
                <w:noProof/>
                <w:lang w:eastAsia="tr-TR"/>
              </w:rPr>
              <w:pict>
                <v:shape id="Resim 79" o:spid="_x0000_i1040" type="#_x0000_t75" style="width:243pt;height:135pt;visibility:visible">
                  <v:imagedata r:id="rId20" o:title=""/>
                </v:shape>
              </w:pict>
            </w:r>
          </w:p>
        </w:tc>
        <w:tc>
          <w:tcPr>
            <w:tcW w:w="5245" w:type="dxa"/>
          </w:tcPr>
          <w:p w:rsidR="00916659" w:rsidRPr="00521AF0" w:rsidRDefault="00916659" w:rsidP="00521AF0">
            <w:pPr>
              <w:spacing w:after="0" w:line="240" w:lineRule="auto"/>
            </w:pPr>
          </w:p>
        </w:tc>
      </w:tr>
    </w:tbl>
    <w:p w:rsidR="00916659" w:rsidRDefault="00916659" w:rsidP="00731373">
      <w:pPr>
        <w:tabs>
          <w:tab w:val="left" w:pos="0"/>
        </w:tabs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  <w:hyperlink r:id="rId21" w:history="1">
        <w:r w:rsidRPr="009E0A61">
          <w:rPr>
            <w:rStyle w:val="Hyperlink"/>
            <w:rFonts w:ascii="Times New Roman" w:hAnsi="Times New Roman"/>
            <w:sz w:val="20"/>
            <w:szCs w:val="20"/>
            <w:lang w:eastAsia="tr-TR"/>
          </w:rPr>
          <w:t>www.sorubak.com</w:t>
        </w:r>
      </w:hyperlink>
      <w:r>
        <w:rPr>
          <w:rFonts w:ascii="Times New Roman" w:hAnsi="Times New Roman"/>
          <w:sz w:val="20"/>
          <w:szCs w:val="20"/>
          <w:lang w:eastAsia="tr-TR"/>
        </w:rPr>
        <w:t xml:space="preserve"> </w:t>
      </w:r>
    </w:p>
    <w:p w:rsidR="00916659" w:rsidRDefault="00916659" w:rsidP="00B66085"/>
    <w:tbl>
      <w:tblPr>
        <w:tblW w:w="1105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09"/>
        <w:gridCol w:w="4962"/>
        <w:gridCol w:w="5386"/>
      </w:tblGrid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59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134" o:spid="_x0000_i1041" type="#_x0000_t75" style="width:195pt;height:144.75pt;visibility:visible">
                  <v:imagedata r:id="rId22" o:title=""/>
                </v:shape>
              </w:pict>
            </w: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140" o:spid="_x0000_i1042" type="#_x0000_t75" style="width:177.75pt;height:171pt;visibility:visible">
                  <v:imagedata r:id="rId23" o:title=""/>
                </v:shape>
              </w:pict>
            </w:r>
          </w:p>
        </w:tc>
      </w:tr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26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  <w:r w:rsidRPr="00521AF0">
              <w:rPr>
                <w:noProof/>
                <w:lang w:eastAsia="tr-TR"/>
              </w:rPr>
              <w:pict>
                <v:shape id="Resim 136" o:spid="_x0000_i1043" type="#_x0000_t75" style="width:239.25pt;height:102pt;visibility:visible">
                  <v:imagedata r:id="rId24" o:title=""/>
                </v:shape>
              </w:pict>
            </w: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138" o:spid="_x0000_i1044" type="#_x0000_t75" style="width:237.75pt;height:57pt;visibility:visible">
                  <v:imagedata r:id="rId25" o:title=""/>
                </v:shape>
              </w:pict>
            </w:r>
          </w:p>
        </w:tc>
      </w:tr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26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144" o:spid="_x0000_i1045" type="#_x0000_t75" style="width:168.75pt;height:146.25pt;visibility:visible">
                  <v:imagedata r:id="rId26" o:title=""/>
                </v:shape>
              </w:pict>
            </w: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noProof/>
                <w:lang w:eastAsia="tr-TR"/>
              </w:rPr>
              <w:pict>
                <v:shape id="Resim 142" o:spid="_x0000_i1046" type="#_x0000_t75" style="width:236.25pt;height:169.5pt;visibility:visible">
                  <v:imagedata r:id="rId27" o:title=""/>
                </v:shape>
              </w:pict>
            </w:r>
          </w:p>
        </w:tc>
      </w:tr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26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t>Gözlem nedir? Kaç çeşit gözlem vardır? Örnekleyerek açıklayınız.</w:t>
            </w: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</w:pPr>
          </w:p>
          <w:p w:rsidR="00916659" w:rsidRPr="00521AF0" w:rsidRDefault="00916659" w:rsidP="00521AF0">
            <w:pPr>
              <w:spacing w:after="0" w:line="240" w:lineRule="auto"/>
            </w:pPr>
          </w:p>
          <w:p w:rsidR="00916659" w:rsidRPr="00521AF0" w:rsidRDefault="00916659" w:rsidP="00521AF0">
            <w:pPr>
              <w:spacing w:after="0" w:line="240" w:lineRule="auto"/>
            </w:pPr>
          </w:p>
        </w:tc>
      </w:tr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26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rFonts w:eastAsia="Times New Roman"/>
              </w:rPr>
              <w:object w:dxaOrig="7275" w:dyaOrig="3345">
                <v:shape id="_x0000_i1047" type="#_x0000_t75" style="width:251.25pt;height:115.5pt" o:ole="">
                  <v:imagedata r:id="rId28" o:title=""/>
                </v:shape>
                <o:OLEObject Type="Embed" ProgID="Paint.Picture" ShapeID="_x0000_i1047" DrawAspect="Content" ObjectID="_1480699071" r:id="rId29"/>
              </w:object>
            </w:r>
          </w:p>
          <w:p w:rsidR="00916659" w:rsidRPr="00521AF0" w:rsidRDefault="00916659" w:rsidP="00521AF0">
            <w:pPr>
              <w:spacing w:after="0" w:line="240" w:lineRule="auto"/>
            </w:pP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</w:pPr>
          </w:p>
        </w:tc>
      </w:tr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26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rFonts w:eastAsia="Times New Roman"/>
              </w:rPr>
              <w:object w:dxaOrig="7215" w:dyaOrig="3270">
                <v:shape id="_x0000_i1048" type="#_x0000_t75" style="width:234.75pt;height:106.5pt" o:ole="">
                  <v:imagedata r:id="rId30" o:title=""/>
                </v:shape>
                <o:OLEObject Type="Embed" ProgID="Paint.Picture" ShapeID="_x0000_i1048" DrawAspect="Content" ObjectID="_1480699072" r:id="rId31"/>
              </w:object>
            </w: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</w:pPr>
          </w:p>
        </w:tc>
      </w:tr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26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</w:pPr>
            <w:r w:rsidRPr="00521AF0">
              <w:rPr>
                <w:rFonts w:eastAsia="Times New Roman"/>
              </w:rPr>
              <w:object w:dxaOrig="4980" w:dyaOrig="1290">
                <v:shape id="_x0000_i1049" type="#_x0000_t75" style="width:236.25pt;height:61.5pt" o:ole="">
                  <v:imagedata r:id="rId32" o:title=""/>
                </v:shape>
                <o:OLEObject Type="Embed" ProgID="Paint.Picture" ShapeID="_x0000_i1049" DrawAspect="Content" ObjectID="_1480699073" r:id="rId33"/>
              </w:object>
            </w: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</w:pPr>
          </w:p>
        </w:tc>
      </w:tr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26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  <w:r w:rsidRPr="00521AF0">
              <w:rPr>
                <w:noProof/>
                <w:lang w:eastAsia="tr-TR"/>
              </w:rPr>
              <w:t>Bir maddenin farklı ölçümlerinin kütle-hacim özkütle tablosu aşağıdaki gibidir. Buna göre boşlukları doldurup istenen grafikleri çiziniz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015"/>
              <w:gridCol w:w="992"/>
              <w:gridCol w:w="1276"/>
              <w:gridCol w:w="1725"/>
            </w:tblGrid>
            <w:tr w:rsidR="00916659" w:rsidRPr="00521AF0" w:rsidTr="00521AF0">
              <w:tc>
                <w:tcPr>
                  <w:tcW w:w="1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rPr>
                      <w:noProof/>
                      <w:lang w:eastAsia="tr-TR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Kütle(g)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Hacim(cm</w:t>
                  </w:r>
                  <w:r w:rsidRPr="00521AF0">
                    <w:rPr>
                      <w:b/>
                      <w:noProof/>
                      <w:vertAlign w:val="superscript"/>
                      <w:lang w:eastAsia="tr-TR"/>
                    </w:rPr>
                    <w:t>3</w:t>
                  </w:r>
                  <w:r w:rsidRPr="00521AF0">
                    <w:rPr>
                      <w:b/>
                      <w:noProof/>
                      <w:lang w:eastAsia="tr-TR"/>
                    </w:rPr>
                    <w:t>)</w:t>
                  </w:r>
                </w:p>
              </w:tc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Özkütle(g/cm</w:t>
                  </w:r>
                  <w:r w:rsidRPr="00521AF0">
                    <w:rPr>
                      <w:b/>
                      <w:noProof/>
                      <w:vertAlign w:val="superscript"/>
                      <w:lang w:eastAsia="tr-TR"/>
                    </w:rPr>
                    <w:t>3</w:t>
                  </w:r>
                  <w:r w:rsidRPr="00521AF0">
                    <w:rPr>
                      <w:b/>
                      <w:noProof/>
                      <w:lang w:eastAsia="tr-TR"/>
                    </w:rPr>
                    <w:t>)</w:t>
                  </w:r>
                </w:p>
              </w:tc>
            </w:tr>
            <w:tr w:rsidR="00916659" w:rsidRPr="00521AF0" w:rsidTr="00521AF0">
              <w:tc>
                <w:tcPr>
                  <w:tcW w:w="1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1.Ölçüm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60</w:t>
                  </w:r>
                </w:p>
              </w:tc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2</w:t>
                  </w:r>
                </w:p>
              </w:tc>
            </w:tr>
            <w:tr w:rsidR="00916659" w:rsidRPr="00521AF0" w:rsidTr="00521AF0">
              <w:tc>
                <w:tcPr>
                  <w:tcW w:w="1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2.Ölçüm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240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</w:tr>
            <w:tr w:rsidR="00916659" w:rsidRPr="00521AF0" w:rsidTr="00521AF0">
              <w:tc>
                <w:tcPr>
                  <w:tcW w:w="10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3.Ölçüm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  <w:r w:rsidRPr="00521AF0">
                    <w:rPr>
                      <w:b/>
                      <w:noProof/>
                      <w:lang w:eastAsia="tr-TR"/>
                    </w:rPr>
                    <w:t>180</w:t>
                  </w:r>
                </w:p>
              </w:tc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6659" w:rsidRPr="00521AF0" w:rsidRDefault="00916659" w:rsidP="00521AF0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</w:tr>
          </w:tbl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group id="Grup 107" o:spid="_x0000_s1052" style="position:absolute;margin-left:129.6pt;margin-top:23.05pt;width:80.25pt;height:70.5pt;z-index:251659264;mso-position-horizontal-relative:text;mso-position-vertical-relative:text" coordsize="10191,8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">
                  <v:group id="Grup 108" o:spid="_x0000_s1053" style="position:absolute;width:10191;height:8953" coordsize="10191,89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KWWs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spZaxgAAANwA&#10;AAAPAAAAAAAAAAAAAAAAAKoCAABkcnMvZG93bnJldi54bWxQSwUGAAAAAAQABAD6AAAAnQMAAAAA&#10;">
                    <v:shape id="Düz Ok Bağlayıcısı 109" o:spid="_x0000_s1054" type="#_x0000_t32" style="position:absolute;width:95;height:895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mec8IAAADcAAAADwAAAGRycy9kb3ducmV2LnhtbERPTUvEMBC9C/6HMAt7s0n3ULRutrjC&#10;ul48uAribUzGtrSZlCRu6783guBtHu9zts3iRnGmEHvPGspCgSA23vbcanh9OVxdg4gJ2eLomTR8&#10;U4Rmd3mxxdr6mZ/pfEqtyCEca9TQpTTVUkbTkcNY+Ik4c58+OEwZhlbagHMOd6PcKFVJhz3nhg4n&#10;uu/IDKcvp+FpMMe3h7ifbWVK46r3UYWPUuv1arm7BZFoSf/iP/ejzfPVDfw+ky+Qu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fmec8IAAADcAAAADwAAAAAAAAAAAAAA&#10;AAChAgAAZHJzL2Rvd25yZXYueG1sUEsFBgAAAAAEAAQA+QAAAJADAAAAAA==&#10;" strokeweight=".25pt">
                      <v:stroke endarrow="open"/>
                    </v:shape>
                    <v:shape id="Düz Ok Bağlayıcısı 110" o:spid="_x0000_s1055" type="#_x0000_t32" style="position:absolute;top:8953;width:1019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tmCscAAADcAAAADwAAAGRycy9kb3ducmV2LnhtbESPQWvCQBCF74L/YRmhF9GNhVaNrlIK&#10;heJBNC2l3sbsmASzs2l2q/Hfdw4FbzO8N+99s1x3rlYXakPl2cBknIAizr2tuDDw+fE2moEKEdli&#10;7ZkM3CjAetXvLTG1/sp7umSxUBLCIUUDZYxNqnXIS3IYxr4hFu3kW4dR1rbQtsWrhLtaPybJs3ZY&#10;sTSU2NBrSfk5+3UGDl8b2u02+mfbDI+H6dP8tv0+ZsY8DLqXBahIXbyb/6/freBPBF+ekQn06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a2YKxwAAANwAAAAPAAAAAAAA&#10;AAAAAAAAAKECAABkcnMvZG93bnJldi54bWxQSwUGAAAAAAQABAD5AAAAlQMAAAAA&#10;" strokeweight=".25pt">
                      <v:stroke endarrow="open"/>
                    </v:shape>
                    <v:line id="Düz Bağlayıcı 111" o:spid="_x0000_s1056" style="position:absolute;flip:y;visibility:visible" from="2190,571" to="2190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nU7MUAAADcAAAADwAAAGRycy9kb3ducmV2LnhtbESPQWvCQBCF70L/wzKFXqRuEkosqauI&#10;IPbiITG9D9kxCWZnQ3Y1aX+9WxC8zfDevO/NajOZTtxocK1lBfEiAkFcWd1yraA87d8/QTiPrLGz&#10;TAp+ycFm/TJbYabtyDndCl+LEMIuQwWN930mpasaMugWticO2tkOBn1Yh1rqAccQbjqZRFEqDbYc&#10;CA32tGuouhRXEyDbv49zWyZJny91eTjO0+Tngkq9vU7bLxCeJv80P66/dagfx/D/TJhAr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JnU7MUAAADcAAAADwAAAAAAAAAA&#10;AAAAAAChAgAAZHJzL2Rvd25yZXYueG1sUEsFBgAAAAAEAAQA+QAAAJMDAAAAAA==&#10;" strokecolor="#4579b8">
                      <v:stroke dashstyle="dashDot"/>
                    </v:line>
                    <v:line id="Düz Bağlayıcı 112" o:spid="_x0000_s1057" style="position:absolute;flip:y;visibility:visible" from="4191,571" to="4191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tKm8UAAADcAAAADwAAAGRycy9kb3ducmV2LnhtbESPzWrDMBCE74G+g9hCLyGRI4pTnCgh&#10;FEp76cGOe1+s9Q+xVsZSY7dPXxUCue0ys/PN7o+z7cWVRt851rBZJyCIK2c6bjSU57fVCwgfkA32&#10;jknDD3k4Hh4We8yMmzinaxEaEUPYZ6ihDWHIpPRVSxb92g3EUavdaDHEdWykGXGK4baXKklSabHj&#10;SGhxoNeWqkvxbSPk9Ptcd6VSQ7415fvnMlVfF9T66XE+7UAEmsPdfLv+MLH+RsH/M3ECe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EtKm8UAAADcAAAADwAAAAAAAAAA&#10;AAAAAAChAgAAZHJzL2Rvd25yZXYueG1sUEsFBgAAAAAEAAQA+QAAAJMDAAAAAA==&#10;" strokecolor="#4579b8">
                      <v:stroke dashstyle="dashDot"/>
                    </v:line>
                    <v:line id="Düz Bağlayıcı 113" o:spid="_x0000_s1058" style="position:absolute;flip:y;visibility:visible" from="6477,571" to="6477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fvAMQAAADcAAAADwAAAGRycy9kb3ducmV2LnhtbESPQYvCMBCF74L/IYzgRTS1u6jURpGF&#10;RS97UOt9aMa2tJmUJmr115uFhb3N8N6870267U0j7tS5yrKC+SwCQZxbXXGhIDt/T1cgnEfW2Fgm&#10;BU9ysN0MBykm2j74SPeTL0QIYZeggtL7NpHS5SUZdDPbEgftajuDPqxdIXWHjxBuGhlH0UIarDgQ&#10;Smzpq6S8Pt1MgOxen9cqi+P2uNTZ/meyiC81KjUe9bs1CE+9/zf/XR90qD//gN9nwgRy8w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B+8AxAAAANwAAAAPAAAAAAAAAAAA&#10;AAAAAKECAABkcnMvZG93bnJldi54bWxQSwUGAAAAAAQABAD5AAAAkgMAAAAA&#10;" strokecolor="#4579b8">
                      <v:stroke dashstyle="dashDot"/>
                    </v:line>
                    <v:line id="Düz Bağlayıcı 114" o:spid="_x0000_s1059" style="position:absolute;flip:y;visibility:visible" from="8572,571" to="8572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53dMIAAADcAAAADwAAAGRycy9kb3ducmV2LnhtbESPQavCMBCE74L/IazgRTS1iEo1iggP&#10;vXhQ631p1rbYbEqTp9VfbwTB2y4zO9/sct2aStypcaVlBeNRBII4s7rkXEF6/hvOQTiPrLGyTAqe&#10;5GC96naWmGj74CPdTz4XIYRdggoK7+tESpcVZNCNbE0ctKttDPqwNrnUDT5CuKlkHEVTabDkQCiw&#10;pm1B2e30bwJk85pcyzSO6+NMp7vDYBpfbqhUv9duFiA8tf5n/l7vdag/nsDnmTCBXL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O53dMIAAADcAAAADwAAAAAAAAAAAAAA&#10;AAChAgAAZHJzL2Rvd25yZXYueG1sUEsFBgAAAAAEAAQA+QAAAJADAAAAAA==&#10;" strokecolor="#4579b8">
                      <v:stroke dashstyle="dashDot"/>
                    </v:line>
                  </v:group>
                  <v:group id="Grup 115" o:spid="_x0000_s1060" style="position:absolute;left:95;top:1905;width:8477;height:5715" coordsize="8477,57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  <v:line id="Düz Bağlayıcı 116" o:spid="_x0000_s1061" style="position:absolute;visibility:visible" from="0,5715" to="8477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BkXMEAAADcAAAADwAAAGRycy9kb3ducmV2LnhtbERPS2sCMRC+F/wPYYTeataVqqxGsYLQ&#10;Y+vrPGzG3cXNZEnSffjrTaHQ23x8z1lve1OLlpyvLCuYThIQxLnVFRcKzqfD2xKED8gaa8ukYCAP&#10;283oZY2Zth1/U3sMhYgh7DNUUIbQZFL6vCSDfmIb4sjdrDMYInSF1A67GG5qmSbJXBqsODaU2NC+&#10;pPx+/DEK3i95+xjSD/l1O98XM9elBxyuSr2O+90KRKA+/Iv/3J86zp/O4feZeIHcP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9cGRcwQAAANwAAAAPAAAAAAAAAAAAAAAA&#10;AKECAABkcnMvZG93bnJldi54bWxQSwUGAAAAAAQABAD5AAAAjwMAAAAA&#10;" strokecolor="#4579b8">
                      <v:stroke dashstyle="dashDot"/>
                    </v:line>
                    <v:line id="Düz Bağlayıcı 117" o:spid="_x0000_s1062" style="position:absolute;visibility:visible" from="0,3810" to="8477,3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zBx8EAAADcAAAADwAAAGRycy9kb3ducmV2LnhtbERPS2sCMRC+F/wPYQRvNetKq6xG0YLg&#10;sfV1Hjbj7uJmsiTpPvz1TaHQ23x8z1lve1OLlpyvLCuYTRMQxLnVFRcKLufD6xKED8gaa8ukYCAP&#10;283oZY2Zth1/UXsKhYgh7DNUUIbQZFL6vCSDfmob4sjdrTMYInSF1A67GG5qmSbJuzRYcWwosaGP&#10;kvLH6dsoeLvm7XNI9/Lzfnks5q5LDzjclJqM+90KRKA+/Iv/3Ecd588W8PtMvEBuf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SPMHHwQAAANwAAAAPAAAAAAAAAAAAAAAA&#10;AKECAABkcnMvZG93bnJldi54bWxQSwUGAAAAAAQABAD5AAAAjwMAAAAA&#10;" strokecolor="#4579b8">
                      <v:stroke dashstyle="dashDot"/>
                    </v:line>
                    <v:line id="Düz Bağlayıcı 118" o:spid="_x0000_s1063" style="position:absolute;visibility:visible" from="0,1809" to="8477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NVtcUAAADcAAAADwAAAGRycy9kb3ducmV2LnhtbESPS2vDMBCE74X+B7GB3ho5Dm2KEyW0&#10;gUCPbR49L9bGNrFWRlL96K/vHgq97TKzM99udqNrVU8hNp4NLOYZKOLS24YrA+fT4fEFVEzIFlvP&#10;ZGCiCLvt/d0GC+sH/qT+mColIRwLNFCn1BVax7Imh3HuO2LRrj44TLKGStuAg4S7VudZ9qwdNiwN&#10;NXa0r6m8Hb+dgadL2f9M+Zv+uJ5vq2UY8gNOX8Y8zMbXNahEY/o3/12/W8FfCK08IxPo7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6NVtcUAAADcAAAADwAAAAAAAAAA&#10;AAAAAAChAgAAZHJzL2Rvd25yZXYueG1sUEsFBgAAAAAEAAQA+QAAAJMDAAAAAA==&#10;" strokecolor="#4579b8">
                      <v:stroke dashstyle="dashDot"/>
                    </v:line>
                    <v:line id="Düz Bağlayıcı 119" o:spid="_x0000_s1064" style="position:absolute;visibility:visible" from="0,0" to="8477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/wLsIAAADcAAAADwAAAGRycy9kb3ducmV2LnhtbERPS2sCMRC+F/wPYQq91awrbXVrFCsI&#10;PVqrnofNuLu4mSxJuo/+eiMI3ubje85i1ZtatOR8ZVnBZJyAIM6trrhQcPjdvs5A+ICssbZMCgby&#10;sFqOnhaYadvxD7X7UIgYwj5DBWUITSalz0sy6Me2IY7c2TqDIUJXSO2wi+GmlmmSvEuDFceGEhva&#10;lJRf9n9Gwdsxb/+H9EvuzofLx9R16RaHk1Ivz/36E0SgPjzEd/e3jvMnc7g9Ey+Qyy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O/wLsIAAADcAAAADwAAAAAAAAAAAAAA&#10;AAChAgAAZHJzL2Rvd25yZXYueG1sUEsFBgAAAAAEAAQA+QAAAJADAAAAAA==&#10;" strokecolor="#4579b8">
                      <v:stroke dashstyle="dashDot"/>
                    </v:line>
                  </v:group>
                </v:group>
              </w:pict>
            </w:r>
            <w:r>
              <w:rPr>
                <w:noProof/>
                <w:lang w:eastAsia="tr-TR"/>
              </w:rPr>
              <w:pict>
                <v:group id="Grup 120" o:spid="_x0000_s1065" style="position:absolute;margin-left:8.85pt;margin-top:18.55pt;width:80.25pt;height:70.5pt;z-index:251658240;mso-position-horizontal-relative:text;mso-position-vertical-relative:text" coordsize="10191,8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">
                  <v:group id="Grup 121" o:spid="_x0000_s1066" style="position:absolute;width:10191;height:8953" coordsize="10191,89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  <v:shape id="Düz Ok Bağlayıcısı 122" o:spid="_x0000_s1067" type="#_x0000_t32" style="position:absolute;width:95;height:895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hQYsIAAADcAAAADwAAAGRycy9kb3ducmV2LnhtbERPTWvCQBC9F/wPywi91U1yCCW6igpW&#10;Lx5qC8XbuDsmwexs2N2a9N+7hUJv83ifs1iNthN38qF1rCCfZSCItTMt1wo+P3YvryBCRDbYOSYF&#10;PxRgtZw8LbAybuB3up9iLVIIhwoVNDH2lZRBN2QxzFxPnLir8xZjgr6WxuOQwm0niywrpcWWU0OD&#10;PW0b0rfTt1VwvOn911vYDKbUubblucv8JVfqeTqu5yAijfFf/Oc+mDS/KOD3mXSBX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OhQYsIAAADcAAAADwAAAAAAAAAAAAAA&#10;AAChAgAAZHJzL2Rvd25yZXYueG1sUEsFBgAAAAAEAAQA+QAAAJADAAAAAA==&#10;" strokeweight=".25pt">
                      <v:stroke endarrow="open"/>
                    </v:shape>
                    <v:shape id="Düz Ok Bağlayıcısı 123" o:spid="_x0000_s1068" type="#_x0000_t32" style="position:absolute;top:8953;width:1019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UywMUAAADcAAAADwAAAGRycy9kb3ducmV2LnhtbERPTWvCQBC9F/oflhG8FN3UYq0xq5SC&#10;UDyIjSL1NsmOSWh2Ns1uNf57tyB4m8f7nGTRmVqcqHWVZQXPwwgEcW51xYWC3XY5eAPhPLLG2jIp&#10;uJCDxfzxIcFY2zN/0Sn1hQgh7GJUUHrfxFK6vCSDbmgb4sAdbWvQB9gWUrd4DuGmlqMoepUGKw4N&#10;JTb0UVL+k/4ZBYf9ijablfxdN0/ZYTKeXtbfWapUv9e9z0B46vxdfHN/6jB/9AL/z4QL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NUywMUAAADcAAAADwAAAAAAAAAA&#10;AAAAAAChAgAAZHJzL2Rvd25yZXYueG1sUEsFBgAAAAAEAAQA+QAAAJMDAAAAAA==&#10;" strokeweight=".25pt">
                      <v:stroke endarrow="open"/>
                    </v:shape>
                    <v:line id="Düz Bağlayıcı 124" o:spid="_x0000_s1069" style="position:absolute;flip:y;visibility:visible" from="2190,571" to="2190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K9ycUAAADcAAAADwAAAGRycy9kb3ducmV2LnhtbESPQWvCQBCF74X+h2UKXkrduIRUUlcR&#10;Qeylh6TxPmTHJJidDdlVo7++Wyj0NsN78743q81ke3Gl0XeONSzmCQji2pmOGw3V9/5tCcIHZIO9&#10;Y9JwJw+b9fPTCnPjblzQtQyNiCHsc9TQhjDkUvq6JYt+7gbiqJ3caDHEdWykGfEWw20vVZJk0mLH&#10;kdDiQLuW6nN5sRGyfaSnrlJqKN5Ndfh6zdTxjFrPXqbtB4hAU/g3/11/mlhfpfD7TJx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oK9ycUAAADcAAAADwAAAAAAAAAA&#10;AAAAAAChAgAAZHJzL2Rvd25yZXYueG1sUEsFBgAAAAAEAAQA+QAAAJMDAAAAAA==&#10;" strokecolor="#4579b8">
                      <v:stroke dashstyle="dashDot"/>
                    </v:line>
                    <v:line id="Düz Bağlayıcı 125" o:spid="_x0000_s1070" style="position:absolute;flip:y;visibility:visible" from="4191,571" to="4191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4YUsUAAADcAAAADwAAAGRycy9kb3ducmV2LnhtbESPQWvDMAyF74P9B6NBL2N1araspHVL&#10;KZTuskOy7C5iNQmN5RC7TdpfPw8Gu0m8p/c9rbeT7cSVBt861rCYJyCIK2darjWUX4eXJQgfkA12&#10;jknDjTxsN48Pa8yMGzmnaxFqEUPYZ6ihCaHPpPRVQxb93PXEUTu5wWKI61BLM+AYw20nVZKk0mLL&#10;kdBgT/uGqnNxsRGyu7+e2lKpPn835fHzOVXfZ9R69jTtViACTeHf/Hf9YWJ99Qa/z8QJ5O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c4YUsUAAADcAAAADwAAAAAAAAAA&#10;AAAAAAChAgAAZHJzL2Rvd25yZXYueG1sUEsFBgAAAAAEAAQA+QAAAJMDAAAAAA==&#10;" strokecolor="#4579b8">
                      <v:stroke dashstyle="dashDot"/>
                    </v:line>
                    <v:line id="Düz Bağlayıcı 126" o:spid="_x0000_s1071" style="position:absolute;flip:y;visibility:visible" from="6477,571" to="6477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yGJcUAAADcAAAADwAAAGRycy9kb3ducmV2LnhtbESPQWvDMAyF74X9B6PBLmVxakY2srql&#10;DMZ26aFtdhexEofGcojdNtuvrweF3iTe0/ueluvJ9eJMY+g8a1hkOQji2puOWw3V4fP5DUSIyAZ7&#10;z6ThlwKsVw+zJZbGX3hH531sRQrhUKIGG+NQShlqSw5D5gfipDV+dBjTOrbSjHhJ4a6XKs8L6bDj&#10;RLA40Iel+rg/uQTZ/L00XaXUsHs11dd2XqifI2r99Dht3kFEmuLdfLv+Nqm+KuD/mTSBX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RyGJcUAAADcAAAADwAAAAAAAAAA&#10;AAAAAAChAgAAZHJzL2Rvd25yZXYueG1sUEsFBgAAAAAEAAQA+QAAAJMDAAAAAA==&#10;" strokecolor="#4579b8">
                      <v:stroke dashstyle="dashDot"/>
                    </v:line>
                    <v:line id="Düz Bağlayıcı 127" o:spid="_x0000_s1072" style="position:absolute;flip:y;visibility:visible" from="8572,571" to="8572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AjvsQAAADcAAAADwAAAGRycy9kb3ducmV2LnhtbESPQYvCMBCF78L+hzCCF1lTg9ilGkUW&#10;lt2LB7Xeh2Zsi82kNFHr/nojCN5meG/e92a57m0jrtT52rGG6SQBQVw4U3OpIT/8fH6B8AHZYOOY&#10;NNzJw3r1MVhiZtyNd3Tdh1LEEPYZaqhCaDMpfVGRRT9xLXHUTq6zGOLaldJ0eIvhtpEqSebSYs2R&#10;UGFL3xUV5/3FRsjmf3aqc6XaXWry3+14ro5n1Ho07DcLEIH68Da/rv9MrK9SeD4TJ5Cr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UCO+xAAAANwAAAAPAAAAAAAAAAAA&#10;AAAAAKECAABkcnMvZG93bnJldi54bWxQSwUGAAAAAAQABAD5AAAAkgMAAAAA&#10;" strokecolor="#4579b8">
                      <v:stroke dashstyle="dashDot"/>
                    </v:line>
                  </v:group>
                  <v:group id="Grup 128" o:spid="_x0000_s1073" style="position:absolute;left:95;top:1905;width:8477;height:5715" coordsize="8477,57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fKOs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HyjrFAAAA3AAA&#10;AA8AAAAAAAAAAAAAAAAAqgIAAGRycy9kb3ducmV2LnhtbFBLBQYAAAAABAAEAPoAAACcAwAAAAA=&#10;">
                    <v:line id="Düz Bağlayıcı 129" o:spid="_x0000_s1074" style="position:absolute;visibility:visible" from="0,5715" to="8477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M6k8EAAADcAAAADwAAAGRycy9kb3ducmV2LnhtbERPS2sCMRC+F/ofwhS81WxXbOtqlCoI&#10;Hq21PQ+bcXdxM1mSuA9/vRGE3ubje85i1ZtatOR8ZVnB2zgBQZxbXXGh4Pizff0E4QOyxtoyKRjI&#10;w2r5/LTATNuOv6k9hELEEPYZKihDaDIpfV6SQT+2DXHkTtYZDBG6QmqHXQw3tUyT5F0arDg2lNjQ&#10;pqT8fLgYBdPfvL0O6VruT8fzx8R16RaHP6VGL/3XHESgPvyLH+6djvPTGdyfiRfI5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gzqTwQAAANwAAAAPAAAAAAAAAAAAAAAA&#10;AKECAABkcnMvZG93bnJldi54bWxQSwUGAAAAAAQABAD5AAAAjwMAAAAA&#10;" strokecolor="#4579b8">
                      <v:stroke dashstyle="dashDot"/>
                    </v:line>
                    <v:line id="Düz Bağlayıcı 130" o:spid="_x0000_s1075" style="position:absolute;visibility:visible" from="0,3810" to="8477,3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mAF08QAAADcAAAADwAAAGRycy9kb3ducmV2LnhtbESPS2vDMBCE74X+B7GF3ho5Dm2CEyW0&#10;hUCPbV7nxdrYJtbKSKof/fXdQ6G3XWZ25tvNbnSt6inExrOB+SwDRVx623Bl4HTcP61AxYRssfVM&#10;BiaKsNve322wsH7gL+oPqVISwrFAA3VKXaF1LGtyGGe+Ixbt6oPDJGuotA04SLhrdZ5lL9phw9JQ&#10;Y0fvNZW3w7cz8Hwu+58pf9Of19NtuQhDvsfpYszjw/i6BpVoTP/mv+sPK/gLwZdnZAK9/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YAXTxAAAANwAAAAPAAAAAAAAAAAA&#10;AAAAAKECAABkcnMvZG93bnJldi54bWxQSwUGAAAAAAQABAD5AAAAkgMAAAAA&#10;" strokecolor="#4579b8">
                      <v:stroke dashstyle="dashDot"/>
                    </v:line>
                    <v:line id="Düz Bağlayıcı 131" o:spid="_x0000_s1076" style="position:absolute;visibility:visible" from="0,1809" to="8477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ygSMEAAADcAAAADwAAAGRycy9kb3ducmV2LnhtbERPS2sCMRC+F/wPYQRvNetKq6xGsYLg&#10;sfV1Hjbj7uJmsiTpPvz1TaHQ23x8z1lve1OLlpyvLCuYTRMQxLnVFRcKLufD6xKED8gaa8ukYCAP&#10;283oZY2Zth1/UXsKhYgh7DNUUIbQZFL6vCSDfmob4sjdrTMYInSF1A67GG5qmSbJuzRYcWwosaF9&#10;Sfnj9G0UvF3z9jmkH/Lzfnks5q5LDzjclJqM+90KRKA+/Iv/3Ecd589n8PtMvEBuf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5LKBIwQAAANwAAAAPAAAAAAAAAAAAAAAA&#10;AKECAABkcnMvZG93bnJldi54bWxQSwUGAAAAAAQABAD5AAAAjwMAAAAA&#10;" strokecolor="#4579b8">
                      <v:stroke dashstyle="dashDot"/>
                    </v:line>
                    <v:line id="Düz Bağlayıcı 132" o:spid="_x0000_s1077" style="position:absolute;visibility:visible" from="0,0" to="8477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4+P8EAAADcAAAADwAAAGRycy9kb3ducmV2LnhtbERPS2sCMRC+F/wPYQRvNeuKraxGsYLQ&#10;Y7XqediMu4ubyZKk++ivbwSht/n4nrPe9qYWLTlfWVYwmyYgiHOrKy4UnL8Pr0sQPiBrrC2TgoE8&#10;bDejlzVm2nZ8pPYUChFD2GeooAyhyaT0eUkG/dQ2xJG7WWcwROgKqR12MdzUMk2SN2mw4thQYkP7&#10;kvL76ccoWFzy9ndIP+TX7Xx/n7suPeBwVWoy7ncrEIH68C9+uj91nD9P4fFMvEBu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/j4/wQAAANwAAAAPAAAAAAAAAAAAAAAA&#10;AKECAABkcnMvZG93bnJldi54bWxQSwUGAAAAAAQABAD5AAAAjwMAAAAA&#10;" strokecolor="#4579b8">
                      <v:stroke dashstyle="dashDot"/>
                    </v:line>
                  </v:group>
                </v:group>
              </w:pict>
            </w:r>
          </w:p>
        </w:tc>
      </w:tr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26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  <w:r w:rsidRPr="00521AF0">
              <w:rPr>
                <w:rFonts w:eastAsia="Times New Roman"/>
              </w:rPr>
              <w:object w:dxaOrig="4965" w:dyaOrig="2520">
                <v:shape id="_x0000_i1050" type="#_x0000_t75" style="width:235.5pt;height:120pt" o:ole="">
                  <v:imagedata r:id="rId34" o:title=""/>
                </v:shape>
                <o:OLEObject Type="Embed" ProgID="Paint.Picture" ShapeID="_x0000_i1050" DrawAspect="Content" ObjectID="_1480699074" r:id="rId35"/>
              </w:object>
            </w: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  <w:p w:rsidR="00916659" w:rsidRPr="00521AF0" w:rsidRDefault="00916659" w:rsidP="00521AF0">
            <w:pPr>
              <w:spacing w:after="0" w:line="240" w:lineRule="auto"/>
            </w:pPr>
          </w:p>
        </w:tc>
      </w:tr>
      <w:tr w:rsidR="00916659" w:rsidRPr="00521AF0" w:rsidTr="00521AF0">
        <w:tc>
          <w:tcPr>
            <w:tcW w:w="709" w:type="dxa"/>
            <w:vAlign w:val="center"/>
          </w:tcPr>
          <w:p w:rsidR="00916659" w:rsidRPr="00521AF0" w:rsidRDefault="00916659" w:rsidP="00521AF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426"/>
            </w:pPr>
          </w:p>
        </w:tc>
        <w:tc>
          <w:tcPr>
            <w:tcW w:w="4962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  <w:r w:rsidRPr="00521AF0">
              <w:rPr>
                <w:rFonts w:eastAsia="Times New Roman"/>
              </w:rPr>
              <w:object w:dxaOrig="5115" w:dyaOrig="2760">
                <v:shape id="_x0000_i1051" type="#_x0000_t75" style="width:235.5pt;height:126.75pt" o:ole="">
                  <v:imagedata r:id="rId36" o:title=""/>
                </v:shape>
                <o:OLEObject Type="Embed" ProgID="Paint.Picture" ShapeID="_x0000_i1051" DrawAspect="Content" ObjectID="_1480699075" r:id="rId37"/>
              </w:object>
            </w:r>
          </w:p>
        </w:tc>
        <w:tc>
          <w:tcPr>
            <w:tcW w:w="5386" w:type="dxa"/>
          </w:tcPr>
          <w:p w:rsidR="00916659" w:rsidRPr="00521AF0" w:rsidRDefault="00916659" w:rsidP="00521AF0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</w:tbl>
    <w:p w:rsidR="00916659" w:rsidRDefault="00916659" w:rsidP="00B66085"/>
    <w:sectPr w:rsidR="00916659" w:rsidSect="00B66085">
      <w:headerReference w:type="default" r:id="rId38"/>
      <w:footerReference w:type="even" r:id="rId39"/>
      <w:headerReference w:type="first" r:id="rId40"/>
      <w:pgSz w:w="11906" w:h="16838"/>
      <w:pgMar w:top="567" w:right="1417" w:bottom="426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6659" w:rsidRDefault="00916659" w:rsidP="00B66085">
      <w:pPr>
        <w:spacing w:after="0" w:line="240" w:lineRule="auto"/>
      </w:pPr>
      <w:r>
        <w:separator/>
      </w:r>
    </w:p>
  </w:endnote>
  <w:endnote w:type="continuationSeparator" w:id="0">
    <w:p w:rsidR="00916659" w:rsidRDefault="00916659" w:rsidP="00B660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6659" w:rsidRPr="00B66085" w:rsidRDefault="00916659" w:rsidP="00B66085">
    <w:pPr>
      <w:pStyle w:val="Footer"/>
      <w:jc w:val="center"/>
      <w:rPr>
        <w:sz w:val="28"/>
        <w:szCs w:val="28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6659" w:rsidRDefault="00916659" w:rsidP="00B66085">
      <w:pPr>
        <w:spacing w:after="0" w:line="240" w:lineRule="auto"/>
      </w:pPr>
      <w:r>
        <w:separator/>
      </w:r>
    </w:p>
  </w:footnote>
  <w:footnote w:type="continuationSeparator" w:id="0">
    <w:p w:rsidR="00916659" w:rsidRDefault="00916659" w:rsidP="00B660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10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1885"/>
      <w:gridCol w:w="7229"/>
      <w:gridCol w:w="1943"/>
    </w:tblGrid>
    <w:tr w:rsidR="00916659" w:rsidRPr="00521AF0" w:rsidTr="00521AF0">
      <w:trPr>
        <w:trHeight w:val="551"/>
      </w:trPr>
      <w:tc>
        <w:tcPr>
          <w:tcW w:w="1885" w:type="dxa"/>
        </w:tcPr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eastAsia="Times New Roman"/>
            </w:rPr>
            <w:object w:dxaOrig="1455" w:dyaOrig="147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72.75pt;height:73.5pt" o:ole="">
                <v:imagedata r:id="rId1" o:title=""/>
              </v:shape>
              <o:OLEObject Type="Embed" ProgID="PBrush" ShapeID="_x0000_i1026" DrawAspect="Content" ObjectID="_1480699076" r:id="rId2"/>
            </w:object>
          </w:r>
        </w:p>
      </w:tc>
      <w:tc>
        <w:tcPr>
          <w:tcW w:w="7229" w:type="dxa"/>
        </w:tcPr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</w:rPr>
            <w:t xml:space="preserve">DR.MUSTAFA GENÇAY ANADOLU LİSESİ 2014-2015 9.SINIFLAR FİZİK DERSİ 2.DÖNEM 1. YAZILI SORULARI </w:t>
          </w: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</w:rPr>
            <w:t>BBBBBBBBBBBBBBBBBBBBBB</w:t>
          </w:r>
        </w:p>
        <w:p w:rsidR="00916659" w:rsidRPr="00521AF0" w:rsidRDefault="00916659" w:rsidP="00A66A23">
          <w:pPr>
            <w:pStyle w:val="Head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</w:rPr>
            <w:t>Adı Soyadı:                                                      Sınıf – No:</w:t>
          </w:r>
        </w:p>
      </w:tc>
      <w:tc>
        <w:tcPr>
          <w:tcW w:w="1943" w:type="dxa"/>
          <w:vAlign w:val="center"/>
        </w:tcPr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</w:rPr>
            <w:t>20 / 11 / 2014</w:t>
          </w: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  <w:u w:val="single"/>
            </w:rPr>
            <w:t xml:space="preserve">       NOT     .</w:t>
          </w: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</w:tc>
    </w:tr>
  </w:tbl>
  <w:p w:rsidR="00916659" w:rsidRDefault="0091665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10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751"/>
      <w:gridCol w:w="7229"/>
      <w:gridCol w:w="1943"/>
    </w:tblGrid>
    <w:tr w:rsidR="00916659" w:rsidRPr="00521AF0" w:rsidTr="00521AF0">
      <w:trPr>
        <w:trHeight w:val="551"/>
      </w:trPr>
      <w:tc>
        <w:tcPr>
          <w:tcW w:w="1885" w:type="dxa"/>
        </w:tcPr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eastAsia="Times New Roman"/>
            </w:rPr>
            <w:object w:dxaOrig="1455" w:dyaOrig="147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8" type="#_x0000_t75" style="width:72.75pt;height:73.5pt" o:ole="">
                <v:imagedata r:id="rId1" o:title=""/>
              </v:shape>
              <o:OLEObject Type="Embed" ProgID="PBrush" ShapeID="_x0000_i1028" DrawAspect="Content" ObjectID="_1480699077" r:id="rId2"/>
            </w:object>
          </w:r>
        </w:p>
      </w:tc>
      <w:tc>
        <w:tcPr>
          <w:tcW w:w="7229" w:type="dxa"/>
        </w:tcPr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</w:rPr>
            <w:t>DR.MUSTAFA GENÇAY ANADOLU LİSESİ 20</w:t>
          </w:r>
          <w:r>
            <w:rPr>
              <w:rFonts w:ascii="Times New Roman" w:hAnsi="Times New Roman"/>
              <w:b/>
              <w:i/>
              <w:sz w:val="24"/>
              <w:szCs w:val="24"/>
            </w:rPr>
            <w:t>14-2015 9.SINIFLAR FİZİK DERSİ 1</w:t>
          </w:r>
          <w:r w:rsidRPr="00521AF0">
            <w:rPr>
              <w:rFonts w:ascii="Times New Roman" w:hAnsi="Times New Roman"/>
              <w:b/>
              <w:i/>
              <w:sz w:val="24"/>
              <w:szCs w:val="24"/>
            </w:rPr>
            <w:t xml:space="preserve">.DÖNEM 1. YAZILI SORULARI </w:t>
          </w: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</w:rPr>
            <w:t>AAAAAAAAAAAAAAAAAAAA</w:t>
          </w:r>
        </w:p>
        <w:p w:rsidR="00916659" w:rsidRPr="00521AF0" w:rsidRDefault="00916659" w:rsidP="00A66A23">
          <w:pPr>
            <w:pStyle w:val="Head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</w:rPr>
            <w:t>Adı Soyadı:                                                      Sınıf – No:</w:t>
          </w:r>
        </w:p>
      </w:tc>
      <w:tc>
        <w:tcPr>
          <w:tcW w:w="1943" w:type="dxa"/>
          <w:vAlign w:val="center"/>
        </w:tcPr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</w:rPr>
            <w:t>20 / 11 / 2014</w:t>
          </w: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  <w:r w:rsidRPr="00521AF0">
            <w:rPr>
              <w:rFonts w:ascii="Times New Roman" w:hAnsi="Times New Roman"/>
              <w:b/>
              <w:i/>
              <w:sz w:val="24"/>
              <w:szCs w:val="24"/>
              <w:u w:val="single"/>
            </w:rPr>
            <w:t xml:space="preserve">       NOT     .</w:t>
          </w: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  <w:p w:rsidR="00916659" w:rsidRPr="00521AF0" w:rsidRDefault="00916659" w:rsidP="00521AF0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</w:tc>
    </w:tr>
  </w:tbl>
  <w:p w:rsidR="00916659" w:rsidRDefault="0091665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0A6511"/>
    <w:multiLevelType w:val="hybridMultilevel"/>
    <w:tmpl w:val="F9641F5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C9F710F"/>
    <w:multiLevelType w:val="hybridMultilevel"/>
    <w:tmpl w:val="7B5C1B6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3873989"/>
    <w:multiLevelType w:val="hybridMultilevel"/>
    <w:tmpl w:val="CB22857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3976317"/>
    <w:multiLevelType w:val="hybridMultilevel"/>
    <w:tmpl w:val="5622D6F4"/>
    <w:lvl w:ilvl="0" w:tplc="44C8FC8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67062865"/>
    <w:multiLevelType w:val="hybridMultilevel"/>
    <w:tmpl w:val="F9641F5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52FE5"/>
    <w:rsid w:val="00001407"/>
    <w:rsid w:val="000C49A0"/>
    <w:rsid w:val="0013293C"/>
    <w:rsid w:val="00170517"/>
    <w:rsid w:val="001838FB"/>
    <w:rsid w:val="001D0BFA"/>
    <w:rsid w:val="00227AB5"/>
    <w:rsid w:val="004312D9"/>
    <w:rsid w:val="00453A84"/>
    <w:rsid w:val="004665FA"/>
    <w:rsid w:val="00521AF0"/>
    <w:rsid w:val="005907B3"/>
    <w:rsid w:val="00591DAE"/>
    <w:rsid w:val="00684C97"/>
    <w:rsid w:val="00686DC4"/>
    <w:rsid w:val="00731373"/>
    <w:rsid w:val="007A6CFF"/>
    <w:rsid w:val="00916659"/>
    <w:rsid w:val="009641D8"/>
    <w:rsid w:val="00994FBC"/>
    <w:rsid w:val="009E0A61"/>
    <w:rsid w:val="009E7A4F"/>
    <w:rsid w:val="00A52FE5"/>
    <w:rsid w:val="00A66A23"/>
    <w:rsid w:val="00B4304C"/>
    <w:rsid w:val="00B66085"/>
    <w:rsid w:val="00D70BC7"/>
    <w:rsid w:val="00D91CC0"/>
    <w:rsid w:val="00D959ED"/>
    <w:rsid w:val="00DD25B8"/>
    <w:rsid w:val="00DE207F"/>
    <w:rsid w:val="00FA1D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6CFF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A52F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52FE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52FE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52FE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B660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66085"/>
    <w:rPr>
      <w:rFonts w:cs="Times New Roman"/>
    </w:rPr>
  </w:style>
  <w:style w:type="paragraph" w:styleId="Footer">
    <w:name w:val="footer"/>
    <w:basedOn w:val="Normal"/>
    <w:link w:val="FooterChar"/>
    <w:uiPriority w:val="99"/>
    <w:rsid w:val="00B660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66085"/>
    <w:rPr>
      <w:rFonts w:cs="Times New Roman"/>
    </w:rPr>
  </w:style>
  <w:style w:type="character" w:styleId="Hyperlink">
    <w:name w:val="Hyperlink"/>
    <w:basedOn w:val="DefaultParagraphFont"/>
    <w:uiPriority w:val="99"/>
    <w:rsid w:val="00731373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hyperlink" Target="http://www.sorubak.com" TargetMode="External"/><Relationship Id="rId34" Type="http://schemas.openxmlformats.org/officeDocument/2006/relationships/image" Target="media/image22.png"/><Relationship Id="rId42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oleObject" Target="embeddings/oleObject2.bin"/><Relationship Id="rId25" Type="http://schemas.openxmlformats.org/officeDocument/2006/relationships/image" Target="media/image16.emf"/><Relationship Id="rId33" Type="http://schemas.openxmlformats.org/officeDocument/2006/relationships/oleObject" Target="embeddings/oleObject5.bin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oleObject" Target="embeddings/oleObject3.bin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emf"/><Relationship Id="rId32" Type="http://schemas.openxmlformats.org/officeDocument/2006/relationships/image" Target="media/image21.png"/><Relationship Id="rId37" Type="http://schemas.openxmlformats.org/officeDocument/2006/relationships/oleObject" Target="embeddings/oleObject7.bin"/><Relationship Id="rId40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image" Target="media/image23.png"/><Relationship Id="rId10" Type="http://schemas.openxmlformats.org/officeDocument/2006/relationships/image" Target="media/image4.emf"/><Relationship Id="rId19" Type="http://schemas.openxmlformats.org/officeDocument/2006/relationships/image" Target="media/image11.png"/><Relationship Id="rId31" Type="http://schemas.openxmlformats.org/officeDocument/2006/relationships/oleObject" Target="embeddings/oleObject4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0.png"/><Relationship Id="rId35" Type="http://schemas.openxmlformats.org/officeDocument/2006/relationships/oleObject" Target="embeddings/oleObject6.bin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8.bin"/><Relationship Id="rId1" Type="http://schemas.openxmlformats.org/officeDocument/2006/relationships/image" Target="media/image2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9.bin"/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</TotalTime>
  <Pages>4</Pages>
  <Words>117</Words>
  <Characters>671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sorubak.com</dc:subject>
  <dc:creator>Olcay ETİ</dc:creator>
  <cp:keywords>sorubak.com</cp:keywords>
  <dc:description>sorubak.com</dc:description>
  <cp:lastModifiedBy>edanur</cp:lastModifiedBy>
  <cp:revision>4</cp:revision>
  <cp:lastPrinted>2014-11-19T07:20:00Z</cp:lastPrinted>
  <dcterms:created xsi:type="dcterms:W3CDTF">2014-11-16T19:45:00Z</dcterms:created>
  <dcterms:modified xsi:type="dcterms:W3CDTF">2014-12-21T18:31:00Z</dcterms:modified>
  <cp:category>sorubak.com</cp:category>
</cp:coreProperties>
</file>