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13" w:rsidRDefault="00043513" w:rsidP="00275F09">
      <w:r>
        <w:t>… – … EĞİTİM VE ÖĞRETİM YILI …………………..… OKULU 1.DÖNEM 9/… SINIFI</w:t>
      </w:r>
    </w:p>
    <w:p w:rsidR="00043513" w:rsidRDefault="00043513" w:rsidP="00275F09">
      <w:r>
        <w:t>COĞRAFYA DERSİ 1. YAZILISI</w:t>
      </w:r>
    </w:p>
    <w:p w:rsidR="00043513" w:rsidRDefault="00043513" w:rsidP="00275F09">
      <w:r>
        <w:t>ADI SOYADI:…………………………………………………...SINIF………………NO…………..PUAN ………</w:t>
      </w:r>
    </w:p>
    <w:p w:rsidR="00043513" w:rsidRDefault="00043513" w:rsidP="00275F09"/>
    <w:p w:rsidR="00043513" w:rsidRDefault="00043513" w:rsidP="00275F09">
      <w:r>
        <w:t>NOT BAREMİ: HER SORU: 10 PUAN</w:t>
      </w:r>
    </w:p>
    <w:p w:rsidR="00043513" w:rsidRDefault="00043513" w:rsidP="00275F09"/>
    <w:p w:rsidR="00043513" w:rsidRDefault="00043513" w:rsidP="00275F09">
      <w:r>
        <w:t>1) Aşağıdaki terimleri açıklayınız?</w:t>
      </w:r>
    </w:p>
    <w:p w:rsidR="00043513" w:rsidRDefault="00043513" w:rsidP="00275F09"/>
    <w:p w:rsidR="00043513" w:rsidRDefault="00043513" w:rsidP="00275F09">
      <w:r>
        <w:t>• LEJANT:</w:t>
      </w:r>
    </w:p>
    <w:p w:rsidR="00043513" w:rsidRDefault="00043513" w:rsidP="00275F09"/>
    <w:p w:rsidR="00043513" w:rsidRDefault="00043513" w:rsidP="00275F09">
      <w:r>
        <w:t>• BOYLAM:</w:t>
      </w:r>
    </w:p>
    <w:p w:rsidR="00043513" w:rsidRDefault="00043513" w:rsidP="00275F09"/>
    <w:p w:rsidR="00043513" w:rsidRDefault="00043513" w:rsidP="00275F09">
      <w:r>
        <w:t>• ORTAK SAAT.</w:t>
      </w:r>
    </w:p>
    <w:p w:rsidR="00043513" w:rsidRDefault="00043513" w:rsidP="00275F09"/>
    <w:p w:rsidR="00043513" w:rsidRDefault="00043513" w:rsidP="00275F09">
      <w:r>
        <w:t>• COĞRAFYA:</w:t>
      </w:r>
    </w:p>
    <w:p w:rsidR="00043513" w:rsidRDefault="00043513" w:rsidP="00275F09"/>
    <w:p w:rsidR="00043513" w:rsidRDefault="00043513" w:rsidP="00275F09">
      <w:hyperlink r:id="rId4" w:history="1">
        <w:r w:rsidRPr="00CF4B7C">
          <w:rPr>
            <w:rStyle w:val="Hyperlink"/>
            <w:color w:val="000000"/>
          </w:rPr>
          <w:t>www.sorubak.com</w:t>
        </w:r>
      </w:hyperlink>
    </w:p>
    <w:p w:rsidR="00043513" w:rsidRDefault="00043513" w:rsidP="00275F09">
      <w:r>
        <w:t>2) Tarih değiştirme çizgisini açıklayınız.?</w:t>
      </w:r>
    </w:p>
    <w:p w:rsidR="00043513" w:rsidRDefault="00043513" w:rsidP="00275F09"/>
    <w:p w:rsidR="00043513" w:rsidRDefault="00043513" w:rsidP="00275F09"/>
    <w:p w:rsidR="00043513" w:rsidRDefault="00043513" w:rsidP="00275F09"/>
    <w:p w:rsidR="00043513" w:rsidRDefault="00043513" w:rsidP="00275F09"/>
    <w:p w:rsidR="00043513" w:rsidRDefault="00043513" w:rsidP="00275F09">
      <w:r>
        <w:t>3) 21 Mart tarihinde 30 BM’DE bulunan bir merkezde 6.20’de doğan Güneş, başka bir merkezde 17.20’de batıyor. Buna göre bu merkezin meridyeni hangisidir?</w:t>
      </w:r>
    </w:p>
    <w:p w:rsidR="00043513" w:rsidRDefault="00043513" w:rsidP="00275F09"/>
    <w:p w:rsidR="00043513" w:rsidRDefault="00043513" w:rsidP="00275F09"/>
    <w:p w:rsidR="00043513" w:rsidRDefault="00043513" w:rsidP="00275F09"/>
    <w:p w:rsidR="00043513" w:rsidRDefault="00043513" w:rsidP="00275F09">
      <w:r>
        <w:t xml:space="preserve">4) Dünyanın günlük hareketinin sonuçlarından 4 tanesini yazınız.. </w:t>
      </w:r>
    </w:p>
    <w:p w:rsidR="00043513" w:rsidRDefault="00043513" w:rsidP="00275F09"/>
    <w:p w:rsidR="00043513" w:rsidRDefault="00043513" w:rsidP="00275F09"/>
    <w:p w:rsidR="00043513" w:rsidRDefault="00043513" w:rsidP="00275F09"/>
    <w:p w:rsidR="00043513" w:rsidRDefault="00043513" w:rsidP="00275F09"/>
    <w:p w:rsidR="00043513" w:rsidRDefault="00043513" w:rsidP="00275F09">
      <w:r>
        <w:t xml:space="preserve">5) Bir meridyeni Dünya’nın diğer tarafından tamamlayan karşı meridyene ‘Anti meridyen’ denir. Türkiye’nin en batısından geçen meridyenin anti meridyeni hangisidir? </w:t>
      </w:r>
    </w:p>
    <w:p w:rsidR="00043513" w:rsidRDefault="00043513" w:rsidP="00275F09"/>
    <w:p w:rsidR="00043513" w:rsidRDefault="00043513" w:rsidP="00275F09"/>
    <w:p w:rsidR="00043513" w:rsidRDefault="00043513" w:rsidP="00275F09"/>
    <w:p w:rsidR="00043513" w:rsidRDefault="00043513" w:rsidP="00275F09">
      <w:r>
        <w:t>6) Türkiye’de kışın ortak saat İzmit’ten geçen 300 Doğu boylamının yerel saatidir.</w:t>
      </w:r>
    </w:p>
    <w:p w:rsidR="00043513" w:rsidRDefault="00043513" w:rsidP="00275F09">
      <w:r>
        <w:t>Saatler bir saat ileri alındığında aşağıdaki kentlerden hangisinin yerel saati ile ortak saati arasındaki farkı en fazla olur?</w:t>
      </w:r>
    </w:p>
    <w:p w:rsidR="00043513" w:rsidRDefault="00043513" w:rsidP="00275F09">
      <w:r>
        <w:t xml:space="preserve">A) İstanbul B) İzmit C) Ankara </w:t>
      </w:r>
    </w:p>
    <w:p w:rsidR="00043513" w:rsidRDefault="00043513" w:rsidP="00275F09">
      <w:r>
        <w:t>D) Samsun E) Diyarbakır</w:t>
      </w:r>
    </w:p>
    <w:p w:rsidR="00043513" w:rsidRDefault="00043513" w:rsidP="00275F09"/>
    <w:p w:rsidR="00043513" w:rsidRDefault="00043513" w:rsidP="00275F09">
      <w:r>
        <w:t>7) Bir çizimin harita olabilmesi için üç şart nedir?</w:t>
      </w:r>
    </w:p>
    <w:p w:rsidR="00043513" w:rsidRDefault="00043513" w:rsidP="00275F09"/>
    <w:p w:rsidR="00043513" w:rsidRDefault="00043513" w:rsidP="00275F09">
      <w:r>
        <w:t>1-</w:t>
      </w:r>
    </w:p>
    <w:p w:rsidR="00043513" w:rsidRDefault="00043513" w:rsidP="00275F09"/>
    <w:p w:rsidR="00043513" w:rsidRDefault="00043513" w:rsidP="00275F09">
      <w:r>
        <w:t>2-</w:t>
      </w:r>
    </w:p>
    <w:p w:rsidR="00043513" w:rsidRDefault="00043513" w:rsidP="00275F09"/>
    <w:p w:rsidR="00043513" w:rsidRDefault="00043513" w:rsidP="00275F09">
      <w:r>
        <w:t>3-</w:t>
      </w:r>
    </w:p>
    <w:p w:rsidR="00043513" w:rsidRDefault="00043513" w:rsidP="00275F09"/>
    <w:p w:rsidR="00043513" w:rsidRDefault="00043513" w:rsidP="00275F09">
      <w:r>
        <w:t xml:space="preserve">8) Dünya ekseni eğik olduğu için gece-gündüz uzunluğu sürekli olarak değişmektedir. Buna göre, Güney Yarımküre'de aşağıdaki tarihlerden hangisinden sonra gündüzler kısalmaya başlar? </w:t>
      </w:r>
    </w:p>
    <w:p w:rsidR="00043513" w:rsidRDefault="00043513" w:rsidP="00275F09">
      <w:r>
        <w:t xml:space="preserve">A) 21 Haziran B) 21 Aralık C) 21 Mart </w:t>
      </w:r>
    </w:p>
    <w:p w:rsidR="00043513" w:rsidRDefault="00043513" w:rsidP="00275F09">
      <w:r>
        <w:t xml:space="preserve">D) 23 Eylül E) 21 Temmuz </w:t>
      </w:r>
    </w:p>
    <w:p w:rsidR="00043513" w:rsidRDefault="00043513" w:rsidP="00275F09"/>
    <w:p w:rsidR="00043513" w:rsidRDefault="00043513" w:rsidP="00275F09"/>
    <w:p w:rsidR="00043513" w:rsidRDefault="00043513" w:rsidP="00275F09">
      <w:r>
        <w:t>9) Aşağıda verilen olayların hangi tarihlerde meydana geldiğini yazınız :</w:t>
      </w:r>
    </w:p>
    <w:p w:rsidR="00043513" w:rsidRDefault="00043513" w:rsidP="00275F09">
      <w:r>
        <w:t>Şili’de yaz başlangıcı : Türkiye'de yaz başlangıcı :</w:t>
      </w:r>
    </w:p>
    <w:p w:rsidR="00043513" w:rsidRDefault="00043513" w:rsidP="00275F09">
      <w:r>
        <w:t xml:space="preserve">Avustralya'da en uzun gölge : Türkiye'de en uzun gece : </w:t>
      </w:r>
    </w:p>
    <w:p w:rsidR="00043513" w:rsidRDefault="00043513" w:rsidP="00275F09"/>
    <w:p w:rsidR="00043513" w:rsidRDefault="00043513" w:rsidP="00275F09"/>
    <w:p w:rsidR="00043513" w:rsidRDefault="00043513" w:rsidP="00275F09">
      <w:r>
        <w:t>10) Yengeç Dönencesi'ne dikilen bir çubuğun gölge boyu sıfır olduğu zaman yandaki şekilde gösterilen merkezlerden hangisinde gün düz suresi en uzun olur?</w:t>
      </w:r>
    </w:p>
    <w:p w:rsidR="00043513" w:rsidRDefault="00043513" w:rsidP="00275F09"/>
    <w:p w:rsidR="00043513" w:rsidRDefault="00043513" w:rsidP="00275F09"/>
    <w:p w:rsidR="00043513" w:rsidRDefault="00043513" w:rsidP="00275F09">
      <w:r>
        <w:t>A) I B) II C) III D) IV E) V</w:t>
      </w:r>
    </w:p>
    <w:p w:rsidR="00043513" w:rsidRDefault="00043513">
      <w:hyperlink r:id="rId5" w:history="1">
        <w:r>
          <w:rPr>
            <w:rStyle w:val="Hyperlink"/>
            <w:rFonts w:ascii="Comic Sans MS" w:eastAsia="VAGRoundedYeni" w:hAnsi="Comic Sans MS" w:cs="VAGRoundedYeni"/>
            <w:b/>
            <w:sz w:val="22"/>
            <w:szCs w:val="22"/>
          </w:rPr>
          <w:t>www.sorubak.com</w:t>
        </w:r>
      </w:hyperlink>
    </w:p>
    <w:sectPr w:rsidR="00043513" w:rsidSect="00257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F09"/>
    <w:rsid w:val="00043513"/>
    <w:rsid w:val="00073894"/>
    <w:rsid w:val="0025711E"/>
    <w:rsid w:val="00275F09"/>
    <w:rsid w:val="00436C2E"/>
    <w:rsid w:val="00C30F61"/>
    <w:rsid w:val="00CF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0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75F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265</Words>
  <Characters>1514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TNC</dc:creator>
  <cp:keywords>www.sorubak.com</cp:keywords>
  <dc:description/>
  <cp:lastModifiedBy>edanur</cp:lastModifiedBy>
  <cp:revision>3</cp:revision>
  <dcterms:created xsi:type="dcterms:W3CDTF">2014-09-22T10:01:00Z</dcterms:created>
  <dcterms:modified xsi:type="dcterms:W3CDTF">2014-11-23T09:23:00Z</dcterms:modified>
  <cp:category>www.sorubak.com</cp:category>
</cp:coreProperties>
</file>