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78"/>
        <w:gridCol w:w="6728"/>
        <w:gridCol w:w="1842"/>
      </w:tblGrid>
      <w:tr w:rsidR="0069406A" w:rsidRPr="00F610F3" w:rsidTr="0016619F">
        <w:tc>
          <w:tcPr>
            <w:tcW w:w="1050" w:type="pct"/>
          </w:tcPr>
          <w:p w:rsidR="0069406A" w:rsidRPr="00894912" w:rsidRDefault="0069406A" w:rsidP="0016619F">
            <w:pPr>
              <w:spacing w:after="0" w:line="240" w:lineRule="exact"/>
              <w:jc w:val="both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Adı:</w:t>
            </w:r>
          </w:p>
        </w:tc>
        <w:tc>
          <w:tcPr>
            <w:tcW w:w="3101" w:type="pct"/>
            <w:vAlign w:val="center"/>
          </w:tcPr>
          <w:p w:rsidR="0069406A" w:rsidRPr="00894912" w:rsidRDefault="0069406A" w:rsidP="00867A1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201</w:t>
            </w:r>
            <w:r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4-2015</w:t>
            </w: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 xml:space="preserve"> EĞİTİM ÖĞRETİM YILI </w:t>
            </w:r>
          </w:p>
        </w:tc>
        <w:tc>
          <w:tcPr>
            <w:tcW w:w="849" w:type="pct"/>
            <w:vMerge w:val="restart"/>
            <w:vAlign w:val="center"/>
          </w:tcPr>
          <w:p w:rsidR="0069406A" w:rsidRPr="00894912" w:rsidRDefault="0069406A" w:rsidP="00576EE5">
            <w:pPr>
              <w:spacing w:after="0" w:line="240" w:lineRule="exact"/>
              <w:jc w:val="center"/>
              <w:rPr>
                <w:rFonts w:ascii="Castellar" w:hAnsi="Castellar"/>
                <w:b/>
                <w:sz w:val="24"/>
                <w:szCs w:val="24"/>
                <w:lang w:eastAsia="tr-TR"/>
              </w:rPr>
            </w:pP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3" o:spid="_x0000_s1026" type="#_x0000_t202" style="position:absolute;left:0;text-align:left;margin-left:.7pt;margin-top:-32.45pt;width:2in;height:27.15pt;z-index:251649536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" filled="f" stroked="f">
                  <v:textbox>
                    <w:txbxContent>
                      <w:p w:rsidR="0069406A" w:rsidRPr="00537FC9" w:rsidRDefault="0069406A" w:rsidP="006B1E72">
                        <w:pPr>
                          <w:spacing w:line="240" w:lineRule="auto"/>
                          <w:jc w:val="center"/>
                          <w:rPr>
                            <w:rFonts w:ascii="Snap ITC" w:hAnsi="Snap ITC"/>
                            <w:b/>
                            <w:sz w:val="28"/>
                            <w:szCs w:val="72"/>
                          </w:rPr>
                        </w:pPr>
                        <w:r w:rsidRPr="00F610F3">
                          <w:rPr>
                            <w:rFonts w:ascii="Cambria" w:hAnsi="Cambria"/>
                            <w:b/>
                            <w:sz w:val="36"/>
                            <w:szCs w:val="72"/>
                          </w:rPr>
                          <w:t>8</w:t>
                        </w:r>
                        <w:r w:rsidRPr="00537FC9">
                          <w:rPr>
                            <w:rFonts w:ascii="Snap ITC" w:hAnsi="Snap ITC"/>
                            <w:b/>
                            <w:sz w:val="28"/>
                            <w:szCs w:val="72"/>
                          </w:rPr>
                          <w:t>.SINIF</w:t>
                        </w:r>
                      </w:p>
                    </w:txbxContent>
                  </v:textbox>
                  <w10:wrap type="square"/>
                </v:shape>
              </w:pict>
            </w:r>
            <w:r>
              <w:rPr>
                <w:rFonts w:ascii="Castellar" w:hAnsi="Castellar"/>
                <w:b/>
                <w:sz w:val="18"/>
                <w:lang w:eastAsia="tr-TR"/>
              </w:rPr>
              <w:t>12</w:t>
            </w:r>
            <w:r w:rsidRPr="00894912">
              <w:rPr>
                <w:rFonts w:ascii="Castellar" w:hAnsi="Castellar"/>
                <w:b/>
                <w:sz w:val="18"/>
                <w:lang w:eastAsia="tr-TR"/>
              </w:rPr>
              <w:t xml:space="preserve"> KASIM 2014</w:t>
            </w:r>
          </w:p>
        </w:tc>
      </w:tr>
      <w:tr w:rsidR="0069406A" w:rsidRPr="00F610F3" w:rsidTr="0016619F">
        <w:tc>
          <w:tcPr>
            <w:tcW w:w="1050" w:type="pct"/>
          </w:tcPr>
          <w:p w:rsidR="0069406A" w:rsidRPr="00894912" w:rsidRDefault="0069406A" w:rsidP="0016619F">
            <w:pPr>
              <w:spacing w:after="0" w:line="240" w:lineRule="exact"/>
              <w:jc w:val="both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Soyadı:</w:t>
            </w:r>
          </w:p>
        </w:tc>
        <w:tc>
          <w:tcPr>
            <w:tcW w:w="3101" w:type="pct"/>
            <w:vAlign w:val="center"/>
          </w:tcPr>
          <w:p w:rsidR="0069406A" w:rsidRPr="00894912" w:rsidRDefault="0069406A" w:rsidP="0016619F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KAYMAKAM ÖZGÜR AZER KURAK ORTAOKULU</w:t>
            </w:r>
          </w:p>
        </w:tc>
        <w:tc>
          <w:tcPr>
            <w:tcW w:w="849" w:type="pct"/>
            <w:vMerge/>
            <w:vAlign w:val="center"/>
          </w:tcPr>
          <w:p w:rsidR="0069406A" w:rsidRPr="00894912" w:rsidRDefault="0069406A" w:rsidP="00576EE5">
            <w:pPr>
              <w:spacing w:after="0" w:line="240" w:lineRule="exact"/>
              <w:jc w:val="both"/>
              <w:rPr>
                <w:rFonts w:ascii="Castellar" w:hAnsi="Castellar"/>
                <w:sz w:val="24"/>
                <w:szCs w:val="24"/>
                <w:lang w:eastAsia="tr-TR"/>
              </w:rPr>
            </w:pPr>
          </w:p>
        </w:tc>
      </w:tr>
      <w:tr w:rsidR="0069406A" w:rsidRPr="00F610F3" w:rsidTr="0016619F">
        <w:tc>
          <w:tcPr>
            <w:tcW w:w="1050" w:type="pct"/>
          </w:tcPr>
          <w:p w:rsidR="0069406A" w:rsidRPr="00894912" w:rsidRDefault="0069406A" w:rsidP="00576EE5">
            <w:pPr>
              <w:spacing w:after="0" w:line="240" w:lineRule="exact"/>
              <w:jc w:val="both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Sınıf:</w:t>
            </w: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ab/>
            </w: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ab/>
              <w:t>No:</w:t>
            </w:r>
          </w:p>
        </w:tc>
        <w:tc>
          <w:tcPr>
            <w:tcW w:w="3101" w:type="pct"/>
            <w:vAlign w:val="center"/>
          </w:tcPr>
          <w:p w:rsidR="0069406A" w:rsidRDefault="0069406A" w:rsidP="0016619F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VATANDAŞLIK VE DEMOKRASİ EĞİTİMİ DERSİ</w:t>
            </w: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 xml:space="preserve"> </w:t>
            </w:r>
          </w:p>
          <w:p w:rsidR="0069406A" w:rsidRPr="00894912" w:rsidRDefault="0069406A" w:rsidP="0016619F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0"/>
                <w:szCs w:val="24"/>
                <w:lang w:eastAsia="tr-TR"/>
              </w:rPr>
            </w:pPr>
            <w:r w:rsidRPr="00894912">
              <w:rPr>
                <w:rFonts w:ascii="Times New Roman" w:hAnsi="Times New Roman"/>
                <w:b/>
                <w:sz w:val="20"/>
                <w:szCs w:val="24"/>
                <w:lang w:eastAsia="tr-TR"/>
              </w:rPr>
              <w:t>I. DÖNEM I. ORTAK SINAV</w:t>
            </w:r>
          </w:p>
        </w:tc>
        <w:tc>
          <w:tcPr>
            <w:tcW w:w="849" w:type="pct"/>
            <w:vMerge/>
            <w:vAlign w:val="center"/>
          </w:tcPr>
          <w:p w:rsidR="0069406A" w:rsidRPr="00894912" w:rsidRDefault="0069406A" w:rsidP="00576EE5">
            <w:pPr>
              <w:spacing w:after="0" w:line="240" w:lineRule="exact"/>
              <w:jc w:val="both"/>
              <w:rPr>
                <w:rFonts w:ascii="Castellar" w:hAnsi="Castellar"/>
                <w:sz w:val="24"/>
                <w:szCs w:val="24"/>
                <w:lang w:eastAsia="tr-TR"/>
              </w:rPr>
            </w:pPr>
          </w:p>
        </w:tc>
      </w:tr>
    </w:tbl>
    <w:p w:rsidR="0069406A" w:rsidRDefault="0069406A" w:rsidP="006B1E72">
      <w:pPr>
        <w:spacing w:after="0"/>
        <w:rPr>
          <w:sz w:val="12"/>
        </w:rPr>
      </w:pPr>
    </w:p>
    <w:p w:rsidR="0069406A" w:rsidRDefault="0069406A" w:rsidP="006B1E72">
      <w:pPr>
        <w:spacing w:after="0"/>
        <w:rPr>
          <w:sz w:val="12"/>
        </w:rPr>
        <w:sectPr w:rsidR="0069406A" w:rsidSect="006B1E72">
          <w:pgSz w:w="11906" w:h="16838"/>
          <w:pgMar w:top="568" w:right="707" w:bottom="426" w:left="567" w:header="708" w:footer="708" w:gutter="0"/>
          <w:cols w:space="708"/>
          <w:docGrid w:linePitch="360"/>
        </w:sectPr>
      </w:pP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1-)</w:t>
      </w:r>
      <w:r w:rsidRPr="00384FBB">
        <w:rPr>
          <w:rFonts w:ascii="Comic Sans MS" w:hAnsi="Comic Sans MS"/>
          <w:bCs/>
          <w:sz w:val="20"/>
          <w:szCs w:val="20"/>
        </w:rPr>
        <w:t xml:space="preserve"> </w:t>
      </w:r>
      <w:r w:rsidRPr="006B1E72">
        <w:rPr>
          <w:rFonts w:ascii="Comic Sans MS" w:hAnsi="Comic Sans MS"/>
          <w:bCs/>
          <w:sz w:val="20"/>
          <w:szCs w:val="20"/>
        </w:rPr>
        <w:t>Hak, insanlar arası ilişkilerde ortaya çıkan bir kavramdır. Çünkü tek başına yaşayan bir insanın başkalarınca ve yasalarca tanınan bir yetkiye ihtiyacı yoktur.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ab/>
      </w:r>
      <w:r w:rsidRPr="00384FBB">
        <w:rPr>
          <w:rFonts w:ascii="Comic Sans MS" w:hAnsi="Comic Sans MS"/>
          <w:b/>
          <w:bCs/>
          <w:sz w:val="20"/>
          <w:szCs w:val="20"/>
        </w:rPr>
        <w:t xml:space="preserve">Bu açıklamada aşağıdaki yargılardan </w:t>
      </w:r>
      <w:r w:rsidRPr="00A04E3D">
        <w:rPr>
          <w:rFonts w:ascii="Comic Sans MS" w:hAnsi="Comic Sans MS"/>
          <w:b/>
          <w:bCs/>
          <w:sz w:val="20"/>
          <w:szCs w:val="20"/>
          <w:u w:val="single"/>
        </w:rPr>
        <w:t>öncelikle</w:t>
      </w:r>
      <w:r w:rsidRPr="00384FBB">
        <w:rPr>
          <w:rFonts w:ascii="Comic Sans MS" w:hAnsi="Comic Sans MS"/>
          <w:b/>
          <w:bCs/>
          <w:sz w:val="20"/>
          <w:szCs w:val="20"/>
        </w:rPr>
        <w:t xml:space="preserve"> hangisi vurgulanmaktadır?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Pr="00384FBB" w:rsidRDefault="0069406A" w:rsidP="0016619F">
      <w:pPr>
        <w:pStyle w:val="ListParagraph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Haklar, toplumdan topluma farklılık gösterir.</w:t>
      </w:r>
    </w:p>
    <w:p w:rsidR="0069406A" w:rsidRPr="00384FBB" w:rsidRDefault="0069406A" w:rsidP="0016619F">
      <w:pPr>
        <w:pStyle w:val="ListParagraph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sz w:val="20"/>
          <w:szCs w:val="20"/>
        </w:rPr>
        <w:t>Haklar, hukuk kurallarıyla düzenlenir.</w:t>
      </w:r>
    </w:p>
    <w:p w:rsidR="0069406A" w:rsidRPr="00384FBB" w:rsidRDefault="0069406A" w:rsidP="0016619F">
      <w:pPr>
        <w:pStyle w:val="ListParagraph"/>
        <w:numPr>
          <w:ilvl w:val="0"/>
          <w:numId w:val="5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Hak, toplum hâlinde bir arada yaşayan insanlar</w:t>
      </w:r>
    </w:p>
    <w:p w:rsidR="0069406A" w:rsidRPr="00384FBB" w:rsidRDefault="0069406A" w:rsidP="0016619F">
      <w:pPr>
        <w:pStyle w:val="ListParagraph"/>
        <w:spacing w:after="0"/>
        <w:jc w:val="both"/>
        <w:rPr>
          <w:rFonts w:ascii="Comic Sans MS" w:hAnsi="Comic Sans MS"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için gereklidir.</w:t>
      </w:r>
    </w:p>
    <w:p w:rsidR="0069406A" w:rsidRPr="0016619F" w:rsidRDefault="0069406A" w:rsidP="0016619F">
      <w:pPr>
        <w:pStyle w:val="ListParagraph"/>
        <w:numPr>
          <w:ilvl w:val="0"/>
          <w:numId w:val="5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sz w:val="20"/>
          <w:szCs w:val="20"/>
        </w:rPr>
        <w:t>Doğal haklar, kişinin doğuştan sahip olduğu haklardır.</w:t>
      </w:r>
    </w:p>
    <w:p w:rsidR="0069406A" w:rsidRPr="0016619F" w:rsidRDefault="0069406A" w:rsidP="0016619F">
      <w:p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1" o:spid="_x0000_s1027" type="#_x0000_t75" style="position:absolute;left:0;text-align:left;margin-left:20.4pt;margin-top:10.85pt;width:65.25pt;height:91.5pt;z-index:251651584;visibility:visible">
            <v:imagedata r:id="rId5" o:title=""/>
          </v:shape>
        </w:pict>
      </w:r>
    </w:p>
    <w:p w:rsidR="0069406A" w:rsidRDefault="0069406A" w:rsidP="0016619F">
      <w:p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7" o:spid="_x0000_s1028" type="#_x0000_t62" style="position:absolute;left:0;text-align:left;margin-left:102.15pt;margin-top:5.15pt;width:162.75pt;height:50.2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" adj="-4684,9233" fillcolor="#ffc" strokecolor="#c00">
            <v:textbox>
              <w:txbxContent>
                <w:p w:rsidR="0069406A" w:rsidRPr="00F610F3" w:rsidRDefault="0069406A" w:rsidP="0016619F">
                  <w:pPr>
                    <w:spacing w:line="240" w:lineRule="exact"/>
                    <w:rPr>
                      <w:rFonts w:ascii="Cambria" w:hAnsi="Cambria"/>
                      <w:color w:val="000000"/>
                    </w:rPr>
                  </w:pPr>
                  <w:r w:rsidRPr="00F610F3">
                    <w:rPr>
                      <w:rFonts w:ascii="Cambria" w:hAnsi="Cambria"/>
                      <w:color w:val="000000"/>
                    </w:rPr>
                    <w:t>Bir şeyin önemini belirlemeye yarayan soyut ölçü, bir şeyin değdiği karşılıktır.</w:t>
                  </w:r>
                </w:p>
              </w:txbxContent>
            </v:textbox>
          </v:shape>
        </w:pict>
      </w: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Pr="00422DB1">
        <w:rPr>
          <w:rFonts w:ascii="Comic Sans MS" w:hAnsi="Comic Sans MS"/>
          <w:b/>
          <w:sz w:val="20"/>
          <w:szCs w:val="20"/>
        </w:rPr>
        <w:t>-)</w:t>
      </w: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422DB1">
        <w:rPr>
          <w:rFonts w:ascii="Comic Sans MS" w:hAnsi="Comic Sans MS"/>
          <w:b/>
          <w:sz w:val="20"/>
          <w:szCs w:val="20"/>
        </w:rPr>
        <w:t xml:space="preserve">Öğrenci aşağıdaki kavramlardan hangisinin tanımını yapmıştır?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5" o:spid="_x0000_s1029" type="#_x0000_t75" alt="school_teacher5" style="position:absolute;left:0;text-align:left;margin-left:264.65pt;margin-top:3.35pt;width:145.15pt;height:86.3pt;z-index:251652608;visibility:visible">
            <v:imagedata r:id="rId6" o:title=""/>
          </v:shape>
        </w:pict>
      </w:r>
      <w:r w:rsidRPr="00991967">
        <w:rPr>
          <w:rFonts w:ascii="Comic Sans MS" w:hAnsi="Comic Sans MS"/>
          <w:b/>
          <w:sz w:val="20"/>
          <w:szCs w:val="20"/>
        </w:rPr>
        <w:tab/>
        <w:t>A</w:t>
      </w:r>
      <w:r>
        <w:rPr>
          <w:rFonts w:ascii="Comic Sans MS" w:hAnsi="Comic Sans MS"/>
          <w:b/>
          <w:sz w:val="20"/>
          <w:szCs w:val="20"/>
        </w:rPr>
        <w:t xml:space="preserve">) </w:t>
      </w:r>
      <w:r w:rsidRPr="00991967">
        <w:rPr>
          <w:rFonts w:ascii="Comic Sans MS" w:hAnsi="Comic Sans MS"/>
          <w:sz w:val="20"/>
          <w:szCs w:val="20"/>
        </w:rPr>
        <w:t>Onur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9196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991967">
        <w:rPr>
          <w:rFonts w:ascii="Comic Sans MS" w:hAnsi="Comic Sans MS"/>
          <w:sz w:val="20"/>
          <w:szCs w:val="20"/>
        </w:rPr>
        <w:t xml:space="preserve">Değer  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991967">
        <w:rPr>
          <w:rFonts w:ascii="Comic Sans MS" w:hAnsi="Comic Sans MS"/>
          <w:sz w:val="20"/>
          <w:szCs w:val="20"/>
        </w:rPr>
        <w:t>Hoşgörü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9196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991967">
        <w:rPr>
          <w:rFonts w:ascii="Comic Sans MS" w:hAnsi="Comic Sans MS"/>
          <w:sz w:val="20"/>
          <w:szCs w:val="20"/>
        </w:rPr>
        <w:t>Fiyat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16619F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4"/>
          <w:szCs w:val="20"/>
        </w:rPr>
      </w:pPr>
    </w:p>
    <w:p w:rsidR="0069406A" w:rsidRDefault="0069406A" w:rsidP="0016619F">
      <w:pPr>
        <w:spacing w:after="0"/>
        <w:ind w:left="397" w:hanging="397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3</w:t>
      </w:r>
      <w:r w:rsidRPr="00996151">
        <w:rPr>
          <w:rFonts w:ascii="Comic Sans MS" w:hAnsi="Comic Sans MS"/>
          <w:b/>
          <w:bCs/>
          <w:sz w:val="20"/>
          <w:szCs w:val="20"/>
        </w:rPr>
        <w:t xml:space="preserve">-) Aşağıdakilerden hangisi bireysel farklılıklarımızdan birisi </w:t>
      </w:r>
      <w:r w:rsidRPr="00A04E3D">
        <w:rPr>
          <w:rFonts w:ascii="Comic Sans MS" w:hAnsi="Comic Sans MS"/>
          <w:b/>
          <w:bCs/>
          <w:sz w:val="20"/>
          <w:szCs w:val="20"/>
          <w:u w:val="single"/>
        </w:rPr>
        <w:t>değildir?</w:t>
      </w:r>
    </w:p>
    <w:p w:rsidR="0069406A" w:rsidRPr="003C21F8" w:rsidRDefault="0069406A" w:rsidP="0016619F">
      <w:pPr>
        <w:spacing w:after="0"/>
        <w:ind w:left="397" w:hanging="397"/>
        <w:rPr>
          <w:rFonts w:ascii="Comic Sans MS" w:hAnsi="Comic Sans MS"/>
          <w:b/>
          <w:bCs/>
          <w:sz w:val="12"/>
          <w:szCs w:val="20"/>
        </w:rPr>
      </w:pPr>
    </w:p>
    <w:p w:rsidR="0069406A" w:rsidRDefault="0069406A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A)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Zekâ durumumuz</w:t>
      </w:r>
      <w:r>
        <w:rPr>
          <w:rFonts w:ascii="Comic Sans MS" w:hAnsi="Comic Sans MS"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B)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Yeteneklerimiz</w:t>
      </w:r>
    </w:p>
    <w:p w:rsidR="0069406A" w:rsidRPr="00996151" w:rsidRDefault="0069406A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C)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Kişilik özelliklerimiz</w:t>
      </w:r>
      <w:r>
        <w:rPr>
          <w:rFonts w:ascii="Comic Sans MS" w:hAnsi="Comic Sans MS"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>D)</w:t>
      </w:r>
      <w:r>
        <w:rPr>
          <w:rFonts w:ascii="Comic Sans MS" w:hAnsi="Comic Sans MS"/>
          <w:bCs/>
          <w:sz w:val="20"/>
          <w:szCs w:val="20"/>
        </w:rPr>
        <w:t xml:space="preserve"> </w:t>
      </w:r>
      <w:r w:rsidRPr="00422DB1">
        <w:rPr>
          <w:rFonts w:ascii="Comic Sans MS" w:hAnsi="Comic Sans MS"/>
          <w:bCs/>
          <w:sz w:val="20"/>
          <w:szCs w:val="20"/>
        </w:rPr>
        <w:t>İnsan olmamız</w:t>
      </w:r>
    </w:p>
    <w:p w:rsidR="0069406A" w:rsidRPr="003C21F8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1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group id="Grup 21" o:spid="_x0000_s1030" style="position:absolute;left:0;text-align:left;margin-left:16.65pt;margin-top:7.95pt;width:248.25pt;height:76.5pt;z-index:251654656" coordorigin="3143" coordsize="31527,9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">
            <v:shape id="Köşeleri Yuvarlanmış Dikdörtgen Belirtme Çizgisi 42" o:spid="_x0000_s1031" type="#_x0000_t62" style="position:absolute;left:10287;width:24384;height:6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WasUA&#10;AADbAAAADwAAAGRycy9kb3ducmV2LnhtbESPT2sCMRTE7wW/Q3hCL0WzWmtlaxQRhKIHqX/uj83r&#10;ZuvmZU1SXb+9EQo9DjPzG2Y6b20tLuRD5VjBoJ+BIC6crrhUcNivehMQISJrrB2TghsFmM86T1PM&#10;tbvyF112sRQJwiFHBSbGJpcyFIYshr5riJP37bzFmKQvpfZ4TXBby2GWjaXFitOCwYaWhorT7tcq&#10;WC9/jrf3drLxr4u3l/N6vzJ2O1DqudsuPkBEauN/+K/9qRWMhvD4kn6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Q9ZqxQAAANsAAAAPAAAAAAAAAAAAAAAAAJgCAABkcnMv&#10;ZG93bnJldi54bWxQSwUGAAAAAAQABAD1AAAAigMAAAAA&#10;" adj="-1393,16211" fillcolor="#ffc" strokecolor="#c00">
              <v:textbox>
                <w:txbxContent>
                  <w:p w:rsidR="0069406A" w:rsidRPr="00422DB1" w:rsidRDefault="0069406A" w:rsidP="0016619F">
                    <w:pPr>
                      <w:spacing w:after="0" w:line="240" w:lineRule="exact"/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</w:pPr>
                    <w:r w:rsidRPr="00422DB1"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  <w:t>İnsan</w:t>
                    </w:r>
                    <w:r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  <w:t>,</w:t>
                    </w:r>
                    <w:r w:rsidRPr="00422DB1"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  <w:t xml:space="preserve"> ne durumda ve hangi koşullar altında bulunursa bulunsun, sadece insan olduğu</w:t>
                    </w:r>
                    <w:r w:rsidRPr="00996151"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  <w:t xml:space="preserve"> </w:t>
                    </w:r>
                    <w:r w:rsidRPr="00422DB1">
                      <w:rPr>
                        <w:rFonts w:ascii="Comic Sans MS" w:hAnsi="Comic Sans MS"/>
                        <w:bCs/>
                        <w:sz w:val="20"/>
                        <w:szCs w:val="20"/>
                      </w:rPr>
                      <w:t>için değerlidir.</w:t>
                    </w:r>
                  </w:p>
                  <w:p w:rsidR="0069406A" w:rsidRPr="00F610F3" w:rsidRDefault="0069406A" w:rsidP="00991967">
                    <w:pPr>
                      <w:rPr>
                        <w:rFonts w:ascii="Cambria" w:hAnsi="Cambria"/>
                        <w:color w:val="000000"/>
                      </w:rPr>
                    </w:pPr>
                  </w:p>
                </w:txbxContent>
              </v:textbox>
            </v:shape>
            <v:shape id="Resim 10" o:spid="_x0000_s1032" type="#_x0000_t75" style="position:absolute;left:3143;top:1047;width:8763;height:8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H8vvFAAAA2wAAAA8AAABkcnMvZG93bnJldi54bWxEj0FLw0AQhe+C/2EZwZvZVCHY2E1oFUFB&#10;hKapvQ7ZMYnNzobs2sZ/7xwEbzO8N+99sypnN6gTTaH3bGCRpKCIG297bg3Uu+ebe1AhIlscPJOB&#10;HwpQFpcXK8ytP/OWTlVslYRwyNFAF+OYax2ajhyGxI/Eon36yWGUdWq1nfAs4W7Qt2maaYc9S0OH&#10;Iz121Byrb2eg2b/X2dNXtjis3/jjcFdXr8tNb8z11bx+ABVpjv/mv+sXK/hCL7/IALr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h/L7xQAAANsAAAAPAAAAAAAAAAAAAAAA&#10;AJ8CAABkcnMvZG93bnJldi54bWxQSwUGAAAAAAQABAD3AAAAkQMAAAAA&#10;">
              <v:imagedata r:id="rId7" o:title=""/>
              <v:path arrowok="t"/>
            </v:shape>
          </v:group>
        </w:pic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4-)</w: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996151">
        <w:rPr>
          <w:rFonts w:ascii="Comic Sans MS" w:hAnsi="Comic Sans MS"/>
          <w:b/>
          <w:bCs/>
          <w:sz w:val="20"/>
          <w:szCs w:val="20"/>
        </w:rPr>
        <w:t xml:space="preserve">Aşağıdaki ifadelerden hangisi </w:t>
      </w:r>
      <w:r>
        <w:rPr>
          <w:rFonts w:ascii="Comic Sans MS" w:hAnsi="Comic Sans MS"/>
          <w:b/>
          <w:bCs/>
          <w:sz w:val="20"/>
          <w:szCs w:val="20"/>
        </w:rPr>
        <w:t>yukarıdaki öğrencinin bu düşüncesini</w:t>
      </w:r>
      <w:r w:rsidRPr="00996151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A04E3D">
        <w:rPr>
          <w:rFonts w:ascii="Comic Sans MS" w:hAnsi="Comic Sans MS"/>
          <w:b/>
          <w:bCs/>
          <w:sz w:val="20"/>
          <w:szCs w:val="20"/>
          <w:u w:val="single"/>
        </w:rPr>
        <w:t>desteklemez?</w:t>
      </w:r>
    </w:p>
    <w:p w:rsidR="0069406A" w:rsidRPr="003C21F8" w:rsidRDefault="0069406A" w:rsidP="0016619F">
      <w:pPr>
        <w:spacing w:after="0"/>
        <w:ind w:left="397" w:hanging="397"/>
        <w:rPr>
          <w:rFonts w:ascii="Comic Sans MS" w:hAnsi="Comic Sans MS"/>
          <w:b/>
          <w:bCs/>
          <w:sz w:val="12"/>
          <w:szCs w:val="20"/>
        </w:rPr>
      </w:pPr>
    </w:p>
    <w:p w:rsidR="0069406A" w:rsidRPr="00996151" w:rsidRDefault="0069406A" w:rsidP="0016619F">
      <w:pPr>
        <w:pStyle w:val="ListParagraph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Ten renginden dolayı insanlara farklı davranılması</w:t>
      </w:r>
    </w:p>
    <w:p w:rsidR="0069406A" w:rsidRPr="00996151" w:rsidRDefault="0069406A" w:rsidP="0016619F">
      <w:pPr>
        <w:pStyle w:val="ListParagraph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İnsanların farklı inançlara sahip olabileceğinin kabul edilmesi</w:t>
      </w:r>
    </w:p>
    <w:p w:rsidR="0069406A" w:rsidRPr="00996151" w:rsidRDefault="0069406A" w:rsidP="0016619F">
      <w:pPr>
        <w:pStyle w:val="ListParagraph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Farklı mesleklere sahip insanların eşit haklara sahip olması</w:t>
      </w:r>
    </w:p>
    <w:p w:rsidR="0069406A" w:rsidRPr="00996151" w:rsidRDefault="0069406A" w:rsidP="0016619F">
      <w:pPr>
        <w:pStyle w:val="ListParagraph"/>
        <w:numPr>
          <w:ilvl w:val="0"/>
          <w:numId w:val="9"/>
        </w:numPr>
        <w:spacing w:after="0"/>
        <w:rPr>
          <w:rFonts w:ascii="Comic Sans MS" w:hAnsi="Comic Sans MS"/>
          <w:b/>
          <w:bCs/>
          <w:sz w:val="20"/>
          <w:szCs w:val="20"/>
        </w:rPr>
      </w:pPr>
      <w:r w:rsidRPr="00422DB1">
        <w:rPr>
          <w:rFonts w:ascii="Comic Sans MS" w:hAnsi="Comic Sans MS"/>
          <w:bCs/>
          <w:sz w:val="20"/>
          <w:szCs w:val="20"/>
        </w:rPr>
        <w:t>Farklı düşüncelere sahip olan insanlara saygı gösterilmesi</w: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5</w:t>
      </w:r>
      <w:r w:rsidRPr="00384FBB">
        <w:rPr>
          <w:rFonts w:ascii="Comic Sans MS" w:hAnsi="Comic Sans MS"/>
          <w:b/>
          <w:bCs/>
          <w:sz w:val="20"/>
          <w:szCs w:val="20"/>
        </w:rPr>
        <w:t>-)</w:t>
      </w:r>
      <w:r>
        <w:rPr>
          <w:rFonts w:ascii="Comic Sans MS" w:hAnsi="Comic Sans MS"/>
          <w:bCs/>
          <w:sz w:val="20"/>
          <w:szCs w:val="20"/>
        </w:rPr>
        <w:t xml:space="preserve"> “</w:t>
      </w:r>
      <w:r w:rsidRPr="006B1E72">
        <w:rPr>
          <w:rFonts w:ascii="Comic Sans MS" w:hAnsi="Comic Sans MS"/>
          <w:bCs/>
          <w:sz w:val="20"/>
          <w:szCs w:val="20"/>
        </w:rPr>
        <w:t xml:space="preserve">Özgür bir ortamda, düşüncelerin rahatlıkla açıklanabilmesi olarak tanımlanan düşünce özgürlüğü; insanın her aklına geleni söyleyebilmesi anlamına gelmez. Özgürlük, insana aynı zamanda sorumluluk da yükler. </w:t>
      </w:r>
      <w:r>
        <w:rPr>
          <w:rFonts w:ascii="Comic Sans MS" w:hAnsi="Comic Sans MS"/>
          <w:bCs/>
          <w:sz w:val="20"/>
          <w:szCs w:val="20"/>
        </w:rPr>
        <w:t>“</w: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ab/>
      </w:r>
      <w:r w:rsidRPr="00384FBB">
        <w:rPr>
          <w:rFonts w:ascii="Comic Sans MS" w:hAnsi="Comic Sans MS"/>
          <w:b/>
          <w:bCs/>
          <w:sz w:val="20"/>
          <w:szCs w:val="20"/>
        </w:rPr>
        <w:t xml:space="preserve">Parçada aşağıdakilerin hangisinden söz </w:t>
      </w:r>
      <w:r w:rsidRPr="00F93EF9">
        <w:rPr>
          <w:rFonts w:ascii="Comic Sans MS" w:hAnsi="Comic Sans MS"/>
          <w:b/>
          <w:bCs/>
          <w:sz w:val="20"/>
          <w:szCs w:val="20"/>
          <w:u w:val="single"/>
        </w:rPr>
        <w:t>edilmemiştir?</w:t>
      </w:r>
    </w:p>
    <w:p w:rsidR="0069406A" w:rsidRPr="0016619F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bCs/>
          <w:sz w:val="10"/>
          <w:szCs w:val="20"/>
        </w:rPr>
      </w:pPr>
    </w:p>
    <w:p w:rsidR="0069406A" w:rsidRPr="00384FBB" w:rsidRDefault="0069406A" w:rsidP="0016619F">
      <w:pPr>
        <w:pStyle w:val="ListParagraph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Düşüncelerini açıklamanın insana sorumluluk yüklediğinden</w:t>
      </w:r>
    </w:p>
    <w:p w:rsidR="0069406A" w:rsidRPr="00384FBB" w:rsidRDefault="0069406A" w:rsidP="0016619F">
      <w:pPr>
        <w:pStyle w:val="ListParagraph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 özgürlüğünün, özgür bir ortamda olabileceğinden</w:t>
      </w:r>
    </w:p>
    <w:p w:rsidR="0069406A" w:rsidRPr="00384FBB" w:rsidRDefault="0069406A" w:rsidP="0016619F">
      <w:pPr>
        <w:pStyle w:val="ListParagraph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Düşünce özgürlüğünün olmadığı ortamlarda, insan hakları sorunlarının yaşandığından</w:t>
      </w:r>
    </w:p>
    <w:p w:rsidR="0069406A" w:rsidRPr="00384FBB" w:rsidRDefault="0069406A" w:rsidP="0016619F">
      <w:pPr>
        <w:pStyle w:val="ListParagraph"/>
        <w:numPr>
          <w:ilvl w:val="0"/>
          <w:numId w:val="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6B1E72">
        <w:rPr>
          <w:rFonts w:ascii="Comic Sans MS" w:hAnsi="Comic Sans MS"/>
          <w:bCs/>
          <w:sz w:val="20"/>
          <w:szCs w:val="20"/>
        </w:rPr>
        <w:t>İstenen her şeyin söylenmesinin düşünce özgürlüğü olmadığından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>
          <v:shape id="Köşeleri Yuvarlanmış Dikdörtgen Belirtme Çizgisi 6" o:spid="_x0000_s1033" style="position:absolute;left:0;text-align:left;margin-left:9.15pt;margin-top:11.35pt;width:258.8pt;height:84.75pt;z-index:251653632;visibility:visible" coordsize="3286760,1284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" adj="-11796480,,5400" path="m,179391c,80316,80316,,179391,l1917277,r,l2738967,r368402,c3206444,,3286760,80316,3286760,179391r,448465l3286760,627856r,269082l3286760,896934v,99075,-80316,179391,-179391,179391l2738967,1076325,862350,1284100,1917277,1076325r-1737886,c80316,1076325,,996009,,896934r,4l,627856r,l,179391xe" fillcolor="#ffc" strokecolor="#936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o:connecttype="custom" o:connectlocs="0,150364;179391,0;1917277,0;1917277,0;2738967,0;3107369,0;3286760,150364;3286760,526265;3286760,526265;3286760,751808;3286760,751805;3107369,902169;2738967,902169;862350,1076325;1917277,902169;179391,902169;0,751805;0,751808;0,526265;0,526265;0,150364" o:connectangles="0,0,0,0,0,0,0,0,0,0,0,0,0,0,0,0,0,0,0,0,0" textboxrect="0,0,3286760,1284100"/>
            <v:handles>
              <v:h position="@3,#0" polar="10800,10800"/>
              <v:h position="#2,#1" polar="10800,10800" radiusrange="0,10800"/>
            </v:handles>
            <v:textbox>
              <w:txbxContent>
                <w:p w:rsidR="0069406A" w:rsidRPr="00F610F3" w:rsidRDefault="0069406A" w:rsidP="0016619F">
                  <w:pPr>
                    <w:spacing w:after="0" w:line="240" w:lineRule="exact"/>
                    <w:jc w:val="both"/>
                    <w:rPr>
                      <w:rFonts w:ascii="Cambria" w:hAnsi="Cambria"/>
                      <w:color w:val="000000"/>
                    </w:rPr>
                  </w:pPr>
                  <w:r w:rsidRPr="00F610F3">
                    <w:rPr>
                      <w:rFonts w:ascii="Cambria" w:hAnsi="Cambria"/>
                      <w:color w:val="000000"/>
                    </w:rPr>
                    <w:t>Sevgi, saygı, hoşgörü gibi duygular bütün insanlarda var olan ortak özelliklerdir. Ancak bazı insanlar birbirlerine saygı gösterirken bazıları hiç göstermeyebilir. Bazı insanlarda merhamet duygusu çok güçlü iken bazılarında güçlü değildir.</w:t>
                  </w:r>
                </w:p>
                <w:p w:rsidR="0069406A" w:rsidRPr="00124115" w:rsidRDefault="0069406A" w:rsidP="00991967">
                  <w:pPr>
                    <w:jc w:val="both"/>
                  </w:pPr>
                </w:p>
              </w:txbxContent>
            </v:textbox>
          </v:shape>
        </w:pict>
      </w:r>
      <w:r>
        <w:rPr>
          <w:rFonts w:ascii="Comic Sans MS" w:hAnsi="Comic Sans MS"/>
          <w:b/>
          <w:sz w:val="20"/>
          <w:szCs w:val="20"/>
        </w:rPr>
        <w:t>6</w:t>
      </w:r>
      <w:r w:rsidRPr="0032437D">
        <w:rPr>
          <w:rFonts w:ascii="Comic Sans MS" w:hAnsi="Comic Sans MS"/>
          <w:b/>
          <w:sz w:val="20"/>
          <w:szCs w:val="20"/>
        </w:rPr>
        <w:t>-)</w:t>
      </w: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422DB1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422DB1">
        <w:rPr>
          <w:rFonts w:ascii="Comic Sans MS" w:hAnsi="Comic Sans MS"/>
          <w:b/>
          <w:sz w:val="20"/>
          <w:szCs w:val="20"/>
        </w:rPr>
        <w:t>Yukarıda verilen bilgilere göre aşağıdakilerden hangisi söylenebilir?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991967" w:rsidRDefault="0069406A" w:rsidP="0016619F">
      <w:pPr>
        <w:pStyle w:val="ListParagraph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Bütün insanlar aynı davranışı gösterir.</w:t>
      </w:r>
    </w:p>
    <w:p w:rsidR="0069406A" w:rsidRPr="00991967" w:rsidRDefault="0069406A" w:rsidP="0016619F">
      <w:pPr>
        <w:pStyle w:val="ListParagraph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 farklı davranış</w:t>
      </w:r>
      <w:r>
        <w:rPr>
          <w:rFonts w:ascii="Comic Sans MS" w:hAnsi="Comic Sans MS"/>
          <w:sz w:val="20"/>
          <w:szCs w:val="20"/>
        </w:rPr>
        <w:t>lar</w:t>
      </w:r>
      <w:r w:rsidRPr="00422DB1">
        <w:rPr>
          <w:rFonts w:ascii="Comic Sans MS" w:hAnsi="Comic Sans MS"/>
          <w:sz w:val="20"/>
          <w:szCs w:val="20"/>
        </w:rPr>
        <w:t xml:space="preserve"> göster</w:t>
      </w:r>
      <w:r>
        <w:rPr>
          <w:rFonts w:ascii="Comic Sans MS" w:hAnsi="Comic Sans MS"/>
          <w:sz w:val="20"/>
          <w:szCs w:val="20"/>
        </w:rPr>
        <w:t>ebil</w:t>
      </w:r>
      <w:r w:rsidRPr="00422DB1">
        <w:rPr>
          <w:rFonts w:ascii="Comic Sans MS" w:hAnsi="Comic Sans MS"/>
          <w:sz w:val="20"/>
          <w:szCs w:val="20"/>
        </w:rPr>
        <w:t>ir.</w:t>
      </w:r>
    </w:p>
    <w:p w:rsidR="0069406A" w:rsidRPr="00991967" w:rsidRDefault="0069406A" w:rsidP="0016619F">
      <w:pPr>
        <w:pStyle w:val="ListParagraph"/>
        <w:numPr>
          <w:ilvl w:val="0"/>
          <w:numId w:val="8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Duygusal davranışlar sonradan kazanılır.</w:t>
      </w:r>
    </w:p>
    <w:p w:rsidR="0069406A" w:rsidRPr="00991967" w:rsidRDefault="0069406A" w:rsidP="0016619F">
      <w:pPr>
        <w:pStyle w:val="ListParagraph"/>
        <w:numPr>
          <w:ilvl w:val="0"/>
          <w:numId w:val="8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991967">
        <w:rPr>
          <w:rFonts w:ascii="Comic Sans MS" w:hAnsi="Comic Sans MS"/>
          <w:sz w:val="20"/>
          <w:szCs w:val="20"/>
        </w:rPr>
        <w:t>Bazı insanlarda duygu yoktur.</w:t>
      </w:r>
    </w:p>
    <w:p w:rsidR="0069406A" w:rsidRDefault="0069406A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p w:rsidR="0069406A" w:rsidRPr="003C21F8" w:rsidRDefault="0069406A" w:rsidP="0016619F">
      <w:pPr>
        <w:spacing w:after="0"/>
        <w:rPr>
          <w:rFonts w:ascii="Comic Sans MS" w:hAnsi="Comic Sans MS"/>
          <w:bCs/>
          <w:sz w:val="14"/>
          <w:szCs w:val="20"/>
        </w:rPr>
      </w:pPr>
    </w:p>
    <w:p w:rsidR="0069406A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7-) </w:t>
      </w:r>
      <w:r w:rsidRPr="00384FBB">
        <w:rPr>
          <w:rFonts w:ascii="Comic Sans MS" w:hAnsi="Comic Sans MS"/>
          <w:b/>
          <w:sz w:val="20"/>
          <w:szCs w:val="20"/>
        </w:rPr>
        <w:t xml:space="preserve">Aşağıdaki düşünürlerin sözlerinden hangisi insanların birbirinden </w:t>
      </w:r>
      <w:r w:rsidRPr="00F93EF9">
        <w:rPr>
          <w:rFonts w:ascii="Comic Sans MS" w:hAnsi="Comic Sans MS"/>
          <w:b/>
          <w:sz w:val="20"/>
          <w:szCs w:val="20"/>
          <w:u w:val="single"/>
        </w:rPr>
        <w:t>farklı ve özel</w:t>
      </w:r>
      <w:r w:rsidRPr="00384FBB">
        <w:rPr>
          <w:rFonts w:ascii="Comic Sans MS" w:hAnsi="Comic Sans MS"/>
          <w:b/>
          <w:sz w:val="20"/>
          <w:szCs w:val="20"/>
        </w:rPr>
        <w:t xml:space="preserve"> olduğunu anlatmaya yöneliktir?</w:t>
      </w:r>
    </w:p>
    <w:p w:rsidR="0069406A" w:rsidRPr="003C21F8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CA0DCA" w:rsidRDefault="0069406A" w:rsidP="0032437D">
      <w:pPr>
        <w:pStyle w:val="ListParagraph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Her insan bir dünyadır.” (Herbert)</w:t>
      </w:r>
    </w:p>
    <w:p w:rsidR="0069406A" w:rsidRPr="00CA0DCA" w:rsidRDefault="0069406A" w:rsidP="0032437D">
      <w:pPr>
        <w:pStyle w:val="ListParagraph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İnsan düşünme ve akıl yürütme yeteneği ile donatılmış tek varlıktır. (Cicero)</w:t>
      </w:r>
    </w:p>
    <w:p w:rsidR="0069406A" w:rsidRPr="00CA0DCA" w:rsidRDefault="0069406A" w:rsidP="0032437D">
      <w:pPr>
        <w:pStyle w:val="ListParagraph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İnsan, aklına uygun olarak davrandığı ölçüde özgürdür.</w:t>
      </w:r>
    </w:p>
    <w:p w:rsidR="0069406A" w:rsidRPr="00CA0DCA" w:rsidRDefault="0069406A" w:rsidP="0032437D">
      <w:pPr>
        <w:pStyle w:val="ListParagraph"/>
        <w:numPr>
          <w:ilvl w:val="0"/>
          <w:numId w:val="12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384FBB">
        <w:rPr>
          <w:rFonts w:ascii="Comic Sans MS" w:hAnsi="Comic Sans MS"/>
          <w:sz w:val="20"/>
          <w:szCs w:val="20"/>
        </w:rPr>
        <w:t>Hiçbir varlık, insan kadar yükselemez ve onun kadar alçalamaz. (Friedrich Holderin)</w:t>
      </w:r>
    </w:p>
    <w:p w:rsidR="0069406A" w:rsidRDefault="0069406A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tbl>
      <w:tblPr>
        <w:tblpPr w:leftFromText="141" w:rightFromText="141" w:vertAnchor="text" w:horzAnchor="page" w:tblpX="1423" w:tblpY="-1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73"/>
        <w:gridCol w:w="875"/>
        <w:gridCol w:w="764"/>
      </w:tblGrid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F610F3">
              <w:rPr>
                <w:rFonts w:ascii="Comic Sans MS" w:hAnsi="Comic Sans MS"/>
                <w:b/>
                <w:sz w:val="20"/>
                <w:szCs w:val="20"/>
              </w:rPr>
              <w:t>İfadeler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F610F3">
              <w:rPr>
                <w:rFonts w:ascii="Comic Sans MS" w:hAnsi="Comic Sans MS"/>
                <w:b/>
                <w:sz w:val="20"/>
                <w:szCs w:val="20"/>
              </w:rPr>
              <w:t xml:space="preserve">Benzer 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b/>
                <w:sz w:val="20"/>
                <w:szCs w:val="20"/>
              </w:rPr>
            </w:pPr>
            <w:r w:rsidRPr="00F610F3">
              <w:rPr>
                <w:rFonts w:ascii="Comic Sans MS" w:hAnsi="Comic Sans MS"/>
                <w:b/>
                <w:sz w:val="20"/>
                <w:szCs w:val="20"/>
              </w:rPr>
              <w:t>Farklı</w:t>
            </w:r>
          </w:p>
        </w:tc>
      </w:tr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F610F3">
              <w:rPr>
                <w:rFonts w:ascii="Comic Sans MS" w:hAnsi="Comic Sans MS"/>
                <w:sz w:val="20"/>
                <w:szCs w:val="20"/>
              </w:rPr>
              <w:t>İlgilerimiz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F610F3">
              <w:rPr>
                <w:rFonts w:ascii="Comic Sans MS" w:hAnsi="Comic Sans MS"/>
                <w:sz w:val="20"/>
                <w:szCs w:val="20"/>
              </w:rPr>
              <w:t>Yeteneklerimiz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F610F3">
              <w:rPr>
                <w:rFonts w:ascii="Comic Sans MS" w:hAnsi="Comic Sans MS"/>
                <w:sz w:val="20"/>
                <w:szCs w:val="20"/>
              </w:rPr>
              <w:t>Fiziksel Özelliklerimiz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F610F3">
              <w:rPr>
                <w:rFonts w:ascii="Comic Sans MS" w:hAnsi="Comic Sans MS"/>
                <w:sz w:val="20"/>
                <w:szCs w:val="20"/>
              </w:rPr>
              <w:t>Giyim tarzımız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69406A" w:rsidRPr="00F610F3" w:rsidTr="0032437D"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  <w:r w:rsidRPr="00F610F3">
              <w:rPr>
                <w:rFonts w:ascii="Comic Sans MS" w:hAnsi="Comic Sans MS"/>
                <w:sz w:val="20"/>
                <w:szCs w:val="20"/>
              </w:rPr>
              <w:t>Parmak İzimiz</w:t>
            </w: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spacing w:after="0"/>
              <w:ind w:left="340" w:hanging="34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9406A" w:rsidRPr="00F610F3" w:rsidRDefault="0069406A" w:rsidP="0032437D">
            <w:pPr>
              <w:numPr>
                <w:ilvl w:val="0"/>
                <w:numId w:val="2"/>
              </w:numPr>
              <w:spacing w:after="0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69406A" w:rsidRPr="0032437D" w:rsidRDefault="0069406A" w:rsidP="0016619F">
      <w:pPr>
        <w:spacing w:after="0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8</w:t>
      </w:r>
      <w:r w:rsidRPr="0032437D">
        <w:rPr>
          <w:rFonts w:ascii="Comic Sans MS" w:hAnsi="Comic Sans MS"/>
          <w:b/>
          <w:bCs/>
          <w:sz w:val="20"/>
          <w:szCs w:val="20"/>
        </w:rPr>
        <w:t>-)</w:t>
      </w:r>
    </w:p>
    <w:p w:rsidR="0069406A" w:rsidRDefault="0069406A" w:rsidP="0016619F">
      <w:pPr>
        <w:spacing w:after="0"/>
        <w:rPr>
          <w:rFonts w:ascii="Comic Sans MS" w:hAnsi="Comic Sans MS"/>
          <w:bCs/>
          <w:sz w:val="12"/>
          <w:szCs w:val="20"/>
        </w:rPr>
      </w:pPr>
    </w:p>
    <w:p w:rsidR="0069406A" w:rsidRDefault="0069406A" w:rsidP="0016619F">
      <w:pPr>
        <w:spacing w:after="0"/>
        <w:rPr>
          <w:rFonts w:ascii="Comic Sans MS" w:hAnsi="Comic Sans MS"/>
          <w:bCs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rPr>
          <w:rFonts w:ascii="Comic Sans MS" w:hAnsi="Comic Sans MS"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96151">
        <w:rPr>
          <w:rFonts w:ascii="Comic Sans MS" w:hAnsi="Comic Sans MS"/>
          <w:b/>
          <w:sz w:val="20"/>
          <w:szCs w:val="20"/>
        </w:rPr>
        <w:t xml:space="preserve">Verilen tablodan çıkarılabilecek </w:t>
      </w:r>
      <w:r w:rsidRPr="00F93EF9">
        <w:rPr>
          <w:rFonts w:ascii="Comic Sans MS" w:hAnsi="Comic Sans MS"/>
          <w:b/>
          <w:sz w:val="20"/>
          <w:szCs w:val="20"/>
          <w:u w:val="single"/>
        </w:rPr>
        <w:t>ortak yargı</w:t>
      </w:r>
      <w:r w:rsidRPr="00996151">
        <w:rPr>
          <w:rFonts w:ascii="Comic Sans MS" w:hAnsi="Comic Sans MS"/>
          <w:b/>
          <w:sz w:val="20"/>
          <w:szCs w:val="20"/>
        </w:rPr>
        <w:t xml:space="preserve"> aşağıdakilerden hangisidir?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996151" w:rsidRDefault="0069406A" w:rsidP="0016619F">
      <w:pPr>
        <w:pStyle w:val="ListParagraph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 birbirlerine benzemek istemezler</w:t>
      </w:r>
      <w:r>
        <w:rPr>
          <w:rFonts w:ascii="Comic Sans MS" w:hAnsi="Comic Sans MS"/>
          <w:sz w:val="20"/>
          <w:szCs w:val="20"/>
        </w:rPr>
        <w:t>.</w:t>
      </w:r>
    </w:p>
    <w:p w:rsidR="0069406A" w:rsidRPr="00996151" w:rsidRDefault="0069406A" w:rsidP="0016619F">
      <w:pPr>
        <w:pStyle w:val="ListParagraph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Her birey özeldir</w:t>
      </w:r>
      <w:r>
        <w:rPr>
          <w:rFonts w:ascii="Comic Sans MS" w:hAnsi="Comic Sans MS"/>
          <w:sz w:val="20"/>
          <w:szCs w:val="20"/>
        </w:rPr>
        <w:t>.</w:t>
      </w:r>
    </w:p>
    <w:p w:rsidR="0069406A" w:rsidRPr="00996151" w:rsidRDefault="0069406A" w:rsidP="0016619F">
      <w:pPr>
        <w:pStyle w:val="ListParagraph"/>
        <w:numPr>
          <w:ilvl w:val="0"/>
          <w:numId w:val="11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İnsanların en önemli farklılığı parmak izidir</w:t>
      </w:r>
      <w:r>
        <w:rPr>
          <w:rFonts w:ascii="Comic Sans MS" w:hAnsi="Comic Sans MS"/>
          <w:sz w:val="20"/>
          <w:szCs w:val="20"/>
        </w:rPr>
        <w:t>.</w:t>
      </w:r>
    </w:p>
    <w:p w:rsidR="0069406A" w:rsidRPr="00996151" w:rsidRDefault="0069406A" w:rsidP="0016619F">
      <w:pPr>
        <w:pStyle w:val="ListParagraph"/>
        <w:numPr>
          <w:ilvl w:val="0"/>
          <w:numId w:val="11"/>
        </w:numPr>
        <w:spacing w:after="0"/>
        <w:rPr>
          <w:rFonts w:ascii="Comic Sans MS" w:hAnsi="Comic Sans MS"/>
          <w:b/>
          <w:sz w:val="20"/>
          <w:szCs w:val="20"/>
        </w:rPr>
      </w:pPr>
      <w:r w:rsidRPr="00422DB1">
        <w:rPr>
          <w:rFonts w:ascii="Comic Sans MS" w:hAnsi="Comic Sans MS"/>
          <w:sz w:val="20"/>
          <w:szCs w:val="20"/>
        </w:rPr>
        <w:t>Yeteneklerimizi yeri geldiğinde değiştirebiliriz</w:t>
      </w:r>
      <w:r>
        <w:rPr>
          <w:rFonts w:ascii="Comic Sans MS" w:hAnsi="Comic Sans MS"/>
          <w:sz w:val="20"/>
          <w:szCs w:val="20"/>
        </w:rPr>
        <w:t>.</w:t>
      </w: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>
          <v:shape id="Resim 44" o:spid="_x0000_s1034" type="#_x0000_t75" style="position:absolute;left:0;text-align:left;margin-left:36pt;margin-top:3.2pt;width:165.05pt;height:106.9pt;z-index:251655680;visibility:visible">
            <v:imagedata r:id="rId8" o:title="" cropbottom="1538f" gain="1.25"/>
          </v:shape>
        </w:pict>
      </w:r>
      <w:r>
        <w:rPr>
          <w:rFonts w:ascii="Comic Sans MS" w:hAnsi="Comic Sans MS"/>
          <w:b/>
          <w:sz w:val="20"/>
          <w:szCs w:val="20"/>
        </w:rPr>
        <w:t>9-</w:t>
      </w:r>
      <w:r w:rsidRPr="00CA0DCA">
        <w:rPr>
          <w:rFonts w:ascii="Comic Sans MS" w:hAnsi="Comic Sans MS"/>
          <w:b/>
          <w:sz w:val="20"/>
          <w:szCs w:val="20"/>
        </w:rPr>
        <w:t xml:space="preserve">)  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>İnsanların fotoğraftaki penguenler gibi birbirlerine tamamen benzedikleri varsayılırsa aşağıdakilerden hangisinin yaşanması beklenir?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Pr="00A12E8A" w:rsidRDefault="0069406A" w:rsidP="0016619F">
      <w:pPr>
        <w:pStyle w:val="ListParagraph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Farklı meslek grupları ortaya çıkar.</w:t>
      </w:r>
    </w:p>
    <w:p w:rsidR="0069406A" w:rsidRPr="00A12E8A" w:rsidRDefault="0069406A" w:rsidP="0016619F">
      <w:pPr>
        <w:pStyle w:val="ListParagraph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İnsanların birbirlerini tanımaları ve ayırt etmeleri zorlaşır.</w:t>
      </w:r>
    </w:p>
    <w:p w:rsidR="0069406A" w:rsidRPr="00A12E8A" w:rsidRDefault="0069406A" w:rsidP="0016619F">
      <w:pPr>
        <w:pStyle w:val="ListParagraph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Benzer sorunlar karşısında farklı çözüm yolları üretilir.</w:t>
      </w:r>
    </w:p>
    <w:p w:rsidR="0069406A" w:rsidRPr="00A12E8A" w:rsidRDefault="0069406A" w:rsidP="0016619F">
      <w:pPr>
        <w:pStyle w:val="ListParagraph"/>
        <w:numPr>
          <w:ilvl w:val="0"/>
          <w:numId w:val="13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Toplumsal ihtiyaçlar farklı şekillerde ortaya çıkar.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sz w:val="4"/>
          <w:szCs w:val="20"/>
        </w:rPr>
      </w:pP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Diyagram 4" o:spid="_x0000_s1035" type="#_x0000_t75" style="position:absolute;left:0;text-align:left;margin-left:48.2pt;margin-top:7.7pt;width:217.45pt;height:60pt;z-index:251658752;visibility:visible;mso-wrap-distance-left:43.56pt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">
            <v:imagedata r:id="rId9" o:title=""/>
            <o:lock v:ext="edit" aspectratio="f"/>
          </v:shape>
        </w:pic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10-</w:t>
      </w:r>
      <w:r w:rsidRPr="00CA0DCA">
        <w:rPr>
          <w:rFonts w:ascii="Comic Sans MS" w:hAnsi="Comic Sans MS"/>
          <w:b/>
          <w:bCs/>
          <w:sz w:val="20"/>
          <w:szCs w:val="20"/>
        </w:rPr>
        <w:t>)</w:t>
      </w:r>
      <w:r w:rsidRPr="00CA0DCA">
        <w:rPr>
          <w:rFonts w:ascii="Comic Sans MS" w:hAnsi="Comic Sans MS"/>
          <w:bCs/>
          <w:sz w:val="20"/>
          <w:szCs w:val="20"/>
        </w:rPr>
        <w:t xml:space="preserve"> 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Cs/>
          <w:sz w:val="14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>Y</w:t>
      </w:r>
      <w:r w:rsidRPr="00CA0DCA">
        <w:rPr>
          <w:rFonts w:ascii="Comic Sans MS" w:hAnsi="Comic Sans MS"/>
          <w:b/>
          <w:sz w:val="20"/>
          <w:szCs w:val="20"/>
        </w:rPr>
        <w:t xml:space="preserve">ukarıdaki "neden-sonuç" ilişkisi içerisinde sonuç bölümüne aşağıdakilerden hangisi </w:t>
      </w:r>
      <w:r w:rsidRPr="00CA0DCA">
        <w:rPr>
          <w:rFonts w:ascii="Comic Sans MS" w:hAnsi="Comic Sans MS"/>
          <w:b/>
          <w:sz w:val="20"/>
          <w:szCs w:val="20"/>
          <w:u w:val="single"/>
        </w:rPr>
        <w:t>yazılamaz</w:t>
      </w:r>
      <w:r w:rsidRPr="00CA0DCA">
        <w:rPr>
          <w:rFonts w:ascii="Comic Sans MS" w:hAnsi="Comic Sans MS"/>
          <w:b/>
          <w:sz w:val="20"/>
          <w:szCs w:val="20"/>
        </w:rPr>
        <w:t>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4"/>
          <w:szCs w:val="20"/>
        </w:rPr>
      </w:pPr>
    </w:p>
    <w:p w:rsidR="0069406A" w:rsidRPr="00FB42D7" w:rsidRDefault="0069406A" w:rsidP="0016619F">
      <w:pPr>
        <w:spacing w:after="0"/>
        <w:rPr>
          <w:rFonts w:ascii="Comic Sans MS" w:hAnsi="Comic Sans MS"/>
          <w:sz w:val="20"/>
          <w:szCs w:val="20"/>
        </w:rPr>
      </w:pPr>
      <w:r w:rsidRPr="00FB42D7">
        <w:rPr>
          <w:rFonts w:ascii="Comic Sans MS" w:hAnsi="Comic Sans MS"/>
          <w:b/>
          <w:sz w:val="20"/>
          <w:szCs w:val="20"/>
        </w:rPr>
        <w:t>A</w:t>
      </w:r>
      <w:r>
        <w:rPr>
          <w:rFonts w:ascii="Comic Sans MS" w:hAnsi="Comic Sans MS"/>
          <w:sz w:val="20"/>
          <w:szCs w:val="20"/>
        </w:rPr>
        <w:t>) Zorbalık ve baskı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FB42D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Korku ve infial</w:t>
      </w:r>
    </w:p>
    <w:p w:rsidR="0069406A" w:rsidRDefault="0069406A" w:rsidP="0016619F">
      <w:pPr>
        <w:rPr>
          <w:rFonts w:ascii="Comic Sans MS" w:hAnsi="Comic Sans MS"/>
          <w:sz w:val="20"/>
          <w:szCs w:val="20"/>
        </w:rPr>
      </w:pPr>
      <w:r w:rsidRPr="00FB42D7">
        <w:rPr>
          <w:b/>
        </w:rPr>
        <w:t>C)</w:t>
      </w:r>
      <w:r w:rsidRPr="00FB42D7">
        <w:t xml:space="preserve"> Yoksunluk ve yalnızlık</w:t>
      </w:r>
      <w:r>
        <w:tab/>
      </w:r>
      <w:r w:rsidRPr="00FB42D7">
        <w:rPr>
          <w:b/>
        </w:rPr>
        <w:t>D)</w:t>
      </w:r>
      <w:r>
        <w:t xml:space="preserve"> </w:t>
      </w:r>
      <w:r w:rsidRPr="00CA0DCA">
        <w:rPr>
          <w:rFonts w:ascii="Comic Sans MS" w:hAnsi="Comic Sans MS"/>
          <w:sz w:val="20"/>
          <w:szCs w:val="20"/>
        </w:rPr>
        <w:t>Birlik ve beraberlik</w:t>
      </w:r>
    </w:p>
    <w:p w:rsidR="0069406A" w:rsidRDefault="0069406A" w:rsidP="0016619F">
      <w:pPr>
        <w:rPr>
          <w:rFonts w:ascii="Comic Sans MS" w:hAnsi="Comic Sans MS"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Metin Kutusu 8" o:spid="_x0000_s1036" type="#_x0000_t202" style="position:absolute;left:0;text-align:left;margin-left:41.4pt;margin-top:4.5pt;width:136.5pt;height:46.5pt;z-index:251659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69406A" w:rsidRDefault="0069406A" w:rsidP="00FB42D7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240" w:lineRule="exact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B42D7">
                    <w:rPr>
                      <w:rFonts w:ascii="Comic Sans MS" w:hAnsi="Comic Sans MS"/>
                      <w:sz w:val="20"/>
                      <w:szCs w:val="20"/>
                    </w:rPr>
                    <w:t>Dışlama</w:t>
                  </w:r>
                </w:p>
                <w:p w:rsidR="0069406A" w:rsidRDefault="0069406A" w:rsidP="00FB42D7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240" w:lineRule="exact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CA0DCA">
                    <w:rPr>
                      <w:rFonts w:ascii="Comic Sans MS" w:hAnsi="Comic Sans MS"/>
                      <w:sz w:val="20"/>
                      <w:szCs w:val="20"/>
                    </w:rPr>
                    <w:t>Aşağılama</w:t>
                  </w:r>
                </w:p>
                <w:p w:rsidR="0069406A" w:rsidRPr="00FB42D7" w:rsidRDefault="0069406A" w:rsidP="00FB42D7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240" w:lineRule="exact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CA0DCA">
                    <w:rPr>
                      <w:rFonts w:ascii="Comic Sans MS" w:hAnsi="Comic Sans MS"/>
                      <w:sz w:val="20"/>
                      <w:szCs w:val="20"/>
                    </w:rPr>
                    <w:t>Küçümseme</w:t>
                  </w:r>
                </w:p>
                <w:p w:rsidR="0069406A" w:rsidRDefault="0069406A" w:rsidP="00FB42D7">
                  <w:pPr>
                    <w:spacing w:after="0" w:line="240" w:lineRule="exact"/>
                    <w:ind w:left="340" w:hanging="340"/>
                    <w:jc w:val="both"/>
                  </w:pPr>
                  <w:r w:rsidRPr="00CA0DCA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bCs/>
          <w:sz w:val="20"/>
          <w:szCs w:val="20"/>
        </w:rPr>
        <w:t>11-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)  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   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>Yukarıdaki davranışlarla ilgili olarak;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I.</w:t>
      </w:r>
      <w:r w:rsidRPr="00CA0DCA">
        <w:rPr>
          <w:rFonts w:ascii="Comic Sans MS" w:hAnsi="Comic Sans MS"/>
          <w:sz w:val="20"/>
          <w:szCs w:val="20"/>
        </w:rPr>
        <w:t xml:space="preserve"> İnsan ilişkilerini olumlu etkiler.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II.</w:t>
      </w:r>
      <w:r w:rsidRPr="00CA0DCA">
        <w:rPr>
          <w:rFonts w:ascii="Comic Sans MS" w:hAnsi="Comic Sans MS"/>
          <w:sz w:val="20"/>
          <w:szCs w:val="20"/>
        </w:rPr>
        <w:t xml:space="preserve"> İnsan haklarının temel değerlerine aykırıdır.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sz w:val="20"/>
          <w:szCs w:val="20"/>
        </w:rPr>
        <w:t>III.</w:t>
      </w:r>
      <w:r w:rsidRPr="00CA0DCA">
        <w:rPr>
          <w:rFonts w:ascii="Comic Sans MS" w:hAnsi="Comic Sans MS"/>
          <w:sz w:val="20"/>
          <w:szCs w:val="20"/>
        </w:rPr>
        <w:t xml:space="preserve"> Toplumsal birlik ve beraberliğe zarar verir.</w:t>
      </w:r>
    </w:p>
    <w:p w:rsidR="0069406A" w:rsidRDefault="0069406A" w:rsidP="0016619F">
      <w:pPr>
        <w:spacing w:after="0"/>
        <w:ind w:left="340" w:hanging="340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Yargılarından hangisi ya da hangilerine </w:t>
      </w:r>
      <w:r w:rsidRPr="00A04E3D">
        <w:rPr>
          <w:rFonts w:ascii="Comic Sans MS" w:hAnsi="Comic Sans MS"/>
          <w:b/>
          <w:bCs/>
          <w:sz w:val="20"/>
          <w:szCs w:val="20"/>
          <w:u w:val="single"/>
        </w:rPr>
        <w:t>ulaşılabilir?</w:t>
      </w:r>
    </w:p>
    <w:p w:rsidR="0069406A" w:rsidRPr="003C21F8" w:rsidRDefault="0069406A" w:rsidP="0016619F">
      <w:pPr>
        <w:spacing w:after="0"/>
        <w:ind w:left="340" w:hanging="340"/>
        <w:rPr>
          <w:rFonts w:ascii="Comic Sans MS" w:hAnsi="Comic Sans MS"/>
          <w:b/>
          <w:bCs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>Yalnız I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A084B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I ve II       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 xml:space="preserve">II ve III </w:t>
      </w:r>
      <w:r>
        <w:rPr>
          <w:rFonts w:ascii="Comic Sans MS" w:hAnsi="Comic Sans MS"/>
          <w:sz w:val="20"/>
          <w:szCs w:val="20"/>
        </w:rPr>
        <w:tab/>
      </w:r>
      <w:r w:rsidRPr="009A084B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I, II ve III</w:t>
      </w: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 w:rsidRPr="00CA0DCA">
        <w:rPr>
          <w:rFonts w:ascii="Comic Sans MS" w:hAnsi="Comic Sans MS"/>
          <w:b/>
          <w:bCs/>
          <w:sz w:val="20"/>
          <w:szCs w:val="20"/>
        </w:rPr>
        <w:t>1</w:t>
      </w:r>
      <w:r>
        <w:rPr>
          <w:rFonts w:ascii="Comic Sans MS" w:hAnsi="Comic Sans MS"/>
          <w:b/>
          <w:bCs/>
          <w:sz w:val="20"/>
          <w:szCs w:val="20"/>
        </w:rPr>
        <w:t>2-)</w:t>
      </w: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Sen ki bir âlem bile olsan tek başına,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Sonunda o kalabalıktan bir kişisin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</w:t>
      </w:r>
      <w:r>
        <w:rPr>
          <w:rFonts w:ascii="Comic Sans MS" w:hAnsi="Comic Sans MS"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Şu kalabalıkta gördüğün herkesin,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</w:t>
      </w:r>
      <w:r>
        <w:rPr>
          <w:rFonts w:ascii="Comic Sans MS" w:hAnsi="Comic Sans MS"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Bir kalbi var senin gibi, ya da düşünür.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</w:t>
      </w:r>
      <w:r>
        <w:rPr>
          <w:rFonts w:ascii="Comic Sans MS" w:hAnsi="Comic Sans MS"/>
          <w:sz w:val="20"/>
          <w:szCs w:val="20"/>
        </w:rPr>
        <w:tab/>
      </w:r>
      <w:r w:rsidRPr="00CA0DCA">
        <w:rPr>
          <w:rFonts w:ascii="Comic Sans MS" w:hAnsi="Comic Sans MS"/>
          <w:sz w:val="20"/>
          <w:szCs w:val="20"/>
        </w:rPr>
        <w:t>Her biri bir can taşır.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CA0DCA">
        <w:rPr>
          <w:rFonts w:ascii="Comic Sans MS" w:hAnsi="Comic Sans MS"/>
          <w:b/>
          <w:sz w:val="20"/>
          <w:szCs w:val="20"/>
        </w:rPr>
        <w:t>Bu dizelerde insanın hangi yönü öne çıkarılmaktadır?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9A084B" w:rsidRDefault="0069406A" w:rsidP="0016619F">
      <w:pPr>
        <w:pStyle w:val="ListParagraph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Çok boyutluluğu</w:t>
      </w:r>
    </w:p>
    <w:p w:rsidR="0069406A" w:rsidRPr="009A084B" w:rsidRDefault="0069406A" w:rsidP="0016619F">
      <w:pPr>
        <w:pStyle w:val="ListParagraph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Değeri</w:t>
      </w:r>
    </w:p>
    <w:p w:rsidR="0069406A" w:rsidRPr="009A084B" w:rsidRDefault="0069406A" w:rsidP="0016619F">
      <w:pPr>
        <w:pStyle w:val="ListParagraph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Olaylar karşısında duyarlılığı</w:t>
      </w:r>
    </w:p>
    <w:p w:rsidR="0069406A" w:rsidRPr="009A084B" w:rsidRDefault="0069406A" w:rsidP="0016619F">
      <w:pPr>
        <w:pStyle w:val="ListParagraph"/>
        <w:numPr>
          <w:ilvl w:val="0"/>
          <w:numId w:val="16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Çevresindeki varlıklara karşı sorumluluğu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Diyagram 9" o:spid="_x0000_s1037" type="#_x0000_t75" style="position:absolute;left:0;text-align:left;margin-left:36pt;margin-top:10.95pt;width:179.5pt;height:138.7pt;z-index:251660800;visibility:visible;mso-wrap-distance-left:34.92pt;mso-wrap-distance-top:11.04pt;mso-wrap-distance-right:34.56pt;mso-wrap-distance-bottom:11.49pt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">
            <v:imagedata r:id="rId10" o:title=""/>
            <o:lock v:ext="edit" aspectratio="f"/>
          </v:shape>
        </w:pict>
      </w:r>
      <w:r>
        <w:rPr>
          <w:rFonts w:ascii="Comic Sans MS" w:hAnsi="Comic Sans MS"/>
          <w:b/>
          <w:bCs/>
          <w:sz w:val="20"/>
          <w:szCs w:val="20"/>
        </w:rPr>
        <w:t>13-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CA0DCA">
        <w:rPr>
          <w:rFonts w:ascii="Comic Sans MS" w:hAnsi="Comic Sans MS"/>
          <w:b/>
          <w:sz w:val="20"/>
          <w:szCs w:val="20"/>
        </w:rPr>
        <w:t>Verilen şemada "?" ile belirtilen yere aşağıdakilerden hangisi getirilmelidir?</w:t>
      </w:r>
    </w:p>
    <w:p w:rsidR="0069406A" w:rsidRPr="003C21F8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 xml:space="preserve">İnsan onuru  </w:t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 xml:space="preserve">Düşünce özgürlüğü    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İnsan varlığı</w:t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İnsan hakları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Köşeleri Yuvarlanmış Dikdörtgen Belirtme Çizgisi 11" o:spid="_x0000_s1038" type="#_x0000_t62" style="position:absolute;left:0;text-align:left;margin-left:74.6pt;margin-top:6.85pt;width:162.75pt;height:55.5pt;z-index:251661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" adj="-1364,14084" strokecolor="#c00000" strokeweight=".25pt">
            <v:textbox>
              <w:txbxContent>
                <w:p w:rsidR="0069406A" w:rsidRPr="009F56E7" w:rsidRDefault="0069406A" w:rsidP="009F56E7">
                  <w:pPr>
                    <w:spacing w:after="0" w:line="240" w:lineRule="auto"/>
                    <w:jc w:val="center"/>
                    <w:rPr>
                      <w:u w:val="single"/>
                    </w:rPr>
                  </w:pPr>
                  <w:r>
                    <w:t>Kişisel özellikler ve farklılıklar;</w:t>
                  </w:r>
                  <w:r w:rsidRPr="009F56E7">
                    <w:rPr>
                      <w:u w:val="single"/>
                    </w:rPr>
                    <w:t xml:space="preserve">  </w:t>
                  </w:r>
                  <w:r>
                    <w:rPr>
                      <w:u w:val="single"/>
                    </w:rPr>
                    <w:t>……………………………………………………………………………………………</w:t>
                  </w:r>
                  <w:r w:rsidRPr="009F56E7">
                    <w:rPr>
                      <w:u w:val="single"/>
                    </w:rPr>
                    <w:t xml:space="preserve">                                      </w:t>
                  </w:r>
                </w:p>
                <w:p w:rsidR="0069406A" w:rsidRDefault="0069406A" w:rsidP="009F56E7">
                  <w:pPr>
                    <w:spacing w:line="240" w:lineRule="auto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7" o:spid="_x0000_s1039" type="#_x0000_t75" style="position:absolute;left:0;text-align:left;margin-left:16.1pt;margin-top:1.1pt;width:58.5pt;height:65pt;z-index:251656704;visibility:visible">
            <v:imagedata r:id="rId11" o:title="" cropbottom="7544f" cropright="45251f" gain="1.25" blacklevel="-1966f"/>
          </v:shape>
        </w:pict>
      </w:r>
      <w:r>
        <w:rPr>
          <w:rFonts w:ascii="Comic Sans MS" w:hAnsi="Comic Sans MS"/>
          <w:b/>
          <w:bCs/>
          <w:sz w:val="20"/>
          <w:szCs w:val="20"/>
        </w:rPr>
        <w:t>14-)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>Yukarıdaki öğretmenin cümlesi aşağıdakilerden hangisi ile tamamlanmalıdır?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Pr="009F56E7" w:rsidRDefault="0069406A" w:rsidP="0016619F">
      <w:pPr>
        <w:pStyle w:val="ListParagraph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Toplumda siyasi çekişmelere neden olur.</w:t>
      </w:r>
    </w:p>
    <w:p w:rsidR="0069406A" w:rsidRPr="009F56E7" w:rsidRDefault="0069406A" w:rsidP="0016619F">
      <w:pPr>
        <w:pStyle w:val="ListParagraph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İnsanların birbirlerini tamamlamalarını sağlar.</w:t>
      </w:r>
    </w:p>
    <w:p w:rsidR="0069406A" w:rsidRPr="009F56E7" w:rsidRDefault="0069406A" w:rsidP="0016619F">
      <w:pPr>
        <w:pStyle w:val="ListParagraph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Hiçbir işin zamanında yapılamamasına neden olur.</w:t>
      </w:r>
    </w:p>
    <w:p w:rsidR="0069406A" w:rsidRPr="009F56E7" w:rsidRDefault="0069406A" w:rsidP="0016619F">
      <w:pPr>
        <w:pStyle w:val="ListParagraph"/>
        <w:numPr>
          <w:ilvl w:val="0"/>
          <w:numId w:val="17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Tahammülsüzlük ve ön yargılara neden olur.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15-) </w:t>
      </w:r>
      <w:r w:rsidRPr="00CA0DCA">
        <w:rPr>
          <w:rFonts w:ascii="Comic Sans MS" w:hAnsi="Comic Sans MS"/>
          <w:sz w:val="20"/>
          <w:szCs w:val="20"/>
        </w:rPr>
        <w:t>Aşağıda insan hakları ile ilgili bazı evrensel belgelerden alınan kavramlar verilmiştir.</w:t>
      </w:r>
      <w:r w:rsidRPr="00CA0DCA">
        <w:rPr>
          <w:rFonts w:ascii="Comic Sans MS" w:hAnsi="Comic Sans MS"/>
          <w:b/>
          <w:sz w:val="20"/>
          <w:szCs w:val="20"/>
        </w:rPr>
        <w:t xml:space="preserve">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CA0DCA">
        <w:rPr>
          <w:rFonts w:ascii="Comic Sans MS" w:hAnsi="Comic Sans MS"/>
          <w:b/>
          <w:sz w:val="20"/>
          <w:szCs w:val="20"/>
        </w:rPr>
        <w:t>Bu kavramlardan hangisi doğrudan insan onuru ile ilgilidir?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>Saygınlık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Yaşamak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Çalışmak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9F56E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Varlık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16-) </w:t>
      </w:r>
      <w:r w:rsidRPr="00CA0DCA">
        <w:rPr>
          <w:rFonts w:ascii="Comic Sans MS" w:hAnsi="Comic Sans MS"/>
          <w:bCs/>
          <w:sz w:val="20"/>
          <w:szCs w:val="20"/>
        </w:rPr>
        <w:t xml:space="preserve">Çevremizdeki </w:t>
      </w:r>
      <w:r w:rsidRPr="00CA0DCA">
        <w:rPr>
          <w:rFonts w:ascii="Comic Sans MS" w:hAnsi="Comic Sans MS"/>
          <w:sz w:val="20"/>
          <w:szCs w:val="20"/>
        </w:rPr>
        <w:t>her insanın olumlu özellikleri vardır. Bu özelliklerin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keşfedilmesi gerekir.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Aşağıdakilerden hangisi başkalarının olumlu özelliklerinin keşfedilmesini </w:t>
      </w:r>
      <w:r w:rsidRPr="00CA0DCA">
        <w:rPr>
          <w:rFonts w:ascii="Comic Sans MS" w:hAnsi="Comic Sans MS"/>
          <w:b/>
          <w:bCs/>
          <w:sz w:val="20"/>
          <w:szCs w:val="20"/>
          <w:u w:val="single"/>
        </w:rPr>
        <w:t>engelleyen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 bir tutumdur?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Pr="00161F6F" w:rsidRDefault="0069406A" w:rsidP="0016619F">
      <w:pPr>
        <w:pStyle w:val="ListParagraph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 xml:space="preserve">Karşıdaki insanı </w:t>
      </w:r>
      <w:r>
        <w:rPr>
          <w:rFonts w:ascii="Comic Sans MS" w:hAnsi="Comic Sans MS"/>
          <w:sz w:val="20"/>
          <w:szCs w:val="20"/>
        </w:rPr>
        <w:t xml:space="preserve">olduğu gibi </w:t>
      </w:r>
      <w:r w:rsidRPr="00CA0DCA">
        <w:rPr>
          <w:rFonts w:ascii="Comic Sans MS" w:hAnsi="Comic Sans MS"/>
          <w:sz w:val="20"/>
          <w:szCs w:val="20"/>
        </w:rPr>
        <w:t>kabul etmek</w:t>
      </w:r>
    </w:p>
    <w:p w:rsidR="0069406A" w:rsidRPr="00161F6F" w:rsidRDefault="0069406A" w:rsidP="0016619F">
      <w:pPr>
        <w:pStyle w:val="ListParagraph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Empati kurmak</w:t>
      </w:r>
    </w:p>
    <w:p w:rsidR="0069406A" w:rsidRPr="00161F6F" w:rsidRDefault="0069406A" w:rsidP="0016619F">
      <w:pPr>
        <w:pStyle w:val="ListParagraph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İletişim kurmaya çalışmak</w:t>
      </w:r>
    </w:p>
    <w:p w:rsidR="0069406A" w:rsidRPr="00161F6F" w:rsidRDefault="0069406A" w:rsidP="0016619F">
      <w:pPr>
        <w:pStyle w:val="ListParagraph"/>
        <w:numPr>
          <w:ilvl w:val="0"/>
          <w:numId w:val="18"/>
        </w:numPr>
        <w:spacing w:after="0"/>
        <w:jc w:val="both"/>
        <w:rPr>
          <w:rFonts w:ascii="Comic Sans MS" w:hAnsi="Comic Sans MS"/>
          <w:b/>
          <w:bCs/>
          <w:sz w:val="20"/>
          <w:szCs w:val="20"/>
        </w:rPr>
      </w:pPr>
      <w:r w:rsidRPr="00CA0DCA">
        <w:rPr>
          <w:rFonts w:ascii="Comic Sans MS" w:hAnsi="Comic Sans MS"/>
          <w:sz w:val="20"/>
          <w:szCs w:val="20"/>
        </w:rPr>
        <w:t>Önyargılı olmak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32437D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8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group id="Grup 20" o:spid="_x0000_s1040" style="position:absolute;left:0;text-align:left;margin-left:.9pt;margin-top:11.35pt;width:252pt;height:135pt;z-index:251665920" coordsize="32004,17145" o:gfxdata="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">
            <v:shape id="Diyagram 15" o:spid="_x0000_s1041" type="#_x0000_t75" style="position:absolute;left:-304;top:12679;width:32795;height:53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PLwd&#10;48QAAADbAAAADwAAAGRycy9kb3ducmV2LnhtbESPQWvCQBCF74L/YRmht7qxxVaim6CFUqUnY/E8&#10;ZsdsMDsbsluT+uu7hYK3Gd773rxZ5YNtxJU6XztWMJsmIIhLp2uuFHwd3h8XIHxA1tg4JgU/5CHP&#10;xqMVptr1vKdrESoRQ9inqMCE0KZS+tKQRT91LXHUzq6zGOLaVVJ32Mdw28inJHmRFmuOFwy29Gao&#10;vBTfNtYwya7/1HQ4DcXm47i7+df580Kph8mwXoIINIS7+Z/e6sjN4e+XOIDMfgE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A8vB3jxAAAANsAAAAPAAAAAAAAAAAAAAAAAJsCAABkcnMv&#10;ZG93bnJldi54bWxQSwUGAAAAAAQABADzAAAAjAMAAAAA&#10;">
              <v:imagedata r:id="rId12" o:title=""/>
              <o:lock v:ext="edit" aspectratio="f"/>
            </v:shape>
            <v:shape id="Diyagram 17" o:spid="_x0000_s1042" type="#_x0000_t75" style="position:absolute;left:-365;top:8656;width:32734;height:53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">
              <v:imagedata r:id="rId13" o:title=""/>
              <o:lock v:ext="edit" aspectratio="f"/>
            </v:shape>
            <v:shape id="Diyagram 18" o:spid="_x0000_s1043" type="#_x0000_t75" style="position:absolute;left:-365;top:4693;width:32856;height:536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i/3a&#10;d8QAAADbAAAADwAAAGRycy9kb3ducmV2LnhtbESP3WrCQBCF7wu+wzKCd3WjiJXoKv4VhF6Uxj7A&#10;mB2TkOxsyK6avr1zIfRuhnPmnG9Wm9416k5dqDwbmIwTUMS5txUXBn7Pn+8LUCEiW2w8k4E/CrBZ&#10;D95WmFr/4B+6Z7FQEsIhRQNljG2qdchLchjGviUW7eo7h1HWrtC2w4eEu0ZPk2SuHVYsDSW2tC8p&#10;r7ObM7CbnheczWfNYbaj76+Py7E61bUxo2G/XYKK1Md/8+v6ZAVfYOUXGUCvn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L/dp3xAAAANsAAAAPAAAAAAAAAAAAAAAAAJsCAABkcnMv&#10;ZG93bnJldi54bWxQSwUGAAAAAAQABADzAAAAjAMAAAAA&#10;">
              <v:imagedata r:id="rId14" o:title=""/>
              <o:lock v:ext="edit" aspectratio="f"/>
            </v:shape>
            <v:shape id="Diyagram 19" o:spid="_x0000_s1044" type="#_x0000_t75" style="position:absolute;left:-365;top:609;width:32734;height:518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Zu4y&#10;McIAAADbAAAADwAAAGRycy9kb3ducmV2LnhtbERPTWsCMRC9F/ofwgjeatY9SF2NIkJBCh6q3Yq3&#10;IRk3q5vJukl1++8bodDbPN7nzJe9a8SNulB7VjAeZSCItTc1Vwo+928vryBCRDbYeCYFPxRguXh+&#10;mmNh/J0/6LaLlUghHApUYGNsCymDtuQwjHxLnLiT7xzGBLtKmg7vKdw1Ms+yiXRYc2qw2NLakr7s&#10;vp2CY/leTrc15tVVn+1Bf002ZX5VajjoVzMQkfr4L/5zb0yaP4XHL+kAufgF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Zu4yMcIAAADbAAAADwAAAAAAAAAAAAAAAACbAgAAZHJzL2Rv&#10;d25yZXYueG1sUEsFBgAAAAAEAAQA8wAAAIoDAAAAAA==&#10;">
              <v:imagedata r:id="rId15" o:title=""/>
              <o:lock v:ext="edit" aspectratio="f"/>
            </v:shape>
          </v:group>
        </w:pict>
      </w:r>
      <w:r>
        <w:rPr>
          <w:rFonts w:ascii="Comic Sans MS" w:hAnsi="Comic Sans MS"/>
          <w:b/>
          <w:bCs/>
          <w:sz w:val="20"/>
          <w:szCs w:val="20"/>
        </w:rPr>
        <w:t>17-)</w:t>
      </w:r>
      <w:r w:rsidRPr="00851925"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 xml:space="preserve">Şemada aşağıdaki insani değerlerden hangisinin açıklaması </w:t>
      </w:r>
      <w:r w:rsidRPr="00F93EF9">
        <w:rPr>
          <w:rFonts w:ascii="Comic Sans MS" w:hAnsi="Comic Sans MS"/>
          <w:b/>
          <w:sz w:val="20"/>
          <w:szCs w:val="20"/>
          <w:u w:val="single"/>
        </w:rPr>
        <w:t>yoktur?</w:t>
      </w:r>
    </w:p>
    <w:p w:rsidR="0069406A" w:rsidRDefault="0069406A" w:rsidP="0032437D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851925">
        <w:rPr>
          <w:rFonts w:ascii="Comic Sans MS" w:hAnsi="Comic Sans MS"/>
          <w:sz w:val="20"/>
          <w:szCs w:val="20"/>
        </w:rPr>
        <w:t>Özgürlük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861D2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851925">
        <w:rPr>
          <w:rFonts w:ascii="Comic Sans MS" w:hAnsi="Comic Sans MS"/>
          <w:sz w:val="20"/>
          <w:szCs w:val="20"/>
        </w:rPr>
        <w:t>Hoşgörü</w:t>
      </w:r>
    </w:p>
    <w:p w:rsidR="0069406A" w:rsidRDefault="0069406A" w:rsidP="0032437D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851925">
        <w:rPr>
          <w:rFonts w:ascii="Comic Sans MS" w:hAnsi="Comic Sans MS"/>
          <w:sz w:val="20"/>
          <w:szCs w:val="20"/>
        </w:rPr>
        <w:t>Dayanışma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861D2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851925">
        <w:rPr>
          <w:rFonts w:ascii="Comic Sans MS" w:hAnsi="Comic Sans MS"/>
          <w:sz w:val="20"/>
          <w:szCs w:val="20"/>
        </w:rPr>
        <w:t>Eşitlik</w:t>
      </w:r>
      <w:bookmarkStart w:id="0" w:name="_GoBack"/>
      <w:bookmarkEnd w:id="0"/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32437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Diyagram 12" o:spid="_x0000_s1045" type="#_x0000_t75" style="position:absolute;left:0;text-align:left;margin-left:55.8pt;margin-top:5.4pt;width:146.4pt;height:59.05pt;z-index:251662848;visibility:visible;mso-wrap-distance-left:22.44pt;mso-wrap-distance-right:23.16pt;mso-wrap-distance-bottom:12.42pt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">
            <v:imagedata r:id="rId16" o:title=""/>
            <o:lock v:ext="edit" aspectratio="f"/>
          </v:shape>
        </w:pict>
      </w:r>
      <w:r>
        <w:rPr>
          <w:rFonts w:ascii="Comic Sans MS" w:hAnsi="Comic Sans MS"/>
          <w:b/>
          <w:bCs/>
          <w:sz w:val="20"/>
          <w:szCs w:val="20"/>
        </w:rPr>
        <w:t>18-</w:t>
      </w:r>
      <w:r w:rsidRPr="00CA0DCA">
        <w:rPr>
          <w:rFonts w:ascii="Comic Sans MS" w:hAnsi="Comic Sans MS"/>
          <w:b/>
          <w:bCs/>
          <w:sz w:val="20"/>
          <w:szCs w:val="20"/>
        </w:rPr>
        <w:t xml:space="preserve">)  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ab/>
      </w:r>
      <w:r w:rsidRPr="00CA0DCA">
        <w:rPr>
          <w:rFonts w:ascii="Comic Sans MS" w:hAnsi="Comic Sans MS"/>
          <w:b/>
          <w:bCs/>
          <w:sz w:val="20"/>
          <w:szCs w:val="20"/>
        </w:rPr>
        <w:t>Yukarıdaki merdivende ikinci basamak aşağıdakilerden hangisi olabilir?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CA0DCA">
        <w:rPr>
          <w:rFonts w:ascii="Comic Sans MS" w:hAnsi="Comic Sans MS"/>
          <w:sz w:val="20"/>
          <w:szCs w:val="20"/>
        </w:rPr>
        <w:t>Huzurlu bir toplum</w:t>
      </w:r>
      <w:r>
        <w:rPr>
          <w:rFonts w:ascii="Comic Sans MS" w:hAnsi="Comic Sans MS"/>
          <w:sz w:val="20"/>
          <w:szCs w:val="20"/>
        </w:rPr>
        <w:tab/>
      </w:r>
      <w:r w:rsidRPr="00161F6F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Kültürel çatışma</w:t>
      </w:r>
    </w:p>
    <w:p w:rsidR="0069406A" w:rsidRPr="00CA0DC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CA0DCA">
        <w:rPr>
          <w:rFonts w:ascii="Comic Sans MS" w:hAnsi="Comic Sans MS"/>
          <w:sz w:val="20"/>
          <w:szCs w:val="20"/>
        </w:rPr>
        <w:t>Dini baskıla</w:t>
      </w:r>
      <w:r>
        <w:rPr>
          <w:rFonts w:ascii="Comic Sans MS" w:hAnsi="Comic Sans MS"/>
          <w:sz w:val="20"/>
          <w:szCs w:val="20"/>
        </w:rPr>
        <w:t>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161F6F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CA0DCA">
        <w:rPr>
          <w:rFonts w:ascii="Comic Sans MS" w:hAnsi="Comic Sans MS"/>
          <w:sz w:val="20"/>
          <w:szCs w:val="20"/>
        </w:rPr>
        <w:t>Endişe ve korku</w:t>
      </w: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851925">
        <w:rPr>
          <w:rFonts w:ascii="Comic Sans MS" w:hAnsi="Comic Sans MS"/>
          <w:b/>
          <w:bCs/>
          <w:sz w:val="20"/>
          <w:szCs w:val="20"/>
        </w:rPr>
        <w:t>1</w:t>
      </w:r>
      <w:r>
        <w:rPr>
          <w:rFonts w:ascii="Comic Sans MS" w:hAnsi="Comic Sans MS"/>
          <w:b/>
          <w:bCs/>
          <w:sz w:val="20"/>
          <w:szCs w:val="20"/>
        </w:rPr>
        <w:t>9-</w:t>
      </w:r>
      <w:r w:rsidRPr="00851925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851925">
        <w:rPr>
          <w:rFonts w:ascii="Comic Sans MS" w:hAnsi="Comic Sans MS"/>
          <w:bCs/>
          <w:sz w:val="20"/>
          <w:szCs w:val="20"/>
        </w:rPr>
        <w:t xml:space="preserve">Suat’ın arkadaşına yaptığı </w:t>
      </w:r>
      <w:r>
        <w:rPr>
          <w:rFonts w:ascii="Comic Sans MS" w:hAnsi="Comic Sans MS"/>
          <w:bCs/>
          <w:sz w:val="20"/>
          <w:szCs w:val="20"/>
        </w:rPr>
        <w:t>itira</w:t>
      </w:r>
      <w:r w:rsidRPr="00851925">
        <w:rPr>
          <w:rFonts w:ascii="Comic Sans MS" w:hAnsi="Comic Sans MS"/>
          <w:bCs/>
          <w:sz w:val="20"/>
          <w:szCs w:val="20"/>
        </w:rPr>
        <w:t>fı okuyalım.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Köşeleri Yuvarlanmış Dikdörtgen Belirtme Çizgisi 13" o:spid="_x0000_s1046" style="position:absolute;left:0;text-align:left;margin-left:36.15pt;margin-top:.1pt;width:186.75pt;height:53.25pt;z-index:251663872;visibility:visible" coordsize="2371725,10144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" adj="-11796480,,5400" path="m,133353c,59704,59704,,133353,l395288,r,l988219,,2238372,v73649,,133353,59704,133353,133353l2371725,466725r,l2371725,666750r,-3c2371725,740396,2312021,800100,2238372,800100r-1697828,l529843,1014415,395288,800100r-261935,c59704,800100,,740396,,666747r,3l,466725r,l,133353xe" fillcolor="#cdddac" strokecolor="#94b64e">
            <v:fill color2="#f0f4e6" rotate="t" angle="180" colors="0 #dafda7;22938f #e4fdc2;1 #f5ffe6" focus="100%" type="gradient"/>
            <v:stroke joinstyle="miter"/>
            <v:shadow on="t" color="black" opacity="24903f" origin=",.5" offset="0,.55556mm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88902;133353,0;395288,0;395288,0;988219,0;2238372,0;2371725,88902;2371725,311149;2371725,311149;2371725,444499;2371725,444497;2238372,533399;540544,533399;529843,676275;395288,533399;133353,533399;0,444497;0,444499;0,311149;0,311149;0,88902" o:connectangles="0,0,0,0,0,0,0,0,0,0,0,0,0,0,0,0,0,0,0,0,0" textboxrect="0,0,2371725,1014415"/>
            <v:handles>
              <v:h position="@3,#0" polar="10800,10800"/>
              <v:h position="#2,#1" polar="10800,10800" radiusrange="0,10800"/>
            </v:handles>
            <v:textbox>
              <w:txbxContent>
                <w:p w:rsidR="0069406A" w:rsidRPr="00AA3D3B" w:rsidRDefault="0069406A" w:rsidP="00AA3D3B">
                  <w:pPr>
                    <w:spacing w:after="0" w:line="240" w:lineRule="auto"/>
                    <w:jc w:val="center"/>
                    <w:rPr>
                      <w:sz w:val="20"/>
                    </w:rPr>
                  </w:pPr>
                  <w:r w:rsidRPr="00AA3D3B">
                    <w:rPr>
                      <w:sz w:val="20"/>
                    </w:rPr>
                    <w:t>Seni ilk gördüğümde takıma uyum sağlayamayacağını düşünmüştüm. Yanılmışım.</w:t>
                  </w:r>
                </w:p>
              </w:txbxContent>
            </v:textbox>
          </v:shape>
        </w:pic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52" o:spid="_x0000_s1047" type="#_x0000_t75" style="position:absolute;left:0;text-align:left;margin-left:42.45pt;margin-top:13.15pt;width:159.75pt;height:83.4pt;z-index:251657728;visibility:visible">
            <v:imagedata r:id="rId17" o:title="" croptop="14926f" cropbottom="18722f" gain="1.25" blacklevel="-1966f"/>
          </v:shape>
        </w:pic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>Arkadaşına söylediği dikkate alındığında, Suat hakkında aşağıdakilerden hangisi söylenebilir?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AA3D3B" w:rsidRDefault="0069406A" w:rsidP="0016619F">
      <w:pPr>
        <w:pStyle w:val="ListParagraph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Empati kurmuştur.</w:t>
      </w:r>
    </w:p>
    <w:p w:rsidR="0069406A" w:rsidRPr="00AA3D3B" w:rsidRDefault="0069406A" w:rsidP="0016619F">
      <w:pPr>
        <w:pStyle w:val="ListParagraph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Önyargılı davranmıştır.</w:t>
      </w:r>
    </w:p>
    <w:p w:rsidR="0069406A" w:rsidRPr="00AA3D3B" w:rsidRDefault="0069406A" w:rsidP="0016619F">
      <w:pPr>
        <w:pStyle w:val="ListParagraph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Arkadaşını aşağılamıştır.</w:t>
      </w:r>
    </w:p>
    <w:p w:rsidR="0069406A" w:rsidRPr="00AA3D3B" w:rsidRDefault="0069406A" w:rsidP="0016619F">
      <w:pPr>
        <w:pStyle w:val="ListParagraph"/>
        <w:numPr>
          <w:ilvl w:val="0"/>
          <w:numId w:val="19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Görevlerini hatırlamıştır.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A04E3D" w:rsidRDefault="0069406A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>20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-) </w:t>
      </w:r>
      <w:r w:rsidRPr="00685B61">
        <w:rPr>
          <w:rFonts w:ascii="Comic Sans MS" w:hAnsi="Comic Sans MS"/>
          <w:bCs/>
          <w:sz w:val="20"/>
          <w:szCs w:val="20"/>
        </w:rPr>
        <w:t>Hepimizin olumlu ve olumsuz yönleri vardır. Toplumda tanıdığımız ve tanımadığımız her insan çeşitli hatalarına rağmen değerlidir. Onları olduğu gibi kabul etmeli ve insanlara değer vermeliyiz.</w:t>
      </w:r>
    </w:p>
    <w:p w:rsidR="0069406A" w:rsidRPr="00A04E3D" w:rsidRDefault="0069406A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  <w:t>Bu metinde insanlarla ilişkilerde;</w:t>
      </w:r>
    </w:p>
    <w:p w:rsidR="0069406A" w:rsidRPr="00685B61" w:rsidRDefault="0069406A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Hoşgörülü olma</w:t>
      </w:r>
    </w:p>
    <w:p w:rsidR="0069406A" w:rsidRPr="00685B61" w:rsidRDefault="0069406A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Ön yargılı olma</w:t>
      </w:r>
    </w:p>
    <w:p w:rsidR="0069406A" w:rsidRPr="00685B61" w:rsidRDefault="0069406A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Ayrımcılık yapmama</w:t>
      </w:r>
    </w:p>
    <w:p w:rsidR="0069406A" w:rsidRPr="00685B61" w:rsidRDefault="0069406A" w:rsidP="00A04E3D">
      <w:pPr>
        <w:numPr>
          <w:ilvl w:val="0"/>
          <w:numId w:val="27"/>
        </w:numPr>
        <w:spacing w:after="0"/>
        <w:jc w:val="both"/>
        <w:rPr>
          <w:rFonts w:ascii="Comic Sans MS" w:hAnsi="Comic Sans MS"/>
          <w:bCs/>
          <w:sz w:val="20"/>
          <w:szCs w:val="20"/>
        </w:rPr>
      </w:pPr>
      <w:r w:rsidRPr="00685B61">
        <w:rPr>
          <w:rFonts w:ascii="Comic Sans MS" w:hAnsi="Comic Sans MS"/>
          <w:bCs/>
          <w:sz w:val="20"/>
          <w:szCs w:val="20"/>
        </w:rPr>
        <w:t>Dışlayıcı olma</w:t>
      </w:r>
    </w:p>
    <w:p w:rsidR="0069406A" w:rsidRDefault="0069406A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  <w:t>niteliklerinden hangisi ya da hangilerine sahip olunması gerekmektedir?</w:t>
      </w:r>
    </w:p>
    <w:p w:rsidR="0069406A" w:rsidRPr="00685B61" w:rsidRDefault="0069406A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12"/>
          <w:szCs w:val="20"/>
        </w:rPr>
      </w:pPr>
    </w:p>
    <w:p w:rsidR="0069406A" w:rsidRPr="00685B61" w:rsidRDefault="0069406A" w:rsidP="00A04E3D">
      <w:pPr>
        <w:spacing w:after="0"/>
        <w:ind w:left="340" w:hanging="340"/>
        <w:jc w:val="both"/>
        <w:rPr>
          <w:rFonts w:ascii="Comic Sans MS" w:hAnsi="Comic Sans MS"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>A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Yalnız I</w:t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>B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 ve III</w:t>
      </w:r>
    </w:p>
    <w:p w:rsidR="0069406A" w:rsidRPr="00A04E3D" w:rsidRDefault="0069406A" w:rsidP="00A04E3D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>C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II ve III</w:t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 w:rsidRPr="00A04E3D">
        <w:rPr>
          <w:rFonts w:ascii="Comic Sans MS" w:hAnsi="Comic Sans MS"/>
          <w:b/>
          <w:bCs/>
          <w:sz w:val="20"/>
          <w:szCs w:val="20"/>
        </w:rPr>
        <w:tab/>
      </w:r>
      <w:r>
        <w:rPr>
          <w:rFonts w:ascii="Comic Sans MS" w:hAnsi="Comic Sans MS"/>
          <w:b/>
          <w:bCs/>
          <w:sz w:val="20"/>
          <w:szCs w:val="20"/>
        </w:rPr>
        <w:t>D</w:t>
      </w:r>
      <w:r w:rsidRPr="00A04E3D">
        <w:rPr>
          <w:rFonts w:ascii="Comic Sans MS" w:hAnsi="Comic Sans MS"/>
          <w:b/>
          <w:bCs/>
          <w:sz w:val="20"/>
          <w:szCs w:val="20"/>
        </w:rPr>
        <w:t xml:space="preserve">) </w:t>
      </w:r>
      <w:r w:rsidRPr="00685B61">
        <w:rPr>
          <w:rFonts w:ascii="Comic Sans MS" w:hAnsi="Comic Sans MS"/>
          <w:bCs/>
          <w:sz w:val="20"/>
          <w:szCs w:val="20"/>
        </w:rPr>
        <w:t>I, II ve III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Default="0069406A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32437D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21-) </w:t>
      </w:r>
      <w:r>
        <w:rPr>
          <w:rFonts w:ascii="Comic Sans MS" w:hAnsi="Comic Sans MS"/>
          <w:sz w:val="20"/>
          <w:szCs w:val="20"/>
        </w:rPr>
        <w:t>Ferit’in</w:t>
      </w:r>
      <w:r w:rsidRPr="00851925">
        <w:rPr>
          <w:rFonts w:ascii="Comic Sans MS" w:hAnsi="Comic Sans MS"/>
          <w:sz w:val="20"/>
          <w:szCs w:val="20"/>
        </w:rPr>
        <w:t>, insani değerlerle ilgili hazırladığı afiş çalışmasını görüyorsunuz.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14" o:spid="_x0000_s1048" type="#_x0000_t75" alt="http://alternatifanne.com/wp-content/uploads/2013/10/esitlik.jpg" style="position:absolute;left:0;text-align:left;margin-left:36.35pt;margin-top:10.4pt;width:138.75pt;height:102.75pt;z-index:-251651584;visibility:visible" wrapcoords="-117 0 -117 21442 21600 21442 21600 0 -117 0">
            <v:imagedata r:id="rId18" o:title=""/>
            <w10:wrap type="tight"/>
          </v:shape>
        </w:pic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>F</w:t>
      </w:r>
      <w:r>
        <w:rPr>
          <w:rFonts w:ascii="Comic Sans MS" w:hAnsi="Comic Sans MS"/>
          <w:b/>
          <w:sz w:val="20"/>
          <w:szCs w:val="20"/>
        </w:rPr>
        <w:t>erit</w:t>
      </w:r>
      <w:r w:rsidRPr="00851925">
        <w:rPr>
          <w:rFonts w:ascii="Comic Sans MS" w:hAnsi="Comic Sans MS"/>
          <w:b/>
          <w:sz w:val="20"/>
          <w:szCs w:val="20"/>
        </w:rPr>
        <w:t>, bu resmi aşağıda verilen insani değerlerden hangisini anlatmak için kullanmış olabilir?</w:t>
      </w:r>
    </w:p>
    <w:p w:rsidR="0069406A" w:rsidRPr="0032437D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A) </w:t>
      </w:r>
      <w:r w:rsidRPr="00851925">
        <w:rPr>
          <w:rFonts w:ascii="Comic Sans MS" w:hAnsi="Comic Sans MS"/>
          <w:sz w:val="20"/>
          <w:szCs w:val="20"/>
        </w:rPr>
        <w:t>Yardımlaşma</w:t>
      </w:r>
      <w:r w:rsidRPr="00851925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851925">
        <w:rPr>
          <w:rFonts w:ascii="Comic Sans MS" w:hAnsi="Comic Sans MS"/>
          <w:sz w:val="20"/>
          <w:szCs w:val="20"/>
        </w:rPr>
        <w:t>Kardeşlik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851925">
        <w:rPr>
          <w:rFonts w:ascii="Comic Sans MS" w:hAnsi="Comic Sans MS"/>
          <w:sz w:val="20"/>
          <w:szCs w:val="20"/>
        </w:rPr>
        <w:t>Özgürlük</w:t>
      </w:r>
      <w:r>
        <w:rPr>
          <w:rFonts w:ascii="Comic Sans MS" w:hAnsi="Comic Sans MS"/>
          <w:sz w:val="20"/>
          <w:szCs w:val="20"/>
        </w:rPr>
        <w:tab/>
      </w:r>
      <w:r w:rsidRPr="00454288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Adalet</w:t>
      </w:r>
      <w:r w:rsidRPr="00851925">
        <w:rPr>
          <w:rFonts w:ascii="Comic Sans MS" w:hAnsi="Comic Sans MS"/>
          <w:sz w:val="20"/>
          <w:szCs w:val="20"/>
        </w:rPr>
        <w:t xml:space="preserve"> </w:t>
      </w:r>
    </w:p>
    <w:p w:rsidR="0069406A" w:rsidRPr="00851925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851925" w:rsidRDefault="0069406A" w:rsidP="00867A1D">
      <w:pPr>
        <w:spacing w:after="0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22-) </w:t>
      </w:r>
      <w:r w:rsidRPr="00851925">
        <w:rPr>
          <w:rFonts w:ascii="Comic Sans MS" w:hAnsi="Comic Sans MS"/>
          <w:sz w:val="20"/>
          <w:szCs w:val="20"/>
        </w:rPr>
        <w:t xml:space="preserve">İnsanların sahip olduğu temel hak ve </w:t>
      </w:r>
      <w:r>
        <w:rPr>
          <w:rFonts w:ascii="Comic Sans MS" w:hAnsi="Comic Sans MS"/>
          <w:sz w:val="20"/>
          <w:szCs w:val="20"/>
        </w:rPr>
        <w:t>ö</w:t>
      </w:r>
      <w:r w:rsidRPr="00851925">
        <w:rPr>
          <w:rFonts w:ascii="Comic Sans MS" w:hAnsi="Comic Sans MS"/>
          <w:sz w:val="20"/>
          <w:szCs w:val="20"/>
        </w:rPr>
        <w:t>zgürlük</w:t>
      </w:r>
      <w:r>
        <w:rPr>
          <w:rFonts w:ascii="Comic Sans MS" w:hAnsi="Comic Sans MS"/>
          <w:sz w:val="20"/>
          <w:szCs w:val="20"/>
        </w:rPr>
        <w:t xml:space="preserve">- </w:t>
      </w:r>
      <w:r w:rsidRPr="00851925">
        <w:rPr>
          <w:rFonts w:ascii="Comic Sans MS" w:hAnsi="Comic Sans MS"/>
          <w:sz w:val="20"/>
          <w:szCs w:val="20"/>
        </w:rPr>
        <w:t>lere insan hakları denir.</w:t>
      </w:r>
    </w:p>
    <w:p w:rsidR="0069406A" w:rsidRDefault="0069406A" w:rsidP="00867A1D">
      <w:pPr>
        <w:spacing w:after="0"/>
        <w:ind w:left="340" w:hanging="34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851925">
        <w:rPr>
          <w:rFonts w:ascii="Comic Sans MS" w:hAnsi="Comic Sans MS"/>
          <w:b/>
          <w:sz w:val="20"/>
          <w:szCs w:val="20"/>
        </w:rPr>
        <w:t>Buna göre insan haklarının temelinde aşağıdaki anlayışlardan hangisi vardır?</w:t>
      </w:r>
    </w:p>
    <w:p w:rsidR="0069406A" w:rsidRPr="0032437D" w:rsidRDefault="0069406A" w:rsidP="00867A1D">
      <w:pPr>
        <w:spacing w:after="0"/>
        <w:ind w:left="340" w:hanging="340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8A35D7" w:rsidRDefault="0069406A" w:rsidP="00867A1D">
      <w:pPr>
        <w:pStyle w:val="ListParagraph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İnsan yaşadığı toplum için vardır</w:t>
      </w:r>
      <w:r>
        <w:rPr>
          <w:rFonts w:ascii="Comic Sans MS" w:hAnsi="Comic Sans MS"/>
          <w:sz w:val="20"/>
          <w:szCs w:val="20"/>
        </w:rPr>
        <w:t>.</w:t>
      </w:r>
    </w:p>
    <w:p w:rsidR="0069406A" w:rsidRPr="008A35D7" w:rsidRDefault="0069406A" w:rsidP="00867A1D">
      <w:pPr>
        <w:pStyle w:val="ListParagraph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İnsan milli değerlere bağlı yaşamalıdır.</w:t>
      </w:r>
    </w:p>
    <w:p w:rsidR="0069406A" w:rsidRPr="008A35D7" w:rsidRDefault="0069406A" w:rsidP="00867A1D">
      <w:pPr>
        <w:pStyle w:val="ListParagraph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İ</w:t>
      </w:r>
      <w:r w:rsidRPr="00851925">
        <w:rPr>
          <w:rFonts w:ascii="Comic Sans MS" w:hAnsi="Comic Sans MS"/>
          <w:sz w:val="20"/>
          <w:szCs w:val="20"/>
        </w:rPr>
        <w:t>nsan düşünceleri ile vardır.</w:t>
      </w:r>
    </w:p>
    <w:p w:rsidR="0069406A" w:rsidRPr="008A35D7" w:rsidRDefault="0069406A" w:rsidP="00867A1D">
      <w:pPr>
        <w:pStyle w:val="ListParagraph"/>
        <w:numPr>
          <w:ilvl w:val="0"/>
          <w:numId w:val="20"/>
        </w:numPr>
        <w:spacing w:after="0"/>
        <w:jc w:val="both"/>
        <w:rPr>
          <w:rFonts w:ascii="Comic Sans MS" w:hAnsi="Comic Sans MS"/>
          <w:b/>
          <w:sz w:val="20"/>
          <w:szCs w:val="20"/>
        </w:rPr>
      </w:pPr>
      <w:r w:rsidRPr="00851925">
        <w:rPr>
          <w:rFonts w:ascii="Comic Sans MS" w:hAnsi="Comic Sans MS"/>
          <w:sz w:val="20"/>
          <w:szCs w:val="20"/>
        </w:rPr>
        <w:t>Bütün insanlar değerlidir.</w:t>
      </w:r>
    </w:p>
    <w:p w:rsidR="0069406A" w:rsidRDefault="0069406A" w:rsidP="0016619F">
      <w:pPr>
        <w:spacing w:after="0"/>
        <w:ind w:left="340" w:hanging="340"/>
        <w:jc w:val="both"/>
        <w:rPr>
          <w:rFonts w:ascii="Comic Sans MS" w:hAnsi="Comic Sans MS"/>
          <w:b/>
          <w:bCs/>
          <w:sz w:val="20"/>
          <w:szCs w:val="20"/>
        </w:rPr>
      </w:pP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5A690A">
        <w:rPr>
          <w:rFonts w:ascii="Comic Sans MS" w:hAnsi="Comic Sans MS"/>
          <w:b/>
          <w:sz w:val="20"/>
          <w:szCs w:val="20"/>
        </w:rPr>
        <w:t>23-) İnsanların seçme şansına sahip olmayıp doğuştan hazır buldukları ya da sonradan oluşan bazı fiziksel özellikleri konusunda aşağıdaki tutumlardan hangisi insan hakları bilincine uygundur?</w:t>
      </w:r>
    </w:p>
    <w:p w:rsidR="0069406A" w:rsidRPr="0032437D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69406A" w:rsidRDefault="0069406A" w:rsidP="0016619F">
      <w:pPr>
        <w:pStyle w:val="ListParagraph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özelliklere sahip kişilerle konuşmamak</w:t>
      </w:r>
    </w:p>
    <w:p w:rsidR="0069406A" w:rsidRDefault="0069406A" w:rsidP="0016619F">
      <w:pPr>
        <w:pStyle w:val="ListParagraph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özelliklere sahip kişilerle oyun oynamamak</w:t>
      </w:r>
    </w:p>
    <w:p w:rsidR="0069406A" w:rsidRDefault="0069406A" w:rsidP="0016619F">
      <w:pPr>
        <w:pStyle w:val="ListParagraph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fiziksel özellikleri taşıyan kişileri olduğu gibi kabul etmek</w:t>
      </w:r>
    </w:p>
    <w:p w:rsidR="0069406A" w:rsidRPr="005F7713" w:rsidRDefault="0069406A" w:rsidP="0016619F">
      <w:pPr>
        <w:pStyle w:val="ListParagraph"/>
        <w:numPr>
          <w:ilvl w:val="0"/>
          <w:numId w:val="24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Farklı özellikleri nedeniyle o kişileri kendimizden uzak tutmak</w:t>
      </w: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Pr="00867A1D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 w:rsidRPr="005A690A">
        <w:rPr>
          <w:rFonts w:ascii="Comic Sans MS" w:hAnsi="Comic Sans MS"/>
          <w:b/>
          <w:sz w:val="20"/>
          <w:szCs w:val="20"/>
        </w:rPr>
        <w:t xml:space="preserve">24-) Özgürlük, eşitlik, adalet, kardeşlik, sevgi, saygı, hoşgörü, dayanışma gibi değerlerle ilgili olarak aşağıdakilerden hangisi </w:t>
      </w:r>
      <w:r w:rsidRPr="00867A1D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69406A" w:rsidRPr="0032437D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69406A" w:rsidRDefault="0069406A" w:rsidP="0016619F">
      <w:pPr>
        <w:pStyle w:val="ListParagraph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Tüm insanlar bu değerlere sahip olmalıdır.</w:t>
      </w:r>
    </w:p>
    <w:p w:rsidR="0069406A" w:rsidRDefault="0069406A" w:rsidP="00867A1D">
      <w:pPr>
        <w:pStyle w:val="ListParagraph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İnsanlar, bu değerleri günlük yaşamın bir parçası haline getirmelidir.</w:t>
      </w:r>
    </w:p>
    <w:p w:rsidR="0069406A" w:rsidRDefault="0069406A" w:rsidP="0016619F">
      <w:pPr>
        <w:pStyle w:val="ListParagraph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 değerler bazı insanlar tarafından içselleştirilmelidir.</w:t>
      </w:r>
    </w:p>
    <w:p w:rsidR="0069406A" w:rsidRPr="005A690A" w:rsidRDefault="0069406A" w:rsidP="0016619F">
      <w:pPr>
        <w:pStyle w:val="ListParagraph"/>
        <w:numPr>
          <w:ilvl w:val="0"/>
          <w:numId w:val="25"/>
        </w:numPr>
        <w:spacing w:after="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 değerler toplumu ve insanlığı geliştirir.</w: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i/>
          <w:sz w:val="20"/>
          <w:szCs w:val="20"/>
          <w:u w:val="single"/>
        </w:rPr>
      </w:pPr>
      <w:r w:rsidRPr="005A690A">
        <w:rPr>
          <w:rFonts w:ascii="Comic Sans MS" w:hAnsi="Comic Sans MS"/>
          <w:b/>
          <w:sz w:val="20"/>
          <w:szCs w:val="20"/>
        </w:rPr>
        <w:t>25-)</w:t>
      </w:r>
      <w:r>
        <w:rPr>
          <w:rFonts w:ascii="Comic Sans MS" w:hAnsi="Comic Sans MS"/>
          <w:sz w:val="20"/>
          <w:szCs w:val="20"/>
        </w:rPr>
        <w:t xml:space="preserve"> “Biz kimsenin düşmanı değiliz. Yalnız insanlığın düşmanı olanların düşmanıyız.” </w:t>
      </w:r>
      <w:r w:rsidRPr="005A690A">
        <w:rPr>
          <w:rFonts w:ascii="Comic Sans MS" w:hAnsi="Comic Sans MS"/>
          <w:i/>
          <w:sz w:val="20"/>
          <w:szCs w:val="20"/>
          <w:u w:val="single"/>
        </w:rPr>
        <w:t>Atatürk</w:t>
      </w: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5A690A">
        <w:rPr>
          <w:rFonts w:ascii="Comic Sans MS" w:hAnsi="Comic Sans MS"/>
          <w:b/>
          <w:sz w:val="20"/>
          <w:szCs w:val="20"/>
        </w:rPr>
        <w:t>Atatürk’ün yukarıdaki sözü, aşağıdakilerden hangisinin kanıtı olarak değerlendirilebilir?</w:t>
      </w:r>
    </w:p>
    <w:p w:rsidR="0069406A" w:rsidRPr="0032437D" w:rsidRDefault="0069406A" w:rsidP="0016619F">
      <w:pPr>
        <w:spacing w:after="0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69406A" w:rsidRPr="0016619F" w:rsidRDefault="0069406A" w:rsidP="0016619F">
      <w:pPr>
        <w:pStyle w:val="ListParagraph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 hakları ve insani değerlere duyduğu saygının </w:t>
      </w:r>
    </w:p>
    <w:p w:rsidR="0069406A" w:rsidRPr="0016619F" w:rsidRDefault="0069406A" w:rsidP="0016619F">
      <w:pPr>
        <w:pStyle w:val="ListParagraph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İnsanlara mutluluğun yollarını gösterme isteğinin </w:t>
      </w:r>
    </w:p>
    <w:p w:rsidR="0069406A" w:rsidRPr="0016619F" w:rsidRDefault="0069406A" w:rsidP="0016619F">
      <w:pPr>
        <w:pStyle w:val="ListParagraph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 xml:space="preserve">İnsanlara ve insanlığa duyduğu güvenin </w:t>
      </w:r>
    </w:p>
    <w:p w:rsidR="0069406A" w:rsidRPr="0016619F" w:rsidRDefault="0069406A" w:rsidP="0016619F">
      <w:pPr>
        <w:pStyle w:val="ListParagraph"/>
        <w:numPr>
          <w:ilvl w:val="0"/>
          <w:numId w:val="26"/>
        </w:numPr>
        <w:spacing w:after="0"/>
        <w:jc w:val="both"/>
        <w:rPr>
          <w:rFonts w:ascii="Comic Sans MS" w:hAnsi="Comic Sans MS"/>
          <w:sz w:val="20"/>
          <w:szCs w:val="20"/>
        </w:rPr>
      </w:pPr>
      <w:r w:rsidRPr="0016619F">
        <w:rPr>
          <w:rFonts w:ascii="Comic Sans MS" w:hAnsi="Comic Sans MS"/>
          <w:sz w:val="20"/>
          <w:szCs w:val="20"/>
        </w:rPr>
        <w:t>İşbirliği ve dayanışmaya verdiği önemin</w:t>
      </w: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32437D">
      <w:pPr>
        <w:spacing w:after="0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Başarılar…</w:t>
      </w: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Pr="006B1E72" w:rsidRDefault="0069406A" w:rsidP="0016619F">
      <w:pPr>
        <w:spacing w:after="0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69406A" w:rsidRDefault="0069406A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Ayşen Coşkun </w:t>
      </w:r>
    </w:p>
    <w:p w:rsidR="0069406A" w:rsidRPr="006B1E72" w:rsidRDefault="0069406A" w:rsidP="003C21F8">
      <w:pPr>
        <w:spacing w:after="0"/>
        <w:ind w:left="397" w:hanging="397"/>
        <w:jc w:val="right"/>
        <w:rPr>
          <w:rFonts w:ascii="Comic Sans MS" w:hAnsi="Comic Sans MS"/>
          <w:sz w:val="20"/>
          <w:szCs w:val="20"/>
        </w:rPr>
      </w:pPr>
      <w:hyperlink r:id="rId19" w:history="1">
        <w:r w:rsidRPr="00E73781">
          <w:rPr>
            <w:rStyle w:val="Hyperlink"/>
            <w:rFonts w:ascii="Comic Sans MS" w:hAnsi="Comic Sans MS"/>
            <w:sz w:val="16"/>
            <w:szCs w:val="16"/>
          </w:rPr>
          <w:t>www.sorubak.com</w:t>
        </w:r>
      </w:hyperlink>
      <w:r>
        <w:rPr>
          <w:rFonts w:ascii="Comic Sans MS" w:hAnsi="Comic Sans MS"/>
          <w:sz w:val="20"/>
          <w:szCs w:val="20"/>
        </w:rPr>
        <w:t>Sosyal Bilgiler Öğretmeni</w:t>
      </w:r>
    </w:p>
    <w:sectPr w:rsidR="0069406A" w:rsidRPr="006B1E72" w:rsidSect="0032437D">
      <w:type w:val="continuous"/>
      <w:pgSz w:w="11906" w:h="16838"/>
      <w:pgMar w:top="568" w:right="566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Snap ITC">
    <w:altName w:val="Curlz MT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1461C"/>
    <w:multiLevelType w:val="hybridMultilevel"/>
    <w:tmpl w:val="B5423F12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80E25D2"/>
    <w:multiLevelType w:val="hybridMultilevel"/>
    <w:tmpl w:val="8D02EC7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C6F40F0"/>
    <w:multiLevelType w:val="hybridMultilevel"/>
    <w:tmpl w:val="AA3C70F2"/>
    <w:lvl w:ilvl="0" w:tplc="70D87BAC">
      <w:start w:val="1"/>
      <w:numFmt w:val="upperLetter"/>
      <w:lvlText w:val="%1)"/>
      <w:lvlJc w:val="left"/>
      <w:pPr>
        <w:ind w:left="705" w:hanging="360"/>
      </w:pPr>
      <w:rPr>
        <w:rFonts w:ascii="Comic Sans MS" w:eastAsia="Times New Roman" w:hAnsi="Comic Sans MS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786F3D"/>
    <w:multiLevelType w:val="hybridMultilevel"/>
    <w:tmpl w:val="82EADB6A"/>
    <w:lvl w:ilvl="0" w:tplc="041F000D">
      <w:start w:val="1"/>
      <w:numFmt w:val="bullet"/>
      <w:lvlText w:val=""/>
      <w:lvlJc w:val="left"/>
      <w:pPr>
        <w:ind w:left="75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1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</w:abstractNum>
  <w:abstractNum w:abstractNumId="4">
    <w:nsid w:val="14861134"/>
    <w:multiLevelType w:val="hybridMultilevel"/>
    <w:tmpl w:val="F95C014E"/>
    <w:lvl w:ilvl="0" w:tplc="661804F6">
      <w:start w:val="1"/>
      <w:numFmt w:val="upperLetter"/>
      <w:lvlText w:val="%1)"/>
      <w:lvlJc w:val="left"/>
      <w:pPr>
        <w:ind w:left="705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5">
    <w:nsid w:val="15ED5F6A"/>
    <w:multiLevelType w:val="hybridMultilevel"/>
    <w:tmpl w:val="42B22182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8691E33"/>
    <w:multiLevelType w:val="hybridMultilevel"/>
    <w:tmpl w:val="733A076C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211798"/>
    <w:multiLevelType w:val="hybridMultilevel"/>
    <w:tmpl w:val="99060CFE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F0D6E65"/>
    <w:multiLevelType w:val="hybridMultilevel"/>
    <w:tmpl w:val="B066C576"/>
    <w:lvl w:ilvl="0" w:tplc="EEAC05BE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FBD4DBA"/>
    <w:multiLevelType w:val="hybridMultilevel"/>
    <w:tmpl w:val="26CCC562"/>
    <w:lvl w:ilvl="0" w:tplc="70D87BAC">
      <w:start w:val="1"/>
      <w:numFmt w:val="upperLetter"/>
      <w:lvlText w:val="%1)"/>
      <w:lvlJc w:val="left"/>
      <w:pPr>
        <w:ind w:left="705" w:hanging="360"/>
      </w:pPr>
      <w:rPr>
        <w:rFonts w:ascii="Comic Sans MS" w:eastAsia="Times New Roman" w:hAnsi="Comic Sans MS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FFF2A4B"/>
    <w:multiLevelType w:val="hybridMultilevel"/>
    <w:tmpl w:val="8D22FBBE"/>
    <w:lvl w:ilvl="0" w:tplc="958806B4">
      <w:start w:val="1"/>
      <w:numFmt w:val="upperLetter"/>
      <w:lvlText w:val="%1)"/>
      <w:lvlJc w:val="left"/>
      <w:pPr>
        <w:ind w:left="70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3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5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7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9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1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3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5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75" w:hanging="180"/>
      </w:pPr>
      <w:rPr>
        <w:rFonts w:cs="Times New Roman"/>
      </w:rPr>
    </w:lvl>
  </w:abstractNum>
  <w:abstractNum w:abstractNumId="11">
    <w:nsid w:val="29822246"/>
    <w:multiLevelType w:val="hybridMultilevel"/>
    <w:tmpl w:val="1460EB2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B434126"/>
    <w:multiLevelType w:val="hybridMultilevel"/>
    <w:tmpl w:val="ACDAB310"/>
    <w:lvl w:ilvl="0" w:tplc="1430B24C">
      <w:start w:val="1"/>
      <w:numFmt w:val="upperLetter"/>
      <w:lvlText w:val="%1)"/>
      <w:lvlJc w:val="left"/>
      <w:pPr>
        <w:ind w:left="705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3">
    <w:nsid w:val="3F3515F2"/>
    <w:multiLevelType w:val="hybridMultilevel"/>
    <w:tmpl w:val="4A9A671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4E83668"/>
    <w:multiLevelType w:val="hybridMultilevel"/>
    <w:tmpl w:val="D6565414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8A40AAE"/>
    <w:multiLevelType w:val="hybridMultilevel"/>
    <w:tmpl w:val="6CF8BF16"/>
    <w:lvl w:ilvl="0" w:tplc="60364E2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8BB64B7"/>
    <w:multiLevelType w:val="hybridMultilevel"/>
    <w:tmpl w:val="1690F84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16197A"/>
    <w:multiLevelType w:val="hybridMultilevel"/>
    <w:tmpl w:val="221A84F6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725639"/>
    <w:multiLevelType w:val="hybridMultilevel"/>
    <w:tmpl w:val="44524E3A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1D762BF"/>
    <w:multiLevelType w:val="hybridMultilevel"/>
    <w:tmpl w:val="F056AE5A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2000448"/>
    <w:multiLevelType w:val="hybridMultilevel"/>
    <w:tmpl w:val="D8A0F870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C730A2"/>
    <w:multiLevelType w:val="hybridMultilevel"/>
    <w:tmpl w:val="F1726524"/>
    <w:lvl w:ilvl="0" w:tplc="ACAE0A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D021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EE48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4A8E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06A4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B5292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9009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9885B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57AF6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12D39E0"/>
    <w:multiLevelType w:val="hybridMultilevel"/>
    <w:tmpl w:val="78AA6E7E"/>
    <w:lvl w:ilvl="0" w:tplc="746CD21E">
      <w:start w:val="1"/>
      <w:numFmt w:val="decimal"/>
      <w:lvlText w:val="%1."/>
      <w:lvlJc w:val="left"/>
      <w:pPr>
        <w:tabs>
          <w:tab w:val="num" w:pos="227"/>
        </w:tabs>
        <w:ind w:left="360" w:hanging="360"/>
      </w:pPr>
      <w:rPr>
        <w:rFonts w:ascii="Impact" w:hAnsi="Impact" w:cs="Times New Roman" w:hint="default"/>
        <w:b/>
        <w:i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>
    <w:nsid w:val="676D7C0E"/>
    <w:multiLevelType w:val="hybridMultilevel"/>
    <w:tmpl w:val="A8B0EF48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24">
    <w:nsid w:val="775F5BE9"/>
    <w:multiLevelType w:val="hybridMultilevel"/>
    <w:tmpl w:val="AA3E785C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9DE0CE6"/>
    <w:multiLevelType w:val="hybridMultilevel"/>
    <w:tmpl w:val="10F6F13E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7EA302CA"/>
    <w:multiLevelType w:val="hybridMultilevel"/>
    <w:tmpl w:val="58A41DCA"/>
    <w:lvl w:ilvl="0" w:tplc="958806B4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2"/>
  </w:num>
  <w:num w:numId="2">
    <w:abstractNumId w:val="3"/>
  </w:num>
  <w:num w:numId="3">
    <w:abstractNumId w:val="11"/>
  </w:num>
  <w:num w:numId="4">
    <w:abstractNumId w:val="25"/>
  </w:num>
  <w:num w:numId="5">
    <w:abstractNumId w:val="15"/>
  </w:num>
  <w:num w:numId="6">
    <w:abstractNumId w:val="12"/>
  </w:num>
  <w:num w:numId="7">
    <w:abstractNumId w:val="4"/>
  </w:num>
  <w:num w:numId="8">
    <w:abstractNumId w:val="2"/>
  </w:num>
  <w:num w:numId="9">
    <w:abstractNumId w:val="9"/>
  </w:num>
  <w:num w:numId="10">
    <w:abstractNumId w:val="1"/>
  </w:num>
  <w:num w:numId="11">
    <w:abstractNumId w:val="17"/>
  </w:num>
  <w:num w:numId="12">
    <w:abstractNumId w:val="19"/>
  </w:num>
  <w:num w:numId="13">
    <w:abstractNumId w:val="13"/>
  </w:num>
  <w:num w:numId="14">
    <w:abstractNumId w:val="23"/>
  </w:num>
  <w:num w:numId="15">
    <w:abstractNumId w:val="16"/>
  </w:num>
  <w:num w:numId="16">
    <w:abstractNumId w:val="10"/>
  </w:num>
  <w:num w:numId="17">
    <w:abstractNumId w:val="6"/>
  </w:num>
  <w:num w:numId="18">
    <w:abstractNumId w:val="0"/>
  </w:num>
  <w:num w:numId="19">
    <w:abstractNumId w:val="14"/>
  </w:num>
  <w:num w:numId="20">
    <w:abstractNumId w:val="24"/>
  </w:num>
  <w:num w:numId="21">
    <w:abstractNumId w:val="21"/>
  </w:num>
  <w:num w:numId="22">
    <w:abstractNumId w:val="5"/>
  </w:num>
  <w:num w:numId="23">
    <w:abstractNumId w:val="20"/>
  </w:num>
  <w:num w:numId="24">
    <w:abstractNumId w:val="18"/>
  </w:num>
  <w:num w:numId="25">
    <w:abstractNumId w:val="7"/>
  </w:num>
  <w:num w:numId="26">
    <w:abstractNumId w:val="26"/>
  </w:num>
  <w:num w:numId="2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B1E72"/>
    <w:rsid w:val="000E7A8F"/>
    <w:rsid w:val="00124115"/>
    <w:rsid w:val="00161F6F"/>
    <w:rsid w:val="0016619F"/>
    <w:rsid w:val="001D36E9"/>
    <w:rsid w:val="00207E8A"/>
    <w:rsid w:val="002162C8"/>
    <w:rsid w:val="0032437D"/>
    <w:rsid w:val="00355136"/>
    <w:rsid w:val="00384FBB"/>
    <w:rsid w:val="003C21F8"/>
    <w:rsid w:val="003E389A"/>
    <w:rsid w:val="00422DB1"/>
    <w:rsid w:val="00454288"/>
    <w:rsid w:val="00477369"/>
    <w:rsid w:val="00537FC9"/>
    <w:rsid w:val="00576EE5"/>
    <w:rsid w:val="005A690A"/>
    <w:rsid w:val="005F7713"/>
    <w:rsid w:val="00685B61"/>
    <w:rsid w:val="0069406A"/>
    <w:rsid w:val="006B1E72"/>
    <w:rsid w:val="00851925"/>
    <w:rsid w:val="00861D27"/>
    <w:rsid w:val="00867A1D"/>
    <w:rsid w:val="00894912"/>
    <w:rsid w:val="008A35D7"/>
    <w:rsid w:val="00943EFD"/>
    <w:rsid w:val="00991967"/>
    <w:rsid w:val="00996151"/>
    <w:rsid w:val="009A084B"/>
    <w:rsid w:val="009F56E7"/>
    <w:rsid w:val="00A04E3D"/>
    <w:rsid w:val="00A12E8A"/>
    <w:rsid w:val="00AA3D3B"/>
    <w:rsid w:val="00C94B32"/>
    <w:rsid w:val="00CA0DCA"/>
    <w:rsid w:val="00E73781"/>
    <w:rsid w:val="00F610F3"/>
    <w:rsid w:val="00F93EF9"/>
    <w:rsid w:val="00FB42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1E7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22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22DB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384FBB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355136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4434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34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426</TotalTime>
  <Pages>4</Pages>
  <Words>1158</Words>
  <Characters>6607</Characters>
  <Application>Microsoft Office Outlook</Application>
  <DocSecurity>0</DocSecurity>
  <Lines>0</Lines>
  <Paragraphs>0</Paragraphs>
  <ScaleCrop>false</ScaleCrop>
  <Company>By NeC ® 2010 | Katilimsiz.Com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www.sorubak.com;</dc:subject>
  <dc:creator>www.sorubak.com; aysen</dc:creator>
  <cp:keywords>www.sorubak.com</cp:keywords>
  <dc:description>www.sorubak.com;</dc:description>
  <cp:lastModifiedBy>edanur</cp:lastModifiedBy>
  <cp:revision>6</cp:revision>
  <dcterms:created xsi:type="dcterms:W3CDTF">2014-11-08T08:20:00Z</dcterms:created>
  <dcterms:modified xsi:type="dcterms:W3CDTF">2014-12-03T14:27:00Z</dcterms:modified>
  <cp:category>www.sorubak.com</cp:category>
</cp:coreProperties>
</file>