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CA8" w:rsidRPr="00F10E17" w:rsidRDefault="00903CA8" w:rsidP="00F10E17">
      <w:pPr>
        <w:tabs>
          <w:tab w:val="left" w:pos="1469"/>
          <w:tab w:val="left" w:pos="2449"/>
          <w:tab w:val="left" w:pos="3629"/>
        </w:tabs>
        <w:spacing w:after="0" w:line="240" w:lineRule="auto"/>
        <w:ind w:left="57" w:right="57" w:firstLine="57"/>
        <w:jc w:val="center"/>
        <w:rPr>
          <w:rFonts w:ascii="Times New Roman" w:hAnsi="Times New Roman"/>
          <w:b/>
          <w:bCs/>
        </w:rPr>
      </w:pPr>
      <w:r>
        <w:rPr>
          <w:rFonts w:ascii="Times New Roman" w:hAnsi="Times New Roman"/>
          <w:b/>
          <w:bCs/>
        </w:rPr>
        <w:t xml:space="preserve">2014-2015 </w:t>
      </w:r>
      <w:r w:rsidRPr="00F10E17">
        <w:rPr>
          <w:rFonts w:ascii="Times New Roman" w:hAnsi="Times New Roman"/>
          <w:b/>
          <w:bCs/>
        </w:rPr>
        <w:t xml:space="preserve"> EĞİTİM ÖĞRETİM YILI</w:t>
      </w:r>
      <w:r>
        <w:rPr>
          <w:rFonts w:ascii="Times New Roman" w:hAnsi="Times New Roman"/>
          <w:b/>
          <w:bCs/>
        </w:rPr>
        <w:t xml:space="preserve"> 8</w:t>
      </w:r>
      <w:r w:rsidRPr="00F10E17">
        <w:rPr>
          <w:rFonts w:ascii="Times New Roman" w:hAnsi="Times New Roman"/>
          <w:b/>
          <w:bCs/>
        </w:rPr>
        <w:t>/B SINIFI 1.DÖNEM TÜRKÇE DERSİ 3. SINAVI</w:t>
      </w:r>
    </w:p>
    <w:p w:rsidR="00903CA8" w:rsidRPr="00F10E17" w:rsidRDefault="00903CA8" w:rsidP="00F10E17">
      <w:pPr>
        <w:spacing w:line="240" w:lineRule="auto"/>
        <w:rPr>
          <w:rFonts w:ascii="Times New Roman" w:hAnsi="Times New Roman"/>
        </w:rPr>
      </w:pPr>
    </w:p>
    <w:p w:rsidR="00903CA8" w:rsidRPr="00F10E17" w:rsidRDefault="00903CA8" w:rsidP="00F10E17">
      <w:pPr>
        <w:spacing w:line="240" w:lineRule="auto"/>
        <w:rPr>
          <w:rFonts w:ascii="Times New Roman" w:hAnsi="Times New Roman"/>
          <w:u w:val="single"/>
        </w:rPr>
      </w:pPr>
      <w:r w:rsidRPr="00F10E17">
        <w:rPr>
          <w:rFonts w:ascii="Times New Roman" w:hAnsi="Times New Roman"/>
        </w:rPr>
        <w:t xml:space="preserve">1.Aşağıdaki cümlelerin hangisindeki altı çizili sözcük fiilimsi </w:t>
      </w:r>
      <w:r w:rsidRPr="00F10E17">
        <w:rPr>
          <w:rFonts w:ascii="Times New Roman" w:hAnsi="Times New Roman"/>
          <w:u w:val="single"/>
        </w:rPr>
        <w:t>değildir?</w:t>
      </w:r>
    </w:p>
    <w:p w:rsidR="00903CA8" w:rsidRPr="00F10E17" w:rsidRDefault="00903CA8" w:rsidP="00F10E17">
      <w:pPr>
        <w:spacing w:line="240" w:lineRule="auto"/>
        <w:rPr>
          <w:rFonts w:ascii="Times New Roman" w:hAnsi="Times New Roman"/>
        </w:rPr>
      </w:pPr>
      <w:r w:rsidRPr="00F10E17">
        <w:rPr>
          <w:rFonts w:ascii="Times New Roman" w:hAnsi="Times New Roman"/>
        </w:rPr>
        <w:t xml:space="preserve">A) Kasadaki </w:t>
      </w:r>
      <w:r w:rsidRPr="00F10E17">
        <w:rPr>
          <w:rFonts w:ascii="Times New Roman" w:hAnsi="Times New Roman"/>
          <w:u w:val="single"/>
        </w:rPr>
        <w:t>ezilmiş</w:t>
      </w:r>
      <w:r w:rsidRPr="00F10E17">
        <w:rPr>
          <w:rFonts w:ascii="Times New Roman" w:hAnsi="Times New Roman"/>
        </w:rPr>
        <w:t xml:space="preserve"> domatesleri ayıkladı.</w:t>
      </w:r>
    </w:p>
    <w:p w:rsidR="00903CA8" w:rsidRPr="00F10E17" w:rsidRDefault="00903CA8" w:rsidP="00F10E17">
      <w:pPr>
        <w:spacing w:line="240" w:lineRule="auto"/>
        <w:rPr>
          <w:rFonts w:ascii="Times New Roman" w:hAnsi="Times New Roman"/>
        </w:rPr>
      </w:pPr>
      <w:r w:rsidRPr="00F10E17">
        <w:rPr>
          <w:rFonts w:ascii="Times New Roman" w:hAnsi="Times New Roman"/>
        </w:rPr>
        <w:t>B)</w:t>
      </w:r>
      <w:r w:rsidRPr="00F10E17">
        <w:rPr>
          <w:rFonts w:ascii="Times New Roman" w:hAnsi="Times New Roman"/>
          <w:u w:val="single"/>
        </w:rPr>
        <w:t xml:space="preserve">Yıkanan </w:t>
      </w:r>
      <w:r w:rsidRPr="00F10E17">
        <w:rPr>
          <w:rFonts w:ascii="Times New Roman" w:hAnsi="Times New Roman"/>
        </w:rPr>
        <w:t>halılar bahçe duvarına serildi.</w:t>
      </w:r>
    </w:p>
    <w:p w:rsidR="00903CA8" w:rsidRPr="00F10E17" w:rsidRDefault="00903CA8" w:rsidP="00F10E17">
      <w:pPr>
        <w:spacing w:line="240" w:lineRule="auto"/>
        <w:rPr>
          <w:rFonts w:ascii="Times New Roman" w:hAnsi="Times New Roman"/>
        </w:rPr>
      </w:pPr>
      <w:r w:rsidRPr="00F10E17">
        <w:rPr>
          <w:rFonts w:ascii="Times New Roman" w:hAnsi="Times New Roman"/>
        </w:rPr>
        <w:t xml:space="preserve">C) İşlerimi </w:t>
      </w:r>
      <w:r w:rsidRPr="00F10E17">
        <w:rPr>
          <w:rFonts w:ascii="Times New Roman" w:hAnsi="Times New Roman"/>
          <w:u w:val="single"/>
        </w:rPr>
        <w:t>bitirince</w:t>
      </w:r>
      <w:r w:rsidRPr="00F10E17">
        <w:rPr>
          <w:rFonts w:ascii="Times New Roman" w:hAnsi="Times New Roman"/>
        </w:rPr>
        <w:t xml:space="preserve"> sizi mutlaka arayacağım.</w:t>
      </w:r>
    </w:p>
    <w:p w:rsidR="00903CA8" w:rsidRPr="00F10E17" w:rsidRDefault="00903CA8" w:rsidP="00F10E17">
      <w:pPr>
        <w:spacing w:line="240" w:lineRule="auto"/>
        <w:rPr>
          <w:rFonts w:ascii="Times New Roman" w:hAnsi="Times New Roman"/>
        </w:rPr>
      </w:pPr>
      <w:r w:rsidRPr="00F10E17">
        <w:rPr>
          <w:rFonts w:ascii="Times New Roman" w:hAnsi="Times New Roman"/>
        </w:rPr>
        <w:t xml:space="preserve">D) Biraz önce ocakta </w:t>
      </w:r>
      <w:r w:rsidRPr="00F10E17">
        <w:rPr>
          <w:rFonts w:ascii="Times New Roman" w:hAnsi="Times New Roman"/>
          <w:u w:val="single"/>
        </w:rPr>
        <w:t>yemek</w:t>
      </w:r>
      <w:r w:rsidRPr="00F10E17">
        <w:rPr>
          <w:rFonts w:ascii="Times New Roman" w:hAnsi="Times New Roman"/>
        </w:rPr>
        <w:t xml:space="preserve"> pişiyordu.</w:t>
      </w:r>
    </w:p>
    <w:p w:rsidR="00903CA8" w:rsidRPr="00F10E17" w:rsidRDefault="00903CA8" w:rsidP="00F10E17">
      <w:pPr>
        <w:spacing w:line="240" w:lineRule="auto"/>
        <w:rPr>
          <w:rFonts w:ascii="Times New Roman" w:hAnsi="Times New Roman"/>
        </w:rPr>
      </w:pPr>
      <w:r w:rsidRPr="00F10E17">
        <w:rPr>
          <w:rFonts w:ascii="Times New Roman" w:hAnsi="Times New Roman"/>
        </w:rPr>
        <w:t>2. “Vurmak” sözcüğü aşağıdaki cümlelerin hangisinde mecaz anlamda kullanılmıştır?</w:t>
      </w:r>
    </w:p>
    <w:p w:rsidR="00903CA8" w:rsidRPr="00F10E17" w:rsidRDefault="00903CA8" w:rsidP="00F10E17">
      <w:pPr>
        <w:spacing w:line="240" w:lineRule="auto"/>
        <w:rPr>
          <w:rFonts w:ascii="Times New Roman" w:hAnsi="Times New Roman"/>
        </w:rPr>
      </w:pPr>
      <w:r w:rsidRPr="00F10E17">
        <w:rPr>
          <w:rFonts w:ascii="Times New Roman" w:hAnsi="Times New Roman"/>
        </w:rPr>
        <w:t>A)Çocuk, elindeki çatalı durmadan masaya vuruyordu.</w:t>
      </w:r>
    </w:p>
    <w:p w:rsidR="00903CA8" w:rsidRPr="00F10E17" w:rsidRDefault="00903CA8" w:rsidP="00F10E17">
      <w:pPr>
        <w:spacing w:line="240" w:lineRule="auto"/>
        <w:rPr>
          <w:rFonts w:ascii="Times New Roman" w:hAnsi="Times New Roman"/>
        </w:rPr>
      </w:pPr>
      <w:r w:rsidRPr="00F10E17">
        <w:rPr>
          <w:rFonts w:ascii="Times New Roman" w:hAnsi="Times New Roman"/>
        </w:rPr>
        <w:t>B)Kapıya iki kez hızlı hızlı vurduktan sonra içeri girdi.</w:t>
      </w:r>
    </w:p>
    <w:p w:rsidR="00903CA8" w:rsidRPr="00F10E17" w:rsidRDefault="00903CA8" w:rsidP="00F10E17">
      <w:pPr>
        <w:spacing w:line="240" w:lineRule="auto"/>
        <w:rPr>
          <w:rFonts w:ascii="Times New Roman" w:hAnsi="Times New Roman"/>
        </w:rPr>
      </w:pPr>
      <w:r w:rsidRPr="00F10E17">
        <w:rPr>
          <w:rFonts w:ascii="Times New Roman" w:hAnsi="Times New Roman"/>
        </w:rPr>
        <w:t>C)Uyku sırasında kolumu kanepenin demirine vurmuşum.</w:t>
      </w:r>
    </w:p>
    <w:p w:rsidR="00903CA8" w:rsidRPr="00F10E17" w:rsidRDefault="00903CA8" w:rsidP="00F10E17">
      <w:pPr>
        <w:spacing w:line="240" w:lineRule="auto"/>
        <w:rPr>
          <w:rFonts w:ascii="Times New Roman" w:hAnsi="Times New Roman"/>
        </w:rPr>
      </w:pPr>
      <w:r w:rsidRPr="00F10E17">
        <w:rPr>
          <w:rFonts w:ascii="Times New Roman" w:hAnsi="Times New Roman"/>
        </w:rPr>
        <w:t>D)Genç şairin bu kitabındaki şiirleri beni ilk okuyuşta vurdu.</w:t>
      </w:r>
    </w:p>
    <w:p w:rsidR="00903CA8" w:rsidRPr="00F10E17" w:rsidRDefault="00903CA8" w:rsidP="00F10E17">
      <w:pPr>
        <w:spacing w:line="240" w:lineRule="auto"/>
        <w:rPr>
          <w:rFonts w:ascii="Times New Roman" w:hAnsi="Times New Roman"/>
        </w:rPr>
      </w:pPr>
      <w:r w:rsidRPr="00F10E17">
        <w:rPr>
          <w:rFonts w:ascii="Times New Roman" w:hAnsi="Times New Roman"/>
        </w:rPr>
        <w:t>3.Aşağıdaki cümlelerin hangisinde “-de” nin yazımıyla ilgili bir yanlışlık yapılmıştır?</w:t>
      </w:r>
    </w:p>
    <w:p w:rsidR="00903CA8" w:rsidRPr="00F10E17" w:rsidRDefault="00903CA8" w:rsidP="00F10E17">
      <w:pPr>
        <w:spacing w:line="240" w:lineRule="auto"/>
        <w:rPr>
          <w:rFonts w:ascii="Times New Roman" w:hAnsi="Times New Roman"/>
        </w:rPr>
      </w:pPr>
      <w:r w:rsidRPr="00F10E17">
        <w:rPr>
          <w:rFonts w:ascii="Times New Roman" w:hAnsi="Times New Roman"/>
        </w:rPr>
        <w:t>A)Bizim evde ana caddeye bakıyor.</w:t>
      </w:r>
    </w:p>
    <w:p w:rsidR="00903CA8" w:rsidRPr="00F10E17" w:rsidRDefault="00903CA8" w:rsidP="00F10E17">
      <w:pPr>
        <w:spacing w:line="240" w:lineRule="auto"/>
        <w:rPr>
          <w:rFonts w:ascii="Times New Roman" w:hAnsi="Times New Roman"/>
        </w:rPr>
      </w:pPr>
      <w:r w:rsidRPr="00F10E17">
        <w:rPr>
          <w:rFonts w:ascii="Times New Roman" w:hAnsi="Times New Roman"/>
        </w:rPr>
        <w:t>B)Dün, bizim mahallede sular kesikti.</w:t>
      </w:r>
    </w:p>
    <w:p w:rsidR="00903CA8" w:rsidRPr="00F10E17" w:rsidRDefault="00903CA8" w:rsidP="00F10E17">
      <w:pPr>
        <w:spacing w:line="240" w:lineRule="auto"/>
        <w:rPr>
          <w:rFonts w:ascii="Times New Roman" w:hAnsi="Times New Roman"/>
        </w:rPr>
      </w:pPr>
      <w:r w:rsidRPr="00F10E17">
        <w:rPr>
          <w:rFonts w:ascii="Times New Roman" w:hAnsi="Times New Roman"/>
        </w:rPr>
        <w:t>C)ihtiyarlıkta rahat etmek için çalışmak gerekir.</w:t>
      </w:r>
    </w:p>
    <w:p w:rsidR="00903CA8" w:rsidRPr="00F10E17" w:rsidRDefault="00903CA8" w:rsidP="00F10E17">
      <w:pPr>
        <w:spacing w:line="240" w:lineRule="auto"/>
        <w:rPr>
          <w:rFonts w:ascii="Times New Roman" w:hAnsi="Times New Roman"/>
        </w:rPr>
      </w:pPr>
      <w:r w:rsidRPr="00F10E17">
        <w:rPr>
          <w:rFonts w:ascii="Times New Roman" w:hAnsi="Times New Roman"/>
        </w:rPr>
        <w:t>D)Bizim önerilerimiz gelecekte daha iyi anlaşılacak.</w:t>
      </w:r>
    </w:p>
    <w:p w:rsidR="00903CA8" w:rsidRPr="00F10E17" w:rsidRDefault="00903CA8" w:rsidP="00F10E17">
      <w:pPr>
        <w:spacing w:line="240" w:lineRule="auto"/>
        <w:rPr>
          <w:rFonts w:ascii="Times New Roman" w:hAnsi="Times New Roman"/>
        </w:rPr>
      </w:pPr>
      <w:r w:rsidRPr="00F10E17">
        <w:rPr>
          <w:rFonts w:ascii="Times New Roman" w:hAnsi="Times New Roman"/>
        </w:rPr>
        <w:t>4.Bizim çocukluğumuzda çok az evde radyo vardı. Televizyon ise hiç yoktu. Şimdi bırakın televizyonu, bilgisayarsız ev kalmadı. Uzaktaki akrabalarımızla haberleşmek için tek yolumuz mektuplaşmak ve telgraf çekmekti. Sonradan uzun kuyruklarla hatırladığım telefonu… Oysa şimdi herkesin elinde bir cep telefonu. Bunu aştık, artık herkes görüntülü telefon ile konuşma yolunda. Eskiden olanaklar sınırlıydı. Şimdi sınırsız.</w:t>
      </w:r>
    </w:p>
    <w:p w:rsidR="00903CA8" w:rsidRPr="00F10E17" w:rsidRDefault="00903CA8" w:rsidP="00F10E17">
      <w:pPr>
        <w:spacing w:line="240" w:lineRule="auto"/>
        <w:rPr>
          <w:rFonts w:ascii="Times New Roman" w:hAnsi="Times New Roman"/>
        </w:rPr>
      </w:pPr>
      <w:r w:rsidRPr="00F10E17">
        <w:rPr>
          <w:rFonts w:ascii="Times New Roman" w:hAnsi="Times New Roman"/>
        </w:rPr>
        <w:t>Bu parçanın anlatımında aşağıdakilerden hangisi ağır basmaktadır?</w:t>
      </w:r>
    </w:p>
    <w:p w:rsidR="00903CA8" w:rsidRPr="00F10E17" w:rsidRDefault="00903CA8" w:rsidP="00F10E17">
      <w:pPr>
        <w:spacing w:line="240" w:lineRule="auto"/>
        <w:rPr>
          <w:rFonts w:ascii="Times New Roman" w:hAnsi="Times New Roman"/>
        </w:rPr>
      </w:pPr>
      <w:r w:rsidRPr="00F10E17">
        <w:rPr>
          <w:rFonts w:ascii="Times New Roman" w:hAnsi="Times New Roman"/>
        </w:rPr>
        <w:t>A)Karşılaştırma              B)Tanımlama</w:t>
      </w:r>
    </w:p>
    <w:p w:rsidR="00903CA8" w:rsidRPr="00F10E17" w:rsidRDefault="00903CA8" w:rsidP="00F10E17">
      <w:pPr>
        <w:spacing w:line="240" w:lineRule="auto"/>
        <w:rPr>
          <w:rFonts w:ascii="Times New Roman" w:hAnsi="Times New Roman"/>
        </w:rPr>
      </w:pPr>
      <w:r w:rsidRPr="00F10E17">
        <w:rPr>
          <w:rFonts w:ascii="Times New Roman" w:hAnsi="Times New Roman"/>
        </w:rPr>
        <w:t>C)Öyküleme                   D)Betimleme</w:t>
      </w:r>
    </w:p>
    <w:p w:rsidR="00903CA8" w:rsidRPr="00F10E17" w:rsidRDefault="00903CA8" w:rsidP="00F10E17">
      <w:pPr>
        <w:spacing w:line="240" w:lineRule="auto"/>
        <w:rPr>
          <w:rFonts w:ascii="Times New Roman" w:hAnsi="Times New Roman"/>
        </w:rPr>
      </w:pPr>
      <w:r w:rsidRPr="00F10E17">
        <w:rPr>
          <w:rFonts w:ascii="Times New Roman" w:hAnsi="Times New Roman"/>
        </w:rPr>
        <w:t>5.Aşağıdaki cümlelerin hangisinde yazım yanlışı yapılmıştır?</w:t>
      </w:r>
    </w:p>
    <w:p w:rsidR="00903CA8" w:rsidRPr="00F10E17" w:rsidRDefault="00903CA8" w:rsidP="00F10E17">
      <w:pPr>
        <w:spacing w:line="240" w:lineRule="auto"/>
        <w:rPr>
          <w:rFonts w:ascii="Times New Roman" w:hAnsi="Times New Roman"/>
        </w:rPr>
      </w:pPr>
      <w:r w:rsidRPr="00F10E17">
        <w:rPr>
          <w:rFonts w:ascii="Times New Roman" w:hAnsi="Times New Roman"/>
        </w:rPr>
        <w:t>A)Seninle öyle yemeğini birlikte yiyelim.</w:t>
      </w:r>
    </w:p>
    <w:p w:rsidR="00903CA8" w:rsidRPr="00F10E17" w:rsidRDefault="00903CA8" w:rsidP="00F10E17">
      <w:pPr>
        <w:spacing w:line="240" w:lineRule="auto"/>
        <w:rPr>
          <w:rFonts w:ascii="Times New Roman" w:hAnsi="Times New Roman"/>
        </w:rPr>
      </w:pPr>
      <w:r w:rsidRPr="00F10E17">
        <w:rPr>
          <w:rFonts w:ascii="Times New Roman" w:hAnsi="Times New Roman"/>
        </w:rPr>
        <w:t>B)İşlerinin çok yoğun olduğunu söyledi.</w:t>
      </w:r>
    </w:p>
    <w:p w:rsidR="00903CA8" w:rsidRPr="00F10E17" w:rsidRDefault="00903CA8" w:rsidP="00F10E17">
      <w:pPr>
        <w:spacing w:line="240" w:lineRule="auto"/>
        <w:rPr>
          <w:rFonts w:ascii="Times New Roman" w:hAnsi="Times New Roman"/>
        </w:rPr>
      </w:pPr>
      <w:r w:rsidRPr="00F10E17">
        <w:rPr>
          <w:rFonts w:ascii="Times New Roman" w:hAnsi="Times New Roman"/>
        </w:rPr>
        <w:t>C)Eve erken gidersem seni mutlaka ararım.</w:t>
      </w:r>
    </w:p>
    <w:p w:rsidR="00903CA8" w:rsidRPr="00F10E17" w:rsidRDefault="00903CA8" w:rsidP="00F10E17">
      <w:pPr>
        <w:spacing w:line="240" w:lineRule="auto"/>
        <w:rPr>
          <w:rFonts w:ascii="Times New Roman" w:hAnsi="Times New Roman"/>
        </w:rPr>
      </w:pPr>
      <w:r w:rsidRPr="00F10E17">
        <w:rPr>
          <w:rFonts w:ascii="Times New Roman" w:hAnsi="Times New Roman"/>
        </w:rPr>
        <w:t>D)Son görüşmemizde yalnız bir konuyu tartışmıştık.</w:t>
      </w:r>
    </w:p>
    <w:p w:rsidR="00903CA8" w:rsidRDefault="00903CA8" w:rsidP="00F10E17">
      <w:pPr>
        <w:spacing w:line="240" w:lineRule="auto"/>
        <w:rPr>
          <w:rFonts w:ascii="Times New Roman" w:hAnsi="Times New Roman"/>
        </w:rPr>
      </w:pPr>
      <w:r>
        <w:rPr>
          <w:rFonts w:ascii="Times New Roman" w:hAnsi="Times New Roman"/>
        </w:rPr>
        <w:t>ADI-SOYADI:</w:t>
      </w:r>
    </w:p>
    <w:p w:rsidR="00903CA8" w:rsidRDefault="00903CA8" w:rsidP="00F10E17">
      <w:pPr>
        <w:spacing w:line="240" w:lineRule="auto"/>
        <w:rPr>
          <w:rFonts w:ascii="Times New Roman" w:hAnsi="Times New Roman"/>
        </w:rPr>
      </w:pPr>
      <w:r>
        <w:rPr>
          <w:rFonts w:ascii="Times New Roman" w:hAnsi="Times New Roman"/>
        </w:rPr>
        <w:t>NO:</w:t>
      </w:r>
    </w:p>
    <w:p w:rsidR="00903CA8" w:rsidRPr="00F10E17" w:rsidRDefault="00903CA8" w:rsidP="00F10E17">
      <w:pPr>
        <w:spacing w:line="240" w:lineRule="auto"/>
        <w:rPr>
          <w:rFonts w:ascii="Times New Roman" w:hAnsi="Times New Roman"/>
        </w:rPr>
      </w:pPr>
      <w:r w:rsidRPr="00F10E17">
        <w:rPr>
          <w:rFonts w:ascii="Times New Roman" w:hAnsi="Times New Roman"/>
        </w:rPr>
        <w:t>6.Aşağıdaki cümlelerin hangisinde amaç-sonuç ilişkisi vardır?</w:t>
      </w:r>
    </w:p>
    <w:p w:rsidR="00903CA8" w:rsidRPr="00F10E17" w:rsidRDefault="00903CA8" w:rsidP="00F10E17">
      <w:pPr>
        <w:spacing w:line="240" w:lineRule="auto"/>
        <w:rPr>
          <w:rFonts w:ascii="Times New Roman" w:hAnsi="Times New Roman"/>
        </w:rPr>
      </w:pPr>
      <w:r w:rsidRPr="00F10E17">
        <w:rPr>
          <w:rFonts w:ascii="Times New Roman" w:hAnsi="Times New Roman"/>
        </w:rPr>
        <w:t>A)Yollar kapalı olduğu için bu kadar geç kaldık.</w:t>
      </w:r>
    </w:p>
    <w:p w:rsidR="00903CA8" w:rsidRPr="00F10E17" w:rsidRDefault="00903CA8" w:rsidP="00F10E17">
      <w:pPr>
        <w:spacing w:line="240" w:lineRule="auto"/>
        <w:rPr>
          <w:rFonts w:ascii="Times New Roman" w:hAnsi="Times New Roman"/>
        </w:rPr>
      </w:pPr>
      <w:r w:rsidRPr="00F10E17">
        <w:rPr>
          <w:rFonts w:ascii="Times New Roman" w:hAnsi="Times New Roman"/>
        </w:rPr>
        <w:t>B)Eski evimiz çok dar olduğu için taşındık bu eve.</w:t>
      </w:r>
    </w:p>
    <w:p w:rsidR="00903CA8" w:rsidRPr="00F10E17" w:rsidRDefault="00903CA8" w:rsidP="00F10E17">
      <w:pPr>
        <w:spacing w:line="240" w:lineRule="auto"/>
        <w:rPr>
          <w:rFonts w:ascii="Times New Roman" w:hAnsi="Times New Roman"/>
        </w:rPr>
      </w:pPr>
      <w:r w:rsidRPr="00F10E17">
        <w:rPr>
          <w:rFonts w:ascii="Times New Roman" w:hAnsi="Times New Roman"/>
        </w:rPr>
        <w:t>C)Kitabını okulda unuttuğu için ödevini yapamadı.</w:t>
      </w:r>
    </w:p>
    <w:p w:rsidR="00903CA8" w:rsidRDefault="00903CA8" w:rsidP="00F10E17">
      <w:pPr>
        <w:spacing w:line="240" w:lineRule="auto"/>
        <w:rPr>
          <w:rFonts w:ascii="Times New Roman" w:hAnsi="Times New Roman"/>
        </w:rPr>
      </w:pPr>
      <w:r w:rsidRPr="00F10E17">
        <w:rPr>
          <w:rFonts w:ascii="Times New Roman" w:hAnsi="Times New Roman"/>
        </w:rPr>
        <w:t>D)Öğrencileri eğlendirmek için bir eğlence düzenlemişler.</w:t>
      </w:r>
    </w:p>
    <w:p w:rsidR="00903CA8" w:rsidRPr="00F10E17" w:rsidRDefault="00903CA8" w:rsidP="00F10E17">
      <w:pPr>
        <w:spacing w:line="240" w:lineRule="auto"/>
        <w:rPr>
          <w:rFonts w:ascii="Times New Roman" w:hAnsi="Times New Roman"/>
        </w:rPr>
      </w:pPr>
    </w:p>
    <w:p w:rsidR="00903CA8" w:rsidRPr="00F10E17" w:rsidRDefault="00903CA8" w:rsidP="00F10E17">
      <w:pPr>
        <w:spacing w:after="0" w:line="240" w:lineRule="auto"/>
        <w:rPr>
          <w:rFonts w:ascii="Times New Roman" w:hAnsi="Times New Roman"/>
          <w:bCs/>
        </w:rPr>
      </w:pPr>
      <w:r w:rsidRPr="00F10E17">
        <w:rPr>
          <w:rFonts w:ascii="Times New Roman" w:hAnsi="Times New Roman"/>
          <w:bCs/>
        </w:rPr>
        <w:t>“ Kişinin huzur içinde, mutlu, iyi olmak için kendini unutması; başkalarını sevmesi gerekir. Bir insan ne kadar çok kişiyi severse, sevdiği şeyin sayısı ne kadar çok artarsa o kadar mutlu, huzurlu ve iyi olur. İçine kapanık insanların mutsuz olmalarının sebebi, çevrelerinde sevebilecek ve paylaşabilecek çok az şeyleri bulunmasındandır. Bu sebebi kaldırmak da onların elindedir. Ama bu, cesaret gerektirir. Sevgi cesaretle baş başa gider ve birinden biri eksilirse denge bozulur.”</w:t>
      </w:r>
    </w:p>
    <w:p w:rsidR="00903CA8" w:rsidRPr="00F10E17" w:rsidRDefault="00903CA8" w:rsidP="00F10E17">
      <w:pPr>
        <w:spacing w:after="0" w:line="240" w:lineRule="auto"/>
        <w:rPr>
          <w:rFonts w:ascii="Times New Roman" w:hAnsi="Times New Roman"/>
          <w:bCs/>
        </w:rPr>
      </w:pPr>
      <w:r w:rsidRPr="00F10E17">
        <w:rPr>
          <w:rFonts w:ascii="Times New Roman" w:hAnsi="Times New Roman"/>
          <w:bCs/>
        </w:rPr>
        <w:t>7.Bu paragraftan aşağıda verilen düşüncelerden hangisi çıkarılamaz?</w:t>
      </w:r>
    </w:p>
    <w:p w:rsidR="00903CA8" w:rsidRPr="00F10E17" w:rsidRDefault="00903CA8" w:rsidP="00F10E17">
      <w:pPr>
        <w:spacing w:after="0" w:line="240" w:lineRule="auto"/>
        <w:rPr>
          <w:rFonts w:ascii="Times New Roman" w:hAnsi="Times New Roman"/>
          <w:bCs/>
        </w:rPr>
      </w:pPr>
      <w:r w:rsidRPr="00F10E17">
        <w:rPr>
          <w:rFonts w:ascii="Times New Roman" w:hAnsi="Times New Roman"/>
          <w:bCs/>
        </w:rPr>
        <w:t>A) İnsan kendisiyle barışık olmalı ve sevebileceği şeylerin sayısını arttırmalıdır.</w:t>
      </w:r>
    </w:p>
    <w:p w:rsidR="00903CA8" w:rsidRPr="00F10E17" w:rsidRDefault="00903CA8" w:rsidP="00F10E17">
      <w:pPr>
        <w:spacing w:after="0" w:line="240" w:lineRule="auto"/>
        <w:rPr>
          <w:rFonts w:ascii="Times New Roman" w:hAnsi="Times New Roman"/>
          <w:bCs/>
        </w:rPr>
      </w:pPr>
      <w:r w:rsidRPr="00F10E17">
        <w:rPr>
          <w:rFonts w:ascii="Times New Roman" w:hAnsi="Times New Roman"/>
          <w:bCs/>
        </w:rPr>
        <w:t>B) Mutluluğun derecesi sevilen şeylerin azlığına veya çokluğuna göre değişir.</w:t>
      </w:r>
    </w:p>
    <w:p w:rsidR="00903CA8" w:rsidRPr="00F10E17" w:rsidRDefault="00903CA8" w:rsidP="00F10E17">
      <w:pPr>
        <w:spacing w:after="0" w:line="240" w:lineRule="auto"/>
        <w:rPr>
          <w:rFonts w:ascii="Times New Roman" w:hAnsi="Times New Roman"/>
          <w:bCs/>
        </w:rPr>
      </w:pPr>
      <w:r w:rsidRPr="00F10E17">
        <w:rPr>
          <w:rFonts w:ascii="Times New Roman" w:hAnsi="Times New Roman"/>
          <w:bCs/>
        </w:rPr>
        <w:t>C) İçine kapanık insanların içlerinde yaşattıkları dünya tekil olduğu için mutlulukları daha azdır.</w:t>
      </w:r>
    </w:p>
    <w:p w:rsidR="00903CA8" w:rsidRDefault="00903CA8" w:rsidP="00F10E17">
      <w:pPr>
        <w:spacing w:after="0" w:line="240" w:lineRule="auto"/>
        <w:rPr>
          <w:rFonts w:ascii="Times New Roman" w:hAnsi="Times New Roman"/>
          <w:bCs/>
        </w:rPr>
      </w:pPr>
      <w:r w:rsidRPr="00F10E17">
        <w:rPr>
          <w:rFonts w:ascii="Times New Roman" w:hAnsi="Times New Roman"/>
          <w:bCs/>
        </w:rPr>
        <w:t>D) İnsanların her şeyle ilişki içinde olması beklenemez ve bu, kişiye çok az şey kazandırır.</w:t>
      </w:r>
    </w:p>
    <w:p w:rsidR="00903CA8" w:rsidRPr="00F10E17" w:rsidRDefault="00903CA8" w:rsidP="00F10E17">
      <w:pPr>
        <w:spacing w:after="0" w:line="240" w:lineRule="auto"/>
        <w:rPr>
          <w:rFonts w:ascii="Times New Roman" w:hAnsi="Times New Roman"/>
          <w:bCs/>
        </w:rPr>
      </w:pPr>
    </w:p>
    <w:p w:rsidR="00903CA8" w:rsidRPr="00F10E17" w:rsidRDefault="00903CA8" w:rsidP="00F10E17">
      <w:pPr>
        <w:spacing w:after="0" w:line="240" w:lineRule="auto"/>
        <w:rPr>
          <w:rFonts w:ascii="Times New Roman" w:hAnsi="Times New Roman"/>
          <w:bCs/>
        </w:rPr>
      </w:pPr>
    </w:p>
    <w:p w:rsidR="00903CA8" w:rsidRPr="00F10E17" w:rsidRDefault="00903CA8" w:rsidP="00F10E17">
      <w:pPr>
        <w:spacing w:after="0" w:line="240" w:lineRule="auto"/>
        <w:rPr>
          <w:rFonts w:ascii="Times New Roman" w:hAnsi="Times New Roman"/>
          <w:bCs/>
        </w:rPr>
      </w:pPr>
      <w:r w:rsidRPr="00F10E17">
        <w:rPr>
          <w:rFonts w:ascii="Times New Roman" w:hAnsi="Times New Roman"/>
          <w:bCs/>
        </w:rPr>
        <w:t>Türk geleneğinde birey ve toplum yapısının en belirgin özellikle-rinden olan alçak gönüllülük, saygı, özellikle hoşgörü ve değer-bilirlik;kırıcılık, kabalık ve nankörlüğü önleyen en önemli etken-lerdir. İyilik gördüğü ve tuzunu, ekmeğini yediği bir kimseyi unut-mak, toplumumuzda bağışlanamaz töre eksiklerinden biri sayılır.</w:t>
      </w:r>
    </w:p>
    <w:p w:rsidR="00903CA8" w:rsidRPr="00F10E17" w:rsidRDefault="00903CA8" w:rsidP="00F10E17">
      <w:pPr>
        <w:spacing w:after="0" w:line="240" w:lineRule="auto"/>
        <w:rPr>
          <w:rFonts w:ascii="Times New Roman" w:hAnsi="Times New Roman"/>
          <w:bCs/>
        </w:rPr>
      </w:pPr>
      <w:r w:rsidRPr="00F10E17">
        <w:rPr>
          <w:rFonts w:ascii="Times New Roman" w:hAnsi="Times New Roman"/>
          <w:bCs/>
        </w:rPr>
        <w:t>8. Parçada toplumumuzun aşağıdaki hangi özelliğinden söz edilmiştir?</w:t>
      </w:r>
    </w:p>
    <w:p w:rsidR="00903CA8" w:rsidRPr="00F10E17" w:rsidRDefault="00903CA8" w:rsidP="00F10E17">
      <w:pPr>
        <w:spacing w:after="0" w:line="240" w:lineRule="auto"/>
        <w:rPr>
          <w:rFonts w:ascii="Times New Roman" w:hAnsi="Times New Roman"/>
          <w:bCs/>
        </w:rPr>
      </w:pPr>
      <w:r>
        <w:rPr>
          <w:rFonts w:ascii="Times New Roman" w:hAnsi="Times New Roman"/>
          <w:bCs/>
        </w:rPr>
        <w:t>A) İyilikbilir olma</w:t>
      </w:r>
      <w:r w:rsidRPr="00F10E17">
        <w:rPr>
          <w:rFonts w:ascii="Times New Roman" w:hAnsi="Times New Roman"/>
          <w:bCs/>
        </w:rPr>
        <w:t>     </w:t>
      </w:r>
      <w:r w:rsidRPr="00F10E17">
        <w:rPr>
          <w:rFonts w:ascii="Times New Roman" w:hAnsi="Times New Roman"/>
          <w:bCs/>
        </w:rPr>
        <w:tab/>
      </w:r>
      <w:r w:rsidRPr="00F10E17">
        <w:rPr>
          <w:rFonts w:ascii="Times New Roman" w:hAnsi="Times New Roman"/>
          <w:bCs/>
        </w:rPr>
        <w:tab/>
        <w:t>B) Ölçülü  davranma</w:t>
      </w:r>
    </w:p>
    <w:p w:rsidR="00903CA8" w:rsidRPr="00F10E17" w:rsidRDefault="00903CA8" w:rsidP="00F10E17">
      <w:pPr>
        <w:spacing w:after="0" w:line="240" w:lineRule="auto"/>
        <w:rPr>
          <w:rFonts w:ascii="Times New Roman" w:hAnsi="Times New Roman"/>
          <w:bCs/>
        </w:rPr>
      </w:pPr>
      <w:r w:rsidRPr="00F10E17">
        <w:rPr>
          <w:rFonts w:ascii="Times New Roman" w:hAnsi="Times New Roman"/>
          <w:bCs/>
        </w:rPr>
        <w:t>C) Açık sözlü olma     </w:t>
      </w:r>
      <w:r w:rsidRPr="00F10E17">
        <w:rPr>
          <w:rFonts w:ascii="Times New Roman" w:hAnsi="Times New Roman"/>
          <w:bCs/>
        </w:rPr>
        <w:tab/>
      </w:r>
      <w:r w:rsidRPr="00F10E17">
        <w:rPr>
          <w:rFonts w:ascii="Times New Roman" w:hAnsi="Times New Roman"/>
          <w:bCs/>
        </w:rPr>
        <w:tab/>
        <w:t>D) Sevgi bağlılığı olma</w:t>
      </w:r>
    </w:p>
    <w:p w:rsidR="00903CA8" w:rsidRDefault="00903CA8" w:rsidP="00F10E17">
      <w:pPr>
        <w:spacing w:line="240" w:lineRule="auto"/>
        <w:rPr>
          <w:rFonts w:ascii="Times New Roman" w:hAnsi="Times New Roman"/>
        </w:rPr>
      </w:pPr>
    </w:p>
    <w:p w:rsidR="00903CA8" w:rsidRDefault="00903CA8" w:rsidP="00F10E17">
      <w:pPr>
        <w:spacing w:line="240" w:lineRule="auto"/>
        <w:rPr>
          <w:rFonts w:ascii="Times New Roman" w:hAnsi="Times New Roman"/>
        </w:rPr>
      </w:pPr>
    </w:p>
    <w:p w:rsidR="00903CA8" w:rsidRDefault="00903CA8" w:rsidP="00F10E17">
      <w:pPr>
        <w:spacing w:line="240" w:lineRule="auto"/>
        <w:rPr>
          <w:rFonts w:ascii="Times New Roman" w:hAnsi="Times New Roman"/>
        </w:rPr>
      </w:pPr>
    </w:p>
    <w:p w:rsidR="00903CA8" w:rsidRDefault="00903CA8" w:rsidP="00F10E17">
      <w:pPr>
        <w:spacing w:line="240" w:lineRule="auto"/>
        <w:rPr>
          <w:rFonts w:ascii="Times New Roman" w:hAnsi="Times New Roman"/>
        </w:rPr>
      </w:pPr>
    </w:p>
    <w:p w:rsidR="00903CA8" w:rsidRDefault="00903CA8" w:rsidP="00F10E17">
      <w:pPr>
        <w:spacing w:line="240" w:lineRule="auto"/>
        <w:rPr>
          <w:rFonts w:ascii="Times New Roman" w:hAnsi="Times New Roman"/>
        </w:rPr>
      </w:pPr>
    </w:p>
    <w:p w:rsidR="00903CA8" w:rsidRPr="00F10E17" w:rsidRDefault="00903CA8" w:rsidP="00F10E17">
      <w:pPr>
        <w:spacing w:line="240" w:lineRule="auto"/>
        <w:rPr>
          <w:rFonts w:ascii="Times New Roman" w:hAnsi="Times New Roman"/>
        </w:rPr>
      </w:pPr>
    </w:p>
    <w:p w:rsidR="00903CA8" w:rsidRPr="00F10E17" w:rsidRDefault="00903CA8" w:rsidP="00F10E17">
      <w:pPr>
        <w:spacing w:after="0" w:line="240" w:lineRule="auto"/>
        <w:ind w:left="284" w:right="-356" w:hanging="568"/>
        <w:rPr>
          <w:rFonts w:ascii="Times New Roman" w:hAnsi="Times New Roman"/>
        </w:rPr>
      </w:pPr>
      <w:r w:rsidRPr="00F10E17">
        <w:rPr>
          <w:rFonts w:ascii="Times New Roman" w:hAnsi="Times New Roman"/>
        </w:rPr>
        <w:t>9.</w:t>
      </w:r>
      <w:r w:rsidRPr="00F10E17">
        <w:rPr>
          <w:rFonts w:ascii="Times New Roman" w:hAnsi="Times New Roman"/>
        </w:rPr>
        <w:tab/>
        <w:t>Ortalığı bir buhar kapladı, sonra çığlığı andıran bir düdük sesi… Yolculuk boyunca hiç konuşmadık; çünkü bu ilginç yöreyi tanımak istiyorduk. Dağlarını, ağaçlarını, ev çatılarını, tuhaf şapkalı adamları… Görüntüleri, hiçbir noktasını kaçırmadan yutuyorduk. Bir tek, bilet görevlisine biletlerimizi gösterirken dışarıyla ilgilenememiştik.</w:t>
      </w:r>
    </w:p>
    <w:p w:rsidR="00903CA8" w:rsidRPr="00F10E17" w:rsidRDefault="00903CA8" w:rsidP="00F10E17">
      <w:pPr>
        <w:spacing w:after="0" w:line="240" w:lineRule="auto"/>
        <w:ind w:left="284" w:right="-356" w:hanging="568"/>
        <w:rPr>
          <w:rFonts w:ascii="Times New Roman" w:hAnsi="Times New Roman"/>
        </w:rPr>
      </w:pPr>
    </w:p>
    <w:p w:rsidR="00903CA8" w:rsidRPr="00F10E17" w:rsidRDefault="00903CA8" w:rsidP="00F10E17">
      <w:pPr>
        <w:spacing w:after="0" w:line="240" w:lineRule="auto"/>
        <w:ind w:left="284" w:right="-356" w:hanging="568"/>
        <w:rPr>
          <w:rFonts w:ascii="Times New Roman" w:hAnsi="Times New Roman"/>
        </w:rPr>
      </w:pPr>
      <w:r w:rsidRPr="00F10E17">
        <w:rPr>
          <w:rFonts w:ascii="Times New Roman" w:hAnsi="Times New Roman"/>
        </w:rPr>
        <w:tab/>
        <w:t xml:space="preserve">Parçanın yazarı içim aşağıdakilerden hangisi </w:t>
      </w:r>
      <w:r w:rsidRPr="00F10E17">
        <w:rPr>
          <w:rFonts w:ascii="Times New Roman" w:hAnsi="Times New Roman"/>
          <w:u w:val="single"/>
        </w:rPr>
        <w:t>söylenemez</w:t>
      </w:r>
      <w:r w:rsidRPr="00F10E17">
        <w:rPr>
          <w:rFonts w:ascii="Times New Roman" w:hAnsi="Times New Roman"/>
        </w:rPr>
        <w:t>?</w:t>
      </w:r>
    </w:p>
    <w:p w:rsidR="00903CA8" w:rsidRPr="00F10E17" w:rsidRDefault="00903CA8" w:rsidP="00F10E17">
      <w:pPr>
        <w:spacing w:after="0" w:line="240" w:lineRule="auto"/>
        <w:ind w:left="284" w:right="-356" w:hanging="568"/>
        <w:rPr>
          <w:rFonts w:ascii="Times New Roman" w:hAnsi="Times New Roman"/>
        </w:rPr>
      </w:pPr>
    </w:p>
    <w:p w:rsidR="00903CA8" w:rsidRPr="00F10E17" w:rsidRDefault="00903CA8" w:rsidP="00F10E17">
      <w:pPr>
        <w:pStyle w:val="ListParagraph"/>
        <w:numPr>
          <w:ilvl w:val="0"/>
          <w:numId w:val="2"/>
        </w:numPr>
        <w:spacing w:after="0" w:line="240" w:lineRule="auto"/>
        <w:ind w:right="-356"/>
        <w:rPr>
          <w:rFonts w:ascii="Times New Roman" w:hAnsi="Times New Roman"/>
        </w:rPr>
      </w:pPr>
      <w:r w:rsidRPr="00F10E17">
        <w:rPr>
          <w:rFonts w:ascii="Times New Roman" w:hAnsi="Times New Roman"/>
        </w:rPr>
        <w:t>Yolculuk yaptığı yöreyi ilk kez gördüğü</w:t>
      </w:r>
    </w:p>
    <w:p w:rsidR="00903CA8" w:rsidRPr="00F10E17" w:rsidRDefault="00903CA8" w:rsidP="00F10E17">
      <w:pPr>
        <w:pStyle w:val="ListParagraph"/>
        <w:numPr>
          <w:ilvl w:val="0"/>
          <w:numId w:val="2"/>
        </w:numPr>
        <w:spacing w:after="0" w:line="240" w:lineRule="auto"/>
        <w:ind w:right="-356"/>
        <w:rPr>
          <w:rFonts w:ascii="Times New Roman" w:hAnsi="Times New Roman"/>
        </w:rPr>
      </w:pPr>
      <w:r w:rsidRPr="00F10E17">
        <w:rPr>
          <w:rFonts w:ascii="Times New Roman" w:hAnsi="Times New Roman"/>
        </w:rPr>
        <w:t>Kılavuzun yönlendirmesine göre hareket ettiği</w:t>
      </w:r>
    </w:p>
    <w:p w:rsidR="00903CA8" w:rsidRPr="00F10E17" w:rsidRDefault="00903CA8" w:rsidP="00F10E17">
      <w:pPr>
        <w:pStyle w:val="ListParagraph"/>
        <w:numPr>
          <w:ilvl w:val="0"/>
          <w:numId w:val="2"/>
        </w:numPr>
        <w:spacing w:after="0" w:line="240" w:lineRule="auto"/>
        <w:ind w:right="-356"/>
        <w:rPr>
          <w:rFonts w:ascii="Times New Roman" w:hAnsi="Times New Roman"/>
        </w:rPr>
      </w:pPr>
      <w:r w:rsidRPr="00F10E17">
        <w:rPr>
          <w:rFonts w:ascii="Times New Roman" w:hAnsi="Times New Roman"/>
        </w:rPr>
        <w:t>Ayrıntılara dikkat ettiği</w:t>
      </w:r>
    </w:p>
    <w:p w:rsidR="00903CA8" w:rsidRPr="00F10E17" w:rsidRDefault="00903CA8" w:rsidP="00F10E17">
      <w:pPr>
        <w:pStyle w:val="ListParagraph"/>
        <w:numPr>
          <w:ilvl w:val="0"/>
          <w:numId w:val="2"/>
        </w:numPr>
        <w:spacing w:after="0" w:line="240" w:lineRule="auto"/>
        <w:ind w:right="-356"/>
        <w:rPr>
          <w:rFonts w:ascii="Times New Roman" w:hAnsi="Times New Roman"/>
        </w:rPr>
      </w:pPr>
      <w:r w:rsidRPr="00F10E17">
        <w:rPr>
          <w:rFonts w:ascii="Times New Roman" w:hAnsi="Times New Roman"/>
        </w:rPr>
        <w:t>Bilet görevlisinin, seyrini kesintiye uğrattığı</w:t>
      </w:r>
    </w:p>
    <w:p w:rsidR="00903CA8" w:rsidRPr="00F10E17" w:rsidRDefault="00903CA8" w:rsidP="00F10E17">
      <w:pPr>
        <w:spacing w:line="240" w:lineRule="auto"/>
        <w:rPr>
          <w:rFonts w:ascii="Times New Roman" w:hAnsi="Times New Roman"/>
        </w:rPr>
      </w:pPr>
    </w:p>
    <w:p w:rsidR="00903CA8" w:rsidRPr="00F10E17" w:rsidRDefault="00903CA8" w:rsidP="00F10E17">
      <w:pPr>
        <w:spacing w:after="0" w:line="240" w:lineRule="auto"/>
        <w:ind w:right="-64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r w:rsidRPr="00F10E17">
        <w:rPr>
          <w:rFonts w:ascii="Times New Roman" w:hAnsi="Times New Roman"/>
        </w:rPr>
        <w:t>10.</w:t>
      </w:r>
      <w:r w:rsidRPr="00F10E17">
        <w:rPr>
          <w:rFonts w:ascii="Times New Roman" w:hAnsi="Times New Roman"/>
        </w:rPr>
        <w:tab/>
      </w:r>
    </w:p>
    <w:p w:rsidR="00903CA8" w:rsidRPr="00F10E17" w:rsidRDefault="00903CA8" w:rsidP="00F10E17">
      <w:pPr>
        <w:spacing w:after="0" w:line="240" w:lineRule="auto"/>
        <w:ind w:left="426" w:right="-640" w:hanging="710"/>
        <w:rPr>
          <w:rFonts w:ascii="Times New Roman" w:hAnsi="Times New Roman"/>
        </w:rPr>
      </w:pPr>
      <w:r>
        <w:rPr>
          <w:noProof/>
        </w:rPr>
        <w:pict>
          <v:rect id="_x0000_s1026" style="position:absolute;left:0;text-align:left;margin-left:21.95pt;margin-top:2.85pt;width:224.25pt;height:100.8pt;z-index:251655168">
            <v:textbox>
              <w:txbxContent>
                <w:p w:rsidR="00903CA8" w:rsidRDefault="00903CA8" w:rsidP="004C2544">
                  <w:r>
                    <w:t>Kimisi yaklaşmaya çekiniyor, kimisi eliyle dokunuyordu. Kaymakam, yüksek bir yere çıkarak kısa bir söylev sundu: “Bundan böyle bir ayda yaptığınız işi bu traktörle bir günde yapacaksınız. Onun besini yalnızca yakıttır. Başka bir şey istemez, konuşmaz, yorulmaz; durmadan çalışır.</w:t>
                  </w:r>
                </w:p>
              </w:txbxContent>
            </v:textbox>
          </v:rect>
        </w:pict>
      </w: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r>
        <w:rPr>
          <w:noProof/>
        </w:rPr>
        <w:pict>
          <v:rect id="_x0000_s1027" style="position:absolute;left:0;text-align:left;margin-left:-6.55pt;margin-top:9.7pt;width:28.5pt;height:23.25pt;z-index:251658240">
            <v:textbox>
              <w:txbxContent>
                <w:p w:rsidR="00903CA8" w:rsidRDefault="00903CA8" w:rsidP="004C2544">
                  <w:pPr>
                    <w:jc w:val="center"/>
                  </w:pPr>
                  <w:r>
                    <w:t>K</w:t>
                  </w:r>
                </w:p>
              </w:txbxContent>
            </v:textbox>
          </v:rect>
        </w:pict>
      </w: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r>
        <w:rPr>
          <w:noProof/>
        </w:rPr>
        <w:pict>
          <v:rect id="_x0000_s1028" style="position:absolute;left:0;text-align:left;margin-left:21.95pt;margin-top:5.05pt;width:224.25pt;height:100.8pt;z-index:251656192">
            <v:textbox>
              <w:txbxContent>
                <w:p w:rsidR="00903CA8" w:rsidRDefault="00903CA8" w:rsidP="004C2544">
                  <w:r>
                    <w:t xml:space="preserve">On beş, on altı yaşlarındaydım. Köyümüze traktör ilk kez gelecekti. Köy halkı geniş bir meydanda toplanmıştı. Herkes birbirine traktörün yetenekleri üzerine abartılı öyküler anlatıyordu. </w:t>
                  </w:r>
                </w:p>
              </w:txbxContent>
            </v:textbox>
          </v:rect>
        </w:pict>
      </w: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r>
        <w:rPr>
          <w:noProof/>
        </w:rPr>
        <w:pict>
          <v:rect id="_x0000_s1029" style="position:absolute;left:0;text-align:left;margin-left:-6.55pt;margin-top:10.4pt;width:28.5pt;height:23.25pt;z-index:251659264">
            <v:textbox>
              <w:txbxContent>
                <w:p w:rsidR="00903CA8" w:rsidRDefault="00903CA8" w:rsidP="004C2544">
                  <w:pPr>
                    <w:jc w:val="center"/>
                  </w:pPr>
                  <w:r>
                    <w:t>L</w:t>
                  </w:r>
                </w:p>
              </w:txbxContent>
            </v:textbox>
          </v:rect>
        </w:pict>
      </w: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r>
        <w:rPr>
          <w:noProof/>
        </w:rPr>
        <w:pict>
          <v:rect id="_x0000_s1030" style="position:absolute;left:0;text-align:left;margin-left:21.95pt;margin-top:8pt;width:224.25pt;height:100.8pt;z-index:251657216">
            <v:textbox>
              <w:txbxContent>
                <w:p w:rsidR="00903CA8" w:rsidRDefault="00903CA8" w:rsidP="004C2544">
                  <w:r>
                    <w:t>Büyük bir gürültü koptu. Yer yerinden sarsıldı. Meydanın başında şişman, gri, bir attan daha büyük, yürüyen bir şey belirdi. Efsane kahraman traktör işte köylünün karşısındaydı. Traktör meydanın ortasına gelince çevresini meraklı gözler kuşatıverdi.</w:t>
                  </w:r>
                </w:p>
              </w:txbxContent>
            </v:textbox>
          </v:rect>
        </w:pict>
      </w: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r>
        <w:rPr>
          <w:noProof/>
        </w:rPr>
        <w:pict>
          <v:rect id="_x0000_s1031" style="position:absolute;left:0;text-align:left;margin-left:-6.55pt;margin-top:.15pt;width:28.5pt;height:23.25pt;z-index:251660288">
            <v:textbox>
              <w:txbxContent>
                <w:p w:rsidR="00903CA8" w:rsidRDefault="00903CA8" w:rsidP="004C2544">
                  <w:pPr>
                    <w:jc w:val="center"/>
                  </w:pPr>
                  <w:r>
                    <w:t>M</w:t>
                  </w:r>
                </w:p>
              </w:txbxContent>
            </v:textbox>
          </v:rect>
        </w:pict>
      </w: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215" w:hanging="710"/>
        <w:rPr>
          <w:rFonts w:ascii="Times New Roman" w:hAnsi="Times New Roman"/>
        </w:rPr>
      </w:pPr>
      <w:r w:rsidRPr="00F10E17">
        <w:rPr>
          <w:rFonts w:ascii="Times New Roman" w:hAnsi="Times New Roman"/>
        </w:rPr>
        <w:tab/>
        <w:t>Aşağıdakilerden hangisinde metnin bölümlerini ifade eden harfler “giriş, gelişme, sonuç” şeklinde sıralanmıştır?</w:t>
      </w:r>
    </w:p>
    <w:p w:rsidR="00903CA8" w:rsidRPr="00F10E17" w:rsidRDefault="00903CA8" w:rsidP="00F10E17">
      <w:pPr>
        <w:spacing w:after="0" w:line="240" w:lineRule="auto"/>
        <w:ind w:left="426" w:right="-640" w:hanging="710"/>
        <w:rPr>
          <w:rFonts w:ascii="Times New Roman" w:hAnsi="Times New Roman"/>
        </w:rPr>
      </w:pPr>
    </w:p>
    <w:p w:rsidR="00903CA8" w:rsidRPr="00F10E17" w:rsidRDefault="00903CA8" w:rsidP="00F10E17">
      <w:pPr>
        <w:spacing w:after="0" w:line="240" w:lineRule="auto"/>
        <w:ind w:left="426" w:right="-640" w:hanging="710"/>
        <w:rPr>
          <w:rFonts w:ascii="Times New Roman" w:hAnsi="Times New Roman"/>
        </w:rPr>
      </w:pPr>
      <w:r>
        <w:rPr>
          <w:rFonts w:ascii="Times New Roman" w:hAnsi="Times New Roman"/>
        </w:rPr>
        <w:tab/>
        <w:t>A) L, K, M</w:t>
      </w:r>
      <w:r>
        <w:rPr>
          <w:rFonts w:ascii="Times New Roman" w:hAnsi="Times New Roman"/>
        </w:rPr>
        <w:tab/>
        <w:t xml:space="preserve">            </w:t>
      </w:r>
      <w:r w:rsidRPr="00F10E17">
        <w:rPr>
          <w:rFonts w:ascii="Times New Roman" w:hAnsi="Times New Roman"/>
        </w:rPr>
        <w:t>B) M, K, L</w:t>
      </w:r>
    </w:p>
    <w:p w:rsidR="00903CA8" w:rsidRPr="00F10E17" w:rsidRDefault="00903CA8" w:rsidP="00F10E17">
      <w:pPr>
        <w:spacing w:after="0" w:line="240" w:lineRule="auto"/>
        <w:ind w:left="426" w:right="-640" w:hanging="710"/>
        <w:rPr>
          <w:rFonts w:ascii="Times New Roman" w:hAnsi="Times New Roman"/>
        </w:rPr>
      </w:pPr>
      <w:r w:rsidRPr="00F10E17">
        <w:rPr>
          <w:rFonts w:ascii="Times New Roman" w:hAnsi="Times New Roman"/>
        </w:rPr>
        <w:tab/>
        <w:t>C) K, M, L</w:t>
      </w:r>
      <w:r w:rsidRPr="00F10E17">
        <w:rPr>
          <w:rFonts w:ascii="Times New Roman" w:hAnsi="Times New Roman"/>
        </w:rPr>
        <w:tab/>
      </w:r>
      <w:r w:rsidRPr="00F10E17">
        <w:rPr>
          <w:rFonts w:ascii="Times New Roman" w:hAnsi="Times New Roman"/>
        </w:rPr>
        <w:tab/>
      </w:r>
      <w:r w:rsidRPr="00F10E17">
        <w:rPr>
          <w:rFonts w:ascii="Times New Roman" w:hAnsi="Times New Roman"/>
        </w:rPr>
        <w:tab/>
        <w:t>D) L, M, K</w:t>
      </w:r>
    </w:p>
    <w:p w:rsidR="00903CA8" w:rsidRDefault="00903CA8" w:rsidP="00F10E17">
      <w:pPr>
        <w:spacing w:line="240" w:lineRule="auto"/>
        <w:rPr>
          <w:rFonts w:ascii="Times New Roman" w:hAnsi="Times New Roman"/>
        </w:rPr>
      </w:pPr>
    </w:p>
    <w:p w:rsidR="00903CA8" w:rsidRDefault="00903CA8" w:rsidP="00F10E17">
      <w:pPr>
        <w:spacing w:line="240" w:lineRule="auto"/>
        <w:rPr>
          <w:rFonts w:ascii="Times New Roman" w:hAnsi="Times New Roman"/>
        </w:rPr>
      </w:pPr>
    </w:p>
    <w:p w:rsidR="00903CA8" w:rsidRDefault="00903CA8" w:rsidP="00F10E17">
      <w:pPr>
        <w:spacing w:line="240" w:lineRule="auto"/>
        <w:rPr>
          <w:rFonts w:ascii="Times New Roman" w:hAnsi="Times New Roman"/>
        </w:rPr>
      </w:pPr>
    </w:p>
    <w:p w:rsidR="00903CA8" w:rsidRDefault="00903CA8" w:rsidP="00F10E17">
      <w:pPr>
        <w:spacing w:line="240" w:lineRule="auto"/>
        <w:rPr>
          <w:rFonts w:ascii="Times New Roman" w:hAnsi="Times New Roman"/>
        </w:rPr>
      </w:pPr>
    </w:p>
    <w:p w:rsidR="00903CA8" w:rsidRDefault="00903CA8" w:rsidP="00F10E17">
      <w:pPr>
        <w:spacing w:line="240" w:lineRule="auto"/>
        <w:rPr>
          <w:rFonts w:ascii="Times New Roman" w:hAnsi="Times New Roman"/>
        </w:rPr>
      </w:pPr>
    </w:p>
    <w:p w:rsidR="00903CA8" w:rsidRPr="00F10E17" w:rsidRDefault="00903CA8" w:rsidP="00F10E17">
      <w:pPr>
        <w:spacing w:line="240" w:lineRule="auto"/>
        <w:rPr>
          <w:rFonts w:ascii="Times New Roman" w:hAnsi="Times New Roman"/>
        </w:rPr>
      </w:pPr>
    </w:p>
    <w:p w:rsidR="00903CA8" w:rsidRPr="00F10E17" w:rsidRDefault="00903CA8" w:rsidP="00F10E17">
      <w:pPr>
        <w:spacing w:after="0" w:line="240" w:lineRule="auto"/>
        <w:ind w:left="426" w:right="-356" w:hanging="710"/>
        <w:rPr>
          <w:rFonts w:ascii="Times New Roman" w:hAnsi="Times New Roman"/>
        </w:rPr>
      </w:pPr>
      <w:r w:rsidRPr="00F10E17">
        <w:rPr>
          <w:rFonts w:ascii="Times New Roman" w:hAnsi="Times New Roman"/>
        </w:rPr>
        <w:t>11.</w:t>
      </w:r>
      <w:r w:rsidRPr="00F10E17">
        <w:rPr>
          <w:rFonts w:ascii="Times New Roman" w:hAnsi="Times New Roman"/>
        </w:rPr>
        <w:tab/>
        <w:t>Şimdi, mor akşamların sessizliğinde</w:t>
      </w:r>
    </w:p>
    <w:p w:rsidR="00903CA8" w:rsidRPr="00F10E17" w:rsidRDefault="00903CA8" w:rsidP="00F10E17">
      <w:pPr>
        <w:spacing w:after="0" w:line="240" w:lineRule="auto"/>
        <w:ind w:left="426" w:right="-356" w:hanging="710"/>
        <w:rPr>
          <w:rFonts w:ascii="Times New Roman" w:hAnsi="Times New Roman"/>
        </w:rPr>
      </w:pPr>
      <w:r w:rsidRPr="00F10E17">
        <w:rPr>
          <w:rFonts w:ascii="Times New Roman" w:hAnsi="Times New Roman"/>
        </w:rPr>
        <w:tab/>
        <w:t>Bir köşede boynu bükük</w:t>
      </w:r>
    </w:p>
    <w:p w:rsidR="00903CA8" w:rsidRPr="00F10E17" w:rsidRDefault="00903CA8" w:rsidP="00F10E17">
      <w:pPr>
        <w:spacing w:after="0" w:line="240" w:lineRule="auto"/>
        <w:ind w:left="426" w:right="-356" w:hanging="710"/>
        <w:rPr>
          <w:rFonts w:ascii="Times New Roman" w:hAnsi="Times New Roman"/>
        </w:rPr>
      </w:pPr>
      <w:r w:rsidRPr="00F10E17">
        <w:rPr>
          <w:rFonts w:ascii="Times New Roman" w:hAnsi="Times New Roman"/>
        </w:rPr>
        <w:tab/>
        <w:t>Uzatsam ellerimi olabildiğince</w:t>
      </w:r>
    </w:p>
    <w:p w:rsidR="00903CA8" w:rsidRPr="00F10E17" w:rsidRDefault="00903CA8" w:rsidP="00F10E17">
      <w:pPr>
        <w:spacing w:after="0" w:line="240" w:lineRule="auto"/>
        <w:ind w:left="426" w:right="-356" w:hanging="710"/>
        <w:rPr>
          <w:rFonts w:ascii="Times New Roman" w:hAnsi="Times New Roman"/>
        </w:rPr>
      </w:pPr>
      <w:r w:rsidRPr="00F10E17">
        <w:rPr>
          <w:rFonts w:ascii="Times New Roman" w:hAnsi="Times New Roman"/>
        </w:rPr>
        <w:tab/>
        <w:t>Çağırsam ve</w:t>
      </w:r>
    </w:p>
    <w:p w:rsidR="00903CA8" w:rsidRPr="00F10E17" w:rsidRDefault="00903CA8" w:rsidP="00F10E17">
      <w:pPr>
        <w:spacing w:after="0" w:line="240" w:lineRule="auto"/>
        <w:ind w:left="426" w:right="-356" w:hanging="710"/>
        <w:rPr>
          <w:rFonts w:ascii="Times New Roman" w:hAnsi="Times New Roman"/>
        </w:rPr>
      </w:pPr>
      <w:r w:rsidRPr="00F10E17">
        <w:rPr>
          <w:rFonts w:ascii="Times New Roman" w:hAnsi="Times New Roman"/>
        </w:rPr>
        <w:tab/>
        <w:t>Gelse yeniden gündemime</w:t>
      </w:r>
    </w:p>
    <w:p w:rsidR="00903CA8" w:rsidRPr="00F10E17" w:rsidRDefault="00903CA8" w:rsidP="00F10E17">
      <w:pPr>
        <w:spacing w:after="0" w:line="240" w:lineRule="auto"/>
        <w:ind w:left="426" w:right="-356" w:hanging="710"/>
        <w:rPr>
          <w:rFonts w:ascii="Times New Roman" w:hAnsi="Times New Roman"/>
        </w:rPr>
      </w:pPr>
      <w:r w:rsidRPr="00F10E17">
        <w:rPr>
          <w:rFonts w:ascii="Times New Roman" w:hAnsi="Times New Roman"/>
        </w:rPr>
        <w:tab/>
        <w:t>O tertemiz çocukluğum</w:t>
      </w:r>
    </w:p>
    <w:p w:rsidR="00903CA8" w:rsidRPr="00F10E17" w:rsidRDefault="00903CA8" w:rsidP="00F10E17">
      <w:pPr>
        <w:spacing w:after="0" w:line="240" w:lineRule="auto"/>
        <w:ind w:left="426" w:right="-356" w:hanging="710"/>
        <w:rPr>
          <w:rFonts w:ascii="Times New Roman" w:hAnsi="Times New Roman"/>
        </w:rPr>
      </w:pPr>
      <w:r w:rsidRPr="00F10E17">
        <w:rPr>
          <w:rFonts w:ascii="Times New Roman" w:hAnsi="Times New Roman"/>
        </w:rPr>
        <w:tab/>
      </w:r>
    </w:p>
    <w:p w:rsidR="00903CA8" w:rsidRPr="00F10E17" w:rsidRDefault="00903CA8" w:rsidP="00F10E17">
      <w:pPr>
        <w:spacing w:after="0" w:line="240" w:lineRule="auto"/>
        <w:ind w:left="426" w:right="-356" w:hanging="710"/>
        <w:rPr>
          <w:rFonts w:ascii="Times New Roman" w:hAnsi="Times New Roman"/>
        </w:rPr>
      </w:pPr>
      <w:r w:rsidRPr="00F10E17">
        <w:rPr>
          <w:rFonts w:ascii="Times New Roman" w:hAnsi="Times New Roman"/>
        </w:rPr>
        <w:tab/>
        <w:t>Şiirdeki duygunun benzeri aşağıdakilerden hangisinde vardır?</w:t>
      </w:r>
    </w:p>
    <w:p w:rsidR="00903CA8" w:rsidRPr="00F10E17" w:rsidRDefault="00903CA8" w:rsidP="00F10E17">
      <w:pPr>
        <w:spacing w:after="0" w:line="240" w:lineRule="auto"/>
        <w:ind w:left="426" w:right="-356" w:hanging="710"/>
        <w:rPr>
          <w:rFonts w:ascii="Times New Roman" w:hAnsi="Times New Roman"/>
        </w:rPr>
      </w:pPr>
    </w:p>
    <w:p w:rsidR="00903CA8" w:rsidRPr="00F10E17" w:rsidRDefault="00903CA8" w:rsidP="00F10E17">
      <w:pPr>
        <w:pStyle w:val="ListParagraph"/>
        <w:numPr>
          <w:ilvl w:val="0"/>
          <w:numId w:val="3"/>
        </w:numPr>
        <w:spacing w:after="0" w:line="240" w:lineRule="auto"/>
        <w:ind w:right="-356"/>
        <w:rPr>
          <w:rFonts w:ascii="Times New Roman" w:hAnsi="Times New Roman"/>
        </w:rPr>
      </w:pPr>
      <w:r w:rsidRPr="00F10E17">
        <w:rPr>
          <w:rFonts w:ascii="Times New Roman" w:hAnsi="Times New Roman"/>
        </w:rPr>
        <w:t>Burnumda tütüyor memleketimin ilkbaharları.</w:t>
      </w:r>
    </w:p>
    <w:p w:rsidR="00903CA8" w:rsidRPr="00F10E17" w:rsidRDefault="00903CA8" w:rsidP="00F10E17">
      <w:pPr>
        <w:pStyle w:val="ListParagraph"/>
        <w:numPr>
          <w:ilvl w:val="0"/>
          <w:numId w:val="3"/>
        </w:numPr>
        <w:spacing w:after="0" w:line="240" w:lineRule="auto"/>
        <w:ind w:right="-356"/>
        <w:rPr>
          <w:rFonts w:ascii="Times New Roman" w:hAnsi="Times New Roman"/>
        </w:rPr>
      </w:pPr>
      <w:r w:rsidRPr="00F10E17">
        <w:rPr>
          <w:rFonts w:ascii="Times New Roman" w:hAnsi="Times New Roman"/>
        </w:rPr>
        <w:t>Gece yarısı yaşanan sarsıntı herkesin yüreğini ağzına getirmişti.</w:t>
      </w:r>
    </w:p>
    <w:p w:rsidR="00903CA8" w:rsidRPr="00F10E17" w:rsidRDefault="00903CA8" w:rsidP="00F10E17">
      <w:pPr>
        <w:pStyle w:val="ListParagraph"/>
        <w:numPr>
          <w:ilvl w:val="0"/>
          <w:numId w:val="3"/>
        </w:numPr>
        <w:spacing w:after="0" w:line="240" w:lineRule="auto"/>
        <w:ind w:right="-356"/>
        <w:rPr>
          <w:rFonts w:ascii="Times New Roman" w:hAnsi="Times New Roman"/>
        </w:rPr>
      </w:pPr>
      <w:r w:rsidRPr="00F10E17">
        <w:rPr>
          <w:rFonts w:ascii="Times New Roman" w:hAnsi="Times New Roman"/>
        </w:rPr>
        <w:t>Zavallının ne kalacak bir yeri ne de yiyecek ekmeği vardı.</w:t>
      </w:r>
    </w:p>
    <w:p w:rsidR="00903CA8" w:rsidRPr="00F10E17" w:rsidRDefault="00903CA8" w:rsidP="00F10E17">
      <w:pPr>
        <w:pStyle w:val="ListParagraph"/>
        <w:numPr>
          <w:ilvl w:val="0"/>
          <w:numId w:val="3"/>
        </w:numPr>
        <w:spacing w:after="0" w:line="240" w:lineRule="auto"/>
        <w:ind w:right="-356"/>
        <w:rPr>
          <w:rFonts w:ascii="Times New Roman" w:hAnsi="Times New Roman"/>
        </w:rPr>
      </w:pPr>
      <w:r w:rsidRPr="00F10E17">
        <w:rPr>
          <w:rFonts w:ascii="Times New Roman" w:hAnsi="Times New Roman"/>
        </w:rPr>
        <w:t>Sınav sonuçlarının açıklanacağı gün içim içime sığmamıştı.</w:t>
      </w:r>
    </w:p>
    <w:p w:rsidR="00903CA8" w:rsidRPr="00F10E17" w:rsidRDefault="00903CA8" w:rsidP="00F10E17">
      <w:pPr>
        <w:spacing w:line="240" w:lineRule="auto"/>
        <w:rPr>
          <w:rFonts w:ascii="Times New Roman" w:hAnsi="Times New Roman"/>
        </w:rPr>
      </w:pPr>
    </w:p>
    <w:p w:rsidR="00903CA8" w:rsidRPr="00F10E17" w:rsidRDefault="00903CA8" w:rsidP="00F10E17">
      <w:pPr>
        <w:spacing w:after="0" w:line="240" w:lineRule="auto"/>
        <w:ind w:left="426" w:right="-356" w:hanging="710"/>
        <w:rPr>
          <w:rFonts w:ascii="Times New Roman" w:hAnsi="Times New Roman"/>
        </w:rPr>
      </w:pPr>
      <w:r w:rsidRPr="00F10E17">
        <w:rPr>
          <w:rFonts w:ascii="Times New Roman" w:hAnsi="Times New Roman"/>
        </w:rPr>
        <w:t>12.</w:t>
      </w:r>
      <w:r w:rsidRPr="00F10E17">
        <w:rPr>
          <w:rFonts w:ascii="Times New Roman" w:hAnsi="Times New Roman"/>
        </w:rPr>
        <w:tab/>
        <w:t>Aşağıdaki cümlelerin hangisinde virgül(,) farklı bir görevde kullanılmıştır?</w:t>
      </w:r>
    </w:p>
    <w:p w:rsidR="00903CA8" w:rsidRPr="00F10E17" w:rsidRDefault="00903CA8" w:rsidP="00F10E17">
      <w:pPr>
        <w:spacing w:after="0" w:line="240" w:lineRule="auto"/>
        <w:ind w:left="426" w:right="-356" w:hanging="710"/>
        <w:rPr>
          <w:rFonts w:ascii="Times New Roman" w:hAnsi="Times New Roman"/>
        </w:rPr>
      </w:pPr>
    </w:p>
    <w:p w:rsidR="00903CA8" w:rsidRPr="00F10E17" w:rsidRDefault="00903CA8" w:rsidP="00F10E17">
      <w:pPr>
        <w:pStyle w:val="ListParagraph"/>
        <w:numPr>
          <w:ilvl w:val="0"/>
          <w:numId w:val="4"/>
        </w:numPr>
        <w:spacing w:after="0" w:line="240" w:lineRule="auto"/>
        <w:ind w:right="-356"/>
        <w:rPr>
          <w:rFonts w:ascii="Times New Roman" w:hAnsi="Times New Roman"/>
        </w:rPr>
      </w:pPr>
      <w:r w:rsidRPr="00F10E17">
        <w:rPr>
          <w:rFonts w:ascii="Times New Roman" w:hAnsi="Times New Roman"/>
        </w:rPr>
        <w:t>Kapıyı açtı, karşısında hamal kılıklı birini gördü.</w:t>
      </w:r>
    </w:p>
    <w:p w:rsidR="00903CA8" w:rsidRPr="00F10E17" w:rsidRDefault="00903CA8" w:rsidP="00F10E17">
      <w:pPr>
        <w:pStyle w:val="ListParagraph"/>
        <w:numPr>
          <w:ilvl w:val="0"/>
          <w:numId w:val="4"/>
        </w:numPr>
        <w:spacing w:after="0" w:line="240" w:lineRule="auto"/>
        <w:ind w:right="-356"/>
        <w:rPr>
          <w:rFonts w:ascii="Times New Roman" w:hAnsi="Times New Roman"/>
        </w:rPr>
      </w:pPr>
      <w:r w:rsidRPr="00F10E17">
        <w:rPr>
          <w:rFonts w:ascii="Times New Roman" w:hAnsi="Times New Roman"/>
        </w:rPr>
        <w:t>Vapur iskeleye yanaştı, yolcular vapurdan bir bir indi.</w:t>
      </w:r>
    </w:p>
    <w:p w:rsidR="00903CA8" w:rsidRPr="00F10E17" w:rsidRDefault="00903CA8" w:rsidP="00F10E17">
      <w:pPr>
        <w:pStyle w:val="ListParagraph"/>
        <w:numPr>
          <w:ilvl w:val="0"/>
          <w:numId w:val="4"/>
        </w:numPr>
        <w:spacing w:after="0" w:line="240" w:lineRule="auto"/>
        <w:ind w:right="-356"/>
        <w:rPr>
          <w:rFonts w:ascii="Times New Roman" w:hAnsi="Times New Roman"/>
        </w:rPr>
      </w:pPr>
      <w:r w:rsidRPr="00F10E17">
        <w:rPr>
          <w:rFonts w:ascii="Times New Roman" w:hAnsi="Times New Roman"/>
        </w:rPr>
        <w:t>Aynanın karşısına geçti, saçlarını güzelce taradı.</w:t>
      </w:r>
    </w:p>
    <w:p w:rsidR="00903CA8" w:rsidRDefault="00903CA8" w:rsidP="00F10E17">
      <w:pPr>
        <w:pStyle w:val="ListParagraph"/>
        <w:numPr>
          <w:ilvl w:val="0"/>
          <w:numId w:val="4"/>
        </w:numPr>
        <w:spacing w:after="0" w:line="240" w:lineRule="auto"/>
        <w:ind w:right="-356"/>
        <w:rPr>
          <w:rFonts w:ascii="Times New Roman" w:hAnsi="Times New Roman"/>
        </w:rPr>
      </w:pPr>
      <w:r w:rsidRPr="00F10E17">
        <w:rPr>
          <w:rFonts w:ascii="Times New Roman" w:hAnsi="Times New Roman"/>
        </w:rPr>
        <w:t>Kastamonu’ya, yılar önce ayrılmak zorunda kaldığı memleketine, dönüyordu artık.</w:t>
      </w:r>
    </w:p>
    <w:p w:rsidR="00903CA8" w:rsidRPr="00F10E17" w:rsidRDefault="00903CA8" w:rsidP="00F10E17">
      <w:pPr>
        <w:pStyle w:val="ListParagraph"/>
        <w:spacing w:after="0" w:line="240" w:lineRule="auto"/>
        <w:ind w:left="786" w:right="-356"/>
        <w:rPr>
          <w:rFonts w:ascii="Times New Roman" w:hAnsi="Times New Roman"/>
        </w:rPr>
      </w:pPr>
    </w:p>
    <w:p w:rsidR="00903CA8" w:rsidRPr="00F10E17" w:rsidRDefault="00903CA8" w:rsidP="00F10E17">
      <w:pPr>
        <w:spacing w:after="0" w:line="240" w:lineRule="auto"/>
        <w:jc w:val="both"/>
        <w:rPr>
          <w:rFonts w:ascii="Times New Roman" w:hAnsi="Times New Roman"/>
          <w:bCs/>
        </w:rPr>
      </w:pPr>
      <w:r w:rsidRPr="00F10E17">
        <w:rPr>
          <w:rFonts w:ascii="Times New Roman" w:hAnsi="Times New Roman"/>
        </w:rPr>
        <w:t>13.</w:t>
      </w:r>
      <w:r w:rsidRPr="00F10E17">
        <w:rPr>
          <w:rFonts w:ascii="Times New Roman" w:hAnsi="Times New Roman"/>
          <w:bCs/>
        </w:rPr>
        <w:t>Aşağıdaki cümlelerin hangisinde ad tamlaması nesne görevindedir ?</w:t>
      </w:r>
    </w:p>
    <w:p w:rsidR="00903CA8" w:rsidRPr="00F10E17" w:rsidRDefault="00903CA8" w:rsidP="00F10E17">
      <w:pPr>
        <w:pStyle w:val="ListParagraph"/>
        <w:spacing w:after="0" w:line="240" w:lineRule="auto"/>
        <w:ind w:left="786"/>
        <w:rPr>
          <w:rFonts w:ascii="Times New Roman" w:hAnsi="Times New Roman"/>
        </w:rPr>
      </w:pPr>
      <w:r w:rsidRPr="00F10E17">
        <w:rPr>
          <w:rFonts w:ascii="Times New Roman" w:hAnsi="Times New Roman"/>
        </w:rPr>
        <w:t>A) Çocuğun elinde kalınca bir kitap vardı.</w:t>
      </w:r>
    </w:p>
    <w:p w:rsidR="00903CA8" w:rsidRPr="00F10E17" w:rsidRDefault="00903CA8" w:rsidP="00F10E17">
      <w:pPr>
        <w:pStyle w:val="ListParagraph"/>
        <w:spacing w:after="0" w:line="240" w:lineRule="auto"/>
        <w:ind w:left="786"/>
        <w:rPr>
          <w:rFonts w:ascii="Times New Roman" w:hAnsi="Times New Roman"/>
        </w:rPr>
      </w:pPr>
      <w:r w:rsidRPr="00F10E17">
        <w:rPr>
          <w:rFonts w:ascii="Times New Roman" w:hAnsi="Times New Roman"/>
        </w:rPr>
        <w:t>B) Yazdığı şiirlerden hiç zevk almıyordum.</w:t>
      </w:r>
    </w:p>
    <w:p w:rsidR="00903CA8" w:rsidRPr="00F10E17" w:rsidRDefault="00903CA8" w:rsidP="00F10E17">
      <w:pPr>
        <w:pStyle w:val="ListParagraph"/>
        <w:spacing w:after="0" w:line="240" w:lineRule="auto"/>
        <w:ind w:left="786"/>
        <w:rPr>
          <w:rFonts w:ascii="Times New Roman" w:hAnsi="Times New Roman"/>
        </w:rPr>
      </w:pPr>
      <w:r w:rsidRPr="00F10E17">
        <w:rPr>
          <w:rFonts w:ascii="Times New Roman" w:hAnsi="Times New Roman"/>
        </w:rPr>
        <w:t>C) Türkçe ödevimi az önce bitirdim.</w:t>
      </w:r>
    </w:p>
    <w:p w:rsidR="00903CA8" w:rsidRDefault="00903CA8" w:rsidP="00F10E17">
      <w:pPr>
        <w:pStyle w:val="ListParagraph"/>
        <w:spacing w:after="0" w:line="240" w:lineRule="auto"/>
        <w:ind w:left="786"/>
        <w:rPr>
          <w:rFonts w:ascii="Times New Roman" w:hAnsi="Times New Roman"/>
        </w:rPr>
      </w:pPr>
      <w:r w:rsidRPr="00F10E17">
        <w:rPr>
          <w:rFonts w:ascii="Times New Roman" w:hAnsi="Times New Roman"/>
        </w:rPr>
        <w:t>D) Reşat Nuri'nin yazılarında buram buram Anadolu vardır.</w:t>
      </w:r>
    </w:p>
    <w:p w:rsidR="00903CA8" w:rsidRPr="00F10E17" w:rsidRDefault="00903CA8" w:rsidP="00F10E17">
      <w:pPr>
        <w:pStyle w:val="ListParagraph"/>
        <w:spacing w:after="0" w:line="240" w:lineRule="auto"/>
        <w:ind w:left="786"/>
        <w:rPr>
          <w:rFonts w:ascii="Times New Roman" w:hAnsi="Times New Roman"/>
        </w:rPr>
      </w:pPr>
    </w:p>
    <w:p w:rsidR="00903CA8" w:rsidRPr="00F10E17" w:rsidRDefault="00903CA8" w:rsidP="00F10E17">
      <w:pPr>
        <w:spacing w:after="0" w:line="240" w:lineRule="auto"/>
        <w:jc w:val="both"/>
        <w:rPr>
          <w:rFonts w:ascii="Times New Roman" w:hAnsi="Times New Roman"/>
          <w:bCs/>
        </w:rPr>
      </w:pPr>
      <w:r w:rsidRPr="00F10E17">
        <w:rPr>
          <w:rFonts w:ascii="Times New Roman" w:hAnsi="Times New Roman"/>
        </w:rPr>
        <w:t>14.</w:t>
      </w:r>
      <w:r w:rsidRPr="00F10E17">
        <w:rPr>
          <w:rFonts w:ascii="Times New Roman" w:hAnsi="Times New Roman"/>
          <w:bCs/>
        </w:rPr>
        <w:t>“Bu akşam televizyonda güzel bir film varmış.” cümlesinde öğelerin sıralanışı , aşağıdakilerden hangisiyle özdeştir?</w:t>
      </w:r>
    </w:p>
    <w:p w:rsidR="00903CA8" w:rsidRPr="00F10E17" w:rsidRDefault="00903CA8" w:rsidP="00F10E17">
      <w:pPr>
        <w:spacing w:after="0" w:line="240" w:lineRule="auto"/>
        <w:rPr>
          <w:rFonts w:ascii="Times New Roman" w:hAnsi="Times New Roman"/>
        </w:rPr>
      </w:pPr>
      <w:r w:rsidRPr="00F10E17">
        <w:rPr>
          <w:rFonts w:ascii="Times New Roman" w:hAnsi="Times New Roman"/>
        </w:rPr>
        <w:t>A) Özne – dolaylı tümleç – zarf tümleci – yüklem</w:t>
      </w:r>
    </w:p>
    <w:p w:rsidR="00903CA8" w:rsidRPr="00F10E17" w:rsidRDefault="00903CA8" w:rsidP="00F10E17">
      <w:pPr>
        <w:spacing w:after="0" w:line="240" w:lineRule="auto"/>
        <w:rPr>
          <w:rFonts w:ascii="Times New Roman" w:hAnsi="Times New Roman"/>
        </w:rPr>
      </w:pPr>
      <w:r w:rsidRPr="00F10E17">
        <w:rPr>
          <w:rFonts w:ascii="Times New Roman" w:hAnsi="Times New Roman"/>
        </w:rPr>
        <w:t>B) Zarf tümleci – özne – dolaylı tümleç – yüklem</w:t>
      </w:r>
    </w:p>
    <w:p w:rsidR="00903CA8" w:rsidRPr="00F10E17" w:rsidRDefault="00903CA8" w:rsidP="00F10E17">
      <w:pPr>
        <w:spacing w:after="0" w:line="240" w:lineRule="auto"/>
        <w:rPr>
          <w:rFonts w:ascii="Times New Roman" w:hAnsi="Times New Roman"/>
        </w:rPr>
      </w:pPr>
      <w:r w:rsidRPr="00F10E17">
        <w:rPr>
          <w:rFonts w:ascii="Times New Roman" w:hAnsi="Times New Roman"/>
        </w:rPr>
        <w:t>C) Dolaylı tümleç – zarf tümleci – yüklem – özne</w:t>
      </w:r>
    </w:p>
    <w:p w:rsidR="00903CA8" w:rsidRPr="00F10E17" w:rsidRDefault="00903CA8" w:rsidP="00F10E17">
      <w:pPr>
        <w:spacing w:after="0" w:line="240" w:lineRule="auto"/>
        <w:rPr>
          <w:rFonts w:ascii="Times New Roman" w:hAnsi="Times New Roman"/>
        </w:rPr>
      </w:pPr>
      <w:r w:rsidRPr="00F10E17">
        <w:rPr>
          <w:rFonts w:ascii="Times New Roman" w:hAnsi="Times New Roman"/>
        </w:rPr>
        <w:t>D) Zarf tümleci – dolaylı tümleç – özne – yüklem</w:t>
      </w:r>
    </w:p>
    <w:p w:rsidR="00903CA8" w:rsidRPr="00F10E17" w:rsidRDefault="00903CA8" w:rsidP="00F10E17">
      <w:pPr>
        <w:spacing w:after="0" w:line="240" w:lineRule="auto"/>
        <w:rPr>
          <w:rFonts w:ascii="Times New Roman" w:hAnsi="Times New Roman"/>
        </w:rPr>
      </w:pPr>
    </w:p>
    <w:p w:rsidR="00903CA8" w:rsidRPr="00F10E17" w:rsidRDefault="00903CA8" w:rsidP="00F10E17">
      <w:pPr>
        <w:spacing w:after="0" w:line="240" w:lineRule="auto"/>
        <w:rPr>
          <w:rFonts w:ascii="Times New Roman" w:hAnsi="Times New Roman"/>
        </w:rPr>
      </w:pP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15.</w:t>
      </w:r>
      <w:r w:rsidRPr="00F10E17">
        <w:rPr>
          <w:rFonts w:ascii="Times New Roman" w:hAnsi="Times New Roman"/>
          <w:bCs/>
        </w:rPr>
        <w:t>Aşağıdaki cümlelerin hangisinde,yüklemden önceki kelimelerin tamamı dolaylı tümleç görevindedir?</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A) Babadan kalma eski evinde mutluydu.</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B) Bu yıl sonbaharda tatile çıkacak.</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C) Olanlardan kendini sorumlu tutuyordu.</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D) Başarısında ailesinin payı büyüktü</w:t>
      </w:r>
    </w:p>
    <w:p w:rsidR="00903CA8" w:rsidRPr="00F10E17" w:rsidRDefault="00903CA8" w:rsidP="00F10E17">
      <w:pPr>
        <w:spacing w:line="240" w:lineRule="auto"/>
        <w:rPr>
          <w:rFonts w:ascii="Times New Roman" w:hAnsi="Times New Roman"/>
        </w:rPr>
      </w:pPr>
    </w:p>
    <w:p w:rsidR="00903CA8" w:rsidRPr="00F10E17" w:rsidRDefault="00903CA8" w:rsidP="00F10E17">
      <w:pPr>
        <w:spacing w:after="0" w:line="240" w:lineRule="auto"/>
        <w:jc w:val="both"/>
        <w:rPr>
          <w:rFonts w:ascii="Times New Roman" w:hAnsi="Times New Roman"/>
          <w:u w:val="single"/>
        </w:rPr>
      </w:pPr>
      <w:r w:rsidRPr="00F10E17">
        <w:rPr>
          <w:rFonts w:ascii="Times New Roman" w:hAnsi="Times New Roman"/>
        </w:rPr>
        <w:t xml:space="preserve">16.Aşağıdaki deyimlerden hangisi “duygulanma” sonucu </w:t>
      </w:r>
      <w:r w:rsidRPr="00F10E17">
        <w:rPr>
          <w:rFonts w:ascii="Times New Roman" w:hAnsi="Times New Roman"/>
          <w:u w:val="single"/>
        </w:rPr>
        <w:t>oluşmamıştır?</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A)Yüreğ</w:t>
      </w:r>
      <w:r>
        <w:rPr>
          <w:rFonts w:ascii="Times New Roman" w:hAnsi="Times New Roman"/>
        </w:rPr>
        <w:t xml:space="preserve">i sızlamak                   </w:t>
      </w:r>
      <w:r w:rsidRPr="00F10E17">
        <w:rPr>
          <w:rFonts w:ascii="Times New Roman" w:hAnsi="Times New Roman"/>
        </w:rPr>
        <w:t xml:space="preserve">   B)Baltayı taşa vurmak</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C)Gözler</w:t>
      </w:r>
      <w:r>
        <w:rPr>
          <w:rFonts w:ascii="Times New Roman" w:hAnsi="Times New Roman"/>
        </w:rPr>
        <w:t xml:space="preserve">i dolmak                      </w:t>
      </w:r>
      <w:r w:rsidRPr="00F10E17">
        <w:rPr>
          <w:rFonts w:ascii="Times New Roman" w:hAnsi="Times New Roman"/>
        </w:rPr>
        <w:t xml:space="preserve">  D)İçi parçalanmak</w:t>
      </w:r>
    </w:p>
    <w:p w:rsidR="00903CA8" w:rsidRPr="00F10E17" w:rsidRDefault="00903CA8" w:rsidP="00F10E17">
      <w:pPr>
        <w:spacing w:line="240" w:lineRule="auto"/>
        <w:rPr>
          <w:rFonts w:ascii="Times New Roman" w:hAnsi="Times New Roman"/>
        </w:rPr>
      </w:pP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17.Aşağıdaki cümlelerin hangisinin sonundaki noktalama işareti yanlış kullanılmıştır?</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A)Bu konuları neden anlamıyorum diye düşündüm.</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B)Ev işlerinde niçin annene yardım etmiyorsun?</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C)O  da seninle beraber mi gelmek istiyor.</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D)Önümüzde alabildiğince Konya Ovası …</w:t>
      </w:r>
    </w:p>
    <w:p w:rsidR="00903CA8" w:rsidRPr="00F10E17" w:rsidRDefault="00903CA8" w:rsidP="00F10E17">
      <w:pPr>
        <w:spacing w:after="0" w:line="240" w:lineRule="auto"/>
        <w:jc w:val="both"/>
        <w:rPr>
          <w:rFonts w:ascii="Times New Roman" w:hAnsi="Times New Roman"/>
        </w:rPr>
      </w:pPr>
    </w:p>
    <w:p w:rsidR="00903CA8" w:rsidRPr="00F10E17" w:rsidRDefault="00903CA8" w:rsidP="00F10E17">
      <w:pPr>
        <w:spacing w:after="0" w:line="240" w:lineRule="auto"/>
        <w:jc w:val="both"/>
        <w:rPr>
          <w:rFonts w:ascii="Times New Roman" w:hAnsi="Times New Roman"/>
        </w:rPr>
      </w:pP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18.“Merdivenlerden çıkarken sofadan ninesinin sesini işiterek, küçük bir çocuk gibi korktu.”</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Yukarıdaki cümledeki bağ fiiller (zarf fiiller) aşağıdakilerden hangisidir?</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A)çıkarken, korktu               B)çıkarken, işiterek</w:t>
      </w:r>
    </w:p>
    <w:p w:rsidR="00903CA8" w:rsidRPr="00F10E17" w:rsidRDefault="00903CA8" w:rsidP="00F10E17">
      <w:pPr>
        <w:spacing w:after="0" w:line="240" w:lineRule="auto"/>
        <w:jc w:val="both"/>
        <w:rPr>
          <w:rFonts w:ascii="Times New Roman" w:hAnsi="Times New Roman"/>
        </w:rPr>
      </w:pPr>
      <w:r w:rsidRPr="00F10E17">
        <w:rPr>
          <w:rFonts w:ascii="Times New Roman" w:hAnsi="Times New Roman"/>
        </w:rPr>
        <w:t>C)sesini, korktu                    D)merdivenlerden, işiterek</w:t>
      </w:r>
    </w:p>
    <w:p w:rsidR="00903CA8" w:rsidRPr="00F10E17" w:rsidRDefault="00903CA8" w:rsidP="00F10E17">
      <w:pPr>
        <w:spacing w:line="240" w:lineRule="auto"/>
        <w:rPr>
          <w:rFonts w:ascii="Times New Roman" w:hAnsi="Times New Roman"/>
        </w:rPr>
      </w:pPr>
    </w:p>
    <w:p w:rsidR="00903CA8" w:rsidRPr="00F10E17" w:rsidRDefault="00903CA8" w:rsidP="00F10E17">
      <w:pPr>
        <w:pStyle w:val="ListParagraph"/>
        <w:spacing w:line="240" w:lineRule="auto"/>
        <w:ind w:left="0"/>
        <w:rPr>
          <w:rFonts w:ascii="Times New Roman" w:hAnsi="Times New Roman"/>
        </w:rPr>
      </w:pPr>
      <w:r w:rsidRPr="00F10E17">
        <w:rPr>
          <w:rFonts w:ascii="Times New Roman" w:hAnsi="Times New Roman"/>
        </w:rPr>
        <w:t>19)   Aşağıdaki cümlelerin hangisinde nesne olmadığı halde fiil geçişlidir?</w:t>
      </w:r>
    </w:p>
    <w:p w:rsidR="00903CA8" w:rsidRPr="00F10E17" w:rsidRDefault="00903CA8" w:rsidP="00F10E17">
      <w:pPr>
        <w:pStyle w:val="ListParagraph"/>
        <w:numPr>
          <w:ilvl w:val="0"/>
          <w:numId w:val="5"/>
        </w:numPr>
        <w:spacing w:line="240" w:lineRule="auto"/>
        <w:ind w:left="360"/>
        <w:rPr>
          <w:rFonts w:ascii="Times New Roman" w:hAnsi="Times New Roman"/>
        </w:rPr>
      </w:pPr>
      <w:r w:rsidRPr="00F10E17">
        <w:rPr>
          <w:rFonts w:ascii="Times New Roman" w:hAnsi="Times New Roman"/>
        </w:rPr>
        <w:t>Öfkeyle masadan kalktı.</w:t>
      </w:r>
    </w:p>
    <w:p w:rsidR="00903CA8" w:rsidRPr="00F10E17" w:rsidRDefault="00903CA8" w:rsidP="00F10E17">
      <w:pPr>
        <w:pStyle w:val="ListParagraph"/>
        <w:numPr>
          <w:ilvl w:val="0"/>
          <w:numId w:val="5"/>
        </w:numPr>
        <w:spacing w:line="240" w:lineRule="auto"/>
        <w:ind w:left="360"/>
        <w:rPr>
          <w:rFonts w:ascii="Times New Roman" w:hAnsi="Times New Roman"/>
        </w:rPr>
      </w:pPr>
      <w:r w:rsidRPr="00F10E17">
        <w:rPr>
          <w:rFonts w:ascii="Times New Roman" w:hAnsi="Times New Roman"/>
        </w:rPr>
        <w:t>Çocuk, sabaha kadar ağlamış.</w:t>
      </w:r>
    </w:p>
    <w:p w:rsidR="00903CA8" w:rsidRPr="00F10E17" w:rsidRDefault="00903CA8" w:rsidP="00F10E17">
      <w:pPr>
        <w:pStyle w:val="ListParagraph"/>
        <w:numPr>
          <w:ilvl w:val="0"/>
          <w:numId w:val="5"/>
        </w:numPr>
        <w:spacing w:line="240" w:lineRule="auto"/>
        <w:ind w:left="360"/>
        <w:rPr>
          <w:rFonts w:ascii="Times New Roman" w:hAnsi="Times New Roman"/>
        </w:rPr>
      </w:pPr>
      <w:r w:rsidRPr="00F10E17">
        <w:rPr>
          <w:rFonts w:ascii="Times New Roman" w:hAnsi="Times New Roman"/>
        </w:rPr>
        <w:t>Sandığın bir köşesine saklamış.</w:t>
      </w:r>
    </w:p>
    <w:p w:rsidR="00903CA8" w:rsidRPr="00F10E17" w:rsidRDefault="00903CA8" w:rsidP="00F10E17">
      <w:pPr>
        <w:pStyle w:val="ListParagraph"/>
        <w:numPr>
          <w:ilvl w:val="0"/>
          <w:numId w:val="5"/>
        </w:numPr>
        <w:spacing w:line="240" w:lineRule="auto"/>
        <w:ind w:left="360"/>
        <w:rPr>
          <w:rFonts w:ascii="Times New Roman" w:hAnsi="Times New Roman"/>
        </w:rPr>
      </w:pPr>
      <w:r w:rsidRPr="00F10E17">
        <w:rPr>
          <w:rFonts w:ascii="Times New Roman" w:hAnsi="Times New Roman"/>
        </w:rPr>
        <w:t>Akvaryumdaki bütün balıklar ölmüş.</w:t>
      </w:r>
    </w:p>
    <w:p w:rsidR="00903CA8" w:rsidRPr="00F10E17" w:rsidRDefault="00903CA8" w:rsidP="00F10E17">
      <w:pPr>
        <w:pStyle w:val="ListParagraph"/>
        <w:spacing w:line="240" w:lineRule="auto"/>
        <w:ind w:left="360"/>
        <w:rPr>
          <w:rFonts w:ascii="Times New Roman" w:hAnsi="Times New Roman"/>
        </w:rPr>
      </w:pPr>
    </w:p>
    <w:p w:rsidR="00903CA8" w:rsidRPr="00F10E17" w:rsidRDefault="00903CA8" w:rsidP="00F10E17">
      <w:pPr>
        <w:pStyle w:val="ListParagraph"/>
        <w:spacing w:line="240" w:lineRule="auto"/>
        <w:ind w:left="360"/>
        <w:rPr>
          <w:rFonts w:ascii="Times New Roman" w:hAnsi="Times New Roman"/>
        </w:rPr>
      </w:pPr>
    </w:p>
    <w:p w:rsidR="00903CA8" w:rsidRPr="00F10E17" w:rsidRDefault="00903CA8" w:rsidP="00F10E17">
      <w:pPr>
        <w:pStyle w:val="ListParagraph"/>
        <w:spacing w:line="240" w:lineRule="auto"/>
        <w:ind w:left="0"/>
        <w:rPr>
          <w:rFonts w:ascii="Times New Roman" w:hAnsi="Times New Roman"/>
        </w:rPr>
      </w:pPr>
      <w:r w:rsidRPr="00F10E17">
        <w:rPr>
          <w:rFonts w:ascii="Times New Roman" w:hAnsi="Times New Roman"/>
        </w:rPr>
        <w:t>20)    Aşağıdaki cümlelerin hangisinde öznesine göre etken fiil vardır?</w:t>
      </w:r>
    </w:p>
    <w:p w:rsidR="00903CA8" w:rsidRPr="00F10E17" w:rsidRDefault="00903CA8" w:rsidP="00F10E17">
      <w:pPr>
        <w:pStyle w:val="ListParagraph"/>
        <w:numPr>
          <w:ilvl w:val="0"/>
          <w:numId w:val="6"/>
        </w:numPr>
        <w:spacing w:line="240" w:lineRule="auto"/>
        <w:ind w:left="360"/>
        <w:rPr>
          <w:rFonts w:ascii="Times New Roman" w:hAnsi="Times New Roman"/>
        </w:rPr>
      </w:pPr>
      <w:r w:rsidRPr="00F10E17">
        <w:rPr>
          <w:rFonts w:ascii="Times New Roman" w:hAnsi="Times New Roman"/>
        </w:rPr>
        <w:t>Onun işten atılacağı söyleniyordu.</w:t>
      </w:r>
    </w:p>
    <w:p w:rsidR="00903CA8" w:rsidRPr="00F10E17" w:rsidRDefault="00903CA8" w:rsidP="00F10E17">
      <w:pPr>
        <w:pStyle w:val="ListParagraph"/>
        <w:numPr>
          <w:ilvl w:val="0"/>
          <w:numId w:val="6"/>
        </w:numPr>
        <w:spacing w:line="240" w:lineRule="auto"/>
        <w:ind w:left="360"/>
        <w:rPr>
          <w:rFonts w:ascii="Times New Roman" w:hAnsi="Times New Roman"/>
        </w:rPr>
      </w:pPr>
      <w:r w:rsidRPr="00F10E17">
        <w:rPr>
          <w:rFonts w:ascii="Times New Roman" w:hAnsi="Times New Roman"/>
        </w:rPr>
        <w:t>Düşmanının üzerine öfkeyle atıldı.</w:t>
      </w:r>
    </w:p>
    <w:p w:rsidR="00903CA8" w:rsidRPr="00F10E17" w:rsidRDefault="00903CA8" w:rsidP="00F10E17">
      <w:pPr>
        <w:pStyle w:val="ListParagraph"/>
        <w:numPr>
          <w:ilvl w:val="0"/>
          <w:numId w:val="6"/>
        </w:numPr>
        <w:spacing w:line="240" w:lineRule="auto"/>
        <w:ind w:left="360"/>
        <w:rPr>
          <w:rFonts w:ascii="Times New Roman" w:hAnsi="Times New Roman"/>
        </w:rPr>
      </w:pPr>
      <w:r w:rsidRPr="00F10E17">
        <w:rPr>
          <w:rFonts w:ascii="Times New Roman" w:hAnsi="Times New Roman"/>
        </w:rPr>
        <w:t>Evdeki eski eşyaların hepsi atıldı.</w:t>
      </w:r>
    </w:p>
    <w:p w:rsidR="00903CA8" w:rsidRPr="00F10E17" w:rsidRDefault="00903CA8" w:rsidP="00F10E17">
      <w:pPr>
        <w:pStyle w:val="ListParagraph"/>
        <w:numPr>
          <w:ilvl w:val="0"/>
          <w:numId w:val="6"/>
        </w:numPr>
        <w:spacing w:line="240" w:lineRule="auto"/>
        <w:ind w:left="360"/>
        <w:rPr>
          <w:rFonts w:ascii="Times New Roman" w:hAnsi="Times New Roman"/>
        </w:rPr>
      </w:pPr>
      <w:r w:rsidRPr="00F10E17">
        <w:rPr>
          <w:rFonts w:ascii="Times New Roman" w:hAnsi="Times New Roman"/>
        </w:rPr>
        <w:t>Kitaptaki bütün sorular çözüldü.</w:t>
      </w:r>
    </w:p>
    <w:p w:rsidR="00903CA8" w:rsidRPr="00F10E17" w:rsidRDefault="00903CA8" w:rsidP="00F10E17">
      <w:pPr>
        <w:pStyle w:val="ListParagraph"/>
        <w:spacing w:line="240" w:lineRule="auto"/>
        <w:ind w:left="360"/>
        <w:rPr>
          <w:rFonts w:ascii="Times New Roman" w:hAnsi="Times New Roman"/>
        </w:rPr>
      </w:pP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bCs/>
        </w:rPr>
        <w:t xml:space="preserve">21. Aşağıdaki türlerden hangisinde bir düşünceyi kanıtlama amacı vardır?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A) Fıkra</w:t>
      </w:r>
      <w:r>
        <w:rPr>
          <w:rFonts w:ascii="Times New Roman" w:hAnsi="Times New Roman"/>
        </w:rPr>
        <w:t xml:space="preserve">          </w:t>
      </w:r>
      <w:r w:rsidRPr="00F10E17">
        <w:rPr>
          <w:rFonts w:ascii="Times New Roman" w:hAnsi="Times New Roman"/>
        </w:rPr>
        <w:t>B) Sohbet</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C) Deneme </w:t>
      </w:r>
      <w:r>
        <w:rPr>
          <w:rFonts w:ascii="Times New Roman" w:hAnsi="Times New Roman"/>
        </w:rPr>
        <w:t xml:space="preserve">    </w:t>
      </w:r>
      <w:r w:rsidRPr="00F10E17">
        <w:rPr>
          <w:rFonts w:ascii="Times New Roman" w:hAnsi="Times New Roman"/>
        </w:rPr>
        <w:t>D) Makale</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22. . . . . . . . . . . . . İkisi de yüksek dağları görür yolunda. Bilgili, Everest'e tırmanmaktan korkmaz. Bilir küçük tepelerin kendisini tatmin etmeyeceğini. Everest son değildir. Daha da yüksekleri arar gözleri ya da yüreği. "Bilgisiz, karınca yuvalarının kum tepelerini Everest sanır. " diyor bir filozof. Bilgisizken kaçımız, yükseklik korkusu taşımazdık?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bCs/>
        </w:rPr>
        <w:t xml:space="preserve">Anlam bütünlüğü dikkate alınarak paragrafın başına aşağıdakilerden hangisi getirilebilir?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bCs/>
        </w:rPr>
        <w:t xml:space="preserve">A) </w:t>
      </w:r>
      <w:r w:rsidRPr="00F10E17">
        <w:rPr>
          <w:rFonts w:ascii="Times New Roman" w:hAnsi="Times New Roman"/>
        </w:rPr>
        <w:t xml:space="preserve">Amerikan toplumunda yaşayan birinin görüşü ile bir Türk'ünki aynı değildir.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B) Edebiyatla, sanatla uğraşmak; yarına inanmak demektir.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C) Bilgi ile hayat aynı anda, insanın doğumuyla, başlar.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D) Bilgili ile bilgisizin sorunu, gerçekte birbirine benzer. </w:t>
      </w:r>
    </w:p>
    <w:p w:rsidR="00903CA8" w:rsidRPr="00F10E17" w:rsidRDefault="00903CA8" w:rsidP="00F10E17">
      <w:pPr>
        <w:shd w:val="clear" w:color="auto" w:fill="FFFFFF"/>
        <w:spacing w:line="240" w:lineRule="auto"/>
        <w:rPr>
          <w:rFonts w:ascii="Times New Roman" w:hAnsi="Times New Roman"/>
        </w:rPr>
      </w:pP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23.    "Ben, sadece gül alıp gül satan bir yazar olmadım." </w:t>
      </w:r>
      <w:r w:rsidRPr="00F10E17">
        <w:rPr>
          <w:rFonts w:ascii="Times New Roman" w:hAnsi="Times New Roman"/>
          <w:bCs/>
        </w:rPr>
        <w:t>cümlesine anlamca en yakın olan cümle aşağıdakilerden hangisidir?</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A)  Bir eserde hem güzellikler, hem de aksaklıklar dile getirilmelidir.</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B)  Toplumsal konuların işlendiği eserler daha çok beğenilir.</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C)  Bir eserin yazımında yazarın çok titiz olması gerekir.</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D)  Bütün sorunların aynı eser içinde anlatılmasına gerek yoktur.</w:t>
      </w:r>
    </w:p>
    <w:p w:rsidR="00903CA8" w:rsidRPr="00F10E17" w:rsidRDefault="00903CA8" w:rsidP="00F10E17">
      <w:pPr>
        <w:pStyle w:val="ListParagraph"/>
        <w:spacing w:line="240" w:lineRule="auto"/>
        <w:ind w:left="360"/>
        <w:rPr>
          <w:rFonts w:ascii="Times New Roman" w:hAnsi="Times New Roman"/>
        </w:rPr>
      </w:pP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bCs/>
        </w:rPr>
        <w:t xml:space="preserve">24. Aşağıdaki cümlelerin hangisinde yazım yanlışı vardır?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A) Hukuğun üstünlüğünü savunmalıyız.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B) Bir kebapçı dükkanına uğradık.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C) Ben de göğsümü üşütmüşüm.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D) Oraya köpeğimiz Kont'u da götürdük. </w:t>
      </w:r>
    </w:p>
    <w:p w:rsidR="00903CA8" w:rsidRPr="00F10E17" w:rsidRDefault="00903CA8" w:rsidP="00F10E17">
      <w:pPr>
        <w:spacing w:line="240" w:lineRule="auto"/>
        <w:ind w:left="180" w:right="72" w:firstLine="180"/>
        <w:jc w:val="both"/>
        <w:rPr>
          <w:rFonts w:ascii="Times New Roman" w:hAnsi="Times New Roman"/>
          <w:color w:val="000000"/>
        </w:rPr>
      </w:pPr>
      <w:r w:rsidRPr="00F10E17">
        <w:rPr>
          <w:rFonts w:ascii="Times New Roman" w:hAnsi="Times New Roman"/>
          <w:color w:val="000000"/>
        </w:rPr>
        <w:t>25.</w:t>
      </w:r>
      <w:r w:rsidRPr="00F10E17">
        <w:rPr>
          <w:rFonts w:ascii="Times New Roman" w:hAnsi="Times New Roman"/>
          <w:bCs/>
          <w:color w:val="000000"/>
        </w:rPr>
        <w:t xml:space="preserve"> Aşağıdaki cümlelerin hangisi, </w:t>
      </w:r>
      <w:r w:rsidRPr="00F10E17">
        <w:rPr>
          <w:rFonts w:ascii="Times New Roman" w:hAnsi="Times New Roman"/>
          <w:color w:val="000000"/>
        </w:rPr>
        <w:t>“Eşyaları yerinde göremeyince telaşla etrafına bakındı.”</w:t>
      </w:r>
      <w:r w:rsidRPr="00F10E17">
        <w:rPr>
          <w:rFonts w:ascii="Times New Roman" w:hAnsi="Times New Roman"/>
          <w:bCs/>
          <w:color w:val="000000"/>
        </w:rPr>
        <w:t xml:space="preserve"> cümlesi ile özne – yüklem ilişkisi yönünden özdeştir?</w:t>
      </w:r>
    </w:p>
    <w:p w:rsidR="00903CA8" w:rsidRPr="00F10E17" w:rsidRDefault="00903CA8" w:rsidP="00F10E17">
      <w:pPr>
        <w:spacing w:line="240" w:lineRule="auto"/>
        <w:ind w:left="180" w:right="72" w:firstLine="180"/>
        <w:jc w:val="both"/>
        <w:rPr>
          <w:rFonts w:ascii="Times New Roman" w:hAnsi="Times New Roman"/>
          <w:color w:val="000000"/>
        </w:rPr>
      </w:pPr>
      <w:r>
        <w:rPr>
          <w:rFonts w:ascii="Times New Roman" w:hAnsi="Times New Roman"/>
          <w:color w:val="000000"/>
        </w:rPr>
        <w:t>A</w:t>
      </w:r>
      <w:r w:rsidRPr="00F10E17">
        <w:rPr>
          <w:rFonts w:ascii="Times New Roman" w:hAnsi="Times New Roman"/>
          <w:color w:val="000000"/>
        </w:rPr>
        <w:t>) Eşyaları, iki saatte taşındı.</w:t>
      </w:r>
    </w:p>
    <w:p w:rsidR="00903CA8" w:rsidRPr="00F10E17" w:rsidRDefault="00903CA8" w:rsidP="00F10E17">
      <w:pPr>
        <w:spacing w:line="240" w:lineRule="auto"/>
        <w:ind w:left="180" w:right="72" w:firstLine="180"/>
        <w:jc w:val="both"/>
        <w:rPr>
          <w:rFonts w:ascii="Times New Roman" w:hAnsi="Times New Roman"/>
          <w:color w:val="000000"/>
        </w:rPr>
      </w:pPr>
      <w:r>
        <w:rPr>
          <w:rFonts w:ascii="Times New Roman" w:hAnsi="Times New Roman"/>
          <w:color w:val="000000"/>
        </w:rPr>
        <w:t>B</w:t>
      </w:r>
      <w:r w:rsidRPr="00F10E17">
        <w:rPr>
          <w:rFonts w:ascii="Times New Roman" w:hAnsi="Times New Roman"/>
          <w:color w:val="000000"/>
        </w:rPr>
        <w:t>) Çöpler, şu derede yakıldı.</w:t>
      </w:r>
    </w:p>
    <w:p w:rsidR="00903CA8" w:rsidRPr="00F10E17" w:rsidRDefault="00903CA8" w:rsidP="00F10E17">
      <w:pPr>
        <w:spacing w:line="240" w:lineRule="auto"/>
        <w:ind w:left="180" w:right="72" w:firstLine="180"/>
        <w:jc w:val="both"/>
        <w:rPr>
          <w:rFonts w:ascii="Times New Roman" w:hAnsi="Times New Roman"/>
          <w:color w:val="000000"/>
        </w:rPr>
      </w:pPr>
      <w:r>
        <w:rPr>
          <w:rFonts w:ascii="Times New Roman" w:hAnsi="Times New Roman"/>
          <w:color w:val="000000"/>
        </w:rPr>
        <w:t>C</w:t>
      </w:r>
      <w:r w:rsidRPr="00F10E17">
        <w:rPr>
          <w:rFonts w:ascii="Times New Roman" w:hAnsi="Times New Roman"/>
          <w:color w:val="000000"/>
        </w:rPr>
        <w:t>) Kentin sokakları, ilk defa temizlendi.</w:t>
      </w:r>
    </w:p>
    <w:p w:rsidR="00903CA8" w:rsidRPr="00F10E17" w:rsidRDefault="00903CA8" w:rsidP="00F10E17">
      <w:pPr>
        <w:spacing w:line="240" w:lineRule="auto"/>
        <w:ind w:left="180" w:right="72" w:firstLine="180"/>
        <w:jc w:val="both"/>
        <w:rPr>
          <w:rFonts w:ascii="Times New Roman" w:hAnsi="Times New Roman"/>
          <w:color w:val="000000"/>
        </w:rPr>
      </w:pPr>
      <w:r>
        <w:rPr>
          <w:rFonts w:ascii="Times New Roman" w:hAnsi="Times New Roman"/>
          <w:color w:val="000000"/>
        </w:rPr>
        <w:t>D</w:t>
      </w:r>
      <w:r w:rsidRPr="00F10E17">
        <w:rPr>
          <w:rFonts w:ascii="Times New Roman" w:hAnsi="Times New Roman"/>
          <w:color w:val="000000"/>
        </w:rPr>
        <w:t>) Bu kez de yolun uzunluğundan yakındı</w:t>
      </w:r>
    </w:p>
    <w:p w:rsidR="00903CA8" w:rsidRPr="00F10E17" w:rsidRDefault="00903CA8" w:rsidP="00F10E17">
      <w:pPr>
        <w:pStyle w:val="NormalWeb"/>
        <w:rPr>
          <w:color w:val="232323"/>
          <w:sz w:val="22"/>
          <w:szCs w:val="22"/>
        </w:rPr>
      </w:pPr>
      <w:r w:rsidRPr="00F10E17">
        <w:rPr>
          <w:rStyle w:val="Strong"/>
          <w:b w:val="0"/>
          <w:color w:val="232323"/>
          <w:sz w:val="22"/>
          <w:szCs w:val="22"/>
        </w:rPr>
        <w:t>26-</w:t>
      </w:r>
      <w:r w:rsidRPr="00F10E17">
        <w:rPr>
          <w:color w:val="232323"/>
          <w:sz w:val="22"/>
          <w:szCs w:val="22"/>
        </w:rPr>
        <w:t xml:space="preserve"> Özgür kişi, köle olmayan, tutsak olmayan kişidir. Kimsenin kölesi, kimsenin tutsağı değildir. Kendi kendisinin, duygularının, tutkularının, çıkarının da kölesi, tutsağı değildir. “Böyle işime geldiğinden böyle düşünüyorum, böyle söylüyorum.” diyen kimseyi gerçekten özgür sayabilir miyiz? Özgür kişinin düşünceleriyle duyguları, tutkuları, çıkarı arasında ille bir çarpışma, bir karşıtlık olması gerektir, demiyorum; uzlaştıkları zorla değil, kendileriyle uzlaştıkları da olur. </w:t>
      </w:r>
    </w:p>
    <w:p w:rsidR="00903CA8" w:rsidRPr="00F10E17" w:rsidRDefault="00903CA8" w:rsidP="00F10E17">
      <w:pPr>
        <w:pStyle w:val="NormalWeb"/>
        <w:spacing w:after="240" w:afterAutospacing="0"/>
        <w:rPr>
          <w:color w:val="232323"/>
          <w:sz w:val="22"/>
          <w:szCs w:val="22"/>
        </w:rPr>
      </w:pPr>
      <w:r w:rsidRPr="00F10E17">
        <w:rPr>
          <w:rStyle w:val="Strong"/>
          <w:b w:val="0"/>
          <w:color w:val="232323"/>
          <w:sz w:val="22"/>
          <w:szCs w:val="22"/>
        </w:rPr>
        <w:t>Yukarıda verilen parça hangi edebi türün örneğidir?</w:t>
      </w:r>
      <w:r w:rsidRPr="00F10E17">
        <w:rPr>
          <w:color w:val="232323"/>
          <w:sz w:val="22"/>
          <w:szCs w:val="22"/>
        </w:rPr>
        <w:br/>
      </w:r>
      <w:r w:rsidRPr="00F10E17">
        <w:rPr>
          <w:color w:val="232323"/>
          <w:sz w:val="22"/>
          <w:szCs w:val="22"/>
        </w:rPr>
        <w:br/>
        <w:t xml:space="preserve">A) Anı        B) Deneme </w:t>
      </w:r>
    </w:p>
    <w:p w:rsidR="00903CA8" w:rsidRDefault="00903CA8" w:rsidP="00F10E17">
      <w:pPr>
        <w:pStyle w:val="NormalWeb"/>
        <w:spacing w:after="240" w:afterAutospacing="0"/>
        <w:rPr>
          <w:color w:val="232323"/>
          <w:sz w:val="22"/>
          <w:szCs w:val="22"/>
        </w:rPr>
      </w:pPr>
      <w:r w:rsidRPr="00F10E17">
        <w:rPr>
          <w:color w:val="232323"/>
          <w:sz w:val="22"/>
          <w:szCs w:val="22"/>
        </w:rPr>
        <w:t xml:space="preserve">C) Röportaj D) Gezi </w:t>
      </w:r>
    </w:p>
    <w:p w:rsidR="00903CA8" w:rsidRDefault="00903CA8" w:rsidP="00F10E17">
      <w:pPr>
        <w:pStyle w:val="NormalWeb"/>
        <w:spacing w:after="240" w:afterAutospacing="0"/>
        <w:rPr>
          <w:color w:val="232323"/>
          <w:sz w:val="22"/>
          <w:szCs w:val="22"/>
        </w:rPr>
      </w:pPr>
    </w:p>
    <w:p w:rsidR="00903CA8" w:rsidRPr="00F10E17" w:rsidRDefault="00903CA8" w:rsidP="00F10E17">
      <w:pPr>
        <w:pStyle w:val="NormalWeb"/>
        <w:spacing w:after="240" w:afterAutospacing="0"/>
        <w:rPr>
          <w:sz w:val="22"/>
          <w:szCs w:val="22"/>
        </w:rPr>
      </w:pP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bCs/>
        </w:rPr>
        <w:t xml:space="preserve">27. Aşağıdaki cümlelerin hangisinde karşılaştırma yapılmıştır?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A) Nüfus çoğaldıkça ulaşım sorunları artıyor.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B) Sizin eviniz bizimki kadar geniş değilmiş.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C) Öğrenciler, kütüphaneye çalışmaya gittiler.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D) Arkadaşlarınla iyi geçinmelisin.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color w:val="232323"/>
        </w:rPr>
        <w:br/>
      </w:r>
      <w:r w:rsidRPr="00F10E17">
        <w:rPr>
          <w:rFonts w:ascii="Times New Roman" w:hAnsi="Times New Roman"/>
          <w:bCs/>
        </w:rPr>
        <w:t xml:space="preserve">28. Aşağıdaki cümlelerin yüklemlerinin hangisinde eylemi </w:t>
      </w:r>
      <w:r w:rsidRPr="00F10E17">
        <w:rPr>
          <w:rFonts w:ascii="Times New Roman" w:hAnsi="Times New Roman"/>
        </w:rPr>
        <w:t xml:space="preserve">"karşılıklı yapma" </w:t>
      </w:r>
      <w:r w:rsidRPr="00F10E17">
        <w:rPr>
          <w:rFonts w:ascii="Times New Roman" w:hAnsi="Times New Roman"/>
          <w:bCs/>
        </w:rPr>
        <w:t xml:space="preserve">anlamı </w:t>
      </w:r>
      <w:r w:rsidRPr="00F10E17">
        <w:rPr>
          <w:rFonts w:ascii="Times New Roman" w:hAnsi="Times New Roman"/>
          <w:bCs/>
          <w:u w:val="single"/>
        </w:rPr>
        <w:t>yoktur</w:t>
      </w:r>
      <w:r w:rsidRPr="00F10E17">
        <w:rPr>
          <w:rFonts w:ascii="Times New Roman" w:hAnsi="Times New Roman"/>
          <w:bCs/>
        </w:rPr>
        <w:t xml:space="preserve">?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A) Onunla her hafta görüşüyoruz.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B) Öğrenciler yine dövüşmüş.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C) Seninki yine yakama yapıştı.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D) Dün akşam Ömer'le telefonlaştık. </w:t>
      </w:r>
    </w:p>
    <w:p w:rsidR="00903CA8" w:rsidRPr="00F10E17" w:rsidRDefault="00903CA8" w:rsidP="00F10E17">
      <w:pPr>
        <w:pStyle w:val="NormalWeb"/>
        <w:spacing w:after="240" w:afterAutospacing="0"/>
        <w:rPr>
          <w:color w:val="232323"/>
          <w:sz w:val="22"/>
          <w:szCs w:val="22"/>
        </w:rPr>
      </w:pP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29. Kültür bir değerler bütünü, bir yaşama tarzıdır. Yüzyıllar içerisinde bir milletin, diğer milletlerden farklı olarak geliştirdiği duygu, düşünce ve hayat görüşü kültürdür. Kültürün en büyük aktarıcısı dildir. Dil olmaksızın kültür aktarımı sınırlı kalır.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bCs/>
        </w:rPr>
        <w:t xml:space="preserve">Parçaya göre Aşağıdakilerden hangisi kültürün tanımı için </w:t>
      </w:r>
      <w:r w:rsidRPr="00F10E17">
        <w:rPr>
          <w:rFonts w:ascii="Times New Roman" w:hAnsi="Times New Roman"/>
          <w:bCs/>
          <w:u w:val="single"/>
        </w:rPr>
        <w:t>söylenemez</w:t>
      </w:r>
      <w:r w:rsidRPr="00F10E17">
        <w:rPr>
          <w:rFonts w:ascii="Times New Roman" w:hAnsi="Times New Roman"/>
          <w:bCs/>
        </w:rPr>
        <w:t>?</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A) Kültür, farklı duygu ve görüşlerdir.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B) Kültür, dünyayı tanıma çabasıdır.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C) Kültür, bir değerler bütünü ve yaşama tarzıdır. </w:t>
      </w:r>
    </w:p>
    <w:p w:rsidR="00903CA8" w:rsidRDefault="00903CA8" w:rsidP="00F10E17">
      <w:pPr>
        <w:shd w:val="clear" w:color="auto" w:fill="FFFFFF"/>
        <w:spacing w:line="240" w:lineRule="auto"/>
        <w:rPr>
          <w:rFonts w:ascii="Times New Roman" w:hAnsi="Times New Roman"/>
        </w:rPr>
      </w:pPr>
      <w:r w:rsidRPr="00F10E17">
        <w:rPr>
          <w:rFonts w:ascii="Times New Roman" w:hAnsi="Times New Roman"/>
        </w:rPr>
        <w:t>D) Kültür, bir milleti diğerlerinden ayıran özelliklerdir.</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 xml:space="preserve"> </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30.        Turistler gezip gördükleri yerlerin heyecanını, güzelliğini yaşasalar da bir süre sonra evlerine dönmeye can atarlar. Oysa gezginler hiçbir yere ait olmadıkları için ağır hareket eder, dünyanın bir yerinden başka bir yerine gider dururlar.</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bCs/>
        </w:rPr>
        <w:t>Bu parçada aşağıdakilerden hangisi kullanılmıştır?</w:t>
      </w:r>
    </w:p>
    <w:p w:rsidR="00903CA8" w:rsidRPr="00F10E17" w:rsidRDefault="00903CA8" w:rsidP="00F10E17">
      <w:pPr>
        <w:shd w:val="clear" w:color="auto" w:fill="FFFFFF"/>
        <w:spacing w:line="240" w:lineRule="auto"/>
        <w:rPr>
          <w:rFonts w:ascii="Times New Roman" w:hAnsi="Times New Roman"/>
        </w:rPr>
      </w:pPr>
      <w:r w:rsidRPr="00F10E17">
        <w:rPr>
          <w:rFonts w:ascii="Times New Roman" w:hAnsi="Times New Roman"/>
        </w:rPr>
        <w:t>A) Örnekleme                        B) Somutlama</w:t>
      </w:r>
    </w:p>
    <w:p w:rsidR="00903CA8" w:rsidRDefault="00903CA8" w:rsidP="00F10E17">
      <w:pPr>
        <w:shd w:val="clear" w:color="auto" w:fill="FFFFFF"/>
        <w:spacing w:line="240" w:lineRule="auto"/>
        <w:rPr>
          <w:rFonts w:ascii="Times New Roman" w:hAnsi="Times New Roman"/>
        </w:rPr>
      </w:pPr>
      <w:r w:rsidRPr="00F10E17">
        <w:rPr>
          <w:rFonts w:ascii="Times New Roman" w:hAnsi="Times New Roman"/>
        </w:rPr>
        <w:t>C) Benzetme                         D) Karşılaştırma</w:t>
      </w:r>
    </w:p>
    <w:p w:rsidR="00903CA8" w:rsidRDefault="00903CA8" w:rsidP="00F10E17">
      <w:pPr>
        <w:shd w:val="clear" w:color="auto" w:fill="FFFFFF"/>
        <w:spacing w:line="240" w:lineRule="auto"/>
        <w:rPr>
          <w:rFonts w:ascii="Times New Roman" w:hAnsi="Times New Roman"/>
        </w:rPr>
      </w:pPr>
    </w:p>
    <w:p w:rsidR="00903CA8" w:rsidRDefault="00903CA8" w:rsidP="00F10E17">
      <w:pPr>
        <w:shd w:val="clear" w:color="auto" w:fill="FFFFFF"/>
        <w:spacing w:line="240" w:lineRule="auto"/>
        <w:rPr>
          <w:rFonts w:ascii="Times New Roman" w:hAnsi="Times New Roman"/>
        </w:rPr>
      </w:pPr>
    </w:p>
    <w:p w:rsidR="00903CA8" w:rsidRDefault="00903CA8" w:rsidP="00F10E17">
      <w:pPr>
        <w:shd w:val="clear" w:color="auto" w:fill="FFFFFF"/>
        <w:spacing w:line="240" w:lineRule="auto"/>
        <w:rPr>
          <w:rFonts w:ascii="Times New Roman" w:hAnsi="Times New Roman"/>
        </w:rPr>
      </w:pPr>
    </w:p>
    <w:p w:rsidR="00903CA8" w:rsidRDefault="00903CA8" w:rsidP="00F10E17">
      <w:pPr>
        <w:shd w:val="clear" w:color="auto" w:fill="FFFFFF"/>
        <w:spacing w:line="240" w:lineRule="auto"/>
        <w:rPr>
          <w:rFonts w:ascii="Times New Roman" w:hAnsi="Times New Roman"/>
        </w:rPr>
      </w:pPr>
    </w:p>
    <w:p w:rsidR="00903CA8" w:rsidRPr="00F10E17" w:rsidRDefault="00903CA8" w:rsidP="00F10E17">
      <w:pPr>
        <w:shd w:val="clear" w:color="auto" w:fill="FFFFFF"/>
        <w:spacing w:line="240" w:lineRule="auto"/>
        <w:rPr>
          <w:rFonts w:ascii="Times New Roman" w:hAnsi="Times New Roman"/>
        </w:rPr>
      </w:pPr>
    </w:p>
    <w:p w:rsidR="00903CA8" w:rsidRDefault="00903CA8" w:rsidP="00F10E17">
      <w:pPr>
        <w:spacing w:line="240" w:lineRule="auto"/>
        <w:rPr>
          <w:rFonts w:ascii="Times New Roman" w:hAnsi="Times New Roman"/>
        </w:rPr>
      </w:pPr>
      <w:r w:rsidRPr="00F10E17">
        <w:rPr>
          <w:rFonts w:ascii="Times New Roman" w:hAnsi="Times New Roman"/>
        </w:rPr>
        <w:t>31)  Bir ebeleme oyunudur. Yedi kişi ile oynanır. Ebe, diğer çocukları yakalamaya çalışır. Yakalanan çocuk, uçak gibi kollarını açarak durur, bacaklarının arasından başka bir oyuncunun geçmesiyle tekrar oyuna döner. Oyun ebenin herkesi yakalamasıyla biter.</w:t>
      </w:r>
    </w:p>
    <w:p w:rsidR="00903CA8" w:rsidRPr="00F10E17" w:rsidRDefault="00903CA8" w:rsidP="00F10E17">
      <w:pPr>
        <w:spacing w:line="240" w:lineRule="auto"/>
        <w:rPr>
          <w:rFonts w:ascii="Times New Roman" w:hAnsi="Times New Roman"/>
          <w:color w:val="000000"/>
        </w:rPr>
      </w:pPr>
      <w:r w:rsidRPr="00F10E17">
        <w:rPr>
          <w:rFonts w:ascii="Times New Roman" w:hAnsi="Times New Roman"/>
        </w:rPr>
        <w:t xml:space="preserve"> </w:t>
      </w:r>
      <w:r w:rsidRPr="00F10E17">
        <w:rPr>
          <w:rFonts w:ascii="Times New Roman" w:hAnsi="Times New Roman"/>
          <w:color w:val="000000"/>
        </w:rPr>
        <w:t xml:space="preserve">Bu parçaya göre “Uçak Oyunuyla” ilgili hangisi söylenebilir? </w:t>
      </w:r>
    </w:p>
    <w:p w:rsidR="00903CA8" w:rsidRPr="00F10E17" w:rsidRDefault="00903CA8" w:rsidP="00F10E17">
      <w:pPr>
        <w:spacing w:line="240" w:lineRule="auto"/>
        <w:rPr>
          <w:rFonts w:ascii="Times New Roman" w:hAnsi="Times New Roman"/>
          <w:color w:val="000000"/>
        </w:rPr>
      </w:pPr>
      <w:r w:rsidRPr="00F10E17">
        <w:rPr>
          <w:rFonts w:ascii="Times New Roman" w:hAnsi="Times New Roman"/>
          <w:color w:val="000000"/>
        </w:rPr>
        <w:t>A) Uçak gibi duran çocuk ebeye değince oyuna döner.</w:t>
      </w:r>
    </w:p>
    <w:p w:rsidR="00903CA8" w:rsidRPr="00F10E17" w:rsidRDefault="00903CA8" w:rsidP="00F10E17">
      <w:pPr>
        <w:spacing w:line="240" w:lineRule="auto"/>
        <w:rPr>
          <w:rFonts w:ascii="Times New Roman" w:hAnsi="Times New Roman"/>
          <w:color w:val="000000"/>
        </w:rPr>
      </w:pPr>
      <w:r w:rsidRPr="00F10E17">
        <w:rPr>
          <w:rFonts w:ascii="Times New Roman" w:hAnsi="Times New Roman"/>
          <w:color w:val="000000"/>
        </w:rPr>
        <w:t>B) Ebe, bir oyuncuyu yakalayınca ebelikten kurtulur.</w:t>
      </w:r>
    </w:p>
    <w:p w:rsidR="00903CA8" w:rsidRPr="00F10E17" w:rsidRDefault="00903CA8" w:rsidP="00F10E17">
      <w:pPr>
        <w:spacing w:line="240" w:lineRule="auto"/>
        <w:rPr>
          <w:rFonts w:ascii="Times New Roman" w:hAnsi="Times New Roman"/>
          <w:color w:val="000000"/>
        </w:rPr>
      </w:pPr>
      <w:r w:rsidRPr="00F10E17">
        <w:rPr>
          <w:rFonts w:ascii="Times New Roman" w:hAnsi="Times New Roman"/>
          <w:color w:val="000000"/>
        </w:rPr>
        <w:t>C) Altı çocuk uçak gibi durunca oyun biter.</w:t>
      </w:r>
    </w:p>
    <w:p w:rsidR="00903CA8" w:rsidRPr="00F10E17" w:rsidRDefault="00903CA8" w:rsidP="00F10E17">
      <w:pPr>
        <w:spacing w:line="240" w:lineRule="auto"/>
        <w:rPr>
          <w:rFonts w:ascii="Times New Roman" w:hAnsi="Times New Roman"/>
          <w:color w:val="000000"/>
        </w:rPr>
      </w:pPr>
      <w:r w:rsidRPr="00F10E17">
        <w:rPr>
          <w:rFonts w:ascii="Times New Roman" w:hAnsi="Times New Roman"/>
          <w:color w:val="000000"/>
        </w:rPr>
        <w:t>D) Ebe, yakaladığı çocuğun bacaklarının arasından geçer.</w:t>
      </w:r>
    </w:p>
    <w:p w:rsidR="00903CA8" w:rsidRPr="00F10E17" w:rsidRDefault="00903CA8" w:rsidP="00F10E17">
      <w:pPr>
        <w:spacing w:line="240" w:lineRule="auto"/>
        <w:jc w:val="both"/>
        <w:rPr>
          <w:rFonts w:ascii="Times New Roman" w:eastAsia="SimHei" w:hAnsi="Times New Roman"/>
        </w:rPr>
      </w:pPr>
      <w:r w:rsidRPr="00F10E17">
        <w:rPr>
          <w:rFonts w:ascii="Times New Roman" w:eastAsia="SimHei" w:hAnsi="Times New Roman"/>
        </w:rPr>
        <w:t xml:space="preserve">32.  Bu şairimizin büyük bir titizlikle yazdığı şiirleri giderek yetkinleşip olgunlaşıyor. Her kitabı bir öncekini aşıyor, derinleştiriyor, bütünlüyor. Okurun duyarlığını geliştiriyor. Böylece çağının, toprağının, insanının tarihi oluyor onun şiiri. Sessiz, usul usul akan, kişisel ve toplumsal bir tarih. </w:t>
      </w:r>
    </w:p>
    <w:p w:rsidR="00903CA8" w:rsidRPr="00F10E17" w:rsidRDefault="00903CA8" w:rsidP="00F10E17">
      <w:pPr>
        <w:spacing w:line="240" w:lineRule="auto"/>
        <w:jc w:val="both"/>
        <w:rPr>
          <w:rFonts w:ascii="Times New Roman" w:eastAsia="SimHei" w:hAnsi="Times New Roman"/>
          <w:bCs/>
        </w:rPr>
      </w:pPr>
      <w:r w:rsidRPr="00F10E17">
        <w:rPr>
          <w:rFonts w:ascii="Times New Roman" w:eastAsia="SimHei" w:hAnsi="Times New Roman"/>
          <w:bCs/>
        </w:rPr>
        <w:t xml:space="preserve">Aşağıdakilerden hangisi, bu parçada sözü edilen sanatçının yazdığı şiirlerin bir özelliği </w:t>
      </w:r>
      <w:r w:rsidRPr="00F10E17">
        <w:rPr>
          <w:rFonts w:ascii="Times New Roman" w:eastAsia="SimHei" w:hAnsi="Times New Roman"/>
          <w:bCs/>
          <w:u w:val="single"/>
        </w:rPr>
        <w:t>değildir?</w:t>
      </w:r>
      <w:r w:rsidRPr="00F10E17">
        <w:rPr>
          <w:rFonts w:ascii="Times New Roman" w:eastAsia="SimHei" w:hAnsi="Times New Roman"/>
          <w:bCs/>
        </w:rPr>
        <w:t xml:space="preserve"> </w:t>
      </w:r>
    </w:p>
    <w:p w:rsidR="00903CA8" w:rsidRPr="00F10E17" w:rsidRDefault="00903CA8" w:rsidP="00F10E17">
      <w:pPr>
        <w:spacing w:line="240" w:lineRule="auto"/>
        <w:jc w:val="both"/>
        <w:rPr>
          <w:rFonts w:ascii="Times New Roman" w:eastAsia="SimHei" w:hAnsi="Times New Roman"/>
        </w:rPr>
      </w:pPr>
      <w:r w:rsidRPr="00F10E17">
        <w:rPr>
          <w:rFonts w:ascii="Times New Roman" w:eastAsia="SimHei" w:hAnsi="Times New Roman"/>
        </w:rPr>
        <w:t xml:space="preserve">A) Zaman içinde gelişme </w:t>
      </w:r>
    </w:p>
    <w:p w:rsidR="00903CA8" w:rsidRPr="00F10E17" w:rsidRDefault="00903CA8" w:rsidP="00F10E17">
      <w:pPr>
        <w:spacing w:line="240" w:lineRule="auto"/>
        <w:jc w:val="both"/>
        <w:rPr>
          <w:rFonts w:ascii="Times New Roman" w:eastAsia="SimHei" w:hAnsi="Times New Roman"/>
        </w:rPr>
      </w:pPr>
      <w:r w:rsidRPr="00F10E17">
        <w:rPr>
          <w:rFonts w:ascii="Times New Roman" w:eastAsia="SimHei" w:hAnsi="Times New Roman"/>
        </w:rPr>
        <w:t xml:space="preserve">B)  İnsanı, yaşadığı dönemin havası içinde yansıtma  </w:t>
      </w:r>
    </w:p>
    <w:p w:rsidR="00903CA8" w:rsidRPr="00F10E17" w:rsidRDefault="00903CA8" w:rsidP="00F10E17">
      <w:pPr>
        <w:spacing w:line="240" w:lineRule="auto"/>
        <w:jc w:val="both"/>
        <w:rPr>
          <w:rFonts w:ascii="Times New Roman" w:eastAsia="SimHei" w:hAnsi="Times New Roman"/>
        </w:rPr>
      </w:pPr>
      <w:r w:rsidRPr="00F10E17">
        <w:rPr>
          <w:rFonts w:ascii="Times New Roman" w:eastAsia="SimHei" w:hAnsi="Times New Roman"/>
        </w:rPr>
        <w:t xml:space="preserve">C) Özenle oluşturulma </w:t>
      </w:r>
    </w:p>
    <w:p w:rsidR="00903CA8" w:rsidRPr="00F10E17" w:rsidRDefault="00903CA8" w:rsidP="00F10E17">
      <w:pPr>
        <w:spacing w:line="240" w:lineRule="auto"/>
        <w:jc w:val="both"/>
        <w:rPr>
          <w:rFonts w:ascii="Times New Roman" w:eastAsia="SimHei" w:hAnsi="Times New Roman"/>
        </w:rPr>
      </w:pPr>
      <w:r w:rsidRPr="00F10E17">
        <w:rPr>
          <w:rFonts w:ascii="Times New Roman" w:eastAsia="SimHei" w:hAnsi="Times New Roman"/>
        </w:rPr>
        <w:t>D) Değişik konuları işleme</w:t>
      </w:r>
    </w:p>
    <w:p w:rsidR="00903CA8" w:rsidRPr="00F10E17" w:rsidRDefault="00903CA8" w:rsidP="00F10E17">
      <w:pPr>
        <w:spacing w:line="240" w:lineRule="auto"/>
        <w:jc w:val="both"/>
        <w:rPr>
          <w:rFonts w:ascii="Times New Roman" w:hAnsi="Times New Roman"/>
        </w:rPr>
      </w:pPr>
      <w:r>
        <w:rPr>
          <w:rFonts w:ascii="Times New Roman" w:hAnsi="Times New Roman"/>
        </w:rPr>
        <w:t>33</w:t>
      </w:r>
      <w:r w:rsidRPr="00F10E17">
        <w:rPr>
          <w:rFonts w:ascii="Times New Roman" w:hAnsi="Times New Roman"/>
        </w:rPr>
        <w:t xml:space="preserve">.  ---- Bir sözcük tek başınayken ses ve anlam yönünden etkileyici özellikler taşımayabilir. Ancak aynı sözcük cümlede öteki sözcüklerle yan yana geldiği zaman etkileyici nitelikler kazanır. Kısaca şunu demek istiyorum: Bir yapıtta anlatımın sağlamlığı, sözcüklerin seçimine ve bunların yerli yerinde kullanılmasına bağlıdır. </w:t>
      </w:r>
    </w:p>
    <w:p w:rsidR="00903CA8" w:rsidRPr="00F10E17" w:rsidRDefault="00903CA8" w:rsidP="00F10E17">
      <w:pPr>
        <w:spacing w:line="240" w:lineRule="auto"/>
        <w:jc w:val="both"/>
        <w:rPr>
          <w:rFonts w:ascii="Times New Roman" w:hAnsi="Times New Roman"/>
          <w:bCs/>
        </w:rPr>
      </w:pPr>
      <w:r w:rsidRPr="00F10E17">
        <w:rPr>
          <w:rFonts w:ascii="Times New Roman" w:hAnsi="Times New Roman"/>
          <w:bCs/>
        </w:rPr>
        <w:t xml:space="preserve">Bu parçanın başına, düşüncenin akışına göre aşağıdakilerden hangisi getirilebilir? </w:t>
      </w:r>
    </w:p>
    <w:p w:rsidR="00903CA8" w:rsidRPr="00F10E17" w:rsidRDefault="00903CA8" w:rsidP="00F10E17">
      <w:pPr>
        <w:spacing w:line="240" w:lineRule="auto"/>
        <w:jc w:val="both"/>
        <w:rPr>
          <w:rFonts w:ascii="Times New Roman" w:hAnsi="Times New Roman"/>
        </w:rPr>
      </w:pPr>
      <w:r w:rsidRPr="00F10E17">
        <w:rPr>
          <w:rFonts w:ascii="Times New Roman" w:hAnsi="Times New Roman"/>
        </w:rPr>
        <w:t xml:space="preserve">A)  Bir yazıya başlarken akla ilk gelen sözcük en uygun sözcüktür. </w:t>
      </w:r>
    </w:p>
    <w:p w:rsidR="00903CA8" w:rsidRPr="00F10E17" w:rsidRDefault="00903CA8" w:rsidP="00F10E17">
      <w:pPr>
        <w:spacing w:line="240" w:lineRule="auto"/>
        <w:jc w:val="both"/>
        <w:rPr>
          <w:rFonts w:ascii="Times New Roman" w:hAnsi="Times New Roman"/>
        </w:rPr>
      </w:pPr>
      <w:r w:rsidRPr="00F10E17">
        <w:rPr>
          <w:rFonts w:ascii="Times New Roman" w:hAnsi="Times New Roman"/>
        </w:rPr>
        <w:t xml:space="preserve">B)  Dillerin söz dağarcığı birbirinden farklıdır. </w:t>
      </w:r>
    </w:p>
    <w:p w:rsidR="00903CA8" w:rsidRPr="00F10E17" w:rsidRDefault="00903CA8" w:rsidP="00F10E17">
      <w:pPr>
        <w:spacing w:line="240" w:lineRule="auto"/>
        <w:jc w:val="both"/>
        <w:rPr>
          <w:rFonts w:ascii="Times New Roman" w:hAnsi="Times New Roman"/>
        </w:rPr>
      </w:pPr>
      <w:r w:rsidRPr="00F10E17">
        <w:rPr>
          <w:rFonts w:ascii="Times New Roman" w:hAnsi="Times New Roman"/>
        </w:rPr>
        <w:t xml:space="preserve">C)  Sözcüklerin gücünü kullanımları belirler. </w:t>
      </w:r>
    </w:p>
    <w:p w:rsidR="00903CA8" w:rsidRPr="00F10E17" w:rsidRDefault="00903CA8" w:rsidP="00F10E17">
      <w:pPr>
        <w:spacing w:line="240" w:lineRule="auto"/>
        <w:jc w:val="both"/>
        <w:rPr>
          <w:rFonts w:ascii="Times New Roman" w:hAnsi="Times New Roman"/>
        </w:rPr>
      </w:pPr>
      <w:r w:rsidRPr="00F10E17">
        <w:rPr>
          <w:rFonts w:ascii="Times New Roman" w:hAnsi="Times New Roman"/>
        </w:rPr>
        <w:t>D)  Düşünceleri, gelişigüzel söylemekten kaçınmak gerekir.</w:t>
      </w:r>
    </w:p>
    <w:p w:rsidR="00903CA8" w:rsidRDefault="00903CA8" w:rsidP="00F10E17">
      <w:pPr>
        <w:spacing w:line="240" w:lineRule="auto"/>
        <w:rPr>
          <w:rFonts w:ascii="Times New Roman" w:hAnsi="Times New Roman"/>
        </w:rPr>
      </w:pPr>
    </w:p>
    <w:p w:rsidR="00903CA8" w:rsidRDefault="00903CA8" w:rsidP="00F10E17">
      <w:pPr>
        <w:spacing w:line="240" w:lineRule="auto"/>
        <w:rPr>
          <w:rFonts w:ascii="Times New Roman" w:hAnsi="Times New Roman"/>
        </w:rPr>
      </w:pPr>
      <w:r>
        <w:rPr>
          <w:rFonts w:ascii="Times New Roman" w:hAnsi="Times New Roman"/>
        </w:rPr>
        <w:t xml:space="preserve"> </w:t>
      </w:r>
    </w:p>
    <w:p w:rsidR="00903CA8" w:rsidRPr="008D705E" w:rsidRDefault="00903CA8" w:rsidP="00F10E17">
      <w:pPr>
        <w:spacing w:line="240" w:lineRule="auto"/>
        <w:rPr>
          <w:rFonts w:ascii="Times New Roman" w:hAnsi="Times New Roman"/>
          <w:i/>
        </w:rPr>
      </w:pPr>
      <w:r w:rsidRPr="008D705E">
        <w:rPr>
          <w:rFonts w:ascii="Times New Roman" w:hAnsi="Times New Roman"/>
          <w:i/>
        </w:rPr>
        <w:t xml:space="preserve">                                                Abdullah YURTSEVEN</w:t>
      </w:r>
    </w:p>
    <w:sectPr w:rsidR="00903CA8" w:rsidRPr="008D705E" w:rsidSect="00FA5B1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SimHei">
    <w:altName w:val="o¨²¨¬?"/>
    <w:panose1 w:val="02010609060101010101"/>
    <w:charset w:val="86"/>
    <w:family w:val="modern"/>
    <w:pitch w:val="fixed"/>
    <w:sig w:usb0="800002BF" w:usb1="38CF7CFA" w:usb2="00000016" w:usb3="00000000" w:csb0="0004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352A2C"/>
    <w:multiLevelType w:val="hybridMultilevel"/>
    <w:tmpl w:val="309EA602"/>
    <w:lvl w:ilvl="0" w:tplc="2CECB17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2F673D3F"/>
    <w:multiLevelType w:val="hybridMultilevel"/>
    <w:tmpl w:val="B026592C"/>
    <w:lvl w:ilvl="0" w:tplc="78A618A6">
      <w:start w:val="1"/>
      <w:numFmt w:val="upperLetter"/>
      <w:lvlText w:val="%1)"/>
      <w:lvlJc w:val="left"/>
      <w:pPr>
        <w:ind w:left="786" w:hanging="360"/>
      </w:pPr>
      <w:rPr>
        <w:rFonts w:ascii="Arial" w:hAnsi="Arial" w:cs="Times New Roman" w:hint="default"/>
        <w:b w:val="0"/>
        <w:i w:val="0"/>
        <w:sz w:val="21"/>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
    <w:nsid w:val="3C7D484F"/>
    <w:multiLevelType w:val="hybridMultilevel"/>
    <w:tmpl w:val="90684D98"/>
    <w:lvl w:ilvl="0" w:tplc="7AF8DF7E">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5A360EB8"/>
    <w:multiLevelType w:val="hybridMultilevel"/>
    <w:tmpl w:val="EA2080B8"/>
    <w:lvl w:ilvl="0" w:tplc="F224FDF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7003627B"/>
    <w:multiLevelType w:val="hybridMultilevel"/>
    <w:tmpl w:val="85C08882"/>
    <w:lvl w:ilvl="0" w:tplc="78A618A6">
      <w:start w:val="1"/>
      <w:numFmt w:val="upperLetter"/>
      <w:lvlText w:val="%1)"/>
      <w:lvlJc w:val="left"/>
      <w:pPr>
        <w:ind w:left="786" w:hanging="360"/>
      </w:pPr>
      <w:rPr>
        <w:rFonts w:ascii="Arial" w:hAnsi="Arial" w:cs="Times New Roman" w:hint="default"/>
        <w:b w:val="0"/>
        <w:i w:val="0"/>
        <w:sz w:val="21"/>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5">
    <w:nsid w:val="782B569D"/>
    <w:multiLevelType w:val="hybridMultilevel"/>
    <w:tmpl w:val="0E7AE13E"/>
    <w:lvl w:ilvl="0" w:tplc="78A618A6">
      <w:start w:val="1"/>
      <w:numFmt w:val="upperLetter"/>
      <w:lvlText w:val="%1)"/>
      <w:lvlJc w:val="left"/>
      <w:pPr>
        <w:ind w:left="644" w:hanging="360"/>
      </w:pPr>
      <w:rPr>
        <w:rFonts w:ascii="Arial" w:hAnsi="Arial" w:cs="Times New Roman" w:hint="default"/>
        <w:b w:val="0"/>
        <w:i w:val="0"/>
        <w:sz w:val="21"/>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num w:numId="1">
    <w:abstractNumId w:val="0"/>
  </w:num>
  <w:num w:numId="2">
    <w:abstractNumId w:val="5"/>
  </w:num>
  <w:num w:numId="3">
    <w:abstractNumId w:val="4"/>
  </w:num>
  <w:num w:numId="4">
    <w:abstractNumId w:val="1"/>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5B15"/>
    <w:rsid w:val="000466B1"/>
    <w:rsid w:val="000713CC"/>
    <w:rsid w:val="0028280D"/>
    <w:rsid w:val="002B6F85"/>
    <w:rsid w:val="003513E9"/>
    <w:rsid w:val="00355C25"/>
    <w:rsid w:val="003E7428"/>
    <w:rsid w:val="004C2544"/>
    <w:rsid w:val="004F35FC"/>
    <w:rsid w:val="0054795D"/>
    <w:rsid w:val="0056608F"/>
    <w:rsid w:val="005A4316"/>
    <w:rsid w:val="005C35DB"/>
    <w:rsid w:val="005F7F56"/>
    <w:rsid w:val="0060143A"/>
    <w:rsid w:val="00614BA4"/>
    <w:rsid w:val="006404EF"/>
    <w:rsid w:val="00664F43"/>
    <w:rsid w:val="006D71D4"/>
    <w:rsid w:val="00703BBB"/>
    <w:rsid w:val="00751FB9"/>
    <w:rsid w:val="007A4BA7"/>
    <w:rsid w:val="007B03D8"/>
    <w:rsid w:val="008D705E"/>
    <w:rsid w:val="008F1936"/>
    <w:rsid w:val="00903CA8"/>
    <w:rsid w:val="00916FD0"/>
    <w:rsid w:val="00A0559B"/>
    <w:rsid w:val="00A1504F"/>
    <w:rsid w:val="00A57CDC"/>
    <w:rsid w:val="00B87E19"/>
    <w:rsid w:val="00B93D49"/>
    <w:rsid w:val="00C77F82"/>
    <w:rsid w:val="00DB54ED"/>
    <w:rsid w:val="00EE3335"/>
    <w:rsid w:val="00EE6F0D"/>
    <w:rsid w:val="00F10E17"/>
    <w:rsid w:val="00FA5B1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6B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713CC"/>
    <w:pPr>
      <w:ind w:left="720"/>
      <w:contextualSpacing/>
    </w:pPr>
  </w:style>
  <w:style w:type="paragraph" w:styleId="NormalWeb">
    <w:name w:val="Normal (Web)"/>
    <w:basedOn w:val="Normal"/>
    <w:uiPriority w:val="99"/>
    <w:rsid w:val="007B03D8"/>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7B03D8"/>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4</Pages>
  <Words>1847</Words>
  <Characters>10533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Microsoft</dc:creator>
  <cp:keywords>www.sorubak.com</cp:keywords>
  <dc:description/>
  <cp:lastModifiedBy>edanur</cp:lastModifiedBy>
  <cp:revision>11</cp:revision>
  <dcterms:created xsi:type="dcterms:W3CDTF">2014-01-08T18:09:00Z</dcterms:created>
  <dcterms:modified xsi:type="dcterms:W3CDTF">2014-12-29T17:20:00Z</dcterms:modified>
  <cp:category>www.sorubak.com</cp:category>
</cp:coreProperties>
</file>