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8E7" w:rsidRDefault="00D128E7" w:rsidP="00C2752D">
      <w:pPr>
        <w:spacing w:after="0"/>
        <w:ind w:hanging="426"/>
        <w:rPr>
          <w:b/>
        </w:rPr>
      </w:pPr>
      <w:r>
        <w:rPr>
          <w:b/>
        </w:rPr>
        <w:t xml:space="preserve">     1. “Kesmek” sözcüğü aşağıdaki cümlelerin hangisinde “yaralamak” anlamında kullanılmıştır?</w:t>
      </w:r>
    </w:p>
    <w:p w:rsidR="00D128E7" w:rsidRPr="00AA7122" w:rsidRDefault="00D128E7" w:rsidP="00C2752D">
      <w:pPr>
        <w:pStyle w:val="ListParagraph"/>
        <w:numPr>
          <w:ilvl w:val="0"/>
          <w:numId w:val="1"/>
        </w:numPr>
        <w:spacing w:after="0"/>
        <w:rPr>
          <w:b/>
        </w:rPr>
      </w:pPr>
      <w:r>
        <w:t>Kimileri tarım alanı elde etmek için ağaç kesiyor.</w:t>
      </w:r>
    </w:p>
    <w:p w:rsidR="00D128E7" w:rsidRPr="00AA7122" w:rsidRDefault="00D128E7" w:rsidP="00C2752D">
      <w:pPr>
        <w:pStyle w:val="ListParagraph"/>
        <w:numPr>
          <w:ilvl w:val="0"/>
          <w:numId w:val="1"/>
        </w:numPr>
        <w:spacing w:after="0"/>
        <w:rPr>
          <w:b/>
        </w:rPr>
      </w:pPr>
      <w:r>
        <w:t>Şu ekmeği ince ince kes de yemek masasına koy.</w:t>
      </w:r>
    </w:p>
    <w:p w:rsidR="00D128E7" w:rsidRPr="00AA7122" w:rsidRDefault="00D128E7" w:rsidP="00C2752D">
      <w:pPr>
        <w:pStyle w:val="ListParagraph"/>
        <w:numPr>
          <w:ilvl w:val="0"/>
          <w:numId w:val="1"/>
        </w:numPr>
        <w:spacing w:after="0"/>
        <w:rPr>
          <w:b/>
        </w:rPr>
      </w:pPr>
      <w:r>
        <w:t>Yemek yaparken dikkatsizlik nedeniyle elini kesmiş.</w:t>
      </w:r>
    </w:p>
    <w:p w:rsidR="00D128E7" w:rsidRPr="00C2752D" w:rsidRDefault="00D128E7" w:rsidP="00C2752D">
      <w:pPr>
        <w:pStyle w:val="ListParagraph"/>
        <w:numPr>
          <w:ilvl w:val="0"/>
          <w:numId w:val="1"/>
        </w:numPr>
        <w:spacing w:after="0"/>
        <w:rPr>
          <w:b/>
        </w:rPr>
      </w:pPr>
      <w:r>
        <w:t>Düğüne gelen konuklara yemek hazırlamak için bir koyun kesti.</w:t>
      </w:r>
    </w:p>
    <w:p w:rsidR="00D128E7" w:rsidRDefault="00D128E7" w:rsidP="00C2752D">
      <w:pPr>
        <w:spacing w:after="0"/>
        <w:ind w:hanging="426"/>
        <w:rPr>
          <w:b/>
        </w:rPr>
      </w:pPr>
      <w:r>
        <w:rPr>
          <w:b/>
        </w:rPr>
        <w:t xml:space="preserve">    2.</w:t>
      </w:r>
      <w:r>
        <w:rPr>
          <w: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
        <w:gridCol w:w="494"/>
        <w:gridCol w:w="472"/>
        <w:gridCol w:w="483"/>
        <w:gridCol w:w="483"/>
        <w:gridCol w:w="494"/>
        <w:gridCol w:w="472"/>
      </w:tblGrid>
      <w:tr w:rsidR="00D128E7" w:rsidRPr="005041A1" w:rsidTr="005041A1">
        <w:trPr>
          <w:jc w:val="center"/>
        </w:trPr>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G</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Ö</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R</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E</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V</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N</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r>
      <w:tr w:rsidR="00D128E7" w:rsidRPr="005041A1" w:rsidTr="005041A1">
        <w:trPr>
          <w:jc w:val="center"/>
        </w:trPr>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İ</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M</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K</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O</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R</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E</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T</w:t>
            </w:r>
          </w:p>
        </w:tc>
      </w:tr>
      <w:tr w:rsidR="00D128E7" w:rsidRPr="005041A1" w:rsidTr="005041A1">
        <w:trPr>
          <w:jc w:val="center"/>
        </w:trPr>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D</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E</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F</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Ö</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R</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U</w:t>
            </w:r>
          </w:p>
        </w:tc>
      </w:tr>
      <w:tr w:rsidR="00D128E7" w:rsidRPr="005041A1" w:rsidTr="005041A1">
        <w:trPr>
          <w:jc w:val="center"/>
        </w:trPr>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F</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N</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T</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N</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L</w:t>
            </w:r>
          </w:p>
        </w:tc>
      </w:tr>
      <w:tr w:rsidR="00D128E7" w:rsidRPr="005041A1" w:rsidTr="005041A1">
        <w:trPr>
          <w:jc w:val="center"/>
        </w:trPr>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K</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U</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T</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L</w:t>
            </w:r>
          </w:p>
        </w:tc>
        <w:tc>
          <w:tcPr>
            <w:tcW w:w="483"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c>
          <w:tcPr>
            <w:tcW w:w="494"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M</w:t>
            </w:r>
          </w:p>
        </w:tc>
        <w:tc>
          <w:tcPr>
            <w:tcW w:w="472" w:type="dxa"/>
          </w:tcPr>
          <w:p w:rsidR="00D128E7" w:rsidRPr="005041A1" w:rsidRDefault="00D128E7" w:rsidP="005041A1">
            <w:pPr>
              <w:spacing w:after="0" w:line="240" w:lineRule="auto"/>
              <w:rPr>
                <w:rFonts w:ascii="Arial" w:hAnsi="Arial" w:cs="Arial"/>
                <w:b/>
                <w:sz w:val="20"/>
                <w:szCs w:val="20"/>
                <w:lang w:eastAsia="en-US"/>
              </w:rPr>
            </w:pPr>
            <w:r w:rsidRPr="005041A1">
              <w:rPr>
                <w:rFonts w:ascii="Arial" w:hAnsi="Arial" w:cs="Arial"/>
                <w:b/>
                <w:sz w:val="20"/>
                <w:szCs w:val="20"/>
                <w:lang w:eastAsia="en-US"/>
              </w:rPr>
              <w:t>A</w:t>
            </w:r>
          </w:p>
        </w:tc>
      </w:tr>
    </w:tbl>
    <w:p w:rsidR="00D128E7" w:rsidRDefault="00D128E7" w:rsidP="00C2752D">
      <w:pPr>
        <w:spacing w:after="0"/>
        <w:rPr>
          <w:b/>
        </w:rPr>
      </w:pPr>
    </w:p>
    <w:p w:rsidR="00D128E7" w:rsidRDefault="00D128E7" w:rsidP="00C2752D">
      <w:pPr>
        <w:spacing w:after="0"/>
        <w:ind w:hanging="426"/>
        <w:rPr>
          <w:b/>
        </w:rPr>
      </w:pPr>
      <w:r>
        <w:rPr>
          <w:b/>
        </w:rPr>
        <w:tab/>
        <w:t>Aşağıdaki altı çizili kelimelerden hangisinin eş anlamlısı bu bulmacada yoktur?</w:t>
      </w:r>
    </w:p>
    <w:p w:rsidR="00D128E7" w:rsidRDefault="00D128E7" w:rsidP="00C2752D">
      <w:pPr>
        <w:pStyle w:val="ListParagraph"/>
        <w:numPr>
          <w:ilvl w:val="0"/>
          <w:numId w:val="2"/>
        </w:numPr>
        <w:spacing w:after="0"/>
        <w:rPr>
          <w:b/>
        </w:rPr>
      </w:pPr>
      <w:r w:rsidRPr="00F35359">
        <w:rPr>
          <w:b/>
          <w:u w:val="single"/>
        </w:rPr>
        <w:t>Hasta</w:t>
      </w:r>
      <w:r>
        <w:t>, yoğun bakım odasına götürüldü</w:t>
      </w:r>
      <w:r>
        <w:rPr>
          <w:b/>
        </w:rPr>
        <w:t>.</w:t>
      </w:r>
    </w:p>
    <w:p w:rsidR="00D128E7" w:rsidRPr="00F35359" w:rsidRDefault="00D128E7" w:rsidP="00C2752D">
      <w:pPr>
        <w:pStyle w:val="ListParagraph"/>
        <w:numPr>
          <w:ilvl w:val="0"/>
          <w:numId w:val="2"/>
        </w:numPr>
        <w:spacing w:after="0"/>
        <w:rPr>
          <w:b/>
        </w:rPr>
      </w:pPr>
      <w:r>
        <w:t xml:space="preserve">Verilen </w:t>
      </w:r>
      <w:r w:rsidRPr="00F35359">
        <w:rPr>
          <w:b/>
          <w:u w:val="single"/>
        </w:rPr>
        <w:t>vazifeyi</w:t>
      </w:r>
      <w:r>
        <w:t xml:space="preserve"> her zaman titizce yapar.</w:t>
      </w:r>
    </w:p>
    <w:p w:rsidR="00D128E7" w:rsidRPr="00F35359" w:rsidRDefault="00D128E7" w:rsidP="00C2752D">
      <w:pPr>
        <w:pStyle w:val="ListParagraph"/>
        <w:numPr>
          <w:ilvl w:val="0"/>
          <w:numId w:val="2"/>
        </w:numPr>
        <w:spacing w:after="0"/>
        <w:rPr>
          <w:b/>
        </w:rPr>
      </w:pPr>
      <w:r>
        <w:t xml:space="preserve">Başbakan, bir </w:t>
      </w:r>
      <w:r w:rsidRPr="00F35359">
        <w:rPr>
          <w:b/>
          <w:u w:val="single"/>
        </w:rPr>
        <w:t>tebrik</w:t>
      </w:r>
      <w:r>
        <w:t xml:space="preserve"> mesajı yayınladı.</w:t>
      </w:r>
    </w:p>
    <w:p w:rsidR="00D128E7" w:rsidRPr="00F35359" w:rsidRDefault="00D128E7" w:rsidP="00C2752D">
      <w:pPr>
        <w:pStyle w:val="ListParagraph"/>
        <w:numPr>
          <w:ilvl w:val="0"/>
          <w:numId w:val="2"/>
        </w:numPr>
        <w:spacing w:after="0"/>
        <w:rPr>
          <w:b/>
        </w:rPr>
      </w:pPr>
      <w:r w:rsidRPr="00F35359">
        <w:rPr>
          <w:b/>
          <w:u w:val="single"/>
        </w:rPr>
        <w:t>Şehirde</w:t>
      </w:r>
      <w:r>
        <w:t xml:space="preserve"> yaşayanlar doğayı yeterince tanımıyor.</w:t>
      </w:r>
    </w:p>
    <w:p w:rsidR="00D128E7" w:rsidRDefault="00D128E7" w:rsidP="00C2752D">
      <w:pPr>
        <w:spacing w:after="0"/>
        <w:ind w:hanging="426"/>
        <w:rPr>
          <w:b/>
        </w:rPr>
      </w:pPr>
    </w:p>
    <w:p w:rsidR="00D128E7" w:rsidRPr="00C2752D" w:rsidRDefault="00D128E7" w:rsidP="00C2752D">
      <w:pPr>
        <w:pStyle w:val="ListParagraph"/>
        <w:spacing w:after="0"/>
        <w:ind w:left="0" w:right="-286" w:hanging="426"/>
        <w:rPr>
          <w:b/>
        </w:rPr>
      </w:pPr>
      <w:r>
        <w:rPr>
          <w:b/>
        </w:rPr>
        <w:t xml:space="preserve">   3.  “Patlamak” sözcüğü aşağıdaki cümlelerin hangisinde “Kayalara yerleştirilen dinamitler ardı ardına patladı.” cümlesindeki anlamıyla kullanılmıştır?</w:t>
      </w:r>
    </w:p>
    <w:p w:rsidR="00D128E7" w:rsidRPr="007E733B" w:rsidRDefault="00D128E7" w:rsidP="00C2752D">
      <w:pPr>
        <w:pStyle w:val="ListParagraph"/>
        <w:numPr>
          <w:ilvl w:val="0"/>
          <w:numId w:val="3"/>
        </w:numPr>
        <w:spacing w:after="0"/>
        <w:ind w:right="-286"/>
        <w:rPr>
          <w:b/>
        </w:rPr>
      </w:pPr>
      <w:r>
        <w:t>Ayakkabılarımın yanları patladı.</w:t>
      </w:r>
    </w:p>
    <w:p w:rsidR="00D128E7" w:rsidRPr="007E733B" w:rsidRDefault="00D128E7" w:rsidP="00C2752D">
      <w:pPr>
        <w:pStyle w:val="ListParagraph"/>
        <w:numPr>
          <w:ilvl w:val="0"/>
          <w:numId w:val="3"/>
        </w:numPr>
        <w:spacing w:after="0"/>
        <w:ind w:right="-286"/>
        <w:rPr>
          <w:b/>
        </w:rPr>
      </w:pPr>
      <w:r>
        <w:t>Çocuğun elindeki balon sıcaklığın etkisiyle patladı.</w:t>
      </w:r>
    </w:p>
    <w:p w:rsidR="00D128E7" w:rsidRPr="007E733B" w:rsidRDefault="00D128E7" w:rsidP="00C2752D">
      <w:pPr>
        <w:pStyle w:val="ListParagraph"/>
        <w:numPr>
          <w:ilvl w:val="0"/>
          <w:numId w:val="3"/>
        </w:numPr>
        <w:spacing w:after="0"/>
        <w:ind w:right="-286"/>
        <w:rPr>
          <w:b/>
        </w:rPr>
      </w:pPr>
      <w:r>
        <w:t>Genel müdür de gelip bana patladı.</w:t>
      </w:r>
    </w:p>
    <w:p w:rsidR="00D128E7" w:rsidRDefault="00D128E7" w:rsidP="00C2752D">
      <w:pPr>
        <w:pStyle w:val="ListParagraph"/>
        <w:numPr>
          <w:ilvl w:val="0"/>
          <w:numId w:val="3"/>
        </w:numPr>
        <w:spacing w:after="0"/>
        <w:ind w:right="-286"/>
        <w:rPr>
          <w:b/>
        </w:rPr>
      </w:pPr>
      <w:r>
        <w:t>Birazdan fırtına patlayacak, sahile kürek çekelim.</w:t>
      </w:r>
    </w:p>
    <w:p w:rsidR="00D128E7" w:rsidRDefault="00D128E7" w:rsidP="00C2752D">
      <w:pPr>
        <w:spacing w:after="0"/>
        <w:ind w:right="-286" w:hanging="426"/>
        <w:rPr>
          <w:b/>
        </w:rPr>
      </w:pPr>
    </w:p>
    <w:p w:rsidR="00D128E7" w:rsidRDefault="00D128E7" w:rsidP="00C2752D">
      <w:pPr>
        <w:spacing w:after="0"/>
        <w:ind w:right="-286" w:hanging="426"/>
        <w:rPr>
          <w:b/>
        </w:rPr>
      </w:pPr>
      <w:r>
        <w:rPr>
          <w:b/>
        </w:rPr>
        <w:tab/>
        <w:t xml:space="preserve">4.Şairlerin tahammülü en az olanı, en çok darılanı galiba                 Yahya Kemal’dir. Çoğu zaman </w:t>
      </w:r>
      <w:r w:rsidRPr="0050384B">
        <w:rPr>
          <w:b/>
          <w:u w:val="single"/>
        </w:rPr>
        <w:t>incir çekirdeğini doldurmayacak</w:t>
      </w:r>
      <w:r>
        <w:rPr>
          <w:b/>
        </w:rPr>
        <w:t xml:space="preserve"> meselelerden ötürü kimlere darılmamıştır ki… </w:t>
      </w:r>
    </w:p>
    <w:p w:rsidR="00D128E7" w:rsidRDefault="00D128E7" w:rsidP="00C2752D">
      <w:pPr>
        <w:spacing w:after="0"/>
        <w:ind w:right="-286"/>
        <w:rPr>
          <w:b/>
        </w:rPr>
      </w:pPr>
      <w:r>
        <w:rPr>
          <w:b/>
        </w:rPr>
        <w:t>Bu parçaya altı çizili sözcüğün kattığı anlam aşağıdakilerden hangisidir?</w:t>
      </w:r>
    </w:p>
    <w:p w:rsidR="00D128E7" w:rsidRDefault="00D128E7" w:rsidP="00C2752D">
      <w:pPr>
        <w:pStyle w:val="ListParagraph"/>
        <w:numPr>
          <w:ilvl w:val="0"/>
          <w:numId w:val="4"/>
        </w:numPr>
        <w:spacing w:after="0"/>
        <w:ind w:right="-286"/>
      </w:pPr>
      <w:r>
        <w:t>Önemsiz, üzerinde durulmaya değmeyen</w:t>
      </w:r>
    </w:p>
    <w:p w:rsidR="00D128E7" w:rsidRDefault="00D128E7" w:rsidP="00C2752D">
      <w:pPr>
        <w:pStyle w:val="ListParagraph"/>
        <w:numPr>
          <w:ilvl w:val="0"/>
          <w:numId w:val="4"/>
        </w:numPr>
        <w:spacing w:after="0"/>
        <w:ind w:right="-286"/>
      </w:pPr>
      <w:r>
        <w:t>Değeri anlaşılmamış</w:t>
      </w:r>
    </w:p>
    <w:p w:rsidR="00D128E7" w:rsidRDefault="00D128E7" w:rsidP="00C2752D">
      <w:pPr>
        <w:pStyle w:val="ListParagraph"/>
        <w:numPr>
          <w:ilvl w:val="0"/>
          <w:numId w:val="4"/>
        </w:numPr>
        <w:spacing w:after="0"/>
        <w:ind w:right="-286"/>
      </w:pPr>
      <w:r>
        <w:t>Üzerindeki durulması gereken</w:t>
      </w:r>
    </w:p>
    <w:p w:rsidR="00D128E7" w:rsidRDefault="00D128E7" w:rsidP="00C2752D">
      <w:pPr>
        <w:pStyle w:val="ListParagraph"/>
        <w:numPr>
          <w:ilvl w:val="0"/>
          <w:numId w:val="4"/>
        </w:numPr>
        <w:spacing w:after="0"/>
        <w:ind w:right="-286"/>
      </w:pPr>
      <w:r>
        <w:t>Küçük ama önemli</w:t>
      </w:r>
    </w:p>
    <w:p w:rsidR="00D128E7" w:rsidRDefault="00D128E7" w:rsidP="00C2752D">
      <w:pPr>
        <w:spacing w:after="0"/>
        <w:ind w:right="-286"/>
      </w:pPr>
    </w:p>
    <w:p w:rsidR="00D128E7" w:rsidRDefault="00D128E7" w:rsidP="00C2752D">
      <w:pPr>
        <w:spacing w:after="0"/>
        <w:ind w:left="284" w:right="-215" w:hanging="568"/>
        <w:rPr>
          <w:b/>
        </w:rPr>
      </w:pPr>
      <w:r>
        <w:rPr>
          <w:b/>
        </w:rPr>
        <w:t xml:space="preserve">     5.    Sıkıntılı tavırları, düşünceli hâli benim de dikkatimi çekti. Bir derdinin olduğu belliydi. Biraz bekledikten sonra anlatmaya başladı. </w:t>
      </w:r>
      <w:r w:rsidRPr="00FD2E90">
        <w:rPr>
          <w:b/>
          <w:u w:val="single"/>
        </w:rPr>
        <w:t>Dili döndüğü kadar</w:t>
      </w:r>
      <w:r>
        <w:rPr>
          <w:b/>
        </w:rPr>
        <w:t xml:space="preserve"> orada yaşadıklarını tarif etti.</w:t>
      </w:r>
    </w:p>
    <w:p w:rsidR="00D128E7" w:rsidRDefault="00D128E7" w:rsidP="00C2752D">
      <w:pPr>
        <w:spacing w:after="0"/>
        <w:ind w:left="284" w:right="-356" w:hanging="568"/>
        <w:rPr>
          <w:b/>
        </w:rPr>
      </w:pPr>
      <w:r>
        <w:rPr>
          <w:b/>
        </w:rPr>
        <w:tab/>
        <w:t>Bu paragrafta altı çizili deyimin anlamı aşağıdakilerden hangisidir?</w:t>
      </w:r>
    </w:p>
    <w:p w:rsidR="00D128E7" w:rsidRPr="00305FE6" w:rsidRDefault="00D128E7" w:rsidP="00C2752D">
      <w:pPr>
        <w:pStyle w:val="ListParagraph"/>
        <w:numPr>
          <w:ilvl w:val="0"/>
          <w:numId w:val="5"/>
        </w:numPr>
        <w:spacing w:after="0"/>
        <w:ind w:right="-356"/>
      </w:pPr>
      <w:r w:rsidRPr="00305FE6">
        <w:t>Bir kimseyi her yerde kötüleyip durmak</w:t>
      </w:r>
    </w:p>
    <w:p w:rsidR="00D128E7" w:rsidRPr="00305FE6" w:rsidRDefault="00D128E7" w:rsidP="00C2752D">
      <w:pPr>
        <w:pStyle w:val="ListParagraph"/>
        <w:numPr>
          <w:ilvl w:val="0"/>
          <w:numId w:val="5"/>
        </w:numPr>
        <w:spacing w:after="0"/>
        <w:ind w:right="-356"/>
      </w:pPr>
      <w:r w:rsidRPr="00305FE6">
        <w:t>Hastalığı dolayısıyla güç konuşur duruma düşmek</w:t>
      </w:r>
    </w:p>
    <w:p w:rsidR="00D128E7" w:rsidRPr="00305FE6" w:rsidRDefault="00D128E7" w:rsidP="00C2752D">
      <w:pPr>
        <w:pStyle w:val="ListParagraph"/>
        <w:numPr>
          <w:ilvl w:val="0"/>
          <w:numId w:val="5"/>
        </w:numPr>
        <w:spacing w:after="0"/>
        <w:ind w:right="-356"/>
      </w:pPr>
      <w:r w:rsidRPr="00305FE6">
        <w:t>Anlatma gücünün elverdiği ölçüde anlatmak</w:t>
      </w:r>
    </w:p>
    <w:p w:rsidR="00D128E7" w:rsidRDefault="00D128E7" w:rsidP="00C2752D">
      <w:pPr>
        <w:pStyle w:val="ListParagraph"/>
        <w:numPr>
          <w:ilvl w:val="0"/>
          <w:numId w:val="5"/>
        </w:numPr>
        <w:spacing w:after="0"/>
        <w:ind w:right="-356"/>
      </w:pPr>
      <w:r w:rsidRPr="00305FE6">
        <w:t>Sonunu düşünmeden rastgele söz söylemekten kaçınmak</w:t>
      </w:r>
    </w:p>
    <w:p w:rsidR="00D128E7" w:rsidRDefault="00D128E7" w:rsidP="00C2752D">
      <w:pPr>
        <w:spacing w:after="0"/>
        <w:ind w:right="-356"/>
      </w:pPr>
    </w:p>
    <w:p w:rsidR="00D128E7" w:rsidRDefault="00D128E7" w:rsidP="00C2752D">
      <w:pPr>
        <w:spacing w:after="0"/>
        <w:ind w:right="-356"/>
      </w:pPr>
    </w:p>
    <w:p w:rsidR="00D128E7" w:rsidRDefault="00D128E7" w:rsidP="00C2752D">
      <w:pPr>
        <w:spacing w:after="0"/>
        <w:ind w:left="284" w:right="-356" w:hanging="568"/>
        <w:rPr>
          <w:b/>
        </w:rPr>
      </w:pPr>
      <w:r>
        <w:rPr>
          <w:b/>
        </w:rPr>
        <w:t>6.</w:t>
      </w:r>
      <w:r>
        <w:rPr>
          <w:b/>
        </w:rPr>
        <w:tab/>
        <w:t xml:space="preserve">Aşağıdaki cümlelerin hangisinde terim anlamlı sözcük </w:t>
      </w:r>
      <w:r w:rsidRPr="003C6A88">
        <w:rPr>
          <w:b/>
          <w:u w:val="single"/>
        </w:rPr>
        <w:t>kullanılmamıştır</w:t>
      </w:r>
      <w:r>
        <w:rPr>
          <w:b/>
        </w:rPr>
        <w:t>?</w:t>
      </w:r>
    </w:p>
    <w:p w:rsidR="00D128E7" w:rsidRPr="003C6A88" w:rsidRDefault="00D128E7" w:rsidP="00C2752D">
      <w:pPr>
        <w:pStyle w:val="ListParagraph"/>
        <w:numPr>
          <w:ilvl w:val="0"/>
          <w:numId w:val="6"/>
        </w:numPr>
        <w:spacing w:after="0"/>
        <w:ind w:right="-356"/>
        <w:rPr>
          <w:b/>
        </w:rPr>
      </w:pPr>
      <w:r>
        <w:t>Dünkü oyun üç perdeden oluşuyordu.</w:t>
      </w:r>
    </w:p>
    <w:p w:rsidR="00D128E7" w:rsidRPr="003C6A88" w:rsidRDefault="00D128E7" w:rsidP="00C2752D">
      <w:pPr>
        <w:pStyle w:val="ListParagraph"/>
        <w:numPr>
          <w:ilvl w:val="0"/>
          <w:numId w:val="6"/>
        </w:numPr>
        <w:spacing w:after="0"/>
        <w:ind w:right="-356"/>
        <w:rPr>
          <w:b/>
        </w:rPr>
      </w:pPr>
      <w:r>
        <w:t>Hakem penaltı atışı için düdüğünü çaldı.</w:t>
      </w:r>
    </w:p>
    <w:p w:rsidR="00D128E7" w:rsidRPr="003C6A88" w:rsidRDefault="00D128E7" w:rsidP="00C2752D">
      <w:pPr>
        <w:pStyle w:val="ListParagraph"/>
        <w:numPr>
          <w:ilvl w:val="0"/>
          <w:numId w:val="6"/>
        </w:numPr>
        <w:spacing w:after="0"/>
        <w:ind w:right="-356"/>
        <w:rPr>
          <w:b/>
        </w:rPr>
      </w:pPr>
      <w:r>
        <w:t>İki noktadan tek doğru geçer.</w:t>
      </w:r>
    </w:p>
    <w:p w:rsidR="00D128E7" w:rsidRPr="00C2752D" w:rsidRDefault="00D128E7" w:rsidP="00C2752D">
      <w:pPr>
        <w:pStyle w:val="ListParagraph"/>
        <w:numPr>
          <w:ilvl w:val="0"/>
          <w:numId w:val="6"/>
        </w:numPr>
        <w:spacing w:after="0"/>
        <w:ind w:right="-356"/>
        <w:rPr>
          <w:b/>
        </w:rPr>
      </w:pPr>
      <w:r>
        <w:t>Olaya bir de şu açıdan yaklaşalım.</w:t>
      </w:r>
    </w:p>
    <w:p w:rsidR="00D128E7" w:rsidRDefault="00D128E7" w:rsidP="00C2752D">
      <w:pPr>
        <w:spacing w:after="0"/>
        <w:ind w:left="284" w:right="-356" w:hanging="568"/>
        <w:rPr>
          <w:b/>
        </w:rPr>
      </w:pPr>
      <w:r>
        <w:rPr>
          <w:b/>
        </w:rPr>
        <w:t>7.</w:t>
      </w:r>
      <w:r>
        <w:rPr>
          <w:b/>
        </w:rPr>
        <w:tab/>
        <w:t>Günün birinde tepelerden yel gibi, derelerden sel gibi üç atlı gelmiş. Üç yiğit delikanlı… Üçü de Senem’i istemişler babalarından. Adam bakmış, delikanlılarda hiçbir kusur yok. Ama gene de araya bir engel koyamadan duramamış.</w:t>
      </w:r>
    </w:p>
    <w:p w:rsidR="00D128E7" w:rsidRDefault="00D128E7" w:rsidP="00C2752D">
      <w:pPr>
        <w:spacing w:after="0"/>
        <w:ind w:left="284" w:right="-356" w:hanging="568"/>
        <w:rPr>
          <w:b/>
        </w:rPr>
      </w:pPr>
      <w:r>
        <w:rPr>
          <w:b/>
        </w:rPr>
        <w:tab/>
        <w:t>Bu parçada anlatımı güçlendirmek için aşağıdaki söz sanatlarından hangisi kullanılmıştır?</w:t>
      </w:r>
    </w:p>
    <w:p w:rsidR="00D128E7" w:rsidRDefault="00D128E7" w:rsidP="00C2752D">
      <w:pPr>
        <w:spacing w:after="0"/>
        <w:ind w:left="284" w:right="-356" w:hanging="568"/>
      </w:pPr>
      <w:r>
        <w:tab/>
        <w:t>A) kişileştirme</w:t>
      </w:r>
      <w:r>
        <w:tab/>
      </w:r>
      <w:r>
        <w:tab/>
        <w:t>B) benzetme</w:t>
      </w:r>
    </w:p>
    <w:p w:rsidR="00D128E7" w:rsidRDefault="00D128E7" w:rsidP="00D17F21">
      <w:pPr>
        <w:spacing w:after="0"/>
        <w:ind w:left="284" w:right="-356" w:hanging="568"/>
      </w:pPr>
      <w:r>
        <w:tab/>
        <w:t>C) konuşturma</w:t>
      </w:r>
      <w:r>
        <w:tab/>
      </w:r>
      <w:r>
        <w:tab/>
        <w:t>D) abartma</w:t>
      </w:r>
    </w:p>
    <w:p w:rsidR="00D128E7" w:rsidRPr="00D17F21" w:rsidRDefault="00D128E7" w:rsidP="00D17F21">
      <w:pPr>
        <w:spacing w:after="0"/>
        <w:ind w:left="284" w:right="-356" w:hanging="568"/>
      </w:pPr>
      <w:r>
        <w:t>8.</w:t>
      </w:r>
    </w:p>
    <w:p w:rsidR="00D128E7" w:rsidRDefault="00D128E7" w:rsidP="00C2752D">
      <w:pPr>
        <w:pStyle w:val="ListParagraph"/>
        <w:numPr>
          <w:ilvl w:val="0"/>
          <w:numId w:val="7"/>
        </w:numPr>
        <w:spacing w:after="0"/>
        <w:ind w:right="-356"/>
        <w:rPr>
          <w:b/>
        </w:rPr>
      </w:pPr>
      <w:r>
        <w:rPr>
          <w:b/>
        </w:rPr>
        <w:t>1 ve 2. sözcükler arasında eş anlamlılık ilişkisi vardır.</w:t>
      </w:r>
    </w:p>
    <w:p w:rsidR="00D128E7" w:rsidRPr="00C2752D" w:rsidRDefault="00D128E7" w:rsidP="00C2752D">
      <w:pPr>
        <w:pStyle w:val="ListParagraph"/>
        <w:numPr>
          <w:ilvl w:val="0"/>
          <w:numId w:val="7"/>
        </w:numPr>
        <w:spacing w:after="0"/>
        <w:ind w:right="-356"/>
        <w:rPr>
          <w:b/>
        </w:rPr>
      </w:pPr>
      <w:r>
        <w:rPr>
          <w:b/>
        </w:rPr>
        <w:t>1 ve 3. sözcükler arasında karşıt anlamlılık ilişkisi vardır.</w:t>
      </w:r>
    </w:p>
    <w:p w:rsidR="00D128E7" w:rsidRDefault="00D128E7" w:rsidP="00C2752D">
      <w:pPr>
        <w:spacing w:after="0"/>
        <w:ind w:left="284" w:right="-356" w:hanging="568"/>
        <w:rPr>
          <w:b/>
        </w:rPr>
      </w:pPr>
      <w:r>
        <w:rPr>
          <w:b/>
        </w:rPr>
        <w:tab/>
        <w:t>Aşağıdakilerden hangisi bu bilgilere göre düzenlenmiştir?</w:t>
      </w:r>
    </w:p>
    <w:tbl>
      <w:tblPr>
        <w:tblW w:w="0" w:type="auto"/>
        <w:tblInd w:w="284" w:type="dxa"/>
        <w:tblLook w:val="00A0"/>
      </w:tblPr>
      <w:tblGrid>
        <w:gridCol w:w="675"/>
        <w:gridCol w:w="1334"/>
        <w:gridCol w:w="1335"/>
        <w:gridCol w:w="1335"/>
      </w:tblGrid>
      <w:tr w:rsidR="00D128E7" w:rsidRPr="005041A1" w:rsidTr="005041A1">
        <w:tc>
          <w:tcPr>
            <w:tcW w:w="675" w:type="dxa"/>
          </w:tcPr>
          <w:p w:rsidR="00D128E7" w:rsidRPr="005041A1" w:rsidRDefault="00D128E7" w:rsidP="005041A1">
            <w:pPr>
              <w:spacing w:after="0" w:line="240" w:lineRule="auto"/>
              <w:ind w:right="-356"/>
              <w:rPr>
                <w:rFonts w:ascii="Arial" w:hAnsi="Arial" w:cs="Arial"/>
                <w:b/>
                <w:sz w:val="20"/>
                <w:szCs w:val="20"/>
                <w:lang w:eastAsia="en-US"/>
              </w:rPr>
            </w:pPr>
          </w:p>
        </w:tc>
        <w:tc>
          <w:tcPr>
            <w:tcW w:w="1334"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1. kelime</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2. kelime</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3. kelime</w:t>
            </w:r>
          </w:p>
        </w:tc>
      </w:tr>
      <w:tr w:rsidR="00D128E7" w:rsidRPr="005041A1" w:rsidTr="005041A1">
        <w:tc>
          <w:tcPr>
            <w:tcW w:w="675" w:type="dxa"/>
          </w:tcPr>
          <w:p w:rsidR="00D128E7" w:rsidRPr="005041A1" w:rsidRDefault="00D128E7" w:rsidP="005041A1">
            <w:pPr>
              <w:pStyle w:val="ListParagraph"/>
              <w:numPr>
                <w:ilvl w:val="0"/>
                <w:numId w:val="8"/>
              </w:numPr>
              <w:spacing w:after="0" w:line="240" w:lineRule="auto"/>
              <w:ind w:right="-356"/>
              <w:rPr>
                <w:b/>
              </w:rPr>
            </w:pPr>
          </w:p>
        </w:tc>
        <w:tc>
          <w:tcPr>
            <w:tcW w:w="1334"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soğuk</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sıcak</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ılık</w:t>
            </w:r>
          </w:p>
        </w:tc>
      </w:tr>
      <w:tr w:rsidR="00D128E7" w:rsidRPr="005041A1" w:rsidTr="005041A1">
        <w:tc>
          <w:tcPr>
            <w:tcW w:w="675" w:type="dxa"/>
          </w:tcPr>
          <w:p w:rsidR="00D128E7" w:rsidRPr="005041A1" w:rsidRDefault="00D128E7" w:rsidP="005041A1">
            <w:pPr>
              <w:pStyle w:val="ListParagraph"/>
              <w:numPr>
                <w:ilvl w:val="0"/>
                <w:numId w:val="8"/>
              </w:numPr>
              <w:spacing w:after="0" w:line="240" w:lineRule="auto"/>
              <w:ind w:right="-356"/>
              <w:rPr>
                <w:b/>
              </w:rPr>
            </w:pPr>
          </w:p>
        </w:tc>
        <w:tc>
          <w:tcPr>
            <w:tcW w:w="1334"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yüksek</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yukarı</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aşağı</w:t>
            </w:r>
          </w:p>
        </w:tc>
      </w:tr>
      <w:tr w:rsidR="00D128E7" w:rsidRPr="005041A1" w:rsidTr="005041A1">
        <w:tc>
          <w:tcPr>
            <w:tcW w:w="675" w:type="dxa"/>
          </w:tcPr>
          <w:p w:rsidR="00D128E7" w:rsidRPr="005041A1" w:rsidRDefault="00D128E7" w:rsidP="005041A1">
            <w:pPr>
              <w:pStyle w:val="ListParagraph"/>
              <w:numPr>
                <w:ilvl w:val="0"/>
                <w:numId w:val="8"/>
              </w:numPr>
              <w:spacing w:after="0" w:line="240" w:lineRule="auto"/>
              <w:ind w:right="-356"/>
              <w:rPr>
                <w:b/>
              </w:rPr>
            </w:pPr>
          </w:p>
        </w:tc>
        <w:tc>
          <w:tcPr>
            <w:tcW w:w="1334"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uzak</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ırak</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yakın</w:t>
            </w:r>
          </w:p>
        </w:tc>
      </w:tr>
      <w:tr w:rsidR="00D128E7" w:rsidRPr="005041A1" w:rsidTr="005041A1">
        <w:tc>
          <w:tcPr>
            <w:tcW w:w="675" w:type="dxa"/>
          </w:tcPr>
          <w:p w:rsidR="00D128E7" w:rsidRPr="005041A1" w:rsidRDefault="00D128E7" w:rsidP="005041A1">
            <w:pPr>
              <w:pStyle w:val="ListParagraph"/>
              <w:numPr>
                <w:ilvl w:val="0"/>
                <w:numId w:val="8"/>
              </w:numPr>
              <w:spacing w:after="0" w:line="240" w:lineRule="auto"/>
              <w:ind w:right="-356"/>
              <w:rPr>
                <w:b/>
              </w:rPr>
            </w:pPr>
          </w:p>
        </w:tc>
        <w:tc>
          <w:tcPr>
            <w:tcW w:w="1334"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iyi</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hoş</w:t>
            </w:r>
          </w:p>
        </w:tc>
        <w:tc>
          <w:tcPr>
            <w:tcW w:w="1335" w:type="dxa"/>
          </w:tcPr>
          <w:p w:rsidR="00D128E7" w:rsidRPr="005041A1" w:rsidRDefault="00D128E7" w:rsidP="005041A1">
            <w:pPr>
              <w:spacing w:after="0" w:line="240" w:lineRule="auto"/>
              <w:ind w:right="-356"/>
              <w:rPr>
                <w:rFonts w:ascii="Arial" w:hAnsi="Arial" w:cs="Arial"/>
                <w:b/>
                <w:sz w:val="20"/>
                <w:szCs w:val="20"/>
                <w:lang w:eastAsia="en-US"/>
              </w:rPr>
            </w:pPr>
            <w:r w:rsidRPr="005041A1">
              <w:rPr>
                <w:rFonts w:ascii="Arial" w:hAnsi="Arial" w:cs="Arial"/>
                <w:b/>
                <w:sz w:val="20"/>
                <w:szCs w:val="20"/>
                <w:lang w:eastAsia="en-US"/>
              </w:rPr>
              <w:t>güzel</w:t>
            </w:r>
          </w:p>
        </w:tc>
      </w:tr>
    </w:tbl>
    <w:p w:rsidR="00D128E7" w:rsidRPr="00B104DC" w:rsidRDefault="00D128E7" w:rsidP="00C2752D">
      <w:pPr>
        <w:spacing w:after="0"/>
        <w:ind w:left="284" w:right="-356" w:hanging="568"/>
      </w:pPr>
    </w:p>
    <w:p w:rsidR="00D128E7" w:rsidRDefault="00D128E7" w:rsidP="00C2752D">
      <w:pPr>
        <w:pStyle w:val="ListParagraph"/>
        <w:spacing w:after="0" w:line="240" w:lineRule="auto"/>
        <w:ind w:left="-65" w:right="-286" w:hanging="361"/>
        <w:rPr>
          <w:b/>
        </w:rPr>
      </w:pPr>
      <w:r>
        <w:rPr>
          <w:b/>
        </w:rPr>
        <w:t xml:space="preserve">          Pazardaki  insanlar yerde yatan adamın etrafında toplandılar. </w:t>
      </w:r>
    </w:p>
    <w:p w:rsidR="00D128E7" w:rsidRDefault="00D128E7" w:rsidP="00C2752D">
      <w:pPr>
        <w:pStyle w:val="ListParagraph"/>
        <w:spacing w:after="0" w:line="240" w:lineRule="auto"/>
        <w:ind w:left="-65" w:right="-286" w:hanging="361"/>
        <w:rPr>
          <w:b/>
        </w:rPr>
      </w:pPr>
    </w:p>
    <w:p w:rsidR="00D128E7" w:rsidRDefault="00D128E7" w:rsidP="00C2752D">
      <w:pPr>
        <w:pStyle w:val="ListParagraph"/>
        <w:spacing w:after="0" w:line="240" w:lineRule="auto"/>
        <w:ind w:left="-65" w:right="-286" w:hanging="361"/>
        <w:rPr>
          <w:b/>
        </w:rPr>
      </w:pPr>
      <w:r>
        <w:rPr>
          <w:b/>
        </w:rPr>
        <w:tab/>
        <w:t>“Etraf” sözcüğünün bu cümledeki anlamı, aşağıdaki altı çizili sözcüklerin hangisinde vardır?</w:t>
      </w:r>
    </w:p>
    <w:p w:rsidR="00D128E7" w:rsidRDefault="00D128E7" w:rsidP="00C2752D">
      <w:pPr>
        <w:pStyle w:val="ListParagraph"/>
        <w:spacing w:after="0" w:line="240" w:lineRule="auto"/>
        <w:ind w:left="-65" w:right="-286" w:hanging="361"/>
        <w:rPr>
          <w:b/>
        </w:rPr>
      </w:pPr>
    </w:p>
    <w:p w:rsidR="00D128E7" w:rsidRPr="00FC5AA1" w:rsidRDefault="00D128E7" w:rsidP="00C2752D">
      <w:pPr>
        <w:pStyle w:val="ListParagraph"/>
        <w:numPr>
          <w:ilvl w:val="0"/>
          <w:numId w:val="9"/>
        </w:numPr>
        <w:spacing w:after="0" w:line="240" w:lineRule="auto"/>
        <w:ind w:right="-286"/>
        <w:rPr>
          <w:b/>
        </w:rPr>
      </w:pPr>
      <w:r>
        <w:t xml:space="preserve">Evin </w:t>
      </w:r>
      <w:r w:rsidRPr="007E5B2E">
        <w:rPr>
          <w:u w:val="single"/>
        </w:rPr>
        <w:t>çevresinde</w:t>
      </w:r>
      <w:r>
        <w:t xml:space="preserve"> çiçeğe durmuş meyve ağaçları vardı.</w:t>
      </w:r>
    </w:p>
    <w:p w:rsidR="00D128E7" w:rsidRPr="00FC5AA1" w:rsidRDefault="00D128E7" w:rsidP="00C2752D">
      <w:pPr>
        <w:pStyle w:val="ListParagraph"/>
        <w:numPr>
          <w:ilvl w:val="0"/>
          <w:numId w:val="9"/>
        </w:numPr>
        <w:spacing w:after="0" w:line="240" w:lineRule="auto"/>
        <w:ind w:right="-286"/>
        <w:rPr>
          <w:b/>
        </w:rPr>
      </w:pPr>
      <w:r>
        <w:t xml:space="preserve">Takımın </w:t>
      </w:r>
      <w:r w:rsidRPr="007E5B2E">
        <w:rPr>
          <w:u w:val="single"/>
        </w:rPr>
        <w:t>taraftarları</w:t>
      </w:r>
      <w:r>
        <w:t xml:space="preserve"> erken saatlerde stada geldiler.</w:t>
      </w:r>
    </w:p>
    <w:p w:rsidR="00D128E7" w:rsidRPr="00FC5AA1" w:rsidRDefault="00D128E7" w:rsidP="00C2752D">
      <w:pPr>
        <w:pStyle w:val="ListParagraph"/>
        <w:numPr>
          <w:ilvl w:val="0"/>
          <w:numId w:val="9"/>
        </w:numPr>
        <w:spacing w:after="0" w:line="240" w:lineRule="auto"/>
        <w:ind w:right="-286"/>
        <w:rPr>
          <w:b/>
        </w:rPr>
      </w:pPr>
      <w:r>
        <w:t xml:space="preserve">Otobüsün </w:t>
      </w:r>
      <w:r w:rsidRPr="007E5B2E">
        <w:rPr>
          <w:u w:val="single"/>
        </w:rPr>
        <w:t>önünde</w:t>
      </w:r>
      <w:r>
        <w:t xml:space="preserve"> oturanlar olayı daha iyi gördüler.</w:t>
      </w:r>
    </w:p>
    <w:p w:rsidR="00D128E7" w:rsidRPr="007E5B2E" w:rsidRDefault="00D128E7" w:rsidP="00C2752D">
      <w:pPr>
        <w:pStyle w:val="ListParagraph"/>
        <w:numPr>
          <w:ilvl w:val="0"/>
          <w:numId w:val="9"/>
        </w:numPr>
        <w:spacing w:after="0" w:line="240" w:lineRule="auto"/>
        <w:ind w:right="-286"/>
        <w:rPr>
          <w:b/>
        </w:rPr>
      </w:pPr>
      <w:r w:rsidRPr="007E5B2E">
        <w:rPr>
          <w:u w:val="single"/>
        </w:rPr>
        <w:t>Yakınlarına</w:t>
      </w:r>
      <w:r>
        <w:t xml:space="preserve"> her yıl olduğu gibi bu yıl da mektup gönderdi.</w:t>
      </w:r>
    </w:p>
    <w:p w:rsidR="00D128E7" w:rsidRDefault="00D128E7" w:rsidP="00C2752D">
      <w:pPr>
        <w:pStyle w:val="ListParagraph"/>
        <w:spacing w:after="0" w:line="240" w:lineRule="auto"/>
        <w:ind w:left="142" w:right="-286" w:hanging="426"/>
        <w:rPr>
          <w:b/>
        </w:rPr>
      </w:pPr>
      <w:r>
        <w:rPr>
          <w:b/>
        </w:rPr>
        <w:t>10.</w:t>
      </w:r>
      <w:r>
        <w:rPr>
          <w:b/>
        </w:rPr>
        <w:tab/>
        <w:t>Aşağıdaki cümlelerin hangisinde mecaz anlamlı bir sözcük kullanılmıştır?</w:t>
      </w:r>
    </w:p>
    <w:p w:rsidR="00D128E7" w:rsidRDefault="00D128E7" w:rsidP="00C2752D">
      <w:pPr>
        <w:pStyle w:val="ListParagraph"/>
        <w:spacing w:after="0" w:line="240" w:lineRule="auto"/>
        <w:ind w:left="142" w:right="-286" w:hanging="426"/>
        <w:rPr>
          <w:b/>
        </w:rPr>
      </w:pPr>
    </w:p>
    <w:p w:rsidR="00D128E7" w:rsidRPr="007E5B2E" w:rsidRDefault="00D128E7" w:rsidP="00C2752D">
      <w:pPr>
        <w:pStyle w:val="ListParagraph"/>
        <w:numPr>
          <w:ilvl w:val="0"/>
          <w:numId w:val="10"/>
        </w:numPr>
        <w:spacing w:after="0" w:line="240" w:lineRule="auto"/>
        <w:ind w:right="-286"/>
        <w:rPr>
          <w:b/>
        </w:rPr>
      </w:pPr>
      <w:r>
        <w:t>Yaz aylarında insanlar başka yerlere gidiyor.</w:t>
      </w:r>
    </w:p>
    <w:p w:rsidR="00D128E7" w:rsidRPr="007E5B2E" w:rsidRDefault="00D128E7" w:rsidP="00C2752D">
      <w:pPr>
        <w:pStyle w:val="ListParagraph"/>
        <w:numPr>
          <w:ilvl w:val="0"/>
          <w:numId w:val="10"/>
        </w:numPr>
        <w:spacing w:after="0" w:line="240" w:lineRule="auto"/>
        <w:ind w:right="-286"/>
        <w:rPr>
          <w:b/>
        </w:rPr>
      </w:pPr>
      <w:r>
        <w:t>Yaz tatilinde şiir ve öykü kitapları okuyacağım.</w:t>
      </w:r>
    </w:p>
    <w:p w:rsidR="00D128E7" w:rsidRPr="007E5B2E" w:rsidRDefault="00D128E7" w:rsidP="00C2752D">
      <w:pPr>
        <w:pStyle w:val="ListParagraph"/>
        <w:numPr>
          <w:ilvl w:val="0"/>
          <w:numId w:val="10"/>
        </w:numPr>
        <w:spacing w:after="0" w:line="240" w:lineRule="auto"/>
        <w:ind w:right="-286"/>
        <w:rPr>
          <w:b/>
        </w:rPr>
      </w:pPr>
      <w:r>
        <w:t>Biz bu yıl tatilde yaylaya, dedemlerin yanına gideceğiz.</w:t>
      </w:r>
    </w:p>
    <w:p w:rsidR="00D128E7" w:rsidRPr="00C2752D" w:rsidRDefault="00D128E7" w:rsidP="00C2752D">
      <w:pPr>
        <w:pStyle w:val="ListParagraph"/>
        <w:numPr>
          <w:ilvl w:val="0"/>
          <w:numId w:val="10"/>
        </w:numPr>
        <w:spacing w:after="0" w:line="240" w:lineRule="auto"/>
        <w:ind w:right="-286"/>
        <w:rPr>
          <w:b/>
        </w:rPr>
      </w:pPr>
      <w:r>
        <w:t>Bu yıl da tatilin bir haftasını hiçbir şey yapmadan erittik.</w:t>
      </w:r>
    </w:p>
    <w:p w:rsidR="00D128E7" w:rsidRDefault="00D128E7" w:rsidP="00D17F21">
      <w:pPr>
        <w:spacing w:after="0" w:line="240" w:lineRule="auto"/>
        <w:ind w:left="142" w:right="-286" w:hanging="426"/>
        <w:rPr>
          <w:b/>
        </w:rPr>
      </w:pPr>
      <w:r>
        <w:rPr>
          <w:b/>
        </w:rPr>
        <w:t xml:space="preserve">       11. Aşağıdaki cümlelerin hangisinde sayıların yazımıyla ilgili bir yanlışlık yapılmıştır?</w:t>
      </w:r>
    </w:p>
    <w:p w:rsidR="00D128E7" w:rsidRPr="008245E7" w:rsidRDefault="00D128E7" w:rsidP="00C2752D">
      <w:pPr>
        <w:pStyle w:val="ListParagraph"/>
        <w:numPr>
          <w:ilvl w:val="0"/>
          <w:numId w:val="12"/>
        </w:numPr>
        <w:spacing w:after="0" w:line="240" w:lineRule="auto"/>
        <w:ind w:right="-286"/>
        <w:rPr>
          <w:b/>
        </w:rPr>
      </w:pPr>
      <w:r>
        <w:t>2. kattan düşen oyuncağım ne yazık ki kırıldı.</w:t>
      </w:r>
    </w:p>
    <w:p w:rsidR="00D128E7" w:rsidRPr="008245E7" w:rsidRDefault="00D128E7" w:rsidP="00C2752D">
      <w:pPr>
        <w:pStyle w:val="ListParagraph"/>
        <w:numPr>
          <w:ilvl w:val="0"/>
          <w:numId w:val="12"/>
        </w:numPr>
        <w:spacing w:after="0" w:line="240" w:lineRule="auto"/>
        <w:ind w:right="-286"/>
        <w:rPr>
          <w:b/>
        </w:rPr>
      </w:pPr>
      <w:r>
        <w:t>Arkadaşlar, ben 9’uncu soruyu çözemedim.</w:t>
      </w:r>
    </w:p>
    <w:p w:rsidR="00D128E7" w:rsidRPr="008245E7" w:rsidRDefault="00D128E7" w:rsidP="00C2752D">
      <w:pPr>
        <w:pStyle w:val="ListParagraph"/>
        <w:numPr>
          <w:ilvl w:val="0"/>
          <w:numId w:val="12"/>
        </w:numPr>
        <w:spacing w:after="0" w:line="240" w:lineRule="auto"/>
        <w:ind w:right="-286"/>
        <w:rPr>
          <w:b/>
        </w:rPr>
      </w:pPr>
      <w:r>
        <w:t>Öğretmenim, 6.’ncı sayfadaki soruyu ben çözdüm.</w:t>
      </w:r>
    </w:p>
    <w:p w:rsidR="00D128E7" w:rsidRPr="00D17F21" w:rsidRDefault="00D128E7" w:rsidP="00D17F21">
      <w:pPr>
        <w:pStyle w:val="ListParagraph"/>
        <w:numPr>
          <w:ilvl w:val="0"/>
          <w:numId w:val="12"/>
        </w:numPr>
        <w:spacing w:after="0" w:line="240" w:lineRule="auto"/>
        <w:ind w:right="-286"/>
        <w:rPr>
          <w:b/>
        </w:rPr>
      </w:pPr>
      <w:r>
        <w:t xml:space="preserve"> Yedinci sınıfta da çok başarılı olacağım</w:t>
      </w:r>
    </w:p>
    <w:p w:rsidR="00D128E7" w:rsidRDefault="00D128E7" w:rsidP="00C2752D">
      <w:pPr>
        <w:spacing w:after="0" w:line="240" w:lineRule="auto"/>
        <w:ind w:right="-286"/>
        <w:rPr>
          <w:b/>
        </w:rPr>
      </w:pPr>
    </w:p>
    <w:p w:rsidR="00D128E7" w:rsidRDefault="00D128E7" w:rsidP="00C2752D">
      <w:pPr>
        <w:spacing w:after="0" w:line="240" w:lineRule="auto"/>
        <w:ind w:right="-286"/>
        <w:rPr>
          <w:b/>
        </w:rPr>
      </w:pPr>
    </w:p>
    <w:p w:rsidR="00D128E7" w:rsidRDefault="00D128E7" w:rsidP="00C2752D">
      <w:pPr>
        <w:spacing w:after="0" w:line="240" w:lineRule="auto"/>
        <w:ind w:right="-286"/>
        <w:rPr>
          <w:b/>
        </w:rPr>
      </w:pPr>
    </w:p>
    <w:p w:rsidR="00D128E7" w:rsidRPr="00C2752D" w:rsidRDefault="00D128E7" w:rsidP="00C2752D">
      <w:pPr>
        <w:spacing w:after="0" w:line="240" w:lineRule="auto"/>
        <w:ind w:right="-286"/>
        <w:rPr>
          <w:b/>
        </w:rPr>
      </w:pPr>
    </w:p>
    <w:p w:rsidR="00D128E7" w:rsidRDefault="00D128E7" w:rsidP="00C2752D">
      <w:pPr>
        <w:spacing w:after="0" w:line="240" w:lineRule="auto"/>
        <w:ind w:right="-286" w:hanging="426"/>
        <w:rPr>
          <w:b/>
        </w:rPr>
      </w:pPr>
      <w:r>
        <w:rPr>
          <w:b/>
        </w:rPr>
        <w:t>12.</w:t>
      </w:r>
      <w:r>
        <w:rPr>
          <w:b/>
        </w:rPr>
        <w:tab/>
        <w:t>Sivas yollarında geceleri</w:t>
      </w:r>
    </w:p>
    <w:p w:rsidR="00D128E7" w:rsidRDefault="00D128E7" w:rsidP="00C2752D">
      <w:pPr>
        <w:spacing w:after="0" w:line="240" w:lineRule="auto"/>
        <w:ind w:right="-286" w:hanging="426"/>
        <w:rPr>
          <w:b/>
        </w:rPr>
      </w:pPr>
      <w:r>
        <w:rPr>
          <w:b/>
        </w:rPr>
        <w:tab/>
        <w:t>Katar katar kağnılar gider</w:t>
      </w:r>
    </w:p>
    <w:p w:rsidR="00D128E7" w:rsidRDefault="00D128E7" w:rsidP="00C2752D">
      <w:pPr>
        <w:spacing w:after="0" w:line="240" w:lineRule="auto"/>
        <w:ind w:right="-286" w:hanging="426"/>
        <w:rPr>
          <w:b/>
        </w:rPr>
      </w:pPr>
      <w:r>
        <w:rPr>
          <w:b/>
        </w:rPr>
        <w:tab/>
        <w:t>Tekerlekleri meşeden,</w:t>
      </w:r>
    </w:p>
    <w:p w:rsidR="00D128E7" w:rsidRDefault="00D128E7" w:rsidP="00C2752D">
      <w:pPr>
        <w:spacing w:after="0" w:line="240" w:lineRule="auto"/>
        <w:ind w:right="-286" w:hanging="426"/>
        <w:rPr>
          <w:b/>
        </w:rPr>
      </w:pPr>
      <w:r>
        <w:rPr>
          <w:b/>
        </w:rPr>
        <w:tab/>
      </w:r>
      <w:r w:rsidRPr="003725A4">
        <w:rPr>
          <w:b/>
          <w:u w:val="single"/>
        </w:rPr>
        <w:t>Ağız dil vermeyen</w:t>
      </w:r>
      <w:r>
        <w:rPr>
          <w:b/>
        </w:rPr>
        <w:t xml:space="preserve"> köylüler</w:t>
      </w:r>
    </w:p>
    <w:p w:rsidR="00D128E7" w:rsidRDefault="00D128E7" w:rsidP="00C2752D">
      <w:pPr>
        <w:spacing w:after="0" w:line="240" w:lineRule="auto"/>
        <w:ind w:right="-286" w:hanging="426"/>
        <w:rPr>
          <w:b/>
        </w:rPr>
      </w:pPr>
      <w:r>
        <w:rPr>
          <w:b/>
        </w:rPr>
        <w:tab/>
        <w:t>Odun mu, tuz mu, hasta mı götürürler?</w:t>
      </w:r>
    </w:p>
    <w:p w:rsidR="00D128E7" w:rsidRDefault="00D128E7" w:rsidP="00C2752D">
      <w:pPr>
        <w:spacing w:after="0" w:line="240" w:lineRule="auto"/>
        <w:ind w:right="-286"/>
        <w:rPr>
          <w:b/>
        </w:rPr>
      </w:pPr>
      <w:r>
        <w:rPr>
          <w:b/>
        </w:rPr>
        <w:t>Bu dizelerde geçen altı çizili deyimin açıklaması aşağıdakilerden hangisidir?</w:t>
      </w:r>
    </w:p>
    <w:p w:rsidR="00D128E7" w:rsidRPr="003725A4" w:rsidRDefault="00D128E7" w:rsidP="00C2752D">
      <w:pPr>
        <w:pStyle w:val="ListParagraph"/>
        <w:numPr>
          <w:ilvl w:val="0"/>
          <w:numId w:val="11"/>
        </w:numPr>
        <w:spacing w:after="0" w:line="240" w:lineRule="auto"/>
        <w:ind w:right="-286"/>
        <w:rPr>
          <w:b/>
        </w:rPr>
      </w:pPr>
      <w:r>
        <w:t>ortama göre söz söylemek</w:t>
      </w:r>
    </w:p>
    <w:p w:rsidR="00D128E7" w:rsidRPr="003725A4" w:rsidRDefault="00D128E7" w:rsidP="00C2752D">
      <w:pPr>
        <w:pStyle w:val="ListParagraph"/>
        <w:numPr>
          <w:ilvl w:val="0"/>
          <w:numId w:val="11"/>
        </w:numPr>
        <w:spacing w:after="0" w:line="240" w:lineRule="auto"/>
        <w:ind w:right="-286"/>
        <w:rPr>
          <w:b/>
        </w:rPr>
      </w:pPr>
      <w:r>
        <w:t>konuşmamak, susmak</w:t>
      </w:r>
    </w:p>
    <w:p w:rsidR="00D128E7" w:rsidRPr="003725A4" w:rsidRDefault="00D128E7" w:rsidP="00C2752D">
      <w:pPr>
        <w:pStyle w:val="ListParagraph"/>
        <w:numPr>
          <w:ilvl w:val="0"/>
          <w:numId w:val="11"/>
        </w:numPr>
        <w:spacing w:after="0" w:line="240" w:lineRule="auto"/>
        <w:ind w:right="-286"/>
        <w:rPr>
          <w:b/>
        </w:rPr>
      </w:pPr>
      <w:r>
        <w:t>açık konuşmaktan kaçınmak</w:t>
      </w:r>
    </w:p>
    <w:p w:rsidR="00D128E7" w:rsidRPr="002C510D" w:rsidRDefault="00D128E7" w:rsidP="00C2752D">
      <w:pPr>
        <w:pStyle w:val="ListParagraph"/>
        <w:numPr>
          <w:ilvl w:val="0"/>
          <w:numId w:val="11"/>
        </w:numPr>
        <w:spacing w:after="0" w:line="240" w:lineRule="auto"/>
        <w:ind w:right="-286"/>
        <w:rPr>
          <w:b/>
        </w:rPr>
      </w:pPr>
      <w:r>
        <w:t>konuşmasına fırsat vermemek</w:t>
      </w:r>
    </w:p>
    <w:p w:rsidR="00D128E7" w:rsidRDefault="00D128E7" w:rsidP="00C2752D">
      <w:pPr>
        <w:spacing w:after="0" w:line="240" w:lineRule="auto"/>
        <w:ind w:right="-286" w:hanging="426"/>
        <w:rPr>
          <w:b/>
        </w:rPr>
      </w:pPr>
    </w:p>
    <w:p w:rsidR="00D128E7" w:rsidRDefault="00D128E7" w:rsidP="00C2752D">
      <w:pPr>
        <w:spacing w:after="0" w:line="240" w:lineRule="auto"/>
        <w:ind w:right="-286" w:hanging="426"/>
        <w:rPr>
          <w:b/>
        </w:rPr>
      </w:pPr>
      <w:r>
        <w:rPr>
          <w:b/>
        </w:rPr>
        <w:t>13.</w:t>
      </w:r>
      <w:r>
        <w:rPr>
          <w:b/>
        </w:rPr>
        <w:tab/>
        <w:t>(1) Aslında bu sabah da her günkü gibi erkenden evden çıktım. (2) Öyle ki durağa geldiğimde etrafta kimsecikler yoktu. (3) Uzun süre otobüs bekledikten sonra gelen ilk otobüsle okula geldim. (4) Otobüs geç geldiğinden ben de istemeden de olsa ilk derse yetişemedim.</w:t>
      </w:r>
    </w:p>
    <w:p w:rsidR="00D128E7" w:rsidRDefault="00D128E7" w:rsidP="00C2752D">
      <w:pPr>
        <w:spacing w:after="0" w:line="240" w:lineRule="auto"/>
        <w:ind w:right="-286"/>
        <w:rPr>
          <w:b/>
        </w:rPr>
      </w:pPr>
      <w:r>
        <w:rPr>
          <w:b/>
        </w:rPr>
        <w:t>Bu parçada numaralanmış cümlelerin hangisinde neden-sonuç ilişkisi vardır?</w:t>
      </w:r>
    </w:p>
    <w:p w:rsidR="00D128E7" w:rsidRDefault="00D128E7" w:rsidP="00C2752D">
      <w:pPr>
        <w:spacing w:after="0" w:line="240" w:lineRule="auto"/>
        <w:ind w:right="-286" w:hanging="426"/>
        <w:rPr>
          <w:b/>
        </w:rPr>
      </w:pPr>
    </w:p>
    <w:p w:rsidR="00D128E7" w:rsidRDefault="00D128E7" w:rsidP="00C2752D">
      <w:pPr>
        <w:spacing w:after="0" w:line="240" w:lineRule="auto"/>
        <w:ind w:right="-286"/>
      </w:pPr>
      <w:r>
        <w:t>A) 1</w:t>
      </w:r>
      <w:r>
        <w:tab/>
      </w:r>
      <w:r>
        <w:tab/>
        <w:t>B) 2</w:t>
      </w:r>
      <w:r>
        <w:tab/>
      </w:r>
      <w:r>
        <w:tab/>
        <w:t>C) 3</w:t>
      </w:r>
      <w:r>
        <w:tab/>
      </w:r>
      <w:r>
        <w:tab/>
        <w:t>D) 4</w:t>
      </w:r>
    </w:p>
    <w:p w:rsidR="00D128E7" w:rsidRDefault="00D128E7" w:rsidP="00C2752D">
      <w:pPr>
        <w:spacing w:after="0" w:line="240" w:lineRule="auto"/>
        <w:ind w:right="-286" w:hanging="426"/>
      </w:pPr>
      <w:r>
        <w:t>14.</w:t>
      </w:r>
    </w:p>
    <w:p w:rsidR="00D128E7" w:rsidRDefault="00D128E7" w:rsidP="00C2752D">
      <w:pPr>
        <w:spacing w:after="0" w:line="240" w:lineRule="auto"/>
        <w:ind w:right="-286" w:hanging="426"/>
        <w:rPr>
          <w:b/>
        </w:rPr>
      </w:pPr>
      <w:r>
        <w:rPr>
          <w:b/>
        </w:rPr>
        <w:tab/>
        <w:t>Yazmak, insanın tek başına gerçekleştirmesi gereken bir eylem. Belki de sanat, dünyadaki en yalnızken yapılması gereken işlerden biridir. Bu yalnız eylemi kişi tek başına yapmazsa hayalindekini, içinden geçenleri dışa vurma konusunda sıkıntı yaşar, tedirgin olur. Kişi ancak tek başına kaldığında kendini rahat hisseder ve yazmak istediklerini en saf şekilde bütünüyle yazıya dökebilir.</w:t>
      </w:r>
    </w:p>
    <w:p w:rsidR="00D128E7" w:rsidRDefault="00D128E7" w:rsidP="00C2752D">
      <w:pPr>
        <w:spacing w:after="0" w:line="240" w:lineRule="auto"/>
        <w:ind w:right="-286"/>
        <w:rPr>
          <w:b/>
        </w:rPr>
      </w:pPr>
    </w:p>
    <w:p w:rsidR="00D128E7" w:rsidRDefault="00D128E7" w:rsidP="00C2752D">
      <w:pPr>
        <w:spacing w:after="0" w:line="240" w:lineRule="auto"/>
        <w:ind w:right="-286"/>
        <w:rPr>
          <w:b/>
        </w:rPr>
      </w:pPr>
      <w:r>
        <w:rPr>
          <w:b/>
        </w:rPr>
        <w:t>Yazarın bu parçada vurgulamak istediği düşünce aşağıdakilerden hangisidir?</w:t>
      </w:r>
    </w:p>
    <w:p w:rsidR="00D128E7" w:rsidRPr="0017567B" w:rsidRDefault="00D128E7" w:rsidP="00C2752D">
      <w:pPr>
        <w:pStyle w:val="ListParagraph"/>
        <w:numPr>
          <w:ilvl w:val="0"/>
          <w:numId w:val="13"/>
        </w:numPr>
        <w:spacing w:after="0" w:line="240" w:lineRule="auto"/>
        <w:ind w:right="-286"/>
        <w:rPr>
          <w:b/>
        </w:rPr>
      </w:pPr>
      <w:r>
        <w:t>Yazmak için önce bir konu belirlemek gerektiği</w:t>
      </w:r>
    </w:p>
    <w:p w:rsidR="00D128E7" w:rsidRPr="0017567B" w:rsidRDefault="00D128E7" w:rsidP="00C2752D">
      <w:pPr>
        <w:pStyle w:val="ListParagraph"/>
        <w:numPr>
          <w:ilvl w:val="0"/>
          <w:numId w:val="13"/>
        </w:numPr>
        <w:spacing w:after="0" w:line="240" w:lineRule="auto"/>
        <w:ind w:right="-286"/>
        <w:rPr>
          <w:b/>
        </w:rPr>
      </w:pPr>
      <w:r>
        <w:t>Yazmanın yalnız yapılması gereken bir iş olduğu</w:t>
      </w:r>
    </w:p>
    <w:p w:rsidR="00D128E7" w:rsidRPr="0017567B" w:rsidRDefault="00D128E7" w:rsidP="00C2752D">
      <w:pPr>
        <w:pStyle w:val="ListParagraph"/>
        <w:numPr>
          <w:ilvl w:val="0"/>
          <w:numId w:val="13"/>
        </w:numPr>
        <w:spacing w:after="0" w:line="240" w:lineRule="auto"/>
        <w:ind w:right="-286"/>
        <w:rPr>
          <w:b/>
        </w:rPr>
      </w:pPr>
      <w:r>
        <w:t>Yazarların kendilerine yol gösterilmesinden rahatsız olduğu</w:t>
      </w:r>
    </w:p>
    <w:p w:rsidR="00D128E7" w:rsidRDefault="00D128E7" w:rsidP="00C2752D">
      <w:pPr>
        <w:pStyle w:val="ListParagraph"/>
        <w:numPr>
          <w:ilvl w:val="0"/>
          <w:numId w:val="13"/>
        </w:numPr>
        <w:spacing w:after="0" w:line="240" w:lineRule="auto"/>
        <w:ind w:right="-286"/>
        <w:rPr>
          <w:b/>
        </w:rPr>
      </w:pPr>
      <w:r>
        <w:t>Yazmak için belli bir yer ve zaman aramanın gereksiz olduğu</w:t>
      </w:r>
    </w:p>
    <w:p w:rsidR="00D128E7" w:rsidRDefault="00D128E7" w:rsidP="00C2752D">
      <w:pPr>
        <w:pStyle w:val="ListParagraph"/>
        <w:spacing w:after="0" w:line="240" w:lineRule="auto"/>
        <w:ind w:left="142" w:right="-498" w:hanging="426"/>
        <w:rPr>
          <w:b/>
        </w:rPr>
      </w:pPr>
      <w:r>
        <w:rPr>
          <w:b/>
        </w:rPr>
        <w:t xml:space="preserve"> 15.    Engin, uçsuz bucaksız hayatını yaşıyordu deniz. Sürüler hâlinde kıyıya koşan dalgalar kumsala çarparak parçalanıyor, kumsal tuzlu suyu emerken hafifçe cızırdıyordu. Beyaz yelelerini savurarak gelen ilk dalga sürüleri göğüslerini gürültüyle kıyıya çarpıyor, onun karşı koymasıyla geri çekiliyorlardı. Fakat arkadan gelen dalga sürüler, birincileri göğüslüyordu. Bir köpük ve serpinti yığını içinde sımsıkı kenetlenerek yeniden kıyıya doğru yuvarlanıyor, hayatlarının sınırlarını genişletmek istercesine hınçla dövüyorlardı karayı. Gün ışığıyla aydınlanan en uzaktaki dalgalar kan gibi kıpkırmızıydı. Her yandan dalgalar doğuyordu.</w:t>
      </w:r>
    </w:p>
    <w:p w:rsidR="00D128E7" w:rsidRDefault="00D128E7" w:rsidP="00C2752D">
      <w:pPr>
        <w:pStyle w:val="ListParagraph"/>
        <w:spacing w:after="0" w:line="240" w:lineRule="auto"/>
        <w:ind w:left="142" w:right="-498" w:hanging="426"/>
        <w:rPr>
          <w:b/>
        </w:rPr>
      </w:pPr>
    </w:p>
    <w:p w:rsidR="00D128E7" w:rsidRDefault="00D128E7" w:rsidP="00C2752D">
      <w:pPr>
        <w:pStyle w:val="ListParagraph"/>
        <w:spacing w:after="0" w:line="240" w:lineRule="auto"/>
        <w:ind w:left="142" w:right="-498" w:hanging="426"/>
        <w:rPr>
          <w:b/>
        </w:rPr>
      </w:pPr>
      <w:r>
        <w:rPr>
          <w:b/>
        </w:rPr>
        <w:tab/>
        <w:t xml:space="preserve">Bu parçanın anlatımıyla ilgili olarak aşağıdakilerden hangisi </w:t>
      </w:r>
      <w:r w:rsidRPr="00EB1A50">
        <w:rPr>
          <w:b/>
          <w:u w:val="single"/>
        </w:rPr>
        <w:t>söylenemez</w:t>
      </w:r>
      <w:r>
        <w:rPr>
          <w:b/>
        </w:rPr>
        <w:t>?</w:t>
      </w:r>
    </w:p>
    <w:p w:rsidR="00D128E7" w:rsidRDefault="00D128E7" w:rsidP="00C2752D">
      <w:pPr>
        <w:pStyle w:val="ListParagraph"/>
        <w:spacing w:after="0" w:line="240" w:lineRule="auto"/>
        <w:ind w:left="142" w:right="-498" w:hanging="426"/>
        <w:rPr>
          <w:b/>
        </w:rPr>
      </w:pPr>
    </w:p>
    <w:p w:rsidR="00D128E7" w:rsidRPr="004B4531" w:rsidRDefault="00D128E7" w:rsidP="00C2752D">
      <w:pPr>
        <w:pStyle w:val="ListParagraph"/>
        <w:numPr>
          <w:ilvl w:val="0"/>
          <w:numId w:val="14"/>
        </w:numPr>
        <w:spacing w:after="0" w:line="240" w:lineRule="auto"/>
        <w:ind w:right="-498"/>
        <w:rPr>
          <w:b/>
        </w:rPr>
      </w:pPr>
      <w:r>
        <w:t>Kişileştirme ve benzetmeye başvurulduğu</w:t>
      </w:r>
    </w:p>
    <w:p w:rsidR="00D128E7" w:rsidRPr="004B4531" w:rsidRDefault="00D128E7" w:rsidP="00C2752D">
      <w:pPr>
        <w:pStyle w:val="ListParagraph"/>
        <w:numPr>
          <w:ilvl w:val="0"/>
          <w:numId w:val="14"/>
        </w:numPr>
        <w:spacing w:after="0" w:line="240" w:lineRule="auto"/>
        <w:ind w:right="-498"/>
        <w:rPr>
          <w:b/>
        </w:rPr>
      </w:pPr>
      <w:r>
        <w:t>Betimleyici ögelere yer verildiği</w:t>
      </w:r>
    </w:p>
    <w:p w:rsidR="00D128E7" w:rsidRPr="004B4531" w:rsidRDefault="00D128E7" w:rsidP="00C2752D">
      <w:pPr>
        <w:pStyle w:val="ListParagraph"/>
        <w:numPr>
          <w:ilvl w:val="0"/>
          <w:numId w:val="14"/>
        </w:numPr>
        <w:spacing w:after="0" w:line="240" w:lineRule="auto"/>
        <w:ind w:right="-498"/>
        <w:rPr>
          <w:b/>
        </w:rPr>
      </w:pPr>
      <w:r>
        <w:t>Tamamlanmamış cümlelerin kullanıldığı</w:t>
      </w:r>
    </w:p>
    <w:p w:rsidR="00D128E7" w:rsidRPr="00C8462C" w:rsidRDefault="00D128E7" w:rsidP="00C2752D">
      <w:pPr>
        <w:pStyle w:val="ListParagraph"/>
        <w:numPr>
          <w:ilvl w:val="0"/>
          <w:numId w:val="14"/>
        </w:numPr>
        <w:spacing w:after="0" w:line="240" w:lineRule="auto"/>
        <w:ind w:right="-498"/>
        <w:rPr>
          <w:b/>
        </w:rPr>
      </w:pPr>
      <w:r>
        <w:t>Farklı duyu organlarıyla ilgili ayrıntılara yer verildiği</w:t>
      </w:r>
    </w:p>
    <w:p w:rsidR="00D128E7" w:rsidRDefault="00D128E7" w:rsidP="00C2752D">
      <w:pPr>
        <w:spacing w:after="0" w:line="240" w:lineRule="auto"/>
        <w:ind w:right="-286" w:hanging="426"/>
        <w:rPr>
          <w:b/>
        </w:rPr>
      </w:pPr>
      <w:r>
        <w:rPr>
          <w:b/>
        </w:rPr>
        <w:tab/>
      </w:r>
    </w:p>
    <w:p w:rsidR="00D128E7" w:rsidRDefault="00D128E7" w:rsidP="00C2752D">
      <w:pPr>
        <w:spacing w:after="0" w:line="240" w:lineRule="auto"/>
        <w:ind w:left="142" w:right="-286" w:hanging="426"/>
        <w:rPr>
          <w:b/>
        </w:rPr>
      </w:pPr>
      <w:r>
        <w:rPr>
          <w:b/>
        </w:rPr>
        <w:t>16.</w:t>
      </w:r>
      <w:r>
        <w:rPr>
          <w:b/>
        </w:rPr>
        <w:tab/>
        <w:t>(…) Bu kartlar, özel günleri ve bayramları daha da anlamlı kılar. Kartlar duygularımızı ifade etmemiz için birer araçtır. Uzaktaki sevdiklerimizi, özel günlerde kartlara yazacağımız güzel sözlerle mutlu ederiz.</w:t>
      </w:r>
    </w:p>
    <w:p w:rsidR="00D128E7" w:rsidRDefault="00D128E7" w:rsidP="00C2752D">
      <w:pPr>
        <w:spacing w:after="0" w:line="240" w:lineRule="auto"/>
        <w:ind w:right="-286"/>
        <w:rPr>
          <w:b/>
        </w:rPr>
      </w:pPr>
      <w:r>
        <w:rPr>
          <w:b/>
        </w:rPr>
        <w:t>Parçada boş bırakılan yere aşağıdakilerden hangisi getirilmelidir?</w:t>
      </w:r>
    </w:p>
    <w:p w:rsidR="00D128E7" w:rsidRDefault="00D128E7" w:rsidP="00C2752D">
      <w:pPr>
        <w:spacing w:after="0" w:line="240" w:lineRule="auto"/>
        <w:ind w:right="-286" w:hanging="284"/>
        <w:rPr>
          <w:b/>
        </w:rPr>
      </w:pPr>
    </w:p>
    <w:p w:rsidR="00D128E7" w:rsidRPr="00AF3A80" w:rsidRDefault="00D128E7" w:rsidP="00C2752D">
      <w:pPr>
        <w:pStyle w:val="ListParagraph"/>
        <w:numPr>
          <w:ilvl w:val="0"/>
          <w:numId w:val="15"/>
        </w:numPr>
        <w:spacing w:after="0" w:line="240" w:lineRule="auto"/>
        <w:ind w:right="-286"/>
        <w:rPr>
          <w:b/>
        </w:rPr>
      </w:pPr>
      <w:r>
        <w:t>Bilgisayarı yaygın olarak kullanan günümüz insanı, mektup yazmamaktadır.</w:t>
      </w:r>
    </w:p>
    <w:p w:rsidR="00D128E7" w:rsidRPr="006F7D76" w:rsidRDefault="00D128E7" w:rsidP="00C2752D">
      <w:pPr>
        <w:pStyle w:val="ListParagraph"/>
        <w:numPr>
          <w:ilvl w:val="0"/>
          <w:numId w:val="15"/>
        </w:numPr>
        <w:spacing w:after="0" w:line="240" w:lineRule="auto"/>
        <w:ind w:right="-286"/>
        <w:rPr>
          <w:b/>
        </w:rPr>
      </w:pPr>
      <w:r>
        <w:t>Yeni yıl kartlarının diğer kartlardan çok ayrı bir havası var.</w:t>
      </w:r>
    </w:p>
    <w:p w:rsidR="00D128E7" w:rsidRPr="006F7D76" w:rsidRDefault="00D128E7" w:rsidP="00C2752D">
      <w:pPr>
        <w:pStyle w:val="ListParagraph"/>
        <w:numPr>
          <w:ilvl w:val="0"/>
          <w:numId w:val="15"/>
        </w:numPr>
        <w:spacing w:after="0" w:line="240" w:lineRule="auto"/>
        <w:ind w:right="-286"/>
        <w:rPr>
          <w:b/>
        </w:rPr>
      </w:pPr>
      <w:r>
        <w:t>Gezip gördüğümüz yerlerle ilgili izlenimlerimizi mutlaka yazmalıyız.</w:t>
      </w:r>
    </w:p>
    <w:p w:rsidR="00D128E7" w:rsidRPr="008C3AFC" w:rsidRDefault="00D128E7" w:rsidP="00C2752D">
      <w:pPr>
        <w:pStyle w:val="ListParagraph"/>
        <w:numPr>
          <w:ilvl w:val="0"/>
          <w:numId w:val="15"/>
        </w:numPr>
        <w:spacing w:after="0" w:line="240" w:lineRule="auto"/>
        <w:ind w:right="-286"/>
        <w:rPr>
          <w:b/>
        </w:rPr>
      </w:pPr>
      <w:r>
        <w:t>Özel günlerde ve bayramlarda arkadaşlarımıza ve yakınlarımıza kartlar atarız.</w:t>
      </w:r>
    </w:p>
    <w:p w:rsidR="00D128E7" w:rsidRDefault="00D128E7" w:rsidP="00C2752D">
      <w:pPr>
        <w:spacing w:after="0" w:line="240" w:lineRule="auto"/>
        <w:ind w:right="-286"/>
        <w:rPr>
          <w:b/>
        </w:rPr>
      </w:pPr>
    </w:p>
    <w:p w:rsidR="00D128E7" w:rsidRDefault="00D128E7" w:rsidP="00C2752D">
      <w:pPr>
        <w:spacing w:after="0" w:line="240" w:lineRule="auto"/>
        <w:ind w:left="142" w:right="-640" w:hanging="426"/>
        <w:rPr>
          <w:b/>
        </w:rPr>
      </w:pPr>
      <w:r>
        <w:rPr>
          <w:b/>
        </w:rPr>
        <w:t xml:space="preserve">   17.   Aşağıdaki kutuda “canlanmak” kelimesinin TDK’nin hazırladığı sözlükteki anlamları verilmiştir.</w:t>
      </w:r>
    </w:p>
    <w:p w:rsidR="00D128E7" w:rsidRDefault="00D128E7" w:rsidP="00C2752D">
      <w:pPr>
        <w:spacing w:after="0" w:line="240" w:lineRule="auto"/>
        <w:ind w:left="142" w:right="-640" w:hanging="426"/>
        <w:rPr>
          <w:b/>
        </w:rPr>
      </w:pPr>
    </w:p>
    <w:tbl>
      <w:tblPr>
        <w:tblW w:w="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9"/>
      </w:tblGrid>
      <w:tr w:rsidR="00D128E7" w:rsidRPr="005041A1" w:rsidTr="005041A1">
        <w:trPr>
          <w:trHeight w:val="1185"/>
        </w:trPr>
        <w:tc>
          <w:tcPr>
            <w:tcW w:w="5069" w:type="dxa"/>
          </w:tcPr>
          <w:p w:rsidR="00D128E7" w:rsidRPr="005041A1" w:rsidRDefault="00D128E7" w:rsidP="005041A1">
            <w:pPr>
              <w:pStyle w:val="ListParagraph"/>
              <w:numPr>
                <w:ilvl w:val="0"/>
                <w:numId w:val="16"/>
              </w:numPr>
              <w:spacing w:after="0" w:line="240" w:lineRule="auto"/>
              <w:ind w:left="284" w:right="-640" w:hanging="284"/>
              <w:rPr>
                <w:b/>
              </w:rPr>
            </w:pPr>
            <w:r w:rsidRPr="005041A1">
              <w:rPr>
                <w:b/>
              </w:rPr>
              <w:t>Gücü artmak, diri duruma gelmek.</w:t>
            </w:r>
          </w:p>
          <w:p w:rsidR="00D128E7" w:rsidRPr="005041A1" w:rsidRDefault="00D128E7" w:rsidP="005041A1">
            <w:pPr>
              <w:pStyle w:val="ListParagraph"/>
              <w:numPr>
                <w:ilvl w:val="0"/>
                <w:numId w:val="16"/>
              </w:numPr>
              <w:spacing w:after="0" w:line="240" w:lineRule="auto"/>
              <w:ind w:left="284" w:right="-640" w:hanging="284"/>
              <w:rPr>
                <w:b/>
              </w:rPr>
            </w:pPr>
            <w:r w:rsidRPr="005041A1">
              <w:rPr>
                <w:b/>
              </w:rPr>
              <w:t>Etkinliği artmak, hareketlilik kazanmak.</w:t>
            </w:r>
          </w:p>
          <w:p w:rsidR="00D128E7" w:rsidRPr="005041A1" w:rsidRDefault="00D128E7" w:rsidP="005041A1">
            <w:pPr>
              <w:pStyle w:val="ListParagraph"/>
              <w:numPr>
                <w:ilvl w:val="0"/>
                <w:numId w:val="16"/>
              </w:numPr>
              <w:spacing w:after="0" w:line="240" w:lineRule="auto"/>
              <w:ind w:left="284" w:right="-640" w:hanging="284"/>
              <w:rPr>
                <w:b/>
              </w:rPr>
            </w:pPr>
            <w:r w:rsidRPr="005041A1">
              <w:rPr>
                <w:b/>
              </w:rPr>
              <w:t>Depreşmek.</w:t>
            </w:r>
          </w:p>
          <w:p w:rsidR="00D128E7" w:rsidRPr="005041A1" w:rsidRDefault="00D128E7" w:rsidP="005041A1">
            <w:pPr>
              <w:pStyle w:val="ListParagraph"/>
              <w:numPr>
                <w:ilvl w:val="0"/>
                <w:numId w:val="16"/>
              </w:numPr>
              <w:spacing w:after="0" w:line="240" w:lineRule="auto"/>
              <w:ind w:left="284" w:right="-640" w:hanging="284"/>
              <w:rPr>
                <w:b/>
              </w:rPr>
            </w:pPr>
            <w:r w:rsidRPr="005041A1">
              <w:rPr>
                <w:b/>
              </w:rPr>
              <w:t>Geçmişte yaşanan bir olay veya durumu yeniden hatırlamak</w:t>
            </w:r>
          </w:p>
        </w:tc>
      </w:tr>
    </w:tbl>
    <w:p w:rsidR="00D128E7" w:rsidRDefault="00D128E7" w:rsidP="00C2752D">
      <w:pPr>
        <w:spacing w:after="0" w:line="240" w:lineRule="auto"/>
        <w:ind w:right="-215"/>
        <w:rPr>
          <w:b/>
        </w:rPr>
      </w:pPr>
      <w:r>
        <w:rPr>
          <w:b/>
        </w:rPr>
        <w:t>Buna göre “canlanmak” sözcüğü aşağıdaki cümlelerin hangisinde sözlükteki 4. anlamıyla kullanılmıştır?</w:t>
      </w:r>
    </w:p>
    <w:p w:rsidR="00D128E7" w:rsidRDefault="00D128E7" w:rsidP="00C2752D">
      <w:pPr>
        <w:spacing w:after="0" w:line="240" w:lineRule="auto"/>
        <w:ind w:left="142" w:right="-215" w:hanging="426"/>
        <w:rPr>
          <w:b/>
        </w:rPr>
      </w:pPr>
    </w:p>
    <w:p w:rsidR="00D128E7" w:rsidRPr="00842A88" w:rsidRDefault="00D128E7" w:rsidP="00C2752D">
      <w:pPr>
        <w:pStyle w:val="ListParagraph"/>
        <w:numPr>
          <w:ilvl w:val="0"/>
          <w:numId w:val="17"/>
        </w:numPr>
        <w:spacing w:after="0" w:line="240" w:lineRule="auto"/>
        <w:ind w:right="-215"/>
        <w:rPr>
          <w:b/>
        </w:rPr>
      </w:pPr>
      <w:r>
        <w:t>Dün izlediğim filmdeki ilginç olaylar gözümde canlandı.</w:t>
      </w:r>
    </w:p>
    <w:p w:rsidR="00D128E7" w:rsidRPr="00842A88" w:rsidRDefault="00D128E7" w:rsidP="00C2752D">
      <w:pPr>
        <w:pStyle w:val="ListParagraph"/>
        <w:numPr>
          <w:ilvl w:val="0"/>
          <w:numId w:val="17"/>
        </w:numPr>
        <w:spacing w:after="0" w:line="240" w:lineRule="auto"/>
        <w:ind w:right="-215"/>
        <w:rPr>
          <w:b/>
        </w:rPr>
      </w:pPr>
      <w:r>
        <w:t>Son denemede yaptığım netle üniversiteyi kazanma umudum yeniden canlandı.</w:t>
      </w:r>
    </w:p>
    <w:p w:rsidR="00D128E7" w:rsidRPr="00842A88" w:rsidRDefault="00D128E7" w:rsidP="00C2752D">
      <w:pPr>
        <w:pStyle w:val="ListParagraph"/>
        <w:numPr>
          <w:ilvl w:val="0"/>
          <w:numId w:val="17"/>
        </w:numPr>
        <w:spacing w:after="0" w:line="240" w:lineRule="auto"/>
        <w:ind w:right="-215"/>
        <w:rPr>
          <w:b/>
        </w:rPr>
      </w:pPr>
      <w:r>
        <w:t>Su verilen çiçekler kısa sürede canlandı.</w:t>
      </w:r>
    </w:p>
    <w:p w:rsidR="00D128E7" w:rsidRPr="00E845E2" w:rsidRDefault="00D128E7" w:rsidP="00C2752D">
      <w:pPr>
        <w:pStyle w:val="ListParagraph"/>
        <w:numPr>
          <w:ilvl w:val="0"/>
          <w:numId w:val="17"/>
        </w:numPr>
        <w:spacing w:after="0" w:line="240" w:lineRule="auto"/>
        <w:ind w:right="-215"/>
        <w:rPr>
          <w:b/>
        </w:rPr>
      </w:pPr>
      <w:r>
        <w:t>Baharın gelmesiyle doğa yeniden canlandı.</w:t>
      </w:r>
    </w:p>
    <w:p w:rsidR="00D128E7" w:rsidRDefault="00D128E7" w:rsidP="00C2752D">
      <w:pPr>
        <w:spacing w:after="0" w:line="240" w:lineRule="auto"/>
        <w:ind w:right="-215"/>
        <w:rPr>
          <w:b/>
        </w:rPr>
      </w:pPr>
    </w:p>
    <w:p w:rsidR="00D128E7" w:rsidRPr="002362D1" w:rsidRDefault="00D128E7" w:rsidP="00C2752D">
      <w:pPr>
        <w:tabs>
          <w:tab w:val="left" w:pos="426"/>
          <w:tab w:val="left" w:pos="2552"/>
        </w:tabs>
        <w:spacing w:after="0" w:line="240" w:lineRule="auto"/>
        <w:ind w:left="142" w:right="211" w:hanging="426"/>
        <w:rPr>
          <w:b/>
        </w:rPr>
      </w:pPr>
      <w:r>
        <w:rPr>
          <w:b/>
        </w:rPr>
        <w:t xml:space="preserve"> 18.    </w:t>
      </w:r>
      <w:r w:rsidRPr="002362D1">
        <w:rPr>
          <w:b/>
        </w:rPr>
        <w:t>(I) Kitap 1991 yılında birçok ülkede yayınlanmış. (II) Kitap ayrı başlıklar altında beş bölümden oluşuyor. (III) Kitabın etkileyici anlatımı okuyucuyu ilk sayfalardan itibaren sarıyor. (IV) Kitabın yurt dışındaki satış oranı daha yüksek.</w:t>
      </w:r>
    </w:p>
    <w:p w:rsidR="00D128E7" w:rsidRDefault="00D128E7" w:rsidP="00C2752D">
      <w:pPr>
        <w:tabs>
          <w:tab w:val="left" w:pos="426"/>
          <w:tab w:val="left" w:pos="2552"/>
        </w:tabs>
        <w:spacing w:after="0" w:line="240" w:lineRule="auto"/>
        <w:ind w:left="142" w:right="-215" w:hanging="426"/>
        <w:rPr>
          <w:b/>
        </w:rPr>
      </w:pPr>
      <w:r w:rsidRPr="002362D1">
        <w:rPr>
          <w:b/>
        </w:rPr>
        <w:tab/>
        <w:t>Numaralanmış cümlelerden hangisinde sözü edilen kitapla ilgili kişisel görüşler ifade edilmiştir?</w:t>
      </w:r>
    </w:p>
    <w:p w:rsidR="00D128E7" w:rsidRDefault="00D128E7" w:rsidP="00C2752D">
      <w:pPr>
        <w:tabs>
          <w:tab w:val="left" w:pos="426"/>
          <w:tab w:val="left" w:pos="2552"/>
        </w:tabs>
        <w:spacing w:after="0" w:line="240" w:lineRule="auto"/>
        <w:ind w:left="142" w:right="-215" w:hanging="426"/>
        <w:rPr>
          <w:b/>
        </w:rPr>
      </w:pPr>
      <w:r>
        <w:rPr>
          <w:b/>
        </w:rPr>
        <w:tab/>
      </w:r>
    </w:p>
    <w:p w:rsidR="00D128E7" w:rsidRDefault="00D128E7" w:rsidP="00C2752D">
      <w:pPr>
        <w:spacing w:after="0" w:line="240" w:lineRule="auto"/>
        <w:ind w:left="142" w:right="-215" w:hanging="426"/>
        <w:rPr>
          <w:b/>
        </w:rPr>
      </w:pPr>
      <w:r>
        <w:rPr>
          <w:b/>
        </w:rPr>
        <w:tab/>
      </w:r>
      <w:r>
        <w:t>A) I</w:t>
      </w:r>
      <w:r>
        <w:tab/>
      </w:r>
      <w:r>
        <w:tab/>
        <w:t>B) II</w:t>
      </w:r>
      <w:r>
        <w:tab/>
      </w:r>
      <w:r>
        <w:tab/>
        <w:t>C) III</w:t>
      </w:r>
      <w:r>
        <w:tab/>
      </w:r>
      <w:r w:rsidRPr="00DB11F5">
        <w:tab/>
      </w:r>
      <w:r w:rsidRPr="00064762">
        <w:t>D) IV</w:t>
      </w:r>
      <w:r>
        <w:rPr>
          <w:b/>
        </w:rPr>
        <w:t xml:space="preserve"> </w:t>
      </w:r>
    </w:p>
    <w:p w:rsidR="00D128E7" w:rsidRDefault="00D128E7" w:rsidP="00C2752D">
      <w:pPr>
        <w:spacing w:after="0" w:line="240" w:lineRule="auto"/>
        <w:ind w:right="-215" w:hanging="426"/>
        <w:rPr>
          <w:b/>
        </w:rPr>
      </w:pPr>
    </w:p>
    <w:p w:rsidR="00D128E7" w:rsidRDefault="00D128E7" w:rsidP="00B959E4">
      <w:pPr>
        <w:spacing w:after="0"/>
        <w:ind w:left="142" w:hanging="426"/>
        <w:rPr>
          <w:b/>
        </w:rPr>
      </w:pPr>
      <w:r>
        <w:rPr>
          <w:b/>
        </w:rPr>
        <w:t xml:space="preserve">        19. “Taşımak” sözcüğü aşağıdaki cümlelerin hangisinde “Hastayı ambulansa kadar sırtında taşıdı.” cümlesindeki anlamıyla kullanılmıştır?</w:t>
      </w:r>
    </w:p>
    <w:p w:rsidR="00D128E7" w:rsidRDefault="00D128E7" w:rsidP="00B959E4">
      <w:pPr>
        <w:spacing w:after="0"/>
        <w:ind w:left="142" w:hanging="426"/>
        <w:rPr>
          <w:b/>
        </w:rPr>
      </w:pPr>
    </w:p>
    <w:p w:rsidR="00D128E7" w:rsidRPr="00A94E78" w:rsidRDefault="00D128E7" w:rsidP="00B959E4">
      <w:pPr>
        <w:pStyle w:val="ListParagraph"/>
        <w:numPr>
          <w:ilvl w:val="0"/>
          <w:numId w:val="21"/>
        </w:numPr>
        <w:spacing w:after="0"/>
        <w:rPr>
          <w:b/>
        </w:rPr>
      </w:pPr>
      <w:r>
        <w:t>İşçiler kitap dolu kutuları omuzlarına alıp üst kata taşıdılar.</w:t>
      </w:r>
    </w:p>
    <w:p w:rsidR="00D128E7" w:rsidRPr="00A94E78" w:rsidRDefault="00D128E7" w:rsidP="00B959E4">
      <w:pPr>
        <w:pStyle w:val="ListParagraph"/>
        <w:numPr>
          <w:ilvl w:val="0"/>
          <w:numId w:val="21"/>
        </w:numPr>
        <w:spacing w:after="0"/>
        <w:rPr>
          <w:b/>
        </w:rPr>
      </w:pPr>
      <w:r>
        <w:t>Bu çanak, değirmen koluyla birleşen çarkı taşıyor.</w:t>
      </w:r>
    </w:p>
    <w:p w:rsidR="00D128E7" w:rsidRPr="00A94E78" w:rsidRDefault="00D128E7" w:rsidP="00B959E4">
      <w:pPr>
        <w:pStyle w:val="ListParagraph"/>
        <w:numPr>
          <w:ilvl w:val="0"/>
          <w:numId w:val="21"/>
        </w:numPr>
        <w:spacing w:after="0"/>
        <w:rPr>
          <w:b/>
        </w:rPr>
      </w:pPr>
      <w:r>
        <w:t>Devletin üniformasını yıllarca gururla taşıdı.</w:t>
      </w:r>
    </w:p>
    <w:p w:rsidR="00D128E7" w:rsidRPr="009F4BAB" w:rsidRDefault="00D128E7" w:rsidP="00B959E4">
      <w:pPr>
        <w:pStyle w:val="ListParagraph"/>
        <w:numPr>
          <w:ilvl w:val="0"/>
          <w:numId w:val="21"/>
        </w:numPr>
        <w:spacing w:after="0"/>
        <w:rPr>
          <w:b/>
        </w:rPr>
      </w:pPr>
      <w:r>
        <w:t>Ben her zaman yanımda biraz bozuk para taşırım.</w:t>
      </w:r>
    </w:p>
    <w:p w:rsidR="00D128E7" w:rsidRDefault="00D128E7" w:rsidP="00B959E4">
      <w:pPr>
        <w:pStyle w:val="ListParagraph"/>
        <w:spacing w:after="0"/>
        <w:ind w:left="502"/>
      </w:pPr>
    </w:p>
    <w:p w:rsidR="00D128E7" w:rsidRDefault="00D128E7" w:rsidP="00B959E4">
      <w:pPr>
        <w:spacing w:after="0" w:line="240" w:lineRule="auto"/>
        <w:ind w:left="142" w:right="-498" w:hanging="426"/>
        <w:rPr>
          <w:b/>
        </w:rPr>
      </w:pPr>
    </w:p>
    <w:p w:rsidR="00D128E7" w:rsidRDefault="00D128E7" w:rsidP="00B959E4">
      <w:pPr>
        <w:spacing w:after="0" w:line="240" w:lineRule="auto"/>
        <w:ind w:right="-498"/>
        <w:rPr>
          <w:b/>
        </w:rPr>
      </w:pPr>
    </w:p>
    <w:p w:rsidR="00D128E7" w:rsidRDefault="00D128E7" w:rsidP="00B959E4">
      <w:pPr>
        <w:spacing w:after="0" w:line="240" w:lineRule="auto"/>
        <w:ind w:left="142" w:right="-498" w:hanging="426"/>
        <w:rPr>
          <w:b/>
        </w:rPr>
      </w:pPr>
    </w:p>
    <w:p w:rsidR="00D128E7" w:rsidRDefault="00D128E7" w:rsidP="00B959E4">
      <w:pPr>
        <w:spacing w:after="0" w:line="240" w:lineRule="auto"/>
        <w:ind w:left="142" w:right="-498" w:hanging="426"/>
        <w:rPr>
          <w:b/>
        </w:rPr>
      </w:pPr>
      <w:r>
        <w:rPr>
          <w:b/>
        </w:rPr>
        <w:t xml:space="preserve">   20.  Eskiden okuldan geldik mi arkadaşlarla sokağa çıkar, oyunlar oynardık. Öyle ki sokağa çıkamadığımızda evde kendimizi hapsolmuş hissederdik. Diyeceğim o ki sokak kültürü diye bir şey vardı çocukluğumuzda. Şimdi kayboldu o kültür. Anneler “Sokak çocuğu mu oldun?” diye kızıyor çocuklarına. Oysa bugünkü girişimciliğimizi, gözümüz yılmadan bir işe atılmayı, kendimize güvenmeyi biz o sokaklardan öğrendik. Bugünün çocukları sokaktan mahrum olduğu için bu özelliği çoğu itibarıyla taşımıyor.</w:t>
      </w:r>
    </w:p>
    <w:p w:rsidR="00D128E7" w:rsidRDefault="00D128E7" w:rsidP="00B959E4">
      <w:pPr>
        <w:spacing w:after="0" w:line="240" w:lineRule="auto"/>
        <w:ind w:right="-215" w:hanging="426"/>
        <w:rPr>
          <w:b/>
        </w:rPr>
      </w:pPr>
    </w:p>
    <w:p w:rsidR="00D128E7" w:rsidRDefault="00D128E7" w:rsidP="00B959E4">
      <w:pPr>
        <w:spacing w:after="0" w:line="240" w:lineRule="auto"/>
        <w:ind w:left="142" w:right="-640" w:hanging="426"/>
        <w:rPr>
          <w:b/>
        </w:rPr>
      </w:pPr>
      <w:r>
        <w:rPr>
          <w:b/>
        </w:rPr>
        <w:tab/>
        <w:t>Bu parçada asıl anlatılmak istenen aşağıdakilerden hangisidir?</w:t>
      </w:r>
    </w:p>
    <w:p w:rsidR="00D128E7" w:rsidRDefault="00D128E7" w:rsidP="00B959E4">
      <w:pPr>
        <w:spacing w:after="0" w:line="240" w:lineRule="auto"/>
        <w:ind w:right="-215" w:hanging="426"/>
        <w:rPr>
          <w:b/>
        </w:rPr>
      </w:pPr>
    </w:p>
    <w:p w:rsidR="00D128E7" w:rsidRPr="00CA6929" w:rsidRDefault="00D128E7" w:rsidP="00B959E4">
      <w:pPr>
        <w:pStyle w:val="ListParagraph"/>
        <w:numPr>
          <w:ilvl w:val="0"/>
          <w:numId w:val="18"/>
        </w:numPr>
        <w:spacing w:after="0" w:line="240" w:lineRule="auto"/>
        <w:ind w:right="-498"/>
        <w:rPr>
          <w:b/>
        </w:rPr>
      </w:pPr>
      <w:r>
        <w:t>Çocukların, çevresindeki gördükleri kişilere özendiği</w:t>
      </w:r>
    </w:p>
    <w:p w:rsidR="00D128E7" w:rsidRPr="00CA6929" w:rsidRDefault="00D128E7" w:rsidP="00B959E4">
      <w:pPr>
        <w:pStyle w:val="ListParagraph"/>
        <w:numPr>
          <w:ilvl w:val="0"/>
          <w:numId w:val="18"/>
        </w:numPr>
        <w:spacing w:after="0" w:line="240" w:lineRule="auto"/>
        <w:ind w:right="-640"/>
        <w:rPr>
          <w:b/>
        </w:rPr>
      </w:pPr>
      <w:r>
        <w:t>Sokak kültürünün kaybolmasının çocukları olumsuz etkilediği</w:t>
      </w:r>
    </w:p>
    <w:p w:rsidR="00D128E7" w:rsidRPr="00CA6929" w:rsidRDefault="00D128E7" w:rsidP="00B959E4">
      <w:pPr>
        <w:pStyle w:val="ListParagraph"/>
        <w:numPr>
          <w:ilvl w:val="0"/>
          <w:numId w:val="18"/>
        </w:numPr>
        <w:spacing w:after="0" w:line="240" w:lineRule="auto"/>
        <w:ind w:right="-640"/>
        <w:rPr>
          <w:b/>
        </w:rPr>
      </w:pPr>
      <w:r>
        <w:t>Çocukların arkadaş seçiminde özgür bırakılması gerektiği</w:t>
      </w:r>
    </w:p>
    <w:p w:rsidR="00D128E7" w:rsidRPr="000E3434" w:rsidRDefault="00D128E7" w:rsidP="00B959E4">
      <w:pPr>
        <w:pStyle w:val="ListParagraph"/>
        <w:numPr>
          <w:ilvl w:val="0"/>
          <w:numId w:val="18"/>
        </w:numPr>
        <w:spacing w:after="0" w:line="240" w:lineRule="auto"/>
        <w:ind w:right="-640"/>
        <w:rPr>
          <w:b/>
        </w:rPr>
      </w:pPr>
      <w:r>
        <w:t>Günümüzde çocukların, birçok şeyi okuldan öğrendiği</w:t>
      </w:r>
    </w:p>
    <w:p w:rsidR="00D128E7" w:rsidRDefault="00D128E7" w:rsidP="00B959E4">
      <w:pPr>
        <w:spacing w:after="0" w:line="240" w:lineRule="auto"/>
        <w:ind w:right="-640"/>
      </w:pPr>
    </w:p>
    <w:p w:rsidR="00D128E7" w:rsidRPr="004B1597" w:rsidRDefault="00D128E7" w:rsidP="00B959E4">
      <w:pPr>
        <w:spacing w:after="0"/>
        <w:ind w:left="142" w:right="-356" w:hanging="426"/>
        <w:rPr>
          <w:b/>
        </w:rPr>
      </w:pPr>
      <w:r>
        <w:rPr>
          <w:b/>
        </w:rPr>
        <w:t>21.</w:t>
      </w:r>
      <w:r>
        <w:rPr>
          <w:b/>
        </w:rPr>
        <w:tab/>
      </w:r>
      <w:r w:rsidRPr="004B1597">
        <w:rPr>
          <w:b/>
        </w:rPr>
        <w:t>Bütün geceyi yolda geçirmemize rağmen daha eve ulaşamamıştık. Uykusuzluktan ve yorgunluktan kafam kazana dönmüştü. Koltuk başlığının merhameti de olmasa dinlenemeyecektim. Bütün bunlara rağmen oraya gittiğimiz için dünyalar benim olmuştu.</w:t>
      </w:r>
    </w:p>
    <w:p w:rsidR="00D128E7" w:rsidRDefault="00D128E7" w:rsidP="00B959E4">
      <w:pPr>
        <w:spacing w:after="0"/>
        <w:ind w:left="142" w:right="-356" w:hanging="284"/>
      </w:pPr>
      <w:r w:rsidRPr="004B1597">
        <w:rPr>
          <w:b/>
        </w:rPr>
        <w:tab/>
        <w:t xml:space="preserve">Parçanın anlatımında yazar aşağıdakilerin hangisinden </w:t>
      </w:r>
      <w:r w:rsidRPr="004B1597">
        <w:rPr>
          <w:b/>
          <w:u w:val="single"/>
        </w:rPr>
        <w:t>yararlanmamıştır</w:t>
      </w:r>
      <w:r w:rsidRPr="004B1597">
        <w:rPr>
          <w:b/>
        </w:rPr>
        <w:t>?</w:t>
      </w:r>
    </w:p>
    <w:p w:rsidR="00D128E7" w:rsidRDefault="00D128E7" w:rsidP="00B959E4">
      <w:pPr>
        <w:spacing w:after="0"/>
        <w:ind w:right="-356"/>
      </w:pPr>
      <w:r>
        <w:t xml:space="preserve">   A) Kişileştirme</w:t>
      </w:r>
      <w:r>
        <w:tab/>
        <w:t>B) Benzetme</w:t>
      </w:r>
    </w:p>
    <w:p w:rsidR="00D128E7" w:rsidRPr="004B1597" w:rsidRDefault="00D128E7" w:rsidP="00B959E4">
      <w:pPr>
        <w:spacing w:after="0"/>
        <w:ind w:left="142" w:right="-356" w:hanging="284"/>
      </w:pPr>
      <w:r>
        <w:tab/>
        <w:t>C) Abartma</w:t>
      </w:r>
      <w:r>
        <w:tab/>
      </w:r>
      <w:r>
        <w:tab/>
        <w:t xml:space="preserve">D) Karşılaştırma </w:t>
      </w:r>
    </w:p>
    <w:p w:rsidR="00D128E7" w:rsidRDefault="00D128E7" w:rsidP="00B959E4">
      <w:pPr>
        <w:spacing w:after="0" w:line="240" w:lineRule="auto"/>
        <w:ind w:left="142" w:right="-640" w:hanging="426"/>
      </w:pPr>
      <w:r>
        <w:t xml:space="preserve"> </w:t>
      </w:r>
    </w:p>
    <w:p w:rsidR="00D128E7" w:rsidRDefault="00D128E7" w:rsidP="00B959E4">
      <w:pPr>
        <w:pStyle w:val="ListParagraph"/>
        <w:spacing w:after="0" w:line="240" w:lineRule="auto"/>
        <w:ind w:left="142" w:right="-356" w:hanging="426"/>
      </w:pPr>
      <w:r>
        <w:rPr>
          <w:b/>
        </w:rPr>
        <w:t>22.</w:t>
      </w:r>
      <w:r>
        <w:rPr>
          <w:b/>
        </w:rPr>
        <w:tab/>
      </w:r>
    </w:p>
    <w:p w:rsidR="00D128E7" w:rsidRPr="00D56C60" w:rsidRDefault="00D128E7" w:rsidP="00B959E4">
      <w:pPr>
        <w:pStyle w:val="ListParagraph"/>
        <w:numPr>
          <w:ilvl w:val="0"/>
          <w:numId w:val="19"/>
        </w:numPr>
        <w:spacing w:after="0" w:line="240" w:lineRule="auto"/>
        <w:ind w:right="-356"/>
        <w:rPr>
          <w:b/>
        </w:rPr>
      </w:pPr>
      <w:r w:rsidRPr="00D56C60">
        <w:rPr>
          <w:b/>
        </w:rPr>
        <w:t>Hepsi sevinç içinde oradan oraya koşturuyor.</w:t>
      </w:r>
    </w:p>
    <w:p w:rsidR="00D128E7" w:rsidRPr="00D56C60" w:rsidRDefault="00D128E7" w:rsidP="00B959E4">
      <w:pPr>
        <w:pStyle w:val="ListParagraph"/>
        <w:numPr>
          <w:ilvl w:val="0"/>
          <w:numId w:val="19"/>
        </w:numPr>
        <w:spacing w:after="0" w:line="240" w:lineRule="auto"/>
        <w:ind w:right="-356"/>
        <w:rPr>
          <w:b/>
        </w:rPr>
      </w:pPr>
      <w:r w:rsidRPr="00D56C60">
        <w:rPr>
          <w:b/>
        </w:rPr>
        <w:t>Çalışma odamın penceresinden sokakta oynayan çocukları seyrediyordum.</w:t>
      </w:r>
    </w:p>
    <w:p w:rsidR="00D128E7" w:rsidRPr="00D56C60" w:rsidRDefault="00D128E7" w:rsidP="00B959E4">
      <w:pPr>
        <w:pStyle w:val="ListParagraph"/>
        <w:numPr>
          <w:ilvl w:val="0"/>
          <w:numId w:val="19"/>
        </w:numPr>
        <w:spacing w:after="0" w:line="240" w:lineRule="auto"/>
        <w:ind w:right="-356"/>
        <w:rPr>
          <w:b/>
        </w:rPr>
      </w:pPr>
      <w:r w:rsidRPr="00D56C60">
        <w:rPr>
          <w:b/>
        </w:rPr>
        <w:t>Yalnız içlerinden biri bir köşede üzgün üzgün oturuyor.</w:t>
      </w:r>
    </w:p>
    <w:p w:rsidR="00D128E7" w:rsidRPr="00D56C60" w:rsidRDefault="00D128E7" w:rsidP="00B959E4">
      <w:pPr>
        <w:pStyle w:val="ListParagraph"/>
        <w:numPr>
          <w:ilvl w:val="0"/>
          <w:numId w:val="19"/>
        </w:numPr>
        <w:spacing w:after="0" w:line="240" w:lineRule="auto"/>
        <w:ind w:right="-356"/>
        <w:rPr>
          <w:b/>
        </w:rPr>
      </w:pPr>
      <w:r w:rsidRPr="00D56C60">
        <w:rPr>
          <w:b/>
        </w:rPr>
        <w:t>Yoksa bu neşe ve koşuşturma içinde öyle sakin oturur mu?</w:t>
      </w:r>
    </w:p>
    <w:p w:rsidR="00D128E7" w:rsidRPr="00D56C60" w:rsidRDefault="00D128E7" w:rsidP="00B959E4">
      <w:pPr>
        <w:pStyle w:val="ListParagraph"/>
        <w:numPr>
          <w:ilvl w:val="0"/>
          <w:numId w:val="19"/>
        </w:numPr>
        <w:spacing w:after="0" w:line="240" w:lineRule="auto"/>
        <w:ind w:right="-356"/>
        <w:rPr>
          <w:b/>
        </w:rPr>
      </w:pPr>
      <w:r w:rsidRPr="00D56C60">
        <w:rPr>
          <w:b/>
        </w:rPr>
        <w:t>Belli ki başından üzücü bir olay geçmiş.</w:t>
      </w:r>
    </w:p>
    <w:p w:rsidR="00D128E7" w:rsidRPr="00D56C60" w:rsidRDefault="00D128E7" w:rsidP="00B959E4">
      <w:pPr>
        <w:pStyle w:val="ListParagraph"/>
        <w:spacing w:after="0" w:line="240" w:lineRule="auto"/>
        <w:ind w:left="495" w:right="-356"/>
        <w:rPr>
          <w:b/>
        </w:rPr>
      </w:pPr>
    </w:p>
    <w:p w:rsidR="00D128E7" w:rsidRPr="00D56C60" w:rsidRDefault="00D128E7" w:rsidP="00B959E4">
      <w:pPr>
        <w:pStyle w:val="ListParagraph"/>
        <w:spacing w:after="0" w:line="240" w:lineRule="auto"/>
        <w:ind w:left="142" w:right="-356"/>
        <w:rPr>
          <w:b/>
        </w:rPr>
      </w:pPr>
      <w:r w:rsidRPr="00D56C60">
        <w:rPr>
          <w:b/>
        </w:rPr>
        <w:t>Yukarıdaki cümlelerle anlamlı bir paragraf oluşturulduğunda sıralama nasıl olur?</w:t>
      </w:r>
    </w:p>
    <w:p w:rsidR="00D128E7" w:rsidRDefault="00D128E7" w:rsidP="00B959E4">
      <w:pPr>
        <w:pStyle w:val="ListParagraph"/>
        <w:spacing w:after="0" w:line="240" w:lineRule="auto"/>
        <w:ind w:left="142" w:right="-356"/>
      </w:pPr>
    </w:p>
    <w:p w:rsidR="00D128E7" w:rsidRDefault="00D128E7" w:rsidP="00B959E4">
      <w:pPr>
        <w:pStyle w:val="ListParagraph"/>
        <w:spacing w:after="0" w:line="240" w:lineRule="auto"/>
        <w:ind w:left="142" w:right="-356"/>
        <w:rPr>
          <w:b/>
        </w:rPr>
      </w:pPr>
      <w:r>
        <w:t xml:space="preserve">A) 1 – 2 – 5 – 4 – 3 </w:t>
      </w:r>
      <w:r>
        <w:tab/>
      </w:r>
      <w:r>
        <w:tab/>
        <w:t xml:space="preserve">B) 2 – 1 – 3 – 5 – 4 </w:t>
      </w:r>
    </w:p>
    <w:p w:rsidR="00D128E7" w:rsidRDefault="00D128E7" w:rsidP="00B959E4">
      <w:pPr>
        <w:pStyle w:val="ListParagraph"/>
        <w:spacing w:after="0" w:line="240" w:lineRule="auto"/>
        <w:ind w:left="142" w:right="-356"/>
        <w:rPr>
          <w:b/>
        </w:rPr>
      </w:pPr>
      <w:r>
        <w:t>C) 3 – 2 – 1 – 5 – 4</w:t>
      </w:r>
      <w:r>
        <w:tab/>
      </w:r>
      <w:r>
        <w:tab/>
        <w:t>D) 2 – 1 – 5 – 4 – 3</w:t>
      </w:r>
    </w:p>
    <w:p w:rsidR="00D128E7" w:rsidRDefault="00D128E7" w:rsidP="00B959E4">
      <w:pPr>
        <w:spacing w:after="0" w:line="240" w:lineRule="auto"/>
        <w:ind w:left="142" w:right="-640" w:hanging="426"/>
        <w:rPr>
          <w:b/>
        </w:rPr>
      </w:pPr>
    </w:p>
    <w:p w:rsidR="00D128E7" w:rsidRDefault="00D128E7" w:rsidP="00B959E4">
      <w:pPr>
        <w:pStyle w:val="ListParagraph"/>
        <w:ind w:left="142" w:right="-215" w:hanging="426"/>
        <w:rPr>
          <w:b/>
        </w:rPr>
      </w:pPr>
      <w:r>
        <w:rPr>
          <w:b/>
        </w:rPr>
        <w:t>23.</w:t>
      </w:r>
      <w:r>
        <w:rPr>
          <w:b/>
        </w:rPr>
        <w:tab/>
      </w:r>
      <w:r w:rsidRPr="001A318D">
        <w:rPr>
          <w:b/>
        </w:rPr>
        <w:t>O, çocuk olmadı hiç</w:t>
      </w:r>
    </w:p>
    <w:p w:rsidR="00D128E7" w:rsidRDefault="00D128E7" w:rsidP="00B959E4">
      <w:pPr>
        <w:pStyle w:val="ListParagraph"/>
        <w:ind w:left="142" w:right="-215" w:hanging="426"/>
        <w:rPr>
          <w:b/>
        </w:rPr>
      </w:pPr>
      <w:r>
        <w:rPr>
          <w:b/>
        </w:rPr>
        <w:tab/>
      </w:r>
      <w:r w:rsidRPr="001A318D">
        <w:rPr>
          <w:b/>
        </w:rPr>
        <w:t>Binmedi tahta atlara.</w:t>
      </w:r>
    </w:p>
    <w:p w:rsidR="00D128E7" w:rsidRDefault="00D128E7" w:rsidP="00B959E4">
      <w:pPr>
        <w:pStyle w:val="ListParagraph"/>
        <w:ind w:left="142" w:right="-215" w:hanging="426"/>
        <w:rPr>
          <w:b/>
        </w:rPr>
      </w:pPr>
      <w:r>
        <w:rPr>
          <w:b/>
        </w:rPr>
        <w:tab/>
      </w:r>
      <w:r w:rsidRPr="001A318D">
        <w:rPr>
          <w:b/>
        </w:rPr>
        <w:t>Ne uçurtma uçurdu</w:t>
      </w:r>
    </w:p>
    <w:p w:rsidR="00D128E7" w:rsidRDefault="00D128E7" w:rsidP="00B959E4">
      <w:pPr>
        <w:pStyle w:val="ListParagraph"/>
        <w:ind w:left="142" w:right="-215" w:hanging="426"/>
        <w:rPr>
          <w:b/>
        </w:rPr>
      </w:pPr>
      <w:r>
        <w:rPr>
          <w:b/>
        </w:rPr>
        <w:tab/>
      </w:r>
      <w:r w:rsidRPr="001A318D">
        <w:rPr>
          <w:b/>
        </w:rPr>
        <w:t>Ne saklambaç oynadı.</w:t>
      </w:r>
      <w:r>
        <w:rPr>
          <w:b/>
        </w:rPr>
        <w:t xml:space="preserve">                                                                   </w:t>
      </w:r>
    </w:p>
    <w:p w:rsidR="00D128E7" w:rsidRPr="00B959E4" w:rsidRDefault="00D128E7" w:rsidP="00B959E4">
      <w:pPr>
        <w:pStyle w:val="ListParagraph"/>
        <w:ind w:left="142" w:right="-215" w:hanging="426"/>
        <w:rPr>
          <w:b/>
        </w:rPr>
      </w:pPr>
      <w:r>
        <w:rPr>
          <w:b/>
        </w:rPr>
        <w:tab/>
      </w:r>
      <w:r w:rsidRPr="001A318D">
        <w:rPr>
          <w:b/>
        </w:rPr>
        <w:t>Sorabilirsiniz sokaklara…</w:t>
      </w:r>
      <w:r>
        <w:rPr>
          <w:b/>
        </w:rPr>
        <w:t xml:space="preserve">                                                            </w:t>
      </w:r>
      <w:r w:rsidRPr="00B959E4">
        <w:rPr>
          <w:b/>
        </w:rPr>
        <w:t>Bu dizelere hâkim olan duygu aşağıdakilerden hangisidir?</w:t>
      </w:r>
    </w:p>
    <w:p w:rsidR="00D128E7" w:rsidRPr="001A318D" w:rsidRDefault="00D128E7" w:rsidP="00B959E4">
      <w:pPr>
        <w:pStyle w:val="ListParagraph"/>
        <w:ind w:left="-426" w:right="-215"/>
        <w:rPr>
          <w:b/>
        </w:rPr>
      </w:pPr>
    </w:p>
    <w:p w:rsidR="00D128E7" w:rsidRPr="001A318D" w:rsidRDefault="00D128E7" w:rsidP="00B959E4">
      <w:pPr>
        <w:pStyle w:val="ListParagraph"/>
        <w:numPr>
          <w:ilvl w:val="0"/>
          <w:numId w:val="20"/>
        </w:numPr>
        <w:ind w:right="-215"/>
        <w:rPr>
          <w:b/>
        </w:rPr>
      </w:pPr>
      <w:r w:rsidRPr="001A318D">
        <w:t>Çocukluğu yaşayamamanın verdiği üzüntü</w:t>
      </w:r>
    </w:p>
    <w:p w:rsidR="00D128E7" w:rsidRPr="001A318D" w:rsidRDefault="00D128E7" w:rsidP="00B959E4">
      <w:pPr>
        <w:pStyle w:val="ListParagraph"/>
        <w:numPr>
          <w:ilvl w:val="0"/>
          <w:numId w:val="20"/>
        </w:numPr>
        <w:ind w:right="-215"/>
        <w:rPr>
          <w:b/>
        </w:rPr>
      </w:pPr>
      <w:r w:rsidRPr="001A318D">
        <w:t>Hayatın çabuk geçmesinden duyulan acı</w:t>
      </w:r>
    </w:p>
    <w:p w:rsidR="00D128E7" w:rsidRDefault="00D128E7" w:rsidP="00B959E4">
      <w:pPr>
        <w:pStyle w:val="ListParagraph"/>
        <w:numPr>
          <w:ilvl w:val="0"/>
          <w:numId w:val="20"/>
        </w:numPr>
        <w:ind w:right="-215"/>
        <w:rPr>
          <w:b/>
        </w:rPr>
      </w:pPr>
      <w:r w:rsidRPr="001A318D">
        <w:t>Geçmiş günlere duyulan özlem</w:t>
      </w:r>
    </w:p>
    <w:p w:rsidR="00D128E7" w:rsidRPr="003C3389" w:rsidRDefault="00D128E7" w:rsidP="00B959E4">
      <w:pPr>
        <w:pStyle w:val="ListParagraph"/>
        <w:numPr>
          <w:ilvl w:val="0"/>
          <w:numId w:val="20"/>
        </w:numPr>
        <w:ind w:right="-215"/>
        <w:rPr>
          <w:b/>
        </w:rPr>
      </w:pPr>
      <w:r w:rsidRPr="001A318D">
        <w:t>Yalnızlık duygusunun verdiği acı</w:t>
      </w:r>
    </w:p>
    <w:p w:rsidR="00D128E7" w:rsidRDefault="00D128E7" w:rsidP="00B959E4">
      <w:pPr>
        <w:spacing w:after="0"/>
        <w:ind w:left="142" w:hanging="426"/>
        <w:rPr>
          <w:b/>
        </w:rPr>
      </w:pPr>
      <w:r>
        <w:rPr>
          <w:b/>
        </w:rPr>
        <w:t xml:space="preserve">  24.     Aşağıdaki cümlelerin hangisinde bir yazım yanlışı </w:t>
      </w:r>
      <w:r w:rsidRPr="00C64A4F">
        <w:rPr>
          <w:b/>
          <w:u w:val="single"/>
        </w:rPr>
        <w:t>yoktur</w:t>
      </w:r>
      <w:r>
        <w:rPr>
          <w:b/>
        </w:rPr>
        <w:t>?</w:t>
      </w:r>
    </w:p>
    <w:p w:rsidR="00D128E7" w:rsidRPr="00C64A4F" w:rsidRDefault="00D128E7" w:rsidP="00B959E4">
      <w:pPr>
        <w:pStyle w:val="ListParagraph"/>
        <w:numPr>
          <w:ilvl w:val="0"/>
          <w:numId w:val="22"/>
        </w:numPr>
        <w:spacing w:after="0"/>
        <w:rPr>
          <w:b/>
        </w:rPr>
      </w:pPr>
      <w:r>
        <w:t>Arabamız otoban da arıza yaptı.</w:t>
      </w:r>
    </w:p>
    <w:p w:rsidR="00D128E7" w:rsidRPr="00C64A4F" w:rsidRDefault="00D128E7" w:rsidP="00B959E4">
      <w:pPr>
        <w:pStyle w:val="ListParagraph"/>
        <w:numPr>
          <w:ilvl w:val="0"/>
          <w:numId w:val="22"/>
        </w:numPr>
        <w:spacing w:after="0"/>
        <w:rPr>
          <w:b/>
        </w:rPr>
      </w:pPr>
      <w:r>
        <w:t>Ablam 11.inci sınıfa gidiyordu.</w:t>
      </w:r>
    </w:p>
    <w:p w:rsidR="00D128E7" w:rsidRPr="00C64A4F" w:rsidRDefault="00D128E7" w:rsidP="00B959E4">
      <w:pPr>
        <w:pStyle w:val="ListParagraph"/>
        <w:numPr>
          <w:ilvl w:val="0"/>
          <w:numId w:val="22"/>
        </w:numPr>
        <w:spacing w:after="0"/>
        <w:rPr>
          <w:b/>
        </w:rPr>
      </w:pPr>
      <w:r>
        <w:t>Bu çiçekleri Suat’mı kopardı?</w:t>
      </w:r>
    </w:p>
    <w:p w:rsidR="00D128E7" w:rsidRPr="00550023" w:rsidRDefault="00D128E7" w:rsidP="00B959E4">
      <w:pPr>
        <w:pStyle w:val="ListParagraph"/>
        <w:numPr>
          <w:ilvl w:val="0"/>
          <w:numId w:val="22"/>
        </w:numPr>
        <w:spacing w:after="0"/>
        <w:rPr>
          <w:b/>
        </w:rPr>
      </w:pPr>
      <w:r>
        <w:t>Fransa’ya Eyfel Kulesi’ni görmeye gitmişler.</w:t>
      </w:r>
    </w:p>
    <w:p w:rsidR="00D128E7" w:rsidRPr="00000D52" w:rsidRDefault="00D128E7" w:rsidP="00C2752D">
      <w:pPr>
        <w:spacing w:after="0"/>
        <w:ind w:left="284" w:right="-356" w:hanging="568"/>
        <w:rPr>
          <w:b/>
        </w:rPr>
      </w:pPr>
    </w:p>
    <w:p w:rsidR="00D128E7" w:rsidRPr="00550023" w:rsidRDefault="00D128E7" w:rsidP="00B959E4">
      <w:pPr>
        <w:spacing w:after="0"/>
        <w:ind w:left="284" w:hanging="568"/>
        <w:rPr>
          <w:b/>
        </w:rPr>
      </w:pPr>
      <w:r>
        <w:rPr>
          <w:b/>
        </w:rPr>
        <w:t xml:space="preserve">          25. Aşağıda bazı noktalama işaretleri işlevleriyle ilgili bilgi vermiştir.</w:t>
      </w:r>
    </w:p>
    <w:p w:rsidR="00D128E7" w:rsidRPr="003177C4" w:rsidRDefault="00D128E7" w:rsidP="00B959E4">
      <w:pPr>
        <w:spacing w:after="0"/>
        <w:ind w:left="142" w:hanging="426"/>
        <w:rPr>
          <w:b/>
        </w:rPr>
      </w:pPr>
      <w:r>
        <w:rPr>
          <w:noProof/>
        </w:rPr>
        <w:pict>
          <v:rect id="_x0000_s1026" style="position:absolute;left:0;text-align:left;margin-left:-7.85pt;margin-top:3.7pt;width:56.25pt;height:45.75pt;z-index:251655168">
            <v:textbox>
              <w:txbxContent>
                <w:p w:rsidR="00D128E7" w:rsidRDefault="00D128E7" w:rsidP="00B959E4">
                  <w:pPr>
                    <w:spacing w:after="0"/>
                    <w:jc w:val="center"/>
                    <w:rPr>
                      <w:b/>
                    </w:rPr>
                  </w:pPr>
                  <w:r>
                    <w:rPr>
                      <w:b/>
                    </w:rPr>
                    <w:t>Virgül</w:t>
                  </w:r>
                </w:p>
                <w:p w:rsidR="00D128E7" w:rsidRPr="00034745" w:rsidRDefault="00D128E7" w:rsidP="00B959E4">
                  <w:pPr>
                    <w:spacing w:after="0"/>
                    <w:jc w:val="center"/>
                    <w:rPr>
                      <w:b/>
                    </w:rPr>
                  </w:pPr>
                  <w:r>
                    <w:rPr>
                      <w:b/>
                    </w:rPr>
                    <w:t>(,)</w:t>
                  </w:r>
                </w:p>
              </w:txbxContent>
            </v:textbox>
          </v:rect>
        </w:pict>
      </w:r>
      <w:r>
        <w:rPr>
          <w:noProof/>
        </w:rPr>
        <w:pict>
          <v:rect id="_x0000_s1027" style="position:absolute;left:0;text-align:left;margin-left:48.4pt;margin-top:3.7pt;width:209.25pt;height:45.75pt;z-index:251654144">
            <v:textbox>
              <w:txbxContent>
                <w:p w:rsidR="00D128E7" w:rsidRPr="00DC2EC5" w:rsidRDefault="00D128E7" w:rsidP="00B959E4">
                  <w:pPr>
                    <w:spacing w:after="0"/>
                    <w:rPr>
                      <w:b/>
                    </w:rPr>
                  </w:pPr>
                  <w:r>
                    <w:rPr>
                      <w:b/>
                    </w:rPr>
                    <w:t>Cümlede anlam karışıklığını gidermek için kullanılırım.</w:t>
                  </w:r>
                </w:p>
              </w:txbxContent>
            </v:textbox>
          </v:rect>
        </w:pict>
      </w: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r>
        <w:rPr>
          <w:noProof/>
        </w:rPr>
        <w:pict>
          <v:rect id="_x0000_s1028" style="position:absolute;left:0;text-align:left;margin-left:48.4pt;margin-top:1.05pt;width:209.25pt;height:45.75pt;z-index:251656192">
            <v:textbox>
              <w:txbxContent>
                <w:p w:rsidR="00D128E7" w:rsidRPr="00DC2EC5" w:rsidRDefault="00D128E7" w:rsidP="00B959E4">
                  <w:pPr>
                    <w:spacing w:after="0"/>
                    <w:rPr>
                      <w:b/>
                    </w:rPr>
                  </w:pPr>
                  <w:r>
                    <w:rPr>
                      <w:b/>
                    </w:rPr>
                    <w:t>Kelimeler arasında “-den …-a, ve, ile” anlamlarını vermek için kullanılırım.</w:t>
                  </w:r>
                </w:p>
              </w:txbxContent>
            </v:textbox>
          </v:rect>
        </w:pict>
      </w:r>
      <w:r>
        <w:rPr>
          <w:noProof/>
        </w:rPr>
        <w:pict>
          <v:rect id="_x0000_s1029" style="position:absolute;left:0;text-align:left;margin-left:-7.85pt;margin-top:1.05pt;width:56.25pt;height:45.75pt;z-index:251657216">
            <v:textbox>
              <w:txbxContent>
                <w:p w:rsidR="00D128E7" w:rsidRDefault="00D128E7" w:rsidP="00B959E4">
                  <w:pPr>
                    <w:spacing w:after="0"/>
                    <w:jc w:val="center"/>
                    <w:rPr>
                      <w:b/>
                    </w:rPr>
                  </w:pPr>
                  <w:r>
                    <w:rPr>
                      <w:b/>
                    </w:rPr>
                    <w:t>Kısa Çizgi</w:t>
                  </w:r>
                </w:p>
                <w:p w:rsidR="00D128E7" w:rsidRPr="00034745" w:rsidRDefault="00D128E7" w:rsidP="00B959E4">
                  <w:pPr>
                    <w:spacing w:after="0"/>
                    <w:jc w:val="center"/>
                    <w:rPr>
                      <w:b/>
                    </w:rPr>
                  </w:pPr>
                  <w:r>
                    <w:rPr>
                      <w:b/>
                    </w:rPr>
                    <w:t>(-)</w:t>
                  </w:r>
                </w:p>
              </w:txbxContent>
            </v:textbox>
          </v:rect>
        </w:pict>
      </w: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r>
        <w:rPr>
          <w:noProof/>
        </w:rPr>
        <w:pict>
          <v:rect id="_x0000_s1030" style="position:absolute;left:0;text-align:left;margin-left:48.4pt;margin-top:-.1pt;width:209.25pt;height:45.75pt;z-index:251658240">
            <v:textbox>
              <w:txbxContent>
                <w:p w:rsidR="00D128E7" w:rsidRPr="00DC2EC5" w:rsidRDefault="00D128E7" w:rsidP="00B959E4">
                  <w:pPr>
                    <w:spacing w:after="0"/>
                    <w:rPr>
                      <w:b/>
                    </w:rPr>
                  </w:pPr>
                  <w:r>
                    <w:rPr>
                      <w:b/>
                    </w:rPr>
                    <w:t>Tarihlerin yazımında ay, gün, yıl arasında kullanılırım.</w:t>
                  </w:r>
                </w:p>
              </w:txbxContent>
            </v:textbox>
          </v:rect>
        </w:pict>
      </w:r>
      <w:r>
        <w:rPr>
          <w:noProof/>
        </w:rPr>
        <w:pict>
          <v:rect id="_x0000_s1031" style="position:absolute;left:0;text-align:left;margin-left:-7.85pt;margin-top:-.1pt;width:56.25pt;height:45.75pt;z-index:251659264">
            <v:textbox>
              <w:txbxContent>
                <w:p w:rsidR="00D128E7" w:rsidRDefault="00D128E7" w:rsidP="00B959E4">
                  <w:pPr>
                    <w:spacing w:after="0"/>
                    <w:jc w:val="center"/>
                    <w:rPr>
                      <w:b/>
                    </w:rPr>
                  </w:pPr>
                  <w:r>
                    <w:rPr>
                      <w:b/>
                    </w:rPr>
                    <w:t>Nokta</w:t>
                  </w:r>
                </w:p>
                <w:p w:rsidR="00D128E7" w:rsidRPr="00034745" w:rsidRDefault="00D128E7" w:rsidP="00B959E4">
                  <w:pPr>
                    <w:spacing w:after="0"/>
                    <w:jc w:val="center"/>
                    <w:rPr>
                      <w:b/>
                    </w:rPr>
                  </w:pPr>
                  <w:r>
                    <w:rPr>
                      <w:b/>
                    </w:rPr>
                    <w:t>(.)</w:t>
                  </w:r>
                </w:p>
              </w:txbxContent>
            </v:textbox>
          </v:rect>
        </w:pict>
      </w: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r>
        <w:rPr>
          <w:noProof/>
        </w:rPr>
        <w:pict>
          <v:rect id="_x0000_s1032" style="position:absolute;left:0;text-align:left;margin-left:48.4pt;margin-top:.25pt;width:209.25pt;height:45.75pt;z-index:251660288">
            <v:textbox>
              <w:txbxContent>
                <w:p w:rsidR="00D128E7" w:rsidRPr="00DC2EC5" w:rsidRDefault="00D128E7" w:rsidP="00B959E4">
                  <w:pPr>
                    <w:spacing w:after="0"/>
                    <w:rPr>
                      <w:b/>
                    </w:rPr>
                  </w:pPr>
                  <w:r>
                    <w:rPr>
                      <w:b/>
                    </w:rPr>
                    <w:t>Başkalarından veya bir yazıdan olduğu gibi aktarılan sözlerde kullanılırım.</w:t>
                  </w:r>
                </w:p>
              </w:txbxContent>
            </v:textbox>
          </v:rect>
        </w:pict>
      </w:r>
      <w:r>
        <w:rPr>
          <w:noProof/>
        </w:rPr>
        <w:pict>
          <v:rect id="_x0000_s1033" style="position:absolute;left:0;text-align:left;margin-left:-7.85pt;margin-top:.25pt;width:56.25pt;height:45.75pt;z-index:251661312">
            <v:textbox>
              <w:txbxContent>
                <w:p w:rsidR="00D128E7" w:rsidRDefault="00D128E7" w:rsidP="00B959E4">
                  <w:pPr>
                    <w:spacing w:after="0"/>
                    <w:jc w:val="center"/>
                    <w:rPr>
                      <w:b/>
                    </w:rPr>
                  </w:pPr>
                  <w:r>
                    <w:rPr>
                      <w:b/>
                    </w:rPr>
                    <w:t>Tırnak İşareti</w:t>
                  </w:r>
                </w:p>
                <w:p w:rsidR="00D128E7" w:rsidRPr="00034745" w:rsidRDefault="00D128E7" w:rsidP="00B959E4">
                  <w:pPr>
                    <w:spacing w:after="0"/>
                    <w:jc w:val="center"/>
                    <w:rPr>
                      <w:b/>
                    </w:rPr>
                  </w:pPr>
                  <w:r>
                    <w:rPr>
                      <w:b/>
                    </w:rPr>
                    <w:t>(“”)</w:t>
                  </w:r>
                </w:p>
              </w:txbxContent>
            </v:textbox>
          </v:rect>
        </w:pict>
      </w:r>
    </w:p>
    <w:p w:rsidR="00D128E7" w:rsidRPr="003177C4" w:rsidRDefault="00D128E7" w:rsidP="00B959E4">
      <w:pPr>
        <w:spacing w:after="0"/>
        <w:ind w:left="142" w:hanging="426"/>
        <w:rPr>
          <w:b/>
        </w:rPr>
      </w:pPr>
    </w:p>
    <w:p w:rsidR="00D128E7" w:rsidRPr="003177C4" w:rsidRDefault="00D128E7" w:rsidP="00B959E4">
      <w:pPr>
        <w:spacing w:after="0"/>
        <w:ind w:left="142" w:hanging="426"/>
        <w:rPr>
          <w:b/>
        </w:rPr>
      </w:pPr>
    </w:p>
    <w:p w:rsidR="00D128E7" w:rsidRDefault="00D128E7" w:rsidP="00B959E4">
      <w:pPr>
        <w:spacing w:after="0"/>
        <w:ind w:right="-640"/>
        <w:rPr>
          <w:b/>
        </w:rPr>
      </w:pPr>
      <w:r>
        <w:rPr>
          <w:b/>
        </w:rPr>
        <w:t>İşlevleri verilen noktalama işaretleriyle aşağıdaki örnekler eşleştirildiğinde hangisi dışta kalır?</w:t>
      </w:r>
    </w:p>
    <w:p w:rsidR="00D128E7" w:rsidRPr="00811918" w:rsidRDefault="00D128E7" w:rsidP="00B959E4">
      <w:pPr>
        <w:pStyle w:val="ListParagraph"/>
        <w:numPr>
          <w:ilvl w:val="0"/>
          <w:numId w:val="23"/>
        </w:numPr>
        <w:spacing w:after="0"/>
        <w:rPr>
          <w:b/>
        </w:rPr>
      </w:pPr>
      <w:r>
        <w:t>02.04.1998’de İstanbul’a taşındık.</w:t>
      </w:r>
    </w:p>
    <w:p w:rsidR="00D128E7" w:rsidRPr="00811918" w:rsidRDefault="00D128E7" w:rsidP="00B959E4">
      <w:pPr>
        <w:pStyle w:val="ListParagraph"/>
        <w:numPr>
          <w:ilvl w:val="0"/>
          <w:numId w:val="23"/>
        </w:numPr>
        <w:spacing w:after="0"/>
        <w:rPr>
          <w:b/>
        </w:rPr>
      </w:pPr>
      <w:r>
        <w:t>Son okuduğum kitap “Huzur Sokağı”ydı.</w:t>
      </w:r>
    </w:p>
    <w:p w:rsidR="00D128E7" w:rsidRPr="00811918" w:rsidRDefault="00D128E7" w:rsidP="00B959E4">
      <w:pPr>
        <w:pStyle w:val="ListParagraph"/>
        <w:numPr>
          <w:ilvl w:val="0"/>
          <w:numId w:val="23"/>
        </w:numPr>
        <w:spacing w:after="0"/>
        <w:rPr>
          <w:b/>
        </w:rPr>
      </w:pPr>
      <w:r>
        <w:t>Küçük, ağacın arkasına gizlendi.</w:t>
      </w:r>
    </w:p>
    <w:p w:rsidR="00D128E7" w:rsidRPr="00204D2B" w:rsidRDefault="00D128E7" w:rsidP="00B959E4">
      <w:pPr>
        <w:pStyle w:val="ListParagraph"/>
        <w:numPr>
          <w:ilvl w:val="0"/>
          <w:numId w:val="23"/>
        </w:numPr>
        <w:spacing w:after="0"/>
        <w:rPr>
          <w:b/>
        </w:rPr>
      </w:pPr>
      <w:r>
        <w:t>Türk – Alman ilişkileri düzelmeye başladı.</w:t>
      </w:r>
    </w:p>
    <w:p w:rsidR="00D128E7" w:rsidRDefault="00D128E7" w:rsidP="00B959E4">
      <w:pPr>
        <w:spacing w:after="0"/>
        <w:rPr>
          <w:b/>
        </w:rPr>
      </w:pPr>
    </w:p>
    <w:p w:rsidR="00D128E7" w:rsidRDefault="00D128E7" w:rsidP="00B959E4">
      <w:pPr>
        <w:spacing w:after="0"/>
        <w:ind w:left="142" w:right="-640" w:hanging="426"/>
        <w:rPr>
          <w:b/>
        </w:rPr>
      </w:pPr>
      <w:r>
        <w:rPr>
          <w:b/>
        </w:rPr>
        <w:t>26.</w:t>
      </w:r>
      <w:r>
        <w:rPr>
          <w:b/>
        </w:rPr>
        <w:tab/>
        <w:t xml:space="preserve">Aşağıda yay ayraçla belirtilen yerlerin hangisinde eğik çizgi(/), iki nokta(:), ünlem işareti(!), soru işareti(?) noktalamalarından herhangi biri </w:t>
      </w:r>
      <w:r w:rsidRPr="002D3102">
        <w:rPr>
          <w:b/>
          <w:u w:val="single"/>
        </w:rPr>
        <w:t>kullanılamaz</w:t>
      </w:r>
      <w:r>
        <w:rPr>
          <w:b/>
        </w:rPr>
        <w:t>?</w:t>
      </w:r>
    </w:p>
    <w:p w:rsidR="00D128E7" w:rsidRDefault="00D128E7" w:rsidP="00B959E4">
      <w:pPr>
        <w:spacing w:after="0"/>
        <w:ind w:left="142" w:hanging="426"/>
        <w:rPr>
          <w:b/>
        </w:rPr>
      </w:pPr>
    </w:p>
    <w:p w:rsidR="00D128E7" w:rsidRPr="00FD65C8" w:rsidRDefault="00D128E7" w:rsidP="00B959E4">
      <w:pPr>
        <w:pStyle w:val="ListParagraph"/>
        <w:numPr>
          <w:ilvl w:val="0"/>
          <w:numId w:val="24"/>
        </w:numPr>
        <w:spacing w:after="0"/>
        <w:rPr>
          <w:b/>
        </w:rPr>
      </w:pPr>
      <w:r>
        <w:t>Türkçedeki fiiller özelliklerine göre üç başlıkta incelenir( ) iş fiilleri, oluş fiilleri, durum fiilleri.</w:t>
      </w:r>
    </w:p>
    <w:p w:rsidR="00D128E7" w:rsidRPr="00FD65C8" w:rsidRDefault="00D128E7" w:rsidP="00B959E4">
      <w:pPr>
        <w:pStyle w:val="ListParagraph"/>
        <w:numPr>
          <w:ilvl w:val="0"/>
          <w:numId w:val="24"/>
        </w:numPr>
        <w:spacing w:after="0"/>
        <w:rPr>
          <w:b/>
        </w:rPr>
      </w:pPr>
      <w:r>
        <w:t>Okullar 25( ) 01( ) 2013 tarihinde tatile girecek.</w:t>
      </w:r>
    </w:p>
    <w:p w:rsidR="00D128E7" w:rsidRPr="00FD65C8" w:rsidRDefault="00D128E7" w:rsidP="00B959E4">
      <w:pPr>
        <w:pStyle w:val="ListParagraph"/>
        <w:numPr>
          <w:ilvl w:val="0"/>
          <w:numId w:val="24"/>
        </w:numPr>
        <w:spacing w:after="0"/>
        <w:rPr>
          <w:b/>
        </w:rPr>
      </w:pPr>
      <w:r>
        <w:t>Eyvah( ) Anahtarımı evde unuttum.</w:t>
      </w:r>
    </w:p>
    <w:p w:rsidR="00D128E7" w:rsidRPr="00F14FAD" w:rsidRDefault="00D128E7" w:rsidP="00B959E4">
      <w:pPr>
        <w:pStyle w:val="ListParagraph"/>
        <w:numPr>
          <w:ilvl w:val="0"/>
          <w:numId w:val="24"/>
        </w:numPr>
        <w:spacing w:after="0"/>
        <w:rPr>
          <w:b/>
        </w:rPr>
      </w:pPr>
      <w:r>
        <w:t>Evliya Çelebi’nin nerede öldüğü kesin olarak bilinmiyor( )</w:t>
      </w:r>
    </w:p>
    <w:p w:rsidR="00D128E7" w:rsidRDefault="00D128E7" w:rsidP="00B959E4">
      <w:pPr>
        <w:spacing w:after="0"/>
        <w:rPr>
          <w:b/>
        </w:rPr>
      </w:pPr>
    </w:p>
    <w:p w:rsidR="00D128E7" w:rsidRDefault="00D128E7" w:rsidP="00B959E4">
      <w:pPr>
        <w:spacing w:after="0"/>
        <w:ind w:left="142" w:hanging="426"/>
        <w:rPr>
          <w:b/>
        </w:rPr>
      </w:pPr>
      <w:r>
        <w:rPr>
          <w:b/>
        </w:rPr>
        <w:t xml:space="preserve">     27.Aşağıdaki cümlelerin hangisinde yapılacak işin amacı belirtilmiştir?</w:t>
      </w:r>
    </w:p>
    <w:p w:rsidR="00D128E7" w:rsidRPr="006260D4" w:rsidRDefault="00D128E7" w:rsidP="00B959E4">
      <w:pPr>
        <w:pStyle w:val="ListParagraph"/>
        <w:numPr>
          <w:ilvl w:val="0"/>
          <w:numId w:val="26"/>
        </w:numPr>
        <w:spacing w:after="0"/>
        <w:rPr>
          <w:b/>
        </w:rPr>
      </w:pPr>
      <w:r>
        <w:t>Her yıl olduğu gibi bu bahar da ağaç dikecektik.</w:t>
      </w:r>
    </w:p>
    <w:p w:rsidR="00D128E7" w:rsidRPr="006260D4" w:rsidRDefault="00D128E7" w:rsidP="00B959E4">
      <w:pPr>
        <w:pStyle w:val="ListParagraph"/>
        <w:numPr>
          <w:ilvl w:val="0"/>
          <w:numId w:val="26"/>
        </w:numPr>
        <w:spacing w:after="0"/>
        <w:rPr>
          <w:b/>
        </w:rPr>
      </w:pPr>
      <w:r>
        <w:t>Bizim buralarda sık sık toprak kayması olduğundan ağaç dikmeye can atıyorduk.</w:t>
      </w:r>
    </w:p>
    <w:p w:rsidR="00D128E7" w:rsidRPr="006260D4" w:rsidRDefault="00D128E7" w:rsidP="00B959E4">
      <w:pPr>
        <w:pStyle w:val="ListParagraph"/>
        <w:numPr>
          <w:ilvl w:val="0"/>
          <w:numId w:val="26"/>
        </w:numPr>
        <w:spacing w:after="0"/>
        <w:rPr>
          <w:b/>
        </w:rPr>
      </w:pPr>
      <w:r>
        <w:t>Aldığımız fidanları dikmek için ormana gittik.</w:t>
      </w:r>
    </w:p>
    <w:p w:rsidR="00D128E7" w:rsidRPr="00B959E4" w:rsidRDefault="00D128E7" w:rsidP="00B959E4">
      <w:pPr>
        <w:pStyle w:val="ListParagraph"/>
        <w:numPr>
          <w:ilvl w:val="0"/>
          <w:numId w:val="26"/>
        </w:numPr>
        <w:spacing w:after="0"/>
        <w:rPr>
          <w:b/>
        </w:rPr>
      </w:pPr>
      <w:r>
        <w:t>Kazma, kürek ve bellerimizi elimize alıp işe koyulduk.</w:t>
      </w:r>
    </w:p>
    <w:p w:rsidR="00D128E7" w:rsidRDefault="00D128E7" w:rsidP="00B959E4">
      <w:pPr>
        <w:spacing w:after="0"/>
        <w:ind w:left="142" w:right="-498" w:hanging="426"/>
        <w:rPr>
          <w:b/>
        </w:rPr>
      </w:pPr>
      <w:r>
        <w:rPr>
          <w:b/>
        </w:rPr>
        <w:t>28.</w:t>
      </w:r>
      <w:r>
        <w:rPr>
          <w:b/>
        </w:rPr>
        <w:tab/>
        <w:t>Çok güzel bir geceydi. Koyu yeşil dalgalar altımızda kayalara çarpıyor, gökyüzü zaferle susuyordu. Çevremizde otlar ve ağaçlar usul usul hışırdıyordu. Ay doğuyor, çınar yapraklarının desen desen gölgeleri toprağa dökülüyordu. Bir kuş cıvıl cıvıl ötüyor, sonra bir böceğin keskin, sinirli cırıltısı işitiliyordu. Ateş sevinçle çıtırdıyor; kırmızı ve sarı çiçeklerden yapılmış bir demeti andıran yalımların gölgeleri, gecenin durgun gölgeleriyle yarışırcasına çevremizde sıçrayıp duruyordu. Kendimden geçmişçesine bu enginliğe dalıp gitmiştim.</w:t>
      </w:r>
    </w:p>
    <w:p w:rsidR="00D128E7" w:rsidRDefault="00D128E7" w:rsidP="00B959E4">
      <w:pPr>
        <w:spacing w:after="0"/>
        <w:ind w:left="142" w:hanging="426"/>
        <w:rPr>
          <w:b/>
        </w:rPr>
      </w:pPr>
    </w:p>
    <w:p w:rsidR="00D128E7" w:rsidRDefault="00D128E7" w:rsidP="00B959E4">
      <w:pPr>
        <w:spacing w:after="0"/>
        <w:ind w:left="142" w:hanging="426"/>
        <w:rPr>
          <w:b/>
        </w:rPr>
      </w:pPr>
      <w:r>
        <w:rPr>
          <w:b/>
        </w:rPr>
        <w:tab/>
        <w:t xml:space="preserve">Bu parçanın anlatımı için aşağıdakilerden hangisi </w:t>
      </w:r>
      <w:r w:rsidRPr="00517B35">
        <w:rPr>
          <w:b/>
          <w:u w:val="single"/>
        </w:rPr>
        <w:t>söylenemez</w:t>
      </w:r>
      <w:r>
        <w:rPr>
          <w:b/>
        </w:rPr>
        <w:t>?</w:t>
      </w:r>
    </w:p>
    <w:p w:rsidR="00D128E7" w:rsidRDefault="00D128E7" w:rsidP="00B959E4">
      <w:pPr>
        <w:pStyle w:val="ListParagraph"/>
        <w:numPr>
          <w:ilvl w:val="0"/>
          <w:numId w:val="25"/>
        </w:numPr>
        <w:spacing w:after="0"/>
        <w:rPr>
          <w:b/>
        </w:rPr>
      </w:pPr>
      <w:r>
        <w:t>Birinci kişili anlatımın kullandığı</w:t>
      </w:r>
    </w:p>
    <w:p w:rsidR="00D128E7" w:rsidRPr="006E6D7E" w:rsidRDefault="00D128E7" w:rsidP="00B959E4">
      <w:pPr>
        <w:pStyle w:val="ListParagraph"/>
        <w:numPr>
          <w:ilvl w:val="0"/>
          <w:numId w:val="25"/>
        </w:numPr>
        <w:spacing w:after="0"/>
        <w:ind w:right="-498"/>
        <w:rPr>
          <w:b/>
        </w:rPr>
      </w:pPr>
      <w:r>
        <w:t>Dokunma, tatma duyularıyla ilgili ayrınlar kullanıldığı</w:t>
      </w:r>
    </w:p>
    <w:p w:rsidR="00D128E7" w:rsidRDefault="00D128E7" w:rsidP="00B959E4">
      <w:pPr>
        <w:pStyle w:val="ListParagraph"/>
        <w:numPr>
          <w:ilvl w:val="0"/>
          <w:numId w:val="25"/>
        </w:numPr>
        <w:spacing w:after="0"/>
        <w:ind w:right="-498"/>
        <w:rPr>
          <w:b/>
        </w:rPr>
      </w:pPr>
      <w:r>
        <w:t>Betimleyici anlatımın ağır bastığı</w:t>
      </w:r>
    </w:p>
    <w:p w:rsidR="00D128E7" w:rsidRPr="009D5779" w:rsidRDefault="00D128E7" w:rsidP="00B959E4">
      <w:pPr>
        <w:pStyle w:val="ListParagraph"/>
        <w:numPr>
          <w:ilvl w:val="0"/>
          <w:numId w:val="25"/>
        </w:numPr>
        <w:spacing w:after="0"/>
        <w:ind w:right="-498"/>
        <w:rPr>
          <w:b/>
        </w:rPr>
      </w:pPr>
      <w:r>
        <w:t>Anlatıma duyguların katıldığı</w:t>
      </w:r>
    </w:p>
    <w:p w:rsidR="00D128E7" w:rsidRDefault="00D128E7" w:rsidP="00C2752D">
      <w:pPr>
        <w:spacing w:after="0"/>
        <w:ind w:left="284" w:right="-356" w:hanging="568"/>
        <w:rPr>
          <w:b/>
        </w:rPr>
      </w:pPr>
    </w:p>
    <w:p w:rsidR="00D128E7" w:rsidRDefault="00D128E7" w:rsidP="00B959E4">
      <w:pPr>
        <w:spacing w:after="0"/>
        <w:ind w:left="284" w:hanging="568"/>
        <w:rPr>
          <w:b/>
        </w:rPr>
      </w:pPr>
      <w:r>
        <w:rPr>
          <w:b/>
        </w:rPr>
        <w:t xml:space="preserve">         29.Soğuk bir kış günüydü. Şehir, yorgun ve neşesiz bir günün ardından uykuya hazırlanıyordu. Karanlık; bütün caddeleri, sokakları ve evleri bir yorgan gibi örtmeye başlamıştı. İnsanlar otobüslerle, otomobillerle evlerine gidiyordu. Tam o sırada şehrin arka sokaklarından birinde büyük bir gürültü koptu. Bütün şehir bir anda oraya yığıldı. Herkes birbirine korkulu gözlerle bakıyor, “Ne oldu acaba?” diyordu. </w:t>
      </w:r>
    </w:p>
    <w:p w:rsidR="00D128E7" w:rsidRDefault="00D128E7" w:rsidP="00B959E4">
      <w:pPr>
        <w:spacing w:after="0"/>
        <w:ind w:left="284" w:hanging="568"/>
        <w:rPr>
          <w:b/>
        </w:rPr>
      </w:pPr>
    </w:p>
    <w:p w:rsidR="00D128E7" w:rsidRDefault="00D128E7" w:rsidP="00B959E4">
      <w:pPr>
        <w:spacing w:after="0"/>
        <w:ind w:left="284" w:hanging="568"/>
        <w:rPr>
          <w:b/>
        </w:rPr>
      </w:pPr>
      <w:r>
        <w:rPr>
          <w:b/>
        </w:rPr>
        <w:tab/>
        <w:t xml:space="preserve">Parçada aşağıdaki söz sanatlarından hangisi </w:t>
      </w:r>
      <w:r w:rsidRPr="006A2BD3">
        <w:rPr>
          <w:b/>
          <w:u w:val="single"/>
        </w:rPr>
        <w:t>kullanılmamıştır</w:t>
      </w:r>
      <w:r>
        <w:rPr>
          <w:b/>
        </w:rPr>
        <w:t>?</w:t>
      </w:r>
    </w:p>
    <w:p w:rsidR="00D128E7" w:rsidRDefault="00D128E7" w:rsidP="00B959E4">
      <w:pPr>
        <w:spacing w:after="0"/>
        <w:ind w:left="284" w:hanging="568"/>
        <w:rPr>
          <w:b/>
        </w:rPr>
      </w:pPr>
    </w:p>
    <w:p w:rsidR="00D128E7" w:rsidRDefault="00D128E7" w:rsidP="00B959E4">
      <w:pPr>
        <w:spacing w:after="0"/>
        <w:ind w:left="284" w:hanging="568"/>
      </w:pPr>
      <w:r>
        <w:rPr>
          <w:b/>
        </w:rPr>
        <w:tab/>
      </w:r>
      <w:r>
        <w:t>A) Benzetme</w:t>
      </w:r>
      <w:r>
        <w:tab/>
      </w:r>
      <w:r>
        <w:tab/>
        <w:t>B) Konuşturma</w:t>
      </w:r>
    </w:p>
    <w:p w:rsidR="00D128E7" w:rsidRDefault="00D128E7" w:rsidP="00B959E4">
      <w:pPr>
        <w:spacing w:after="0"/>
        <w:ind w:left="284" w:hanging="568"/>
      </w:pPr>
      <w:r>
        <w:tab/>
        <w:t>C) Kişileştirme</w:t>
      </w:r>
      <w:r>
        <w:tab/>
      </w:r>
      <w:r>
        <w:tab/>
        <w:t>D) Abartma</w:t>
      </w:r>
    </w:p>
    <w:p w:rsidR="00D128E7" w:rsidRDefault="00D128E7" w:rsidP="00B959E4">
      <w:pPr>
        <w:spacing w:after="0"/>
        <w:ind w:left="284" w:hanging="568"/>
      </w:pPr>
    </w:p>
    <w:p w:rsidR="00D128E7" w:rsidRDefault="00D128E7" w:rsidP="00B959E4">
      <w:pPr>
        <w:spacing w:after="0"/>
        <w:ind w:left="284" w:hanging="568"/>
      </w:pPr>
    </w:p>
    <w:p w:rsidR="00D128E7" w:rsidRDefault="00D128E7" w:rsidP="00B959E4">
      <w:pPr>
        <w:spacing w:after="0"/>
        <w:ind w:left="284" w:hanging="568"/>
        <w:rPr>
          <w:b/>
        </w:rPr>
      </w:pPr>
      <w:r>
        <w:rPr>
          <w:b/>
        </w:rPr>
        <w:t xml:space="preserve">   30.</w:t>
      </w:r>
      <w:r>
        <w:rPr>
          <w:b/>
        </w:rPr>
        <w:tab/>
        <w:t xml:space="preserve">Ben toprağa dokunulmazsa ölüneceğini zanneden bir çiftçiyim. Fidanlarımı bebeklerim gibi büyütür, yaz geldiğinde evlatlarını evlendiren, askere gönderen babalar gibi mutlulukla onların hasatlarını seyrederim. Gün ışırken kalkar, gün batımına kadar toprakla meşgul olurum. </w:t>
      </w:r>
    </w:p>
    <w:p w:rsidR="00D128E7" w:rsidRDefault="00D128E7" w:rsidP="00B959E4">
      <w:pPr>
        <w:spacing w:after="0"/>
        <w:ind w:left="284" w:hanging="568"/>
        <w:rPr>
          <w:b/>
        </w:rPr>
      </w:pPr>
      <w:r>
        <w:rPr>
          <w:b/>
        </w:rPr>
        <w:tab/>
      </w:r>
    </w:p>
    <w:p w:rsidR="00D128E7" w:rsidRDefault="00D128E7" w:rsidP="00B959E4">
      <w:pPr>
        <w:spacing w:after="0"/>
        <w:ind w:left="284" w:hanging="568"/>
        <w:rPr>
          <w:b/>
        </w:rPr>
      </w:pPr>
      <w:r>
        <w:rPr>
          <w:b/>
        </w:rPr>
        <w:tab/>
        <w:t xml:space="preserve">Bu paragrafta sözü edilen kişi ile ilgili aşağıdakilerden hangisi </w:t>
      </w:r>
      <w:r w:rsidRPr="00902F2A">
        <w:rPr>
          <w:b/>
          <w:u w:val="single"/>
        </w:rPr>
        <w:t>söylenemez</w:t>
      </w:r>
      <w:r>
        <w:rPr>
          <w:b/>
        </w:rPr>
        <w:t>?</w:t>
      </w:r>
    </w:p>
    <w:p w:rsidR="00D128E7" w:rsidRDefault="00D128E7" w:rsidP="00B959E4">
      <w:pPr>
        <w:spacing w:after="0"/>
        <w:ind w:left="284" w:hanging="568"/>
        <w:rPr>
          <w:b/>
        </w:rPr>
      </w:pPr>
    </w:p>
    <w:p w:rsidR="00D128E7" w:rsidRPr="00AA1713" w:rsidRDefault="00D128E7" w:rsidP="00B959E4">
      <w:pPr>
        <w:pStyle w:val="ListParagraph"/>
        <w:numPr>
          <w:ilvl w:val="0"/>
          <w:numId w:val="27"/>
        </w:numPr>
        <w:spacing w:after="0"/>
        <w:rPr>
          <w:b/>
        </w:rPr>
      </w:pPr>
      <w:r>
        <w:t>Çok kazanan biridir.</w:t>
      </w:r>
    </w:p>
    <w:p w:rsidR="00D128E7" w:rsidRPr="00AA1713" w:rsidRDefault="00D128E7" w:rsidP="00B959E4">
      <w:pPr>
        <w:pStyle w:val="ListParagraph"/>
        <w:numPr>
          <w:ilvl w:val="0"/>
          <w:numId w:val="27"/>
        </w:numPr>
        <w:spacing w:after="0"/>
        <w:rPr>
          <w:b/>
        </w:rPr>
      </w:pPr>
      <w:r>
        <w:t>Toprağı işleyen biridir.</w:t>
      </w:r>
    </w:p>
    <w:p w:rsidR="00D128E7" w:rsidRPr="00AA1713" w:rsidRDefault="00D128E7" w:rsidP="00B959E4">
      <w:pPr>
        <w:pStyle w:val="ListParagraph"/>
        <w:numPr>
          <w:ilvl w:val="0"/>
          <w:numId w:val="27"/>
        </w:numPr>
        <w:spacing w:after="0"/>
        <w:rPr>
          <w:b/>
        </w:rPr>
      </w:pPr>
      <w:r>
        <w:t>Hasat zamanına sevinen biridir.</w:t>
      </w:r>
    </w:p>
    <w:p w:rsidR="00D128E7" w:rsidRPr="00E665FD" w:rsidRDefault="00D128E7" w:rsidP="00B959E4">
      <w:pPr>
        <w:pStyle w:val="ListParagraph"/>
        <w:numPr>
          <w:ilvl w:val="0"/>
          <w:numId w:val="27"/>
        </w:numPr>
        <w:spacing w:after="0"/>
        <w:rPr>
          <w:b/>
        </w:rPr>
      </w:pPr>
      <w:r>
        <w:t>Çalışmayı seven biridir.</w:t>
      </w:r>
    </w:p>
    <w:p w:rsidR="00D128E7" w:rsidRDefault="00D128E7" w:rsidP="00B959E4">
      <w:pPr>
        <w:spacing w:after="0"/>
        <w:rPr>
          <w:b/>
        </w:rPr>
      </w:pPr>
    </w:p>
    <w:p w:rsidR="00D128E7" w:rsidRDefault="00D128E7" w:rsidP="00B959E4">
      <w:pPr>
        <w:spacing w:after="0"/>
        <w:ind w:left="284" w:right="-356" w:hanging="568"/>
        <w:rPr>
          <w:b/>
        </w:rPr>
      </w:pPr>
      <w:r>
        <w:rPr>
          <w:b/>
        </w:rPr>
        <w:tab/>
        <w:t>31.İnsanoğlu mutluluğu hep hor kullanıyormuş. Hep şikâyetçi, hep bıkkınmış. Bir gün melekler mutluluğu saklamaya karar vermişler. “Saklayalım ki zor bulsunlar. Zor buldukları için belki kıymetini bilirler.” diyerek başlamışlar tartışmaya. Sorun büyükmüş. Mutluluğu saklamak kolay değilmiş çünkü. Kimisi “Everest Tepesi’ne saklayalım.” demiş. Kimisi “Atlas Okyanusu’nun dibine.” demiş. Taç Mahal’in kubbesi, İtalyan sofrası, bir hastanenin yeni doğan odası, lale bahçesi vb. yerler önerilmiş. Pek çok yer düşünmüşler ama hiçbiri yeterince zor gelmemiş. Derken meleklerden biri: “İçlerine saklayalım. Kimsenin aklına gelmez kendi içine bakmak.” demiş. İşte o gün bugündür mutluluk (…) Ne başkasının evinde, ekmeğinde ne de makamda ve parada.</w:t>
      </w:r>
    </w:p>
    <w:p w:rsidR="00D128E7" w:rsidRDefault="00D128E7" w:rsidP="00B959E4">
      <w:pPr>
        <w:spacing w:after="0"/>
        <w:ind w:left="284" w:hanging="568"/>
        <w:rPr>
          <w:b/>
        </w:rPr>
      </w:pPr>
    </w:p>
    <w:p w:rsidR="00D128E7" w:rsidRDefault="00D128E7" w:rsidP="00B959E4">
      <w:pPr>
        <w:spacing w:after="0"/>
        <w:ind w:left="284" w:hanging="568"/>
        <w:rPr>
          <w:b/>
        </w:rPr>
      </w:pPr>
      <w:r>
        <w:rPr>
          <w:b/>
        </w:rPr>
        <w:tab/>
        <w:t>Parçada (…) ile gösterilen yere aşağıdakilerden hangisi getirilmelidir?</w:t>
      </w:r>
    </w:p>
    <w:p w:rsidR="00D128E7" w:rsidRDefault="00D128E7" w:rsidP="00B959E4">
      <w:pPr>
        <w:spacing w:after="0"/>
        <w:ind w:left="284" w:hanging="568"/>
        <w:rPr>
          <w:b/>
        </w:rPr>
      </w:pPr>
    </w:p>
    <w:p w:rsidR="00D128E7" w:rsidRDefault="00D128E7" w:rsidP="00B959E4">
      <w:pPr>
        <w:pStyle w:val="ListParagraph"/>
        <w:numPr>
          <w:ilvl w:val="0"/>
          <w:numId w:val="28"/>
        </w:numPr>
        <w:spacing w:after="0"/>
      </w:pPr>
      <w:r>
        <w:t>aslında insanın içindedir.</w:t>
      </w:r>
    </w:p>
    <w:p w:rsidR="00D128E7" w:rsidRDefault="00D128E7" w:rsidP="00B959E4">
      <w:pPr>
        <w:pStyle w:val="ListParagraph"/>
        <w:numPr>
          <w:ilvl w:val="0"/>
          <w:numId w:val="28"/>
        </w:numPr>
        <w:spacing w:after="0"/>
      </w:pPr>
      <w:r>
        <w:t>Atlas Okyanusu’nun derinliklerindedir.</w:t>
      </w:r>
    </w:p>
    <w:p w:rsidR="00D128E7" w:rsidRDefault="00D128E7" w:rsidP="00B959E4">
      <w:pPr>
        <w:pStyle w:val="ListParagraph"/>
        <w:numPr>
          <w:ilvl w:val="0"/>
          <w:numId w:val="28"/>
        </w:numPr>
        <w:spacing w:after="0"/>
      </w:pPr>
      <w:r>
        <w:t>ulaşılmaz bir yerdedir.</w:t>
      </w:r>
    </w:p>
    <w:p w:rsidR="00D128E7" w:rsidRDefault="00D128E7" w:rsidP="00B959E4">
      <w:pPr>
        <w:pStyle w:val="ListParagraph"/>
        <w:numPr>
          <w:ilvl w:val="0"/>
          <w:numId w:val="28"/>
        </w:numPr>
      </w:pPr>
      <w:r>
        <w:t>“Kaf Dağı” gibi uzak bir hayal ülkesindedir.</w:t>
      </w:r>
    </w:p>
    <w:p w:rsidR="00D128E7" w:rsidRDefault="00D128E7" w:rsidP="00B959E4">
      <w:pPr>
        <w:pStyle w:val="ListParagraph"/>
        <w:ind w:left="644"/>
      </w:pPr>
    </w:p>
    <w:p w:rsidR="00D128E7" w:rsidRPr="00C96971" w:rsidRDefault="00D128E7" w:rsidP="00B959E4">
      <w:pPr>
        <w:spacing w:after="0"/>
        <w:ind w:hanging="284"/>
        <w:rPr>
          <w:b/>
        </w:rPr>
      </w:pPr>
      <w:r>
        <w:rPr>
          <w:b/>
        </w:rPr>
        <w:t xml:space="preserve">   32.  </w:t>
      </w:r>
      <w:r w:rsidRPr="00C96971">
        <w:rPr>
          <w:b/>
        </w:rPr>
        <w:t>Geyik, dağdan dağa atlarken güzel</w:t>
      </w:r>
    </w:p>
    <w:p w:rsidR="00D128E7" w:rsidRPr="00C96971" w:rsidRDefault="00D128E7" w:rsidP="00B959E4">
      <w:pPr>
        <w:spacing w:after="0"/>
        <w:rPr>
          <w:b/>
        </w:rPr>
      </w:pPr>
      <w:r w:rsidRPr="00C96971">
        <w:rPr>
          <w:b/>
        </w:rPr>
        <w:t>Nar, dalında diş diş çatlarken güzel</w:t>
      </w:r>
    </w:p>
    <w:p w:rsidR="00D128E7" w:rsidRPr="00C96971" w:rsidRDefault="00D128E7" w:rsidP="00B959E4">
      <w:pPr>
        <w:spacing w:after="0"/>
        <w:rPr>
          <w:b/>
        </w:rPr>
      </w:pPr>
      <w:r w:rsidRPr="00C96971">
        <w:rPr>
          <w:b/>
        </w:rPr>
        <w:t>Kestane, mangalda patlarken güzel</w:t>
      </w:r>
    </w:p>
    <w:p w:rsidR="00D128E7" w:rsidRPr="00C96971" w:rsidRDefault="00D128E7" w:rsidP="00B959E4">
      <w:pPr>
        <w:spacing w:after="0"/>
        <w:ind w:right="-356"/>
        <w:rPr>
          <w:b/>
        </w:rPr>
      </w:pPr>
      <w:r w:rsidRPr="00C96971">
        <w:rPr>
          <w:b/>
        </w:rPr>
        <w:t>Bu dizelerde şairin asıl anlatmak istediği aşağıdakilerden hangisidir?</w:t>
      </w:r>
    </w:p>
    <w:p w:rsidR="00D128E7" w:rsidRPr="00C2005E" w:rsidRDefault="00D128E7" w:rsidP="00B959E4">
      <w:pPr>
        <w:pStyle w:val="ListParagraph"/>
        <w:numPr>
          <w:ilvl w:val="0"/>
          <w:numId w:val="29"/>
        </w:numPr>
        <w:spacing w:after="0"/>
      </w:pPr>
      <w:r w:rsidRPr="00C2005E">
        <w:t>Çevremizdeki güzelliklerin kıymetini bilmeliyiz.</w:t>
      </w:r>
    </w:p>
    <w:p w:rsidR="00D128E7" w:rsidRPr="00C2005E" w:rsidRDefault="00D128E7" w:rsidP="00B959E4">
      <w:pPr>
        <w:pStyle w:val="ListParagraph"/>
        <w:numPr>
          <w:ilvl w:val="0"/>
          <w:numId w:val="29"/>
        </w:numPr>
        <w:spacing w:after="0"/>
      </w:pPr>
      <w:r w:rsidRPr="00C2005E">
        <w:t>Her şeyin güzel bir yönü vardır.</w:t>
      </w:r>
    </w:p>
    <w:p w:rsidR="00D128E7" w:rsidRDefault="00D128E7" w:rsidP="00B959E4">
      <w:pPr>
        <w:pStyle w:val="ListParagraph"/>
        <w:numPr>
          <w:ilvl w:val="0"/>
          <w:numId w:val="29"/>
        </w:numPr>
        <w:spacing w:after="0"/>
      </w:pPr>
      <w:r w:rsidRPr="00C2005E">
        <w:t>Güzellik kişiden kişiye değişir.</w:t>
      </w:r>
    </w:p>
    <w:p w:rsidR="00D128E7" w:rsidRPr="00984860" w:rsidRDefault="00D128E7" w:rsidP="00B959E4">
      <w:pPr>
        <w:pStyle w:val="ListParagraph"/>
        <w:numPr>
          <w:ilvl w:val="0"/>
          <w:numId w:val="29"/>
        </w:numPr>
        <w:spacing w:after="0"/>
      </w:pPr>
      <w:r w:rsidRPr="00984860">
        <w:t>Her şey yerinde güzeldir.</w:t>
      </w:r>
    </w:p>
    <w:p w:rsidR="00D128E7" w:rsidRDefault="00D128E7" w:rsidP="00B959E4">
      <w:pPr>
        <w:pStyle w:val="ListParagraph"/>
        <w:ind w:left="284" w:hanging="568"/>
        <w:rPr>
          <w:b/>
        </w:rPr>
      </w:pPr>
      <w:r>
        <w:rPr>
          <w:b/>
        </w:rPr>
        <w:t>33.</w:t>
      </w:r>
      <w:r>
        <w:rPr>
          <w:b/>
        </w:rPr>
        <w:tab/>
        <w:t xml:space="preserve">Aşağıda yay ayraç olan yerlerin hangisinde eğik çizgi(/), soru işareti(?), iki nokta(:) veya kısa çizgi(-) işaretlerinden biri </w:t>
      </w:r>
      <w:r w:rsidRPr="00E624EA">
        <w:rPr>
          <w:b/>
          <w:u w:val="single"/>
        </w:rPr>
        <w:t>kullanılamaz</w:t>
      </w:r>
      <w:r>
        <w:rPr>
          <w:b/>
        </w:rPr>
        <w:t>?</w:t>
      </w:r>
    </w:p>
    <w:p w:rsidR="00D128E7" w:rsidRDefault="00D128E7" w:rsidP="00B959E4">
      <w:pPr>
        <w:pStyle w:val="ListParagraph"/>
        <w:ind w:left="284" w:hanging="568"/>
        <w:rPr>
          <w:b/>
        </w:rPr>
      </w:pPr>
    </w:p>
    <w:p w:rsidR="00D128E7" w:rsidRPr="00212865" w:rsidRDefault="00D128E7" w:rsidP="00B959E4">
      <w:pPr>
        <w:pStyle w:val="ListParagraph"/>
        <w:numPr>
          <w:ilvl w:val="0"/>
          <w:numId w:val="30"/>
        </w:numPr>
        <w:rPr>
          <w:b/>
        </w:rPr>
      </w:pPr>
      <w:r>
        <w:t>Galatasaray( ) Beşiktaş maçı yoğun kar yağışı nedeniyle iptal edildi.</w:t>
      </w:r>
    </w:p>
    <w:p w:rsidR="00D128E7" w:rsidRPr="00212865" w:rsidRDefault="00D128E7" w:rsidP="00B959E4">
      <w:pPr>
        <w:pStyle w:val="ListParagraph"/>
        <w:numPr>
          <w:ilvl w:val="0"/>
          <w:numId w:val="30"/>
        </w:numPr>
        <w:rPr>
          <w:b/>
        </w:rPr>
      </w:pPr>
      <w:r>
        <w:t>06( )05( )2011 tarihinde buraya geldi.</w:t>
      </w:r>
    </w:p>
    <w:p w:rsidR="00D128E7" w:rsidRPr="000C7794" w:rsidRDefault="00D128E7" w:rsidP="00B959E4">
      <w:pPr>
        <w:pStyle w:val="ListParagraph"/>
        <w:numPr>
          <w:ilvl w:val="0"/>
          <w:numId w:val="30"/>
        </w:numPr>
        <w:rPr>
          <w:b/>
        </w:rPr>
      </w:pPr>
      <w:r>
        <w:t>Neden böyle davrandığını anlayabilmiş değilim( )</w:t>
      </w:r>
    </w:p>
    <w:p w:rsidR="00D128E7" w:rsidRPr="00E624EA" w:rsidRDefault="00D128E7" w:rsidP="00B959E4">
      <w:pPr>
        <w:pStyle w:val="ListParagraph"/>
        <w:numPr>
          <w:ilvl w:val="0"/>
          <w:numId w:val="30"/>
        </w:numPr>
        <w:rPr>
          <w:b/>
        </w:rPr>
      </w:pPr>
      <w:r>
        <w:t>Tek bir şeye ihtiyacımız var( ) çalışmak.</w:t>
      </w:r>
    </w:p>
    <w:p w:rsidR="00D128E7" w:rsidRDefault="00D128E7" w:rsidP="00D17F21">
      <w:pPr>
        <w:spacing w:after="0"/>
        <w:ind w:hanging="426"/>
        <w:rPr>
          <w:b/>
        </w:rPr>
      </w:pPr>
      <w:r>
        <w:rPr>
          <w:b/>
        </w:rPr>
        <w:t xml:space="preserve">    34.  </w:t>
      </w:r>
      <w:r w:rsidRPr="00D17F21">
        <w:rPr>
          <w:b/>
        </w:rPr>
        <w:t xml:space="preserve"> </w:t>
      </w:r>
      <w:r w:rsidRPr="007F14C7">
        <w:rPr>
          <w:b/>
        </w:rPr>
        <w:t>Hastalara “Geçmiş olsun!” demek ince bir davranıştır. Bu cümledeki “ince” kelimesinin karşıt anlamlısı aşağıdakilerin hangisinde vardır?</w:t>
      </w:r>
    </w:p>
    <w:p w:rsidR="00D128E7" w:rsidRPr="007F14C7" w:rsidRDefault="00D128E7" w:rsidP="00D17F21">
      <w:pPr>
        <w:spacing w:after="0"/>
        <w:rPr>
          <w:b/>
        </w:rPr>
      </w:pPr>
    </w:p>
    <w:p w:rsidR="00D128E7" w:rsidRDefault="00D128E7" w:rsidP="00B57BBE">
      <w:pPr>
        <w:pStyle w:val="ListParagraph"/>
        <w:numPr>
          <w:ilvl w:val="0"/>
          <w:numId w:val="43"/>
        </w:numPr>
        <w:spacing w:after="0"/>
      </w:pPr>
      <w:r w:rsidRPr="00042C5C">
        <w:t>Böyle kaba davranan biriyle arkadaşlık edemem.</w:t>
      </w:r>
    </w:p>
    <w:p w:rsidR="00D128E7" w:rsidRDefault="00D128E7" w:rsidP="00B57BBE">
      <w:pPr>
        <w:pStyle w:val="ListParagraph"/>
        <w:numPr>
          <w:ilvl w:val="0"/>
          <w:numId w:val="43"/>
        </w:numPr>
        <w:spacing w:after="0"/>
      </w:pPr>
      <w:r w:rsidRPr="00042C5C">
        <w:t>Kalın kitapları okumak zor mudur?</w:t>
      </w:r>
    </w:p>
    <w:p w:rsidR="00D128E7" w:rsidRDefault="00D128E7" w:rsidP="00B57BBE">
      <w:pPr>
        <w:pStyle w:val="ListParagraph"/>
        <w:numPr>
          <w:ilvl w:val="0"/>
          <w:numId w:val="43"/>
        </w:numPr>
        <w:spacing w:after="0"/>
      </w:pPr>
      <w:r w:rsidRPr="00042C5C">
        <w:t>Doktor ağır iş yapmamı yasakladı.</w:t>
      </w:r>
    </w:p>
    <w:p w:rsidR="00D128E7" w:rsidRPr="00D17F21" w:rsidRDefault="00D128E7" w:rsidP="00B57BBE">
      <w:pPr>
        <w:pStyle w:val="ListParagraph"/>
        <w:numPr>
          <w:ilvl w:val="0"/>
          <w:numId w:val="43"/>
        </w:numPr>
        <w:spacing w:after="0"/>
      </w:pPr>
      <w:r w:rsidRPr="00042C5C">
        <w:t>Yol kenarında büyük bir kaya vardı.</w:t>
      </w:r>
    </w:p>
    <w:p w:rsidR="00D128E7" w:rsidRPr="00662A6D" w:rsidRDefault="00D128E7" w:rsidP="00B959E4">
      <w:pPr>
        <w:spacing w:after="0" w:line="240" w:lineRule="auto"/>
        <w:ind w:right="-143" w:hanging="284"/>
        <w:rPr>
          <w:b/>
        </w:rPr>
      </w:pPr>
      <w:r>
        <w:rPr>
          <w:b/>
        </w:rPr>
        <w:t>35.</w:t>
      </w:r>
      <w:r>
        <w:rPr>
          <w:b/>
        </w:rPr>
        <w:tab/>
      </w:r>
      <w:r w:rsidRPr="00662A6D">
        <w:rPr>
          <w:b/>
        </w:rPr>
        <w:t>O benim en eski dostumdu. Nasıl oldu da birbirimizin kalbini böylesine kırdık, anlamıyorum. Neyse ki Ahmet sorunlarımızı çözdü, bizi barıştırdı. Böylece (…)</w:t>
      </w:r>
    </w:p>
    <w:p w:rsidR="00D128E7" w:rsidRPr="00662A6D" w:rsidRDefault="00D128E7" w:rsidP="00B959E4">
      <w:pPr>
        <w:spacing w:after="0" w:line="240" w:lineRule="auto"/>
        <w:ind w:right="-356" w:hanging="426"/>
        <w:rPr>
          <w:b/>
        </w:rPr>
      </w:pPr>
    </w:p>
    <w:p w:rsidR="00D128E7" w:rsidRPr="00662A6D" w:rsidRDefault="00D128E7" w:rsidP="00B959E4">
      <w:pPr>
        <w:spacing w:after="0" w:line="240" w:lineRule="auto"/>
        <w:ind w:right="-356" w:hanging="426"/>
        <w:rPr>
          <w:b/>
        </w:rPr>
      </w:pPr>
      <w:r w:rsidRPr="00662A6D">
        <w:rPr>
          <w:b/>
        </w:rPr>
        <w:tab/>
        <w:t>Parçada boş bırakılan yere aşağıdakilerden hangisi getirildiğinde “söz konusu dargınlığın, kırgınlığın kesin olarak ortadan kalktığı” anlamı kazandırılmış olur?</w:t>
      </w:r>
    </w:p>
    <w:p w:rsidR="00D128E7" w:rsidRPr="00662A6D" w:rsidRDefault="00D128E7" w:rsidP="00B959E4">
      <w:pPr>
        <w:spacing w:after="0" w:line="240" w:lineRule="auto"/>
        <w:ind w:right="-356" w:hanging="426"/>
        <w:rPr>
          <w:b/>
        </w:rPr>
      </w:pPr>
    </w:p>
    <w:p w:rsidR="00D128E7" w:rsidRPr="009B1470" w:rsidRDefault="00D128E7" w:rsidP="00B959E4">
      <w:pPr>
        <w:pStyle w:val="ListParagraph"/>
        <w:numPr>
          <w:ilvl w:val="0"/>
          <w:numId w:val="31"/>
        </w:numPr>
        <w:spacing w:after="0" w:line="240" w:lineRule="auto"/>
        <w:ind w:right="-356"/>
      </w:pPr>
      <w:r w:rsidRPr="009B1470">
        <w:t>aramızdaki buzlar eridi.</w:t>
      </w:r>
    </w:p>
    <w:p w:rsidR="00D128E7" w:rsidRPr="009B1470" w:rsidRDefault="00D128E7" w:rsidP="00B959E4">
      <w:pPr>
        <w:pStyle w:val="ListParagraph"/>
        <w:numPr>
          <w:ilvl w:val="0"/>
          <w:numId w:val="31"/>
        </w:numPr>
        <w:spacing w:after="0" w:line="240" w:lineRule="auto"/>
        <w:ind w:right="-356"/>
      </w:pPr>
      <w:r w:rsidRPr="009B1470">
        <w:t>hatalarımızın farkına vardık.</w:t>
      </w:r>
    </w:p>
    <w:p w:rsidR="00D128E7" w:rsidRPr="009B1470" w:rsidRDefault="00D128E7" w:rsidP="00B959E4">
      <w:pPr>
        <w:pStyle w:val="ListParagraph"/>
        <w:numPr>
          <w:ilvl w:val="0"/>
          <w:numId w:val="31"/>
        </w:numPr>
        <w:spacing w:after="0" w:line="240" w:lineRule="auto"/>
        <w:ind w:right="-356"/>
      </w:pPr>
      <w:r w:rsidRPr="009B1470">
        <w:t>aklımız başımıza geldi.</w:t>
      </w:r>
    </w:p>
    <w:p w:rsidR="00D128E7" w:rsidRPr="00662A6D" w:rsidRDefault="00D128E7" w:rsidP="00B959E4">
      <w:pPr>
        <w:pStyle w:val="ListParagraph"/>
        <w:numPr>
          <w:ilvl w:val="0"/>
          <w:numId w:val="31"/>
        </w:numPr>
        <w:spacing w:after="0" w:line="240" w:lineRule="auto"/>
        <w:ind w:right="-356"/>
        <w:rPr>
          <w:b/>
        </w:rPr>
      </w:pPr>
      <w:r w:rsidRPr="009B1470">
        <w:t>hatalarımız burnumuzdan fitil fitil geldi.</w:t>
      </w:r>
    </w:p>
    <w:p w:rsidR="00D128E7" w:rsidRDefault="00D128E7" w:rsidP="00B959E4">
      <w:pPr>
        <w:spacing w:after="0" w:line="240" w:lineRule="auto"/>
        <w:ind w:right="-356" w:hanging="426"/>
        <w:rPr>
          <w:b/>
        </w:rPr>
      </w:pPr>
    </w:p>
    <w:p w:rsidR="00D128E7" w:rsidRPr="00662A6D" w:rsidRDefault="00D128E7" w:rsidP="00B959E4">
      <w:pPr>
        <w:spacing w:after="0" w:line="240" w:lineRule="auto"/>
        <w:ind w:right="-356" w:hanging="284"/>
        <w:rPr>
          <w:b/>
        </w:rPr>
      </w:pPr>
      <w:r>
        <w:rPr>
          <w:b/>
        </w:rPr>
        <w:t>36.</w:t>
      </w:r>
      <w:r>
        <w:rPr>
          <w:b/>
        </w:rPr>
        <w:tab/>
      </w:r>
      <w:r w:rsidRPr="00662A6D">
        <w:rPr>
          <w:b/>
        </w:rPr>
        <w:t>(1) Doğu Ekspresi yavaş yavaş birinci perona girdi. (2) Kapılar açılıp insanlar el sallamaya başladığında herkeste bir hareketlenme görüldü. (3) Tren, yolcularını alınca dumanlar içinde hareket etti. (4) kalanlar da gidenler de sanki biraz hüzün alıyorlardı yanlarına.</w:t>
      </w:r>
    </w:p>
    <w:p w:rsidR="00D128E7" w:rsidRPr="00662A6D" w:rsidRDefault="00D128E7" w:rsidP="00B959E4">
      <w:pPr>
        <w:spacing w:after="0" w:line="240" w:lineRule="auto"/>
        <w:ind w:right="-356" w:hanging="426"/>
        <w:rPr>
          <w:b/>
        </w:rPr>
      </w:pPr>
    </w:p>
    <w:p w:rsidR="00D128E7" w:rsidRPr="00662A6D" w:rsidRDefault="00D128E7" w:rsidP="00B959E4">
      <w:pPr>
        <w:spacing w:after="0" w:line="240" w:lineRule="auto"/>
        <w:ind w:right="-356" w:hanging="426"/>
        <w:rPr>
          <w:b/>
        </w:rPr>
      </w:pPr>
      <w:r w:rsidRPr="00662A6D">
        <w:rPr>
          <w:b/>
        </w:rPr>
        <w:tab/>
        <w:t>Numaralanmış cümlelerin hangisinde yazar kişisel duygu ve düşüncelerini ifade etmiştir?</w:t>
      </w:r>
    </w:p>
    <w:p w:rsidR="00D128E7" w:rsidRPr="00662A6D" w:rsidRDefault="00D128E7" w:rsidP="00B959E4">
      <w:pPr>
        <w:spacing w:after="0" w:line="240" w:lineRule="auto"/>
        <w:ind w:right="-356" w:hanging="426"/>
        <w:rPr>
          <w:b/>
        </w:rPr>
      </w:pPr>
    </w:p>
    <w:p w:rsidR="00D128E7" w:rsidRPr="00D17F21" w:rsidRDefault="00D128E7" w:rsidP="00D17F21">
      <w:pPr>
        <w:spacing w:after="0" w:line="240" w:lineRule="auto"/>
        <w:ind w:right="-356" w:hanging="426"/>
      </w:pPr>
      <w:r w:rsidRPr="00662A6D">
        <w:rPr>
          <w:b/>
        </w:rPr>
        <w:tab/>
      </w:r>
      <w:r w:rsidRPr="00FA115B">
        <w:t>A) 1</w:t>
      </w:r>
      <w:r w:rsidRPr="00FA115B">
        <w:tab/>
      </w:r>
      <w:r w:rsidRPr="00FA115B">
        <w:tab/>
        <w:t>B) 2</w:t>
      </w:r>
      <w:r w:rsidRPr="00FA115B">
        <w:tab/>
      </w:r>
      <w:r w:rsidRPr="00FA115B">
        <w:tab/>
        <w:t>C) 3</w:t>
      </w:r>
      <w:r w:rsidRPr="00FA115B">
        <w:tab/>
      </w:r>
      <w:r w:rsidRPr="00FA115B">
        <w:tab/>
        <w:t>D) 4</w:t>
      </w:r>
    </w:p>
    <w:p w:rsidR="00D128E7" w:rsidRPr="00662A6D" w:rsidRDefault="00D128E7" w:rsidP="00B959E4">
      <w:pPr>
        <w:spacing w:after="0" w:line="240" w:lineRule="auto"/>
        <w:ind w:right="-356" w:hanging="284"/>
        <w:rPr>
          <w:b/>
        </w:rPr>
      </w:pPr>
      <w:r>
        <w:rPr>
          <w:b/>
        </w:rPr>
        <w:t>37.</w:t>
      </w:r>
      <w:r>
        <w:rPr>
          <w:b/>
        </w:rPr>
        <w:tab/>
      </w:r>
      <w:r w:rsidRPr="00662A6D">
        <w:rPr>
          <w:b/>
        </w:rPr>
        <w:t>Güneşi gecelerime hediye e</w:t>
      </w:r>
      <w:r>
        <w:rPr>
          <w:b/>
        </w:rPr>
        <w:t xml:space="preserve">tmişsin, yıldızları gündüzüme… </w:t>
      </w:r>
      <w:r w:rsidRPr="00662A6D">
        <w:rPr>
          <w:b/>
        </w:rPr>
        <w:t>Üstüme, uçsuz bucaksız çiçek bahçeleri örtmüşsün ben üşürken. Engin denizleri serpmişsin yüreğime. Minik serçeler uçurmuşsun beyaz gökyüzüme. Fikirler ekmişsin, yaşam bahçeme. Işık yüzlü annem, aydınlığınla hep yanımdasın.</w:t>
      </w:r>
    </w:p>
    <w:p w:rsidR="00D128E7" w:rsidRPr="00662A6D" w:rsidRDefault="00D128E7" w:rsidP="00B959E4">
      <w:pPr>
        <w:spacing w:after="0" w:line="240" w:lineRule="auto"/>
        <w:ind w:right="-356" w:hanging="284"/>
        <w:rPr>
          <w:b/>
        </w:rPr>
      </w:pPr>
    </w:p>
    <w:p w:rsidR="00D128E7" w:rsidRPr="00662A6D" w:rsidRDefault="00D128E7" w:rsidP="00B959E4">
      <w:pPr>
        <w:spacing w:after="0" w:line="240" w:lineRule="auto"/>
        <w:ind w:right="-356" w:hanging="284"/>
        <w:rPr>
          <w:b/>
        </w:rPr>
      </w:pPr>
      <w:r w:rsidRPr="00662A6D">
        <w:rPr>
          <w:b/>
        </w:rPr>
        <w:tab/>
        <w:t xml:space="preserve">Bu sözleri söyleyen kişi ile ilgili aşağıdakilerden hangisi doğru </w:t>
      </w:r>
      <w:r w:rsidRPr="00662A6D">
        <w:rPr>
          <w:b/>
          <w:u w:val="single"/>
        </w:rPr>
        <w:t>değildir</w:t>
      </w:r>
      <w:r w:rsidRPr="00662A6D">
        <w:rPr>
          <w:b/>
        </w:rPr>
        <w:t>?</w:t>
      </w:r>
    </w:p>
    <w:p w:rsidR="00D128E7" w:rsidRPr="00662A6D" w:rsidRDefault="00D128E7" w:rsidP="00B959E4">
      <w:pPr>
        <w:spacing w:after="0" w:line="240" w:lineRule="auto"/>
        <w:ind w:right="-356" w:hanging="284"/>
        <w:rPr>
          <w:b/>
        </w:rPr>
      </w:pPr>
    </w:p>
    <w:p w:rsidR="00D128E7" w:rsidRPr="00047763" w:rsidRDefault="00D128E7" w:rsidP="00B959E4">
      <w:pPr>
        <w:pStyle w:val="ListParagraph"/>
        <w:numPr>
          <w:ilvl w:val="0"/>
          <w:numId w:val="32"/>
        </w:numPr>
        <w:spacing w:after="0" w:line="240" w:lineRule="auto"/>
        <w:ind w:right="-356"/>
      </w:pPr>
      <w:r w:rsidRPr="00047763">
        <w:t>Güvenebildiği tek kişi, annesidir.</w:t>
      </w:r>
    </w:p>
    <w:p w:rsidR="00D128E7" w:rsidRPr="00047763" w:rsidRDefault="00D128E7" w:rsidP="00B959E4">
      <w:pPr>
        <w:pStyle w:val="ListParagraph"/>
        <w:numPr>
          <w:ilvl w:val="0"/>
          <w:numId w:val="32"/>
        </w:numPr>
        <w:spacing w:after="0" w:line="240" w:lineRule="auto"/>
        <w:ind w:right="-356"/>
      </w:pPr>
      <w:r w:rsidRPr="00047763">
        <w:t>Annesinin manevi desteğini hissetmektedir.</w:t>
      </w:r>
    </w:p>
    <w:p w:rsidR="00D128E7" w:rsidRPr="00047763" w:rsidRDefault="00D128E7" w:rsidP="00B959E4">
      <w:pPr>
        <w:pStyle w:val="ListParagraph"/>
        <w:numPr>
          <w:ilvl w:val="0"/>
          <w:numId w:val="32"/>
        </w:numPr>
        <w:spacing w:after="0" w:line="240" w:lineRule="auto"/>
        <w:ind w:right="-356"/>
      </w:pPr>
      <w:r w:rsidRPr="00047763">
        <w:t>Annesine kuvvetli bir sevgiyle bağlıdır.</w:t>
      </w:r>
    </w:p>
    <w:p w:rsidR="00D128E7" w:rsidRPr="00B959E4" w:rsidRDefault="00D128E7" w:rsidP="00B959E4">
      <w:pPr>
        <w:pStyle w:val="ListParagraph"/>
        <w:numPr>
          <w:ilvl w:val="0"/>
          <w:numId w:val="32"/>
        </w:numPr>
        <w:spacing w:after="0" w:line="240" w:lineRule="auto"/>
        <w:ind w:right="-356"/>
        <w:rPr>
          <w:b/>
        </w:rPr>
      </w:pPr>
      <w:r w:rsidRPr="00047763">
        <w:t>Düşünce dünyasında annesinin etkisi vardır.</w:t>
      </w:r>
    </w:p>
    <w:p w:rsidR="00D128E7" w:rsidRPr="00B959E4" w:rsidRDefault="00D128E7" w:rsidP="00B959E4">
      <w:pPr>
        <w:pStyle w:val="ListParagraph"/>
        <w:numPr>
          <w:ilvl w:val="0"/>
          <w:numId w:val="32"/>
        </w:numPr>
        <w:spacing w:after="0" w:line="240" w:lineRule="auto"/>
        <w:ind w:right="-356"/>
        <w:rPr>
          <w:b/>
        </w:rPr>
      </w:pPr>
    </w:p>
    <w:p w:rsidR="00D128E7" w:rsidRPr="00662A6D" w:rsidRDefault="00D128E7" w:rsidP="00B959E4">
      <w:pPr>
        <w:pStyle w:val="ListParagraph"/>
        <w:ind w:left="0" w:right="-215" w:hanging="284"/>
        <w:rPr>
          <w:b/>
        </w:rPr>
      </w:pPr>
      <w:r>
        <w:rPr>
          <w:b/>
        </w:rPr>
        <w:t>38.</w:t>
      </w:r>
      <w:r>
        <w:rPr>
          <w:b/>
        </w:rPr>
        <w:tab/>
        <w:t>D</w:t>
      </w:r>
      <w:r w:rsidRPr="00662A6D">
        <w:rPr>
          <w:b/>
        </w:rPr>
        <w:t>eğerli şeyler</w:t>
      </w:r>
      <w:r>
        <w:rPr>
          <w:b/>
        </w:rPr>
        <w:t xml:space="preserve">in pek kolay elde edilemediğini </w:t>
      </w:r>
      <w:r w:rsidRPr="00662A6D">
        <w:rPr>
          <w:b/>
        </w:rPr>
        <w:t xml:space="preserve">bilmeniz gerekir. İyi günleriniz olduğu gibi </w:t>
      </w:r>
      <w:r>
        <w:rPr>
          <w:b/>
        </w:rPr>
        <w:t xml:space="preserve">elbette </w:t>
      </w:r>
      <w:r w:rsidRPr="00662A6D">
        <w:rPr>
          <w:b/>
        </w:rPr>
        <w:t xml:space="preserve">kötü günleriniz </w:t>
      </w:r>
      <w:r>
        <w:rPr>
          <w:b/>
        </w:rPr>
        <w:t xml:space="preserve">de olacaktır. Tek başına kalmak </w:t>
      </w:r>
      <w:r w:rsidRPr="00662A6D">
        <w:rPr>
          <w:b/>
        </w:rPr>
        <w:t>isteyeceğiniz, zorl</w:t>
      </w:r>
      <w:r>
        <w:rPr>
          <w:b/>
        </w:rPr>
        <w:t xml:space="preserve">uklardan bıkıp teslim bayrağını </w:t>
      </w:r>
      <w:r w:rsidRPr="00662A6D">
        <w:rPr>
          <w:b/>
        </w:rPr>
        <w:t xml:space="preserve">çekeceğiniz zamanlar da olacaktır. </w:t>
      </w:r>
      <w:r>
        <w:rPr>
          <w:b/>
        </w:rPr>
        <w:t xml:space="preserve">Ama önemli </w:t>
      </w:r>
      <w:r w:rsidRPr="00662A6D">
        <w:rPr>
          <w:b/>
        </w:rPr>
        <w:t>olan böyle zaman</w:t>
      </w:r>
      <w:r>
        <w:rPr>
          <w:b/>
        </w:rPr>
        <w:t xml:space="preserve">ları atlatıp azimle iyi günlere </w:t>
      </w:r>
      <w:r w:rsidRPr="00662A6D">
        <w:rPr>
          <w:b/>
        </w:rPr>
        <w:t>ulaşacağınıza inanarak devam etmektir.</w:t>
      </w:r>
    </w:p>
    <w:p w:rsidR="00D128E7" w:rsidRPr="00662A6D" w:rsidRDefault="00D128E7" w:rsidP="00B959E4">
      <w:pPr>
        <w:pStyle w:val="ListParagraph"/>
        <w:ind w:left="-284" w:right="-215"/>
        <w:rPr>
          <w:b/>
        </w:rPr>
      </w:pPr>
    </w:p>
    <w:p w:rsidR="00D128E7" w:rsidRPr="00662A6D" w:rsidRDefault="00D128E7" w:rsidP="00B959E4">
      <w:pPr>
        <w:pStyle w:val="ListParagraph"/>
        <w:ind w:left="-284" w:right="-215"/>
        <w:rPr>
          <w:b/>
        </w:rPr>
      </w:pPr>
      <w:r w:rsidRPr="00662A6D">
        <w:rPr>
          <w:b/>
        </w:rPr>
        <w:tab/>
        <w:t>Bu p</w:t>
      </w:r>
      <w:r>
        <w:rPr>
          <w:b/>
        </w:rPr>
        <w:t xml:space="preserve">arçada asıl anlatılmak istenen   </w:t>
      </w:r>
      <w:r w:rsidRPr="00662A6D">
        <w:rPr>
          <w:b/>
        </w:rPr>
        <w:t>aşağıdakilerden hangisidir?</w:t>
      </w:r>
    </w:p>
    <w:p w:rsidR="00D128E7" w:rsidRPr="00662A6D" w:rsidRDefault="00D128E7" w:rsidP="00B959E4">
      <w:pPr>
        <w:pStyle w:val="ListParagraph"/>
        <w:ind w:left="-284" w:right="-215"/>
        <w:rPr>
          <w:b/>
        </w:rPr>
      </w:pPr>
    </w:p>
    <w:p w:rsidR="00D128E7" w:rsidRPr="00ED4DE8" w:rsidRDefault="00D128E7" w:rsidP="00B959E4">
      <w:pPr>
        <w:pStyle w:val="ListParagraph"/>
        <w:numPr>
          <w:ilvl w:val="0"/>
          <w:numId w:val="33"/>
        </w:numPr>
        <w:ind w:right="-215"/>
      </w:pPr>
      <w:r w:rsidRPr="00ED4DE8">
        <w:t>Herkesin yaşamında kötü giden şeyler olabilir.</w:t>
      </w:r>
    </w:p>
    <w:p w:rsidR="00D128E7" w:rsidRPr="00ED4DE8" w:rsidRDefault="00D128E7" w:rsidP="00B959E4">
      <w:pPr>
        <w:pStyle w:val="ListParagraph"/>
        <w:numPr>
          <w:ilvl w:val="0"/>
          <w:numId w:val="33"/>
        </w:numPr>
        <w:ind w:right="-215"/>
      </w:pPr>
      <w:r w:rsidRPr="00ED4DE8">
        <w:t>Kötü günlerde pes etmeden, güneşin doğacağına inanarak iyi günlere ulaşılır.</w:t>
      </w:r>
    </w:p>
    <w:p w:rsidR="00D128E7" w:rsidRPr="00ED4DE8" w:rsidRDefault="00D128E7" w:rsidP="00B959E4">
      <w:pPr>
        <w:pStyle w:val="ListParagraph"/>
        <w:numPr>
          <w:ilvl w:val="0"/>
          <w:numId w:val="33"/>
        </w:numPr>
        <w:ind w:right="-215"/>
      </w:pPr>
      <w:r w:rsidRPr="00ED4DE8">
        <w:t>İyi günleri de kötü günleri de yaşayarak öğrenmeliyiz.</w:t>
      </w:r>
    </w:p>
    <w:p w:rsidR="00D128E7" w:rsidRPr="00ED4DE8" w:rsidRDefault="00D128E7" w:rsidP="00B959E4">
      <w:pPr>
        <w:pStyle w:val="ListParagraph"/>
        <w:numPr>
          <w:ilvl w:val="0"/>
          <w:numId w:val="33"/>
        </w:numPr>
        <w:ind w:right="-215"/>
      </w:pPr>
      <w:r w:rsidRPr="00ED4DE8">
        <w:t>Zorluklar bizi yoldan alıkoyarsa başarılı olamayız.</w:t>
      </w:r>
    </w:p>
    <w:p w:rsidR="00D128E7" w:rsidRPr="00662A6D" w:rsidRDefault="00D128E7" w:rsidP="00B959E4">
      <w:pPr>
        <w:ind w:hanging="426"/>
        <w:rPr>
          <w:b/>
        </w:rPr>
      </w:pPr>
    </w:p>
    <w:p w:rsidR="00D128E7" w:rsidRDefault="00D128E7" w:rsidP="00B959E4">
      <w:pPr>
        <w:ind w:left="284" w:right="-215" w:hanging="568"/>
        <w:rPr>
          <w:b/>
        </w:rPr>
      </w:pPr>
      <w:r>
        <w:rPr>
          <w:b/>
        </w:rPr>
        <w:t>39.</w:t>
      </w:r>
      <w:r>
        <w:rPr>
          <w:b/>
        </w:rPr>
        <w:tab/>
      </w:r>
      <w:r w:rsidRPr="00662A6D">
        <w:rPr>
          <w:b/>
        </w:rPr>
        <w:t>Bu sabah erkenden Hyde(Hayd) Park’a gittim. Kuğuların uçuşunu seyrettim. Hiçbir rüya bu kadar güzel olamazdı. Bembeyaz hayvanların bir müjde gibi gelişi… Hele kuğunun uçuşu ve suda kanatlarını açarak ilerleyişi, muhakkak ki yeryüzünde görülebilecek şeylerin en güzeliydi.</w:t>
      </w:r>
    </w:p>
    <w:p w:rsidR="00D128E7" w:rsidRPr="00662A6D" w:rsidRDefault="00D128E7" w:rsidP="00B959E4">
      <w:pPr>
        <w:ind w:left="284" w:right="-215" w:hanging="568"/>
        <w:rPr>
          <w:b/>
        </w:rPr>
      </w:pPr>
      <w:r>
        <w:rPr>
          <w:b/>
        </w:rPr>
        <w:tab/>
      </w:r>
      <w:r w:rsidRPr="00662A6D">
        <w:rPr>
          <w:b/>
        </w:rPr>
        <w:t xml:space="preserve">Bu parçada yazar, düşüncelerini dile getirmek için aşağıdaki anlatım yollarından hangisini </w:t>
      </w:r>
      <w:r w:rsidRPr="00662A6D">
        <w:rPr>
          <w:b/>
          <w:u w:val="single"/>
        </w:rPr>
        <w:t>kullanmamıştır</w:t>
      </w:r>
      <w:r>
        <w:rPr>
          <w:b/>
        </w:rPr>
        <w:t xml:space="preserve">? </w:t>
      </w:r>
    </w:p>
    <w:p w:rsidR="00D128E7" w:rsidRPr="00BD3E78" w:rsidRDefault="00D128E7" w:rsidP="00B959E4">
      <w:pPr>
        <w:pStyle w:val="ListParagraph"/>
        <w:numPr>
          <w:ilvl w:val="0"/>
          <w:numId w:val="34"/>
        </w:numPr>
        <w:ind w:right="-215"/>
      </w:pPr>
      <w:r w:rsidRPr="00BD3E78">
        <w:t>Tanımlama</w:t>
      </w:r>
    </w:p>
    <w:p w:rsidR="00D128E7" w:rsidRPr="00BD3E78" w:rsidRDefault="00D128E7" w:rsidP="00B959E4">
      <w:pPr>
        <w:pStyle w:val="ListParagraph"/>
        <w:numPr>
          <w:ilvl w:val="0"/>
          <w:numId w:val="34"/>
        </w:numPr>
        <w:ind w:right="-215"/>
      </w:pPr>
      <w:r w:rsidRPr="00BD3E78">
        <w:t>Betimleme</w:t>
      </w:r>
    </w:p>
    <w:p w:rsidR="00D128E7" w:rsidRPr="00BD3E78" w:rsidRDefault="00D128E7" w:rsidP="00B959E4">
      <w:pPr>
        <w:pStyle w:val="ListParagraph"/>
        <w:numPr>
          <w:ilvl w:val="0"/>
          <w:numId w:val="34"/>
        </w:numPr>
        <w:ind w:right="-215"/>
      </w:pPr>
      <w:r w:rsidRPr="00BD3E78">
        <w:t>Karşılaştırma</w:t>
      </w:r>
    </w:p>
    <w:p w:rsidR="00D128E7" w:rsidRPr="00B959E4" w:rsidRDefault="00D128E7" w:rsidP="00B959E4">
      <w:pPr>
        <w:pStyle w:val="ListParagraph"/>
        <w:numPr>
          <w:ilvl w:val="0"/>
          <w:numId w:val="34"/>
        </w:numPr>
        <w:ind w:right="-215"/>
      </w:pPr>
      <w:r w:rsidRPr="00BD3E78">
        <w:t>Benzetme</w:t>
      </w:r>
    </w:p>
    <w:p w:rsidR="00D128E7" w:rsidRPr="00662A6D" w:rsidRDefault="00D128E7" w:rsidP="00B959E4">
      <w:pPr>
        <w:pStyle w:val="ListParagraph"/>
        <w:spacing w:after="0"/>
        <w:ind w:left="284" w:hanging="568"/>
        <w:rPr>
          <w:b/>
        </w:rPr>
      </w:pPr>
      <w:r>
        <w:rPr>
          <w:b/>
        </w:rPr>
        <w:t>40.</w:t>
      </w:r>
      <w:r>
        <w:rPr>
          <w:b/>
        </w:rPr>
        <w:tab/>
      </w:r>
      <w:r w:rsidRPr="00662A6D">
        <w:rPr>
          <w:b/>
        </w:rPr>
        <w:t>Aşağıdaki cümlelerin hangisinde neden sonuç ilişkisi söz konusudur?</w:t>
      </w:r>
    </w:p>
    <w:p w:rsidR="00D128E7" w:rsidRPr="00662A6D" w:rsidRDefault="00D128E7" w:rsidP="00B959E4">
      <w:pPr>
        <w:pStyle w:val="ListParagraph"/>
        <w:spacing w:after="0"/>
        <w:ind w:left="0" w:hanging="426"/>
        <w:rPr>
          <w:b/>
        </w:rPr>
      </w:pPr>
    </w:p>
    <w:p w:rsidR="00D128E7" w:rsidRPr="00B67074" w:rsidRDefault="00D128E7" w:rsidP="00B959E4">
      <w:pPr>
        <w:pStyle w:val="ListParagraph"/>
        <w:numPr>
          <w:ilvl w:val="0"/>
          <w:numId w:val="35"/>
        </w:numPr>
        <w:spacing w:after="0"/>
      </w:pPr>
      <w:r w:rsidRPr="00B67074">
        <w:t>Hasta babasının yanında kalması gerektiği için işe gidemedi.</w:t>
      </w:r>
    </w:p>
    <w:p w:rsidR="00D128E7" w:rsidRPr="00B67074" w:rsidRDefault="00D128E7" w:rsidP="00B959E4">
      <w:pPr>
        <w:pStyle w:val="ListParagraph"/>
        <w:numPr>
          <w:ilvl w:val="0"/>
          <w:numId w:val="35"/>
        </w:numPr>
        <w:spacing w:after="0"/>
      </w:pPr>
      <w:r w:rsidRPr="00B67074">
        <w:t>Bir akşam sizinle çay içmek istiyoruz.</w:t>
      </w:r>
    </w:p>
    <w:p w:rsidR="00D128E7" w:rsidRPr="00B67074" w:rsidRDefault="00D128E7" w:rsidP="00B959E4">
      <w:pPr>
        <w:pStyle w:val="ListParagraph"/>
        <w:numPr>
          <w:ilvl w:val="0"/>
          <w:numId w:val="35"/>
        </w:numPr>
        <w:spacing w:after="0"/>
      </w:pPr>
      <w:r w:rsidRPr="00B67074">
        <w:t>Arkadaşının çantasını evlerine kadar taşıdı.</w:t>
      </w:r>
    </w:p>
    <w:p w:rsidR="00D128E7" w:rsidRPr="00B67074" w:rsidRDefault="00D128E7" w:rsidP="00B959E4">
      <w:pPr>
        <w:pStyle w:val="ListParagraph"/>
        <w:numPr>
          <w:ilvl w:val="0"/>
          <w:numId w:val="35"/>
        </w:numPr>
        <w:spacing w:after="0"/>
      </w:pPr>
      <w:r w:rsidRPr="00B67074">
        <w:t>Tam karşımıza büyük bir apartman yapılıyor.</w:t>
      </w:r>
    </w:p>
    <w:p w:rsidR="00D128E7" w:rsidRPr="00662A6D" w:rsidRDefault="00D128E7" w:rsidP="00B959E4">
      <w:pPr>
        <w:ind w:hanging="426"/>
        <w:rPr>
          <w:b/>
        </w:rPr>
      </w:pPr>
    </w:p>
    <w:p w:rsidR="00D128E7" w:rsidRPr="00662A6D" w:rsidRDefault="00D128E7" w:rsidP="00B959E4">
      <w:pPr>
        <w:spacing w:after="0" w:line="240" w:lineRule="auto"/>
        <w:ind w:left="284" w:hanging="568"/>
        <w:rPr>
          <w:b/>
        </w:rPr>
      </w:pPr>
      <w:r>
        <w:rPr>
          <w:b/>
        </w:rPr>
        <w:t>41.</w:t>
      </w:r>
    </w:p>
    <w:p w:rsidR="00D128E7" w:rsidRPr="00662A6D" w:rsidRDefault="00D128E7" w:rsidP="00B959E4">
      <w:pPr>
        <w:pStyle w:val="ListParagraph"/>
        <w:numPr>
          <w:ilvl w:val="0"/>
          <w:numId w:val="36"/>
        </w:numPr>
        <w:spacing w:after="0" w:line="240" w:lineRule="auto"/>
        <w:rPr>
          <w:b/>
        </w:rPr>
      </w:pPr>
      <w:r w:rsidRPr="00662A6D">
        <w:rPr>
          <w:b/>
        </w:rPr>
        <w:t>Çünkü hiç kimse akıl payından şikâyetçi değildir.</w:t>
      </w:r>
    </w:p>
    <w:p w:rsidR="00D128E7" w:rsidRPr="00662A6D" w:rsidRDefault="00D128E7" w:rsidP="00B959E4">
      <w:pPr>
        <w:pStyle w:val="ListParagraph"/>
        <w:numPr>
          <w:ilvl w:val="0"/>
          <w:numId w:val="36"/>
        </w:numPr>
        <w:spacing w:after="0" w:line="240" w:lineRule="auto"/>
        <w:rPr>
          <w:b/>
        </w:rPr>
      </w:pPr>
      <w:r w:rsidRPr="00662A6D">
        <w:rPr>
          <w:b/>
        </w:rPr>
        <w:t>Ama öyle sanmayan kim var?</w:t>
      </w:r>
    </w:p>
    <w:p w:rsidR="00D128E7" w:rsidRPr="00662A6D" w:rsidRDefault="00D128E7" w:rsidP="00B959E4">
      <w:pPr>
        <w:pStyle w:val="ListParagraph"/>
        <w:numPr>
          <w:ilvl w:val="0"/>
          <w:numId w:val="36"/>
        </w:numPr>
        <w:spacing w:after="0" w:line="240" w:lineRule="auto"/>
        <w:rPr>
          <w:b/>
        </w:rPr>
      </w:pPr>
      <w:r w:rsidRPr="00662A6D">
        <w:rPr>
          <w:b/>
        </w:rPr>
        <w:t>Allah’ın insanlara en adilce dağıttığı nimet akıldır.</w:t>
      </w:r>
    </w:p>
    <w:p w:rsidR="00D128E7" w:rsidRPr="00662A6D" w:rsidRDefault="00D128E7" w:rsidP="00B959E4">
      <w:pPr>
        <w:pStyle w:val="ListParagraph"/>
        <w:numPr>
          <w:ilvl w:val="0"/>
          <w:numId w:val="36"/>
        </w:numPr>
        <w:spacing w:after="0" w:line="240" w:lineRule="auto"/>
        <w:rPr>
          <w:b/>
        </w:rPr>
      </w:pPr>
      <w:r w:rsidRPr="00662A6D">
        <w:rPr>
          <w:b/>
        </w:rPr>
        <w:t>Nasıl olsun?</w:t>
      </w:r>
    </w:p>
    <w:p w:rsidR="00D128E7" w:rsidRPr="00662A6D" w:rsidRDefault="00D128E7" w:rsidP="00B959E4">
      <w:pPr>
        <w:pStyle w:val="ListParagraph"/>
        <w:numPr>
          <w:ilvl w:val="0"/>
          <w:numId w:val="36"/>
        </w:numPr>
        <w:spacing w:after="0" w:line="240" w:lineRule="auto"/>
        <w:rPr>
          <w:b/>
        </w:rPr>
      </w:pPr>
      <w:r w:rsidRPr="00662A6D">
        <w:rPr>
          <w:b/>
        </w:rPr>
        <w:t>Ben düşüncelerimin doğru olduğunu sanıyorum.</w:t>
      </w:r>
    </w:p>
    <w:p w:rsidR="00D128E7" w:rsidRDefault="00D128E7" w:rsidP="00B959E4">
      <w:pPr>
        <w:pStyle w:val="ListParagraph"/>
        <w:numPr>
          <w:ilvl w:val="0"/>
          <w:numId w:val="36"/>
        </w:numPr>
        <w:spacing w:after="0" w:line="240" w:lineRule="auto"/>
        <w:rPr>
          <w:b/>
        </w:rPr>
      </w:pPr>
      <w:r w:rsidRPr="00662A6D">
        <w:rPr>
          <w:b/>
        </w:rPr>
        <w:t>İnsanın aklını beğenmemesi için aklından ötesini görmesi gerekir.</w:t>
      </w:r>
    </w:p>
    <w:p w:rsidR="00D128E7" w:rsidRDefault="00D128E7" w:rsidP="00B959E4">
      <w:pPr>
        <w:pStyle w:val="ListParagraph"/>
        <w:spacing w:after="0" w:line="240" w:lineRule="auto"/>
        <w:ind w:left="644"/>
        <w:rPr>
          <w:b/>
        </w:rPr>
      </w:pPr>
    </w:p>
    <w:p w:rsidR="00D128E7" w:rsidRPr="006231DE" w:rsidRDefault="00D128E7" w:rsidP="00B959E4">
      <w:pPr>
        <w:pStyle w:val="ListParagraph"/>
        <w:spacing w:after="0" w:line="240" w:lineRule="auto"/>
        <w:ind w:left="284"/>
        <w:rPr>
          <w:b/>
        </w:rPr>
      </w:pPr>
      <w:r w:rsidRPr="006231DE">
        <w:rPr>
          <w:b/>
        </w:rPr>
        <w:t>Yukarıdaki cümlelerle bir paragraf oluşturulmak için sıralama nasıl olmalıdır?</w:t>
      </w:r>
    </w:p>
    <w:p w:rsidR="00D128E7" w:rsidRPr="00662A6D" w:rsidRDefault="00D128E7" w:rsidP="00B959E4">
      <w:pPr>
        <w:spacing w:after="0" w:line="240" w:lineRule="auto"/>
        <w:rPr>
          <w:b/>
        </w:rPr>
      </w:pPr>
    </w:p>
    <w:p w:rsidR="00D128E7" w:rsidRDefault="00D128E7" w:rsidP="00B959E4">
      <w:pPr>
        <w:spacing w:after="0" w:line="240" w:lineRule="auto"/>
        <w:ind w:left="284" w:right="-356"/>
      </w:pPr>
      <w:r w:rsidRPr="006231DE">
        <w:t xml:space="preserve">A) 6 – 3 – 1 – 2 – 4 – 5 </w:t>
      </w:r>
      <w:r w:rsidRPr="006231DE">
        <w:tab/>
        <w:t>B) 3 – 1 – 4 – 6 – 5 – 2</w:t>
      </w:r>
    </w:p>
    <w:p w:rsidR="00D128E7" w:rsidRPr="006231DE" w:rsidRDefault="00D128E7" w:rsidP="00B959E4">
      <w:pPr>
        <w:spacing w:after="0" w:line="240" w:lineRule="auto"/>
        <w:ind w:left="284" w:right="-356"/>
      </w:pPr>
      <w:r w:rsidRPr="006231DE">
        <w:t xml:space="preserve">C) 6 – 5 – 3 – 4 – 1 – 2 </w:t>
      </w:r>
      <w:r w:rsidRPr="006231DE">
        <w:tab/>
        <w:t xml:space="preserve">D) 3 – 4 – 5 – 2 – 1 – </w:t>
      </w:r>
      <w:r>
        <w:t>6</w:t>
      </w:r>
    </w:p>
    <w:p w:rsidR="00D128E7" w:rsidRDefault="00D128E7" w:rsidP="00B959E4">
      <w:pPr>
        <w:spacing w:after="0" w:line="240" w:lineRule="auto"/>
        <w:ind w:hanging="426"/>
        <w:rPr>
          <w:b/>
          <w:noProof/>
        </w:rPr>
      </w:pPr>
    </w:p>
    <w:p w:rsidR="00D128E7" w:rsidRDefault="00D128E7" w:rsidP="00B959E4">
      <w:pPr>
        <w:spacing w:after="0" w:line="240" w:lineRule="auto"/>
        <w:ind w:hanging="426"/>
        <w:rPr>
          <w:b/>
          <w:noProof/>
        </w:rPr>
      </w:pPr>
    </w:p>
    <w:p w:rsidR="00D128E7" w:rsidRDefault="00D128E7" w:rsidP="00B959E4">
      <w:pPr>
        <w:spacing w:after="0" w:line="240" w:lineRule="auto"/>
        <w:ind w:hanging="426"/>
        <w:rPr>
          <w:b/>
          <w:noProof/>
        </w:rPr>
      </w:pPr>
    </w:p>
    <w:p w:rsidR="00D128E7" w:rsidRPr="00AA467B" w:rsidRDefault="00D128E7" w:rsidP="00D17F21">
      <w:pPr>
        <w:spacing w:after="0" w:line="240" w:lineRule="auto"/>
        <w:ind w:left="284" w:right="-215" w:hanging="568"/>
        <w:rPr>
          <w:b/>
        </w:rPr>
      </w:pPr>
      <w:r>
        <w:rPr>
          <w:b/>
        </w:rPr>
        <w:t xml:space="preserve">       42. </w:t>
      </w:r>
      <w:r w:rsidRPr="00AA467B">
        <w:rPr>
          <w:b/>
        </w:rPr>
        <w:t>Aşağıdaki cümlelerin hangisinde “çekmek” sözcüğü “bir şeyi tutup kendine veya başka bir yöne doğru yürütmek” anlamında kullanılmıştır?</w:t>
      </w:r>
    </w:p>
    <w:p w:rsidR="00D128E7" w:rsidRPr="00AA467B" w:rsidRDefault="00D128E7" w:rsidP="00D17F21">
      <w:pPr>
        <w:spacing w:after="0" w:line="240" w:lineRule="auto"/>
        <w:rPr>
          <w:b/>
        </w:rPr>
      </w:pPr>
    </w:p>
    <w:p w:rsidR="00D128E7" w:rsidRPr="00067033" w:rsidRDefault="00D128E7" w:rsidP="00B57BBE">
      <w:pPr>
        <w:pStyle w:val="ListParagraph"/>
        <w:numPr>
          <w:ilvl w:val="0"/>
          <w:numId w:val="37"/>
        </w:numPr>
        <w:spacing w:after="0" w:line="240" w:lineRule="auto"/>
        <w:ind w:right="-215"/>
      </w:pPr>
      <w:r w:rsidRPr="00067033">
        <w:t xml:space="preserve">Çocukların hepsi sandalyesini çekerek masanın etrafına oturdu. </w:t>
      </w:r>
    </w:p>
    <w:p w:rsidR="00D128E7" w:rsidRPr="00067033" w:rsidRDefault="00D128E7" w:rsidP="00B57BBE">
      <w:pPr>
        <w:pStyle w:val="ListParagraph"/>
        <w:numPr>
          <w:ilvl w:val="0"/>
          <w:numId w:val="37"/>
        </w:numPr>
        <w:spacing w:after="0" w:line="240" w:lineRule="auto"/>
      </w:pPr>
      <w:r w:rsidRPr="00067033">
        <w:t xml:space="preserve">Derste yazdıklarını evde temize çekti. </w:t>
      </w:r>
    </w:p>
    <w:p w:rsidR="00D128E7" w:rsidRPr="00067033" w:rsidRDefault="00D128E7" w:rsidP="00B57BBE">
      <w:pPr>
        <w:pStyle w:val="ListParagraph"/>
        <w:numPr>
          <w:ilvl w:val="0"/>
          <w:numId w:val="37"/>
        </w:numPr>
        <w:spacing w:after="0" w:line="240" w:lineRule="auto"/>
        <w:ind w:right="-215"/>
      </w:pPr>
      <w:r w:rsidRPr="00067033">
        <w:t>Yıllardır göremediği kardeşinin hasretini çekiyor.</w:t>
      </w:r>
    </w:p>
    <w:p w:rsidR="00D128E7" w:rsidRPr="00067033" w:rsidRDefault="00D128E7" w:rsidP="00B57BBE">
      <w:pPr>
        <w:pStyle w:val="ListParagraph"/>
        <w:numPr>
          <w:ilvl w:val="0"/>
          <w:numId w:val="37"/>
        </w:numPr>
        <w:spacing w:after="0" w:line="240" w:lineRule="auto"/>
      </w:pPr>
      <w:r w:rsidRPr="00067033">
        <w:t>Küçük kız yılsonu gösterisinde herkesin dikkatini çekti.</w:t>
      </w:r>
    </w:p>
    <w:p w:rsidR="00D128E7" w:rsidRDefault="00D128E7" w:rsidP="00D17F21">
      <w:pPr>
        <w:pStyle w:val="ListParagraph"/>
        <w:spacing w:after="0" w:line="240" w:lineRule="auto"/>
        <w:rPr>
          <w:b/>
        </w:rPr>
      </w:pPr>
    </w:p>
    <w:p w:rsidR="00D128E7" w:rsidRPr="00AA467B" w:rsidRDefault="00D128E7" w:rsidP="00D17F21">
      <w:pPr>
        <w:pStyle w:val="ListParagraph"/>
        <w:spacing w:after="0" w:line="240" w:lineRule="auto"/>
        <w:rPr>
          <w:b/>
        </w:rPr>
      </w:pPr>
    </w:p>
    <w:p w:rsidR="00D128E7" w:rsidRPr="00AA467B" w:rsidRDefault="00D128E7" w:rsidP="00D17F21">
      <w:pPr>
        <w:spacing w:after="0"/>
        <w:ind w:left="142" w:right="-498" w:hanging="426"/>
        <w:rPr>
          <w:b/>
        </w:rPr>
      </w:pPr>
      <w:r>
        <w:rPr>
          <w:b/>
        </w:rPr>
        <w:t>43.</w:t>
      </w:r>
      <w:r w:rsidRPr="00AA467B">
        <w:rPr>
          <w:b/>
        </w:rPr>
        <w:t>“Yarınımız ne olacak?” İşte hepimizin ortak kaygısı… Biz bu soruyla uğraşırken bir de bakıyoruz ki zaman akıp gitmiş. Biz “şu an”ı hiç fark etmemişiz.</w:t>
      </w:r>
    </w:p>
    <w:p w:rsidR="00D128E7" w:rsidRPr="00AA467B" w:rsidRDefault="00D128E7" w:rsidP="00D17F21">
      <w:pPr>
        <w:spacing w:after="0"/>
        <w:ind w:left="142" w:right="-498" w:hanging="426"/>
        <w:rPr>
          <w:b/>
        </w:rPr>
      </w:pPr>
    </w:p>
    <w:p w:rsidR="00D128E7" w:rsidRPr="00AA467B" w:rsidRDefault="00D128E7" w:rsidP="00D17F21">
      <w:pPr>
        <w:spacing w:after="0"/>
        <w:ind w:left="142" w:right="-498" w:hanging="426"/>
        <w:rPr>
          <w:b/>
        </w:rPr>
      </w:pPr>
      <w:r w:rsidRPr="00AA467B">
        <w:rPr>
          <w:b/>
        </w:rPr>
        <w:tab/>
        <w:t>Aşağıdakilerden hangisi bu paragrafta anlatılmak istenen düşünceyle çelişmektedir?</w:t>
      </w:r>
    </w:p>
    <w:p w:rsidR="00D128E7" w:rsidRPr="00AA467B" w:rsidRDefault="00D128E7" w:rsidP="00D17F21">
      <w:pPr>
        <w:spacing w:after="0"/>
        <w:ind w:left="142" w:right="-498" w:hanging="426"/>
        <w:rPr>
          <w:b/>
        </w:rPr>
      </w:pPr>
    </w:p>
    <w:p w:rsidR="00D128E7" w:rsidRPr="00A071E9" w:rsidRDefault="00D128E7" w:rsidP="00B57BBE">
      <w:pPr>
        <w:pStyle w:val="ListParagraph"/>
        <w:numPr>
          <w:ilvl w:val="0"/>
          <w:numId w:val="42"/>
        </w:numPr>
        <w:spacing w:after="0"/>
        <w:ind w:right="-498"/>
      </w:pPr>
      <w:r w:rsidRPr="00A071E9">
        <w:t>İnsan yaşadığı anın değerini bilmelidir.</w:t>
      </w:r>
    </w:p>
    <w:p w:rsidR="00D128E7" w:rsidRPr="00A071E9" w:rsidRDefault="00D128E7" w:rsidP="00B57BBE">
      <w:pPr>
        <w:pStyle w:val="ListParagraph"/>
        <w:numPr>
          <w:ilvl w:val="0"/>
          <w:numId w:val="42"/>
        </w:numPr>
        <w:spacing w:after="0"/>
        <w:ind w:right="-498"/>
      </w:pPr>
      <w:r w:rsidRPr="00A071E9">
        <w:t xml:space="preserve">Sürekli geleceği düşünmek insanın bugününü öldürür. </w:t>
      </w:r>
    </w:p>
    <w:p w:rsidR="00D128E7" w:rsidRPr="00A071E9" w:rsidRDefault="00D128E7" w:rsidP="00B57BBE">
      <w:pPr>
        <w:pStyle w:val="ListParagraph"/>
        <w:numPr>
          <w:ilvl w:val="0"/>
          <w:numId w:val="42"/>
        </w:numPr>
        <w:spacing w:after="0"/>
        <w:ind w:right="-498"/>
      </w:pPr>
      <w:r w:rsidRPr="00A071E9">
        <w:t>Önemli olan içinde yaşadığımız an değil gelecektir.</w:t>
      </w:r>
    </w:p>
    <w:p w:rsidR="00D128E7" w:rsidRPr="007048A2" w:rsidRDefault="00D128E7" w:rsidP="00B57BBE">
      <w:pPr>
        <w:pStyle w:val="ListParagraph"/>
        <w:numPr>
          <w:ilvl w:val="0"/>
          <w:numId w:val="42"/>
        </w:numPr>
        <w:spacing w:after="0"/>
        <w:ind w:right="-498"/>
        <w:rPr>
          <w:b/>
        </w:rPr>
      </w:pPr>
      <w:r w:rsidRPr="00A071E9">
        <w:t>İnsan bir yandan geleceğini düşünürken bir yandan da yaşadığı zamanın zevkini çıkarmalıdır</w:t>
      </w:r>
      <w:r w:rsidRPr="007048A2">
        <w:rPr>
          <w:b/>
        </w:rPr>
        <w:t>.</w:t>
      </w:r>
    </w:p>
    <w:p w:rsidR="00D128E7" w:rsidRDefault="00D128E7" w:rsidP="00D17F21">
      <w:pPr>
        <w:pStyle w:val="ListParagraph"/>
        <w:spacing w:after="0" w:line="240" w:lineRule="auto"/>
        <w:rPr>
          <w:b/>
        </w:rPr>
      </w:pPr>
    </w:p>
    <w:p w:rsidR="00D128E7" w:rsidRPr="00AA467B" w:rsidRDefault="00D128E7" w:rsidP="00D17F21">
      <w:pPr>
        <w:pStyle w:val="ListParagraph"/>
        <w:spacing w:after="0" w:line="240" w:lineRule="auto"/>
        <w:rPr>
          <w:b/>
        </w:rPr>
      </w:pPr>
    </w:p>
    <w:p w:rsidR="00D128E7" w:rsidRDefault="00D128E7" w:rsidP="00D17F21">
      <w:pPr>
        <w:spacing w:after="0"/>
        <w:ind w:left="284" w:right="-356" w:hanging="568"/>
        <w:rPr>
          <w:b/>
        </w:rPr>
      </w:pPr>
      <w:r>
        <w:rPr>
          <w:b/>
        </w:rPr>
        <w:t>44.</w:t>
      </w:r>
      <w:r>
        <w:rPr>
          <w:b/>
        </w:rPr>
        <w:tab/>
      </w:r>
      <w:r w:rsidRPr="00AA467B">
        <w:rPr>
          <w:b/>
        </w:rPr>
        <w:t>(1) Bugün teknolojinin önemi kavranmadığından iyi bir teknoloji eğitimi verilmiyor. (2) Verilen eğitim de teknolojinin işlevine uygun değil. (3) Teknoloji çağında teknoloji kültürüne uzak bireyler yetiştirmek ne kadar üzücü. (4) Yetkililerin bir an önce bu konuya bir çözüm üretmesi gerekir.</w:t>
      </w:r>
    </w:p>
    <w:p w:rsidR="00D128E7" w:rsidRDefault="00D128E7" w:rsidP="00D17F21">
      <w:pPr>
        <w:spacing w:after="0"/>
        <w:ind w:left="284" w:right="-215" w:hanging="568"/>
        <w:rPr>
          <w:b/>
        </w:rPr>
      </w:pPr>
    </w:p>
    <w:p w:rsidR="00D128E7" w:rsidRDefault="00D128E7" w:rsidP="00D17F21">
      <w:pPr>
        <w:spacing w:after="0"/>
        <w:ind w:left="284" w:right="-215" w:hanging="568"/>
        <w:rPr>
          <w:b/>
        </w:rPr>
      </w:pPr>
      <w:r>
        <w:rPr>
          <w:b/>
        </w:rPr>
        <w:tab/>
      </w:r>
      <w:r w:rsidRPr="00AA467B">
        <w:rPr>
          <w:b/>
        </w:rPr>
        <w:t>Numaralanmış cümlelerin hangisinde bir yargı gerekçesiyle verilmiştir?</w:t>
      </w:r>
    </w:p>
    <w:p w:rsidR="00D128E7" w:rsidRDefault="00D128E7" w:rsidP="00D17F21">
      <w:pPr>
        <w:spacing w:after="0"/>
        <w:ind w:left="284" w:right="-215" w:hanging="568"/>
        <w:rPr>
          <w:b/>
        </w:rPr>
      </w:pPr>
    </w:p>
    <w:p w:rsidR="00D128E7" w:rsidRDefault="00D128E7" w:rsidP="00D51128">
      <w:pPr>
        <w:spacing w:after="0"/>
        <w:ind w:left="284" w:right="-215" w:hanging="568"/>
      </w:pPr>
      <w:r>
        <w:rPr>
          <w:b/>
        </w:rPr>
        <w:tab/>
      </w:r>
      <w:r w:rsidRPr="008636DE">
        <w:t>A) 1</w:t>
      </w:r>
      <w:r w:rsidRPr="008636DE">
        <w:tab/>
      </w:r>
      <w:r w:rsidRPr="008636DE">
        <w:tab/>
        <w:t>B) 2</w:t>
      </w:r>
      <w:r w:rsidRPr="008636DE">
        <w:tab/>
      </w:r>
      <w:r w:rsidRPr="008636DE">
        <w:tab/>
        <w:t>C) 3</w:t>
      </w:r>
      <w:r w:rsidRPr="008636DE">
        <w:tab/>
      </w:r>
      <w:r w:rsidRPr="008636DE">
        <w:tab/>
        <w:t>D) 4</w:t>
      </w:r>
    </w:p>
    <w:p w:rsidR="00D128E7" w:rsidRPr="00D51128" w:rsidRDefault="00D128E7" w:rsidP="00D51128">
      <w:pPr>
        <w:spacing w:after="0"/>
        <w:ind w:left="284" w:right="-215" w:hanging="568"/>
        <w:rPr>
          <w:b/>
        </w:rPr>
      </w:pPr>
      <w:r>
        <w:rPr>
          <w:b/>
        </w:rPr>
        <w:t>45.</w:t>
      </w:r>
    </w:p>
    <w:p w:rsidR="00D128E7" w:rsidRPr="00AA467B" w:rsidRDefault="00D128E7" w:rsidP="00B57BBE">
      <w:pPr>
        <w:pStyle w:val="ListParagraph"/>
        <w:numPr>
          <w:ilvl w:val="0"/>
          <w:numId w:val="38"/>
        </w:numPr>
        <w:spacing w:after="0"/>
        <w:ind w:right="-356"/>
        <w:rPr>
          <w:b/>
        </w:rPr>
      </w:pPr>
      <w:r w:rsidRPr="00AA467B">
        <w:rPr>
          <w:b/>
        </w:rPr>
        <w:t>O güzelim çiçekleri masanın üstüne ben bıraktım.</w:t>
      </w:r>
    </w:p>
    <w:p w:rsidR="00D128E7" w:rsidRPr="00AA467B" w:rsidRDefault="00D128E7" w:rsidP="00B57BBE">
      <w:pPr>
        <w:pStyle w:val="ListParagraph"/>
        <w:numPr>
          <w:ilvl w:val="0"/>
          <w:numId w:val="38"/>
        </w:numPr>
        <w:spacing w:after="0"/>
        <w:rPr>
          <w:b/>
        </w:rPr>
      </w:pPr>
      <w:r w:rsidRPr="00AA467B">
        <w:rPr>
          <w:b/>
        </w:rPr>
        <w:t>Önemli bir iş çıkınca sinemaya gitmeyi haftaya bıraktık.</w:t>
      </w:r>
    </w:p>
    <w:p w:rsidR="00D128E7" w:rsidRPr="00AA467B" w:rsidRDefault="00D128E7" w:rsidP="00B57BBE">
      <w:pPr>
        <w:pStyle w:val="ListParagraph"/>
        <w:numPr>
          <w:ilvl w:val="0"/>
          <w:numId w:val="38"/>
        </w:numPr>
        <w:spacing w:after="0"/>
        <w:rPr>
          <w:b/>
        </w:rPr>
      </w:pPr>
      <w:r w:rsidRPr="00AA467B">
        <w:rPr>
          <w:b/>
        </w:rPr>
        <w:t>İki yıl önce o gazetede yazı yazmayı bıraktım ben.</w:t>
      </w:r>
    </w:p>
    <w:p w:rsidR="00D128E7" w:rsidRPr="00AA467B" w:rsidRDefault="00D128E7" w:rsidP="00B57BBE">
      <w:pPr>
        <w:pStyle w:val="ListParagraph"/>
        <w:numPr>
          <w:ilvl w:val="0"/>
          <w:numId w:val="38"/>
        </w:numPr>
        <w:spacing w:after="0"/>
        <w:rPr>
          <w:b/>
        </w:rPr>
      </w:pPr>
      <w:r w:rsidRPr="00AA467B">
        <w:rPr>
          <w:b/>
        </w:rPr>
        <w:t>Dağıtıcı, gazeteleri bu sabah dış kapının önüne bırakmış.</w:t>
      </w:r>
    </w:p>
    <w:p w:rsidR="00D128E7" w:rsidRPr="00AA467B" w:rsidRDefault="00D128E7" w:rsidP="00D17F21">
      <w:pPr>
        <w:spacing w:after="0"/>
        <w:rPr>
          <w:b/>
        </w:rPr>
      </w:pPr>
    </w:p>
    <w:p w:rsidR="00D128E7" w:rsidRPr="00AA467B" w:rsidRDefault="00D128E7" w:rsidP="00D17F21">
      <w:pPr>
        <w:spacing w:after="0"/>
        <w:rPr>
          <w:b/>
        </w:rPr>
      </w:pPr>
      <w:r w:rsidRPr="00AA467B">
        <w:rPr>
          <w:b/>
        </w:rPr>
        <w:t xml:space="preserve">Numaralanmış cümlelerden hangilerinde “bırakmak” </w:t>
      </w:r>
      <w:r>
        <w:rPr>
          <w:b/>
        </w:rPr>
        <w:t xml:space="preserve">              </w:t>
      </w:r>
      <w:r w:rsidRPr="00AA467B">
        <w:rPr>
          <w:b/>
        </w:rPr>
        <w:t>sözcüğü aynı anlamda kullanılmıştır?</w:t>
      </w:r>
    </w:p>
    <w:p w:rsidR="00D128E7" w:rsidRPr="00D5128A" w:rsidRDefault="00D128E7" w:rsidP="00D17F21">
      <w:pPr>
        <w:spacing w:after="0"/>
      </w:pPr>
      <w:r w:rsidRPr="00D5128A">
        <w:t>A) 1 ve 3</w:t>
      </w:r>
      <w:r w:rsidRPr="00D5128A">
        <w:tab/>
      </w:r>
      <w:r w:rsidRPr="00D5128A">
        <w:tab/>
        <w:t>B) 2 ve 4</w:t>
      </w:r>
    </w:p>
    <w:p w:rsidR="00D128E7" w:rsidRPr="00D5128A" w:rsidRDefault="00D128E7" w:rsidP="00D17F21">
      <w:pPr>
        <w:spacing w:after="0"/>
      </w:pPr>
      <w:r w:rsidRPr="00D5128A">
        <w:t>C) 1 ve 4</w:t>
      </w:r>
      <w:r w:rsidRPr="00D5128A">
        <w:tab/>
      </w:r>
      <w:r w:rsidRPr="00D5128A">
        <w:tab/>
        <w:t>D) 2 ve 3</w:t>
      </w:r>
    </w:p>
    <w:p w:rsidR="00D128E7" w:rsidRPr="00AA467B" w:rsidRDefault="00D128E7" w:rsidP="00D17F21">
      <w:pPr>
        <w:pStyle w:val="ListParagraph"/>
        <w:spacing w:after="0" w:line="240" w:lineRule="auto"/>
        <w:ind w:left="142" w:right="-498" w:hanging="426"/>
        <w:rPr>
          <w:b/>
        </w:rPr>
      </w:pPr>
      <w:r>
        <w:rPr>
          <w:b/>
        </w:rPr>
        <w:t>46.</w:t>
      </w:r>
      <w:r>
        <w:rPr>
          <w:b/>
        </w:rPr>
        <w:tab/>
      </w:r>
      <w:r w:rsidRPr="00AA467B">
        <w:rPr>
          <w:b/>
        </w:rPr>
        <w:t>Evimize misafir geldi mi, seviniriz. Çaylar, kekler, pastalar… Sonra geç televizyonun karşısına, hep beraber seyret. Odada çıt çıkmaz. Ne oldu ki şimdi? Herkes evinde de seyrederdi zaten televizyonu. Sadece mekân değişikliği mi oldu misafirlik? Hani güzelim sohbetler, şen kahkahalar?</w:t>
      </w:r>
    </w:p>
    <w:p w:rsidR="00D128E7" w:rsidRPr="00AA467B" w:rsidRDefault="00D128E7" w:rsidP="00D17F21">
      <w:pPr>
        <w:pStyle w:val="ListParagraph"/>
        <w:spacing w:after="0"/>
        <w:ind w:left="142" w:right="-356" w:hanging="426"/>
        <w:rPr>
          <w:b/>
        </w:rPr>
      </w:pPr>
    </w:p>
    <w:p w:rsidR="00D128E7" w:rsidRPr="00AA467B" w:rsidRDefault="00D128E7" w:rsidP="00D17F21">
      <w:pPr>
        <w:pStyle w:val="ListParagraph"/>
        <w:spacing w:after="0"/>
        <w:ind w:left="142" w:right="-356" w:hanging="426"/>
        <w:rPr>
          <w:b/>
        </w:rPr>
      </w:pPr>
      <w:r w:rsidRPr="00AA467B">
        <w:rPr>
          <w:b/>
        </w:rPr>
        <w:tab/>
        <w:t>Parçanın yazarı aşağıdakilerin hangisinden yakınmaktadır?</w:t>
      </w:r>
    </w:p>
    <w:p w:rsidR="00D128E7" w:rsidRPr="00AA467B" w:rsidRDefault="00D128E7" w:rsidP="00D17F21">
      <w:pPr>
        <w:pStyle w:val="ListParagraph"/>
        <w:spacing w:after="0"/>
        <w:ind w:left="142" w:right="-356" w:hanging="426"/>
        <w:rPr>
          <w:b/>
        </w:rPr>
      </w:pPr>
    </w:p>
    <w:p w:rsidR="00D128E7" w:rsidRPr="00C212CA" w:rsidRDefault="00D128E7" w:rsidP="00B57BBE">
      <w:pPr>
        <w:pStyle w:val="ListParagraph"/>
        <w:numPr>
          <w:ilvl w:val="0"/>
          <w:numId w:val="39"/>
        </w:numPr>
        <w:spacing w:after="0"/>
        <w:ind w:right="-640"/>
      </w:pPr>
      <w:r w:rsidRPr="00C212CA">
        <w:t>Misafirlikte sohbet edilmeyip televizyon izlenmesinden</w:t>
      </w:r>
    </w:p>
    <w:p w:rsidR="00D128E7" w:rsidRPr="00C212CA" w:rsidRDefault="00D128E7" w:rsidP="00B57BBE">
      <w:pPr>
        <w:pStyle w:val="ListParagraph"/>
        <w:numPr>
          <w:ilvl w:val="0"/>
          <w:numId w:val="39"/>
        </w:numPr>
        <w:spacing w:after="0"/>
        <w:ind w:right="-640"/>
      </w:pPr>
      <w:r w:rsidRPr="00C212CA">
        <w:t>Televizyonun günümüzde tek eğlence kaynağı olarak görülmesinden</w:t>
      </w:r>
    </w:p>
    <w:p w:rsidR="00D128E7" w:rsidRPr="00C212CA" w:rsidRDefault="00D128E7" w:rsidP="00B57BBE">
      <w:pPr>
        <w:pStyle w:val="ListParagraph"/>
        <w:numPr>
          <w:ilvl w:val="0"/>
          <w:numId w:val="39"/>
        </w:numPr>
        <w:spacing w:after="0"/>
        <w:ind w:right="-640"/>
      </w:pPr>
      <w:r w:rsidRPr="00C212CA">
        <w:t>Gelen misafirin ev sahibini eskisi gibi sevindirmemesinden</w:t>
      </w:r>
    </w:p>
    <w:p w:rsidR="00D128E7" w:rsidRPr="00D51128" w:rsidRDefault="00D128E7" w:rsidP="00B57BBE">
      <w:pPr>
        <w:pStyle w:val="ListParagraph"/>
        <w:numPr>
          <w:ilvl w:val="0"/>
          <w:numId w:val="39"/>
        </w:numPr>
        <w:spacing w:after="0"/>
        <w:ind w:right="-640"/>
      </w:pPr>
      <w:r w:rsidRPr="00C212CA">
        <w:t>Televizyonda çıkan programların dostlukları olumsuz etkilemesinden</w:t>
      </w:r>
    </w:p>
    <w:p w:rsidR="00D128E7" w:rsidRPr="00AA467B" w:rsidRDefault="00D128E7" w:rsidP="00D17F21">
      <w:pPr>
        <w:ind w:left="142" w:hanging="426"/>
        <w:rPr>
          <w:b/>
        </w:rPr>
      </w:pPr>
      <w:r>
        <w:rPr>
          <w:b/>
        </w:rPr>
        <w:t xml:space="preserve">       47.</w:t>
      </w:r>
      <w:r w:rsidRPr="00AA467B">
        <w:rPr>
          <w:b/>
        </w:rPr>
        <w:t>Aşağıdaki parçaların hangisinde anlatım üçüncü kişi ağzından yapılmıştır?</w:t>
      </w:r>
    </w:p>
    <w:p w:rsidR="00D128E7" w:rsidRPr="00EA2DC1" w:rsidRDefault="00D128E7" w:rsidP="00B57BBE">
      <w:pPr>
        <w:pStyle w:val="ListParagraph"/>
        <w:numPr>
          <w:ilvl w:val="0"/>
          <w:numId w:val="40"/>
        </w:numPr>
        <w:ind w:right="-498"/>
      </w:pPr>
      <w:r w:rsidRPr="00EA2DC1">
        <w:t>Karaya çıktığım gün eylülün otuzuydu. Aradan on gün geçtikten sonra, tarihi şaşıracağımı anladım. Bir çare bulmak lazımdı.</w:t>
      </w:r>
    </w:p>
    <w:p w:rsidR="00D128E7" w:rsidRPr="00EA2DC1" w:rsidRDefault="00D128E7" w:rsidP="00B57BBE">
      <w:pPr>
        <w:pStyle w:val="ListParagraph"/>
        <w:numPr>
          <w:ilvl w:val="0"/>
          <w:numId w:val="40"/>
        </w:numPr>
        <w:ind w:right="-498"/>
      </w:pPr>
      <w:r w:rsidRPr="00EA2DC1">
        <w:t>Etrafı çitlerle çevrili bir bahçedeyiz. Yemyeşil elma ağaçlarında kırmızı elma ağaçları var. Elmalardan birer tane koparıp tadına bakıyoruz.</w:t>
      </w:r>
    </w:p>
    <w:p w:rsidR="00D128E7" w:rsidRDefault="00D128E7" w:rsidP="00B57BBE">
      <w:pPr>
        <w:pStyle w:val="ListParagraph"/>
        <w:numPr>
          <w:ilvl w:val="0"/>
          <w:numId w:val="40"/>
        </w:numPr>
        <w:ind w:right="-498"/>
      </w:pPr>
      <w:r w:rsidRPr="00EA2DC1">
        <w:t>Sonbahara doğru birtakım insanların çoluk çocuk ellerinde bir kafes, Ada’nın tepesine doğru gittiklerini görürdüm, içim cız ederdi.</w:t>
      </w:r>
    </w:p>
    <w:p w:rsidR="00D128E7" w:rsidRPr="00EA2DC1" w:rsidRDefault="00D128E7" w:rsidP="00B57BBE">
      <w:pPr>
        <w:pStyle w:val="ListParagraph"/>
        <w:numPr>
          <w:ilvl w:val="0"/>
          <w:numId w:val="40"/>
        </w:numPr>
        <w:ind w:right="-498"/>
      </w:pPr>
      <w:r>
        <w:t>A</w:t>
      </w:r>
      <w:r w:rsidRPr="00EA2DC1">
        <w:t>yakkabıcı, iskemlesine oturdu. Hasan da merakla karşısına geçti. Şaşarak eğlenerek seyrediyordu.</w:t>
      </w:r>
    </w:p>
    <w:p w:rsidR="00D128E7" w:rsidRPr="00AA467B" w:rsidRDefault="00D128E7" w:rsidP="00D17F21">
      <w:pPr>
        <w:pStyle w:val="ListParagraph"/>
        <w:spacing w:after="0" w:line="240" w:lineRule="auto"/>
        <w:rPr>
          <w:b/>
        </w:rPr>
      </w:pPr>
    </w:p>
    <w:p w:rsidR="00D128E7" w:rsidRPr="00AA467B" w:rsidRDefault="00D128E7" w:rsidP="00D17F21">
      <w:pPr>
        <w:pStyle w:val="ListParagraph"/>
        <w:spacing w:after="0" w:line="240" w:lineRule="auto"/>
        <w:rPr>
          <w:b/>
        </w:rPr>
      </w:pPr>
    </w:p>
    <w:p w:rsidR="00D128E7" w:rsidRDefault="00D128E7" w:rsidP="00D17F21">
      <w:pPr>
        <w:spacing w:after="0" w:line="240" w:lineRule="auto"/>
        <w:ind w:left="142" w:hanging="426"/>
        <w:rPr>
          <w:b/>
          <w:noProof/>
        </w:rPr>
      </w:pPr>
      <w:r>
        <w:rPr>
          <w:b/>
          <w:noProof/>
        </w:rPr>
        <w:t xml:space="preserve">      48.</w:t>
      </w:r>
      <w:r w:rsidRPr="00AA467B">
        <w:rPr>
          <w:b/>
          <w:noProof/>
        </w:rPr>
        <w:t>Soba gürül gürül yanıyordu. Odam iyice ısınmıştı. Kedi her zamanki gibi köşesinde, mışıl mışıl uyuyordu; ama benim gözüme uyku girmiyordu. Çünkü kuş onun kafasından benim kafama, benim kafamdan onun kafasına konup duruyordu. Uzun bir süre kuşun kanat seslerine, kedinin mırıltısına kulak kesildim.</w:t>
      </w:r>
    </w:p>
    <w:p w:rsidR="00D128E7" w:rsidRDefault="00D128E7" w:rsidP="00D17F21">
      <w:pPr>
        <w:spacing w:after="0" w:line="240" w:lineRule="auto"/>
        <w:ind w:left="142" w:hanging="426"/>
        <w:rPr>
          <w:b/>
          <w:noProof/>
        </w:rPr>
      </w:pPr>
    </w:p>
    <w:p w:rsidR="00D128E7" w:rsidRPr="00AA467B" w:rsidRDefault="00D128E7" w:rsidP="00D17F21">
      <w:pPr>
        <w:spacing w:after="0" w:line="240" w:lineRule="auto"/>
        <w:ind w:left="142" w:hanging="426"/>
        <w:rPr>
          <w:b/>
          <w:noProof/>
        </w:rPr>
      </w:pPr>
      <w:r>
        <w:rPr>
          <w:b/>
          <w:noProof/>
        </w:rPr>
        <w:tab/>
      </w:r>
      <w:r w:rsidRPr="00AA467B">
        <w:rPr>
          <w:b/>
          <w:noProof/>
        </w:rPr>
        <w:t>Yazar, bu metinde anlatımı kuvvetlendirmek için aşağıdaki dil ve anlatım özelliklerinden hangisinden yararlanmıştır? (2011 SBS)</w:t>
      </w:r>
    </w:p>
    <w:p w:rsidR="00D128E7" w:rsidRPr="00AA467B" w:rsidRDefault="00D128E7" w:rsidP="00D17F21">
      <w:pPr>
        <w:spacing w:after="0" w:line="240" w:lineRule="auto"/>
        <w:ind w:hanging="284"/>
        <w:rPr>
          <w:b/>
          <w:noProof/>
        </w:rPr>
      </w:pPr>
    </w:p>
    <w:p w:rsidR="00D128E7" w:rsidRPr="00581F3E" w:rsidRDefault="00D128E7" w:rsidP="00B57BBE">
      <w:pPr>
        <w:pStyle w:val="ListParagraph"/>
        <w:numPr>
          <w:ilvl w:val="0"/>
          <w:numId w:val="41"/>
        </w:numPr>
        <w:spacing w:after="0" w:line="240" w:lineRule="auto"/>
        <w:rPr>
          <w:noProof/>
          <w:lang w:eastAsia="tr-TR"/>
        </w:rPr>
      </w:pPr>
      <w:r w:rsidRPr="00581F3E">
        <w:rPr>
          <w:noProof/>
          <w:lang w:eastAsia="tr-TR"/>
        </w:rPr>
        <w:t>Deyimlerden</w:t>
      </w:r>
    </w:p>
    <w:p w:rsidR="00D128E7" w:rsidRPr="00581F3E" w:rsidRDefault="00D128E7" w:rsidP="00B57BBE">
      <w:pPr>
        <w:pStyle w:val="ListParagraph"/>
        <w:numPr>
          <w:ilvl w:val="0"/>
          <w:numId w:val="41"/>
        </w:numPr>
        <w:spacing w:after="0" w:line="240" w:lineRule="auto"/>
        <w:rPr>
          <w:noProof/>
          <w:lang w:eastAsia="tr-TR"/>
        </w:rPr>
      </w:pPr>
      <w:r w:rsidRPr="00581F3E">
        <w:rPr>
          <w:noProof/>
          <w:lang w:eastAsia="tr-TR"/>
        </w:rPr>
        <w:t>Kişileştirmelerden</w:t>
      </w:r>
    </w:p>
    <w:p w:rsidR="00D128E7" w:rsidRDefault="00D128E7" w:rsidP="00B57BBE">
      <w:pPr>
        <w:pStyle w:val="ListParagraph"/>
        <w:numPr>
          <w:ilvl w:val="0"/>
          <w:numId w:val="41"/>
        </w:numPr>
        <w:spacing w:after="0" w:line="240" w:lineRule="auto"/>
        <w:rPr>
          <w:noProof/>
          <w:lang w:eastAsia="tr-TR"/>
        </w:rPr>
      </w:pPr>
      <w:r w:rsidRPr="00581F3E">
        <w:rPr>
          <w:noProof/>
          <w:lang w:eastAsia="tr-TR"/>
        </w:rPr>
        <w:t>Olağanüstü ögelerden</w:t>
      </w:r>
    </w:p>
    <w:p w:rsidR="00D128E7" w:rsidRPr="00581F3E" w:rsidRDefault="00D128E7" w:rsidP="00B57BBE">
      <w:pPr>
        <w:pStyle w:val="ListParagraph"/>
        <w:numPr>
          <w:ilvl w:val="0"/>
          <w:numId w:val="41"/>
        </w:numPr>
        <w:spacing w:after="0" w:line="240" w:lineRule="auto"/>
        <w:rPr>
          <w:noProof/>
          <w:lang w:eastAsia="tr-TR"/>
        </w:rPr>
      </w:pPr>
      <w:r w:rsidRPr="00581F3E">
        <w:rPr>
          <w:noProof/>
          <w:lang w:eastAsia="tr-TR"/>
        </w:rPr>
        <w:t>Eksiltili cümlelerden</w:t>
      </w:r>
    </w:p>
    <w:p w:rsidR="00D128E7" w:rsidRPr="00AA467B" w:rsidRDefault="00D128E7" w:rsidP="00D17F21">
      <w:pPr>
        <w:pStyle w:val="ListParagraph"/>
        <w:spacing w:after="0" w:line="240" w:lineRule="auto"/>
        <w:rPr>
          <w:b/>
          <w:noProof/>
          <w:lang w:eastAsia="tr-TR"/>
        </w:rPr>
      </w:pPr>
    </w:p>
    <w:p w:rsidR="00D128E7" w:rsidRPr="007F14C7" w:rsidRDefault="00D128E7" w:rsidP="00D17F21">
      <w:pPr>
        <w:spacing w:after="0"/>
        <w:ind w:right="-356" w:hanging="426"/>
        <w:rPr>
          <w:b/>
        </w:rPr>
      </w:pPr>
      <w:r>
        <w:rPr>
          <w:b/>
        </w:rPr>
        <w:t xml:space="preserve">      49.  Bu </w:t>
      </w:r>
      <w:r w:rsidRPr="007F14C7">
        <w:rPr>
          <w:b/>
        </w:rPr>
        <w:t xml:space="preserve"> öykü kitabı, yeniliği ve farklılığıyla dikkati çekti. Farklı, çünkü bizim ülkemizde henüz böyle bir öykü tekniği kullanılmamış. İlk baktığımızda yazar, aklına geleni öykülerine aktarmış gibi geliyor. Ancak ayrıntılı incelendiğinde her bir öykünün içindeki kişiler ve olaylar birbiriyle örtüşüyor, öyküde tam bir bütünlük sağlıyor.</w:t>
      </w:r>
    </w:p>
    <w:p w:rsidR="00D128E7" w:rsidRPr="007F14C7" w:rsidRDefault="00D128E7" w:rsidP="00D17F21">
      <w:pPr>
        <w:autoSpaceDE w:val="0"/>
        <w:autoSpaceDN w:val="0"/>
        <w:adjustRightInd w:val="0"/>
        <w:spacing w:after="0"/>
        <w:rPr>
          <w:b/>
        </w:rPr>
      </w:pPr>
    </w:p>
    <w:p w:rsidR="00D128E7" w:rsidRPr="007F14C7" w:rsidRDefault="00D128E7" w:rsidP="00D17F21">
      <w:pPr>
        <w:autoSpaceDE w:val="0"/>
        <w:autoSpaceDN w:val="0"/>
        <w:adjustRightInd w:val="0"/>
        <w:spacing w:after="0"/>
        <w:rPr>
          <w:b/>
        </w:rPr>
      </w:pPr>
      <w:r w:rsidRPr="007F14C7">
        <w:rPr>
          <w:b/>
        </w:rPr>
        <w:t>Parçada “aklına geleni öykülerine aktarmak” söz öbeğinin cümleye kattığı anlam aşağıdakilerden hangisidir?</w:t>
      </w:r>
    </w:p>
    <w:p w:rsidR="00D128E7" w:rsidRPr="007F14C7" w:rsidRDefault="00D128E7" w:rsidP="00D17F21">
      <w:pPr>
        <w:autoSpaceDE w:val="0"/>
        <w:autoSpaceDN w:val="0"/>
        <w:adjustRightInd w:val="0"/>
        <w:spacing w:after="0"/>
        <w:rPr>
          <w:b/>
        </w:rPr>
      </w:pPr>
    </w:p>
    <w:p w:rsidR="00D128E7" w:rsidRDefault="00D128E7" w:rsidP="00B57BBE">
      <w:pPr>
        <w:pStyle w:val="ListParagraph"/>
        <w:numPr>
          <w:ilvl w:val="0"/>
          <w:numId w:val="44"/>
        </w:numPr>
        <w:autoSpaceDE w:val="0"/>
        <w:autoSpaceDN w:val="0"/>
        <w:adjustRightInd w:val="0"/>
        <w:spacing w:after="0"/>
      </w:pPr>
      <w:r w:rsidRPr="00F6599C">
        <w:t>Düşüncelerin seçici olunmadan aktarıldığı</w:t>
      </w:r>
    </w:p>
    <w:p w:rsidR="00D128E7" w:rsidRDefault="00D128E7" w:rsidP="00B57BBE">
      <w:pPr>
        <w:pStyle w:val="ListParagraph"/>
        <w:numPr>
          <w:ilvl w:val="0"/>
          <w:numId w:val="44"/>
        </w:numPr>
        <w:autoSpaceDE w:val="0"/>
        <w:autoSpaceDN w:val="0"/>
        <w:adjustRightInd w:val="0"/>
        <w:spacing w:after="0"/>
      </w:pPr>
      <w:r w:rsidRPr="00F6599C">
        <w:t>Yazarın kendisini iyi ifade edebildiği</w:t>
      </w:r>
    </w:p>
    <w:p w:rsidR="00D128E7" w:rsidRDefault="00D128E7" w:rsidP="00B57BBE">
      <w:pPr>
        <w:pStyle w:val="ListParagraph"/>
        <w:numPr>
          <w:ilvl w:val="0"/>
          <w:numId w:val="44"/>
        </w:numPr>
        <w:autoSpaceDE w:val="0"/>
        <w:autoSpaceDN w:val="0"/>
        <w:adjustRightInd w:val="0"/>
        <w:spacing w:after="0"/>
      </w:pPr>
      <w:r w:rsidRPr="00F6599C">
        <w:t>Toplumca benimsenmeyen öyküler yazıldığı</w:t>
      </w:r>
    </w:p>
    <w:p w:rsidR="00D128E7" w:rsidRPr="00733036" w:rsidRDefault="00D128E7" w:rsidP="00B57BBE">
      <w:pPr>
        <w:pStyle w:val="ListParagraph"/>
        <w:numPr>
          <w:ilvl w:val="0"/>
          <w:numId w:val="44"/>
        </w:numPr>
        <w:autoSpaceDE w:val="0"/>
        <w:autoSpaceDN w:val="0"/>
        <w:adjustRightInd w:val="0"/>
        <w:spacing w:after="0"/>
      </w:pPr>
      <w:r w:rsidRPr="00733036">
        <w:t>Öykülerde toplumsal eleştiriler yapıldığı</w:t>
      </w: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Default="00D128E7" w:rsidP="00D17F21">
      <w:pPr>
        <w:pStyle w:val="ListParagraph"/>
        <w:spacing w:after="0" w:line="240" w:lineRule="auto"/>
        <w:rPr>
          <w:b/>
          <w:noProof/>
          <w:lang w:eastAsia="tr-TR"/>
        </w:rPr>
      </w:pPr>
    </w:p>
    <w:p w:rsidR="00D128E7" w:rsidRPr="00AA467B" w:rsidRDefault="00D128E7" w:rsidP="00A62B30">
      <w:pPr>
        <w:spacing w:after="0" w:line="240" w:lineRule="auto"/>
        <w:ind w:right="-215" w:hanging="426"/>
        <w:rPr>
          <w:b/>
        </w:rPr>
      </w:pPr>
      <w:r>
        <w:rPr>
          <w:b/>
        </w:rPr>
        <w:t xml:space="preserve">       50. </w:t>
      </w:r>
      <w:r w:rsidRPr="00AA467B">
        <w:rPr>
          <w:b/>
        </w:rPr>
        <w:t>Bir çocuk düşünde ırmağın kıyısında koca bir çiçek gördü. Ata benziyordu çiçek ve etrafındaki arkadaşlarına nasihat ediyordu. Sonra şiddetli bir rüzgâr sesi geldi dışarıdan ve bir ağaç devrildi gürültüyle. Çocuk uyandı düşünden.</w:t>
      </w:r>
    </w:p>
    <w:p w:rsidR="00D128E7" w:rsidRPr="00AA467B" w:rsidRDefault="00D128E7" w:rsidP="00A62B30">
      <w:pPr>
        <w:spacing w:after="0" w:line="240" w:lineRule="auto"/>
        <w:ind w:hanging="426"/>
        <w:rPr>
          <w:b/>
        </w:rPr>
      </w:pPr>
    </w:p>
    <w:p w:rsidR="00D128E7" w:rsidRPr="00AA467B" w:rsidRDefault="00D128E7" w:rsidP="00A62B30">
      <w:pPr>
        <w:spacing w:after="0" w:line="240" w:lineRule="auto"/>
        <w:ind w:hanging="426"/>
        <w:rPr>
          <w:b/>
        </w:rPr>
      </w:pPr>
      <w:r w:rsidRPr="00AA467B">
        <w:rPr>
          <w:b/>
        </w:rPr>
        <w:tab/>
        <w:t>Aşağıdakilerden hangisi bu metinde “kişileştirme sanatı”nı sağlamıştır? (2009 SBS)</w:t>
      </w:r>
    </w:p>
    <w:p w:rsidR="00D128E7" w:rsidRPr="00AA467B" w:rsidRDefault="00D128E7" w:rsidP="00A62B30">
      <w:pPr>
        <w:spacing w:after="0" w:line="240" w:lineRule="auto"/>
        <w:ind w:hanging="426"/>
        <w:rPr>
          <w:b/>
        </w:rPr>
      </w:pPr>
    </w:p>
    <w:p w:rsidR="00D128E7" w:rsidRPr="003E301D" w:rsidRDefault="00D128E7" w:rsidP="00B57BBE">
      <w:pPr>
        <w:pStyle w:val="ListParagraph"/>
        <w:numPr>
          <w:ilvl w:val="0"/>
          <w:numId w:val="45"/>
        </w:numPr>
        <w:spacing w:after="0" w:line="240" w:lineRule="auto"/>
      </w:pPr>
      <w:r w:rsidRPr="003E301D">
        <w:t>Şiddetli rüzgâr sesinin duyulması</w:t>
      </w:r>
    </w:p>
    <w:p w:rsidR="00D128E7" w:rsidRPr="003E301D" w:rsidRDefault="00D128E7" w:rsidP="00B57BBE">
      <w:pPr>
        <w:pStyle w:val="ListParagraph"/>
        <w:numPr>
          <w:ilvl w:val="0"/>
          <w:numId w:val="45"/>
        </w:numPr>
        <w:spacing w:after="0" w:line="240" w:lineRule="auto"/>
      </w:pPr>
      <w:r w:rsidRPr="003E301D">
        <w:t>Çiçeğin ata benzetilmesi</w:t>
      </w:r>
    </w:p>
    <w:p w:rsidR="00D128E7" w:rsidRPr="003E301D" w:rsidRDefault="00D128E7" w:rsidP="00B57BBE">
      <w:pPr>
        <w:pStyle w:val="ListParagraph"/>
        <w:numPr>
          <w:ilvl w:val="0"/>
          <w:numId w:val="45"/>
        </w:numPr>
        <w:spacing w:after="0" w:line="240" w:lineRule="auto"/>
      </w:pPr>
      <w:r w:rsidRPr="003E301D">
        <w:t>Ağacın gürültüyle devrilmesi</w:t>
      </w:r>
    </w:p>
    <w:p w:rsidR="00D128E7" w:rsidRPr="003E301D" w:rsidRDefault="00D128E7" w:rsidP="00B57BBE">
      <w:pPr>
        <w:pStyle w:val="ListParagraph"/>
        <w:numPr>
          <w:ilvl w:val="0"/>
          <w:numId w:val="45"/>
        </w:numPr>
        <w:spacing w:after="0" w:line="240" w:lineRule="auto"/>
      </w:pPr>
      <w:r w:rsidRPr="003E301D">
        <w:t>Çiçeğin nasihatte bulunması</w:t>
      </w:r>
    </w:p>
    <w:p w:rsidR="00D128E7" w:rsidRPr="00AA467B" w:rsidRDefault="00D128E7" w:rsidP="00A62B30">
      <w:pPr>
        <w:pStyle w:val="ListParagraph"/>
        <w:spacing w:after="0" w:line="240" w:lineRule="auto"/>
        <w:rPr>
          <w:b/>
        </w:rPr>
      </w:pPr>
    </w:p>
    <w:p w:rsidR="00D128E7" w:rsidRPr="00A327C9" w:rsidRDefault="00D128E7" w:rsidP="00A62B30">
      <w:pPr>
        <w:pStyle w:val="ListParagraph"/>
        <w:spacing w:after="0"/>
        <w:ind w:left="142" w:hanging="426"/>
        <w:rPr>
          <w:b/>
        </w:rPr>
      </w:pPr>
      <w:r>
        <w:rPr>
          <w:b/>
        </w:rPr>
        <w:t xml:space="preserve">      51.</w:t>
      </w:r>
      <w:r w:rsidRPr="00A327C9">
        <w:rPr>
          <w:b/>
        </w:rPr>
        <w:t>Bastığın yerlerde güller açtı, sarıldı ayaklarına.</w:t>
      </w:r>
    </w:p>
    <w:p w:rsidR="00D128E7" w:rsidRPr="00A327C9" w:rsidRDefault="00D128E7" w:rsidP="00A62B30">
      <w:pPr>
        <w:pStyle w:val="ListParagraph"/>
        <w:spacing w:after="0"/>
        <w:ind w:left="142" w:hanging="426"/>
        <w:rPr>
          <w:b/>
        </w:rPr>
      </w:pPr>
    </w:p>
    <w:p w:rsidR="00D128E7" w:rsidRPr="00A327C9" w:rsidRDefault="00D128E7" w:rsidP="00A62B30">
      <w:pPr>
        <w:pStyle w:val="ListParagraph"/>
        <w:spacing w:after="0"/>
        <w:ind w:left="142" w:right="-498" w:hanging="426"/>
        <w:rPr>
          <w:b/>
        </w:rPr>
      </w:pPr>
      <w:r w:rsidRPr="00A327C9">
        <w:rPr>
          <w:b/>
        </w:rPr>
        <w:tab/>
        <w:t>“Basmak” sözcüğü aşağıdaki cümlelerin hangisinde, bu dizedeki anlamıyla kullanılmıştır?</w:t>
      </w:r>
    </w:p>
    <w:p w:rsidR="00D128E7" w:rsidRPr="00A327C9" w:rsidRDefault="00D128E7" w:rsidP="00A62B30">
      <w:pPr>
        <w:pStyle w:val="ListParagraph"/>
        <w:spacing w:after="0"/>
        <w:ind w:left="142" w:hanging="426"/>
        <w:rPr>
          <w:b/>
        </w:rPr>
      </w:pPr>
    </w:p>
    <w:p w:rsidR="00D128E7" w:rsidRPr="00A327C9" w:rsidRDefault="00D128E7" w:rsidP="00B57BBE">
      <w:pPr>
        <w:pStyle w:val="ListParagraph"/>
        <w:numPr>
          <w:ilvl w:val="0"/>
          <w:numId w:val="46"/>
        </w:numPr>
        <w:spacing w:after="0"/>
        <w:ind w:right="-498"/>
      </w:pPr>
      <w:r w:rsidRPr="00A327C9">
        <w:t>Gazete, on yılın ilginç fotoğraflarını basmıştı.</w:t>
      </w:r>
    </w:p>
    <w:p w:rsidR="00D128E7" w:rsidRPr="00A327C9" w:rsidRDefault="00D128E7" w:rsidP="00B57BBE">
      <w:pPr>
        <w:pStyle w:val="ListParagraph"/>
        <w:numPr>
          <w:ilvl w:val="0"/>
          <w:numId w:val="46"/>
        </w:numPr>
        <w:spacing w:after="0"/>
        <w:ind w:right="-498"/>
      </w:pPr>
      <w:r w:rsidRPr="00A327C9">
        <w:t>Bahçenin yollarını ot basmış, yürümekte zorlanıyorduk.</w:t>
      </w:r>
    </w:p>
    <w:p w:rsidR="00D128E7" w:rsidRPr="00A327C9" w:rsidRDefault="00D128E7" w:rsidP="00B57BBE">
      <w:pPr>
        <w:pStyle w:val="ListParagraph"/>
        <w:numPr>
          <w:ilvl w:val="0"/>
          <w:numId w:val="46"/>
        </w:numPr>
        <w:spacing w:after="0"/>
        <w:ind w:right="-498"/>
      </w:pPr>
      <w:r w:rsidRPr="00A327C9">
        <w:t>Sel suları, pek çok binanın alt katını basmıştı.</w:t>
      </w:r>
    </w:p>
    <w:p w:rsidR="00D128E7" w:rsidRPr="00A327C9" w:rsidRDefault="00D128E7" w:rsidP="00B57BBE">
      <w:pPr>
        <w:pStyle w:val="ListParagraph"/>
        <w:numPr>
          <w:ilvl w:val="0"/>
          <w:numId w:val="46"/>
        </w:numPr>
        <w:spacing w:after="0"/>
        <w:ind w:right="-498"/>
        <w:rPr>
          <w:b/>
        </w:rPr>
      </w:pPr>
      <w:r w:rsidRPr="00A327C9">
        <w:t>Çocuklar, arka bahçedeki çiçeklere basmış, bazılarının solmasına neden olmuştu.</w:t>
      </w:r>
    </w:p>
    <w:p w:rsidR="00D128E7" w:rsidRPr="00A327C9" w:rsidRDefault="00D128E7" w:rsidP="00A62B30">
      <w:pPr>
        <w:pStyle w:val="ListParagraph"/>
        <w:spacing w:after="0" w:line="240" w:lineRule="auto"/>
        <w:ind w:left="142" w:hanging="426"/>
        <w:rPr>
          <w:b/>
        </w:rPr>
      </w:pPr>
    </w:p>
    <w:p w:rsidR="00D128E7" w:rsidRPr="00A327C9" w:rsidRDefault="00D128E7" w:rsidP="00A62B30">
      <w:pPr>
        <w:pStyle w:val="ListParagraph"/>
        <w:spacing w:after="0" w:line="240" w:lineRule="auto"/>
        <w:ind w:left="142" w:hanging="426"/>
        <w:rPr>
          <w:b/>
        </w:rPr>
      </w:pPr>
    </w:p>
    <w:p w:rsidR="00D128E7" w:rsidRDefault="00D128E7" w:rsidP="00A62B30">
      <w:pPr>
        <w:spacing w:after="0"/>
        <w:ind w:left="142" w:right="-498" w:hanging="426"/>
        <w:rPr>
          <w:b/>
        </w:rPr>
      </w:pPr>
      <w:r>
        <w:rPr>
          <w:b/>
        </w:rPr>
        <w:t xml:space="preserve">    52.</w:t>
      </w:r>
      <w:r w:rsidRPr="00A327C9">
        <w:rPr>
          <w:b/>
        </w:rPr>
        <w:t xml:space="preserve">Sağlık koşulları iyi olmayan bir fabrikada sık sık salgın hastalıklar görülmektedir. Yönetim, fabrikadaki sağlık koşullarını iyileştirmesi gerekirken bunu yapmamış, kişisel bakımlarına dikkat etmeleri konusunda çalışanlarını uyarmakla yetinmiştir. Bu, sorunu çalışanların </w:t>
      </w:r>
      <w:r w:rsidRPr="00A327C9">
        <w:rPr>
          <w:b/>
          <w:u w:val="single"/>
        </w:rPr>
        <w:t>sırtına yüklemek</w:t>
      </w:r>
      <w:r w:rsidRPr="00A327C9">
        <w:rPr>
          <w:b/>
        </w:rPr>
        <w:t xml:space="preserve"> anlamına gelmiyor mu?</w:t>
      </w:r>
    </w:p>
    <w:p w:rsidR="00D128E7" w:rsidRDefault="00D128E7" w:rsidP="00A62B30">
      <w:pPr>
        <w:spacing w:after="0"/>
        <w:ind w:left="142" w:right="-498" w:hanging="426"/>
        <w:rPr>
          <w:b/>
        </w:rPr>
      </w:pPr>
    </w:p>
    <w:p w:rsidR="00D128E7" w:rsidRPr="00A327C9" w:rsidRDefault="00D128E7" w:rsidP="00A62B30">
      <w:pPr>
        <w:spacing w:after="0"/>
        <w:ind w:left="142" w:right="-498" w:hanging="426"/>
        <w:rPr>
          <w:b/>
        </w:rPr>
      </w:pPr>
      <w:r>
        <w:rPr>
          <w:b/>
        </w:rPr>
        <w:tab/>
      </w:r>
      <w:r w:rsidRPr="00A327C9">
        <w:rPr>
          <w:b/>
        </w:rPr>
        <w:t>Bu parçada altı çizili sözle anlatılmak istenen aşağıdakilerden hangisidir?</w:t>
      </w:r>
    </w:p>
    <w:p w:rsidR="00D128E7" w:rsidRPr="00A327C9" w:rsidRDefault="00D128E7" w:rsidP="00A62B30">
      <w:pPr>
        <w:spacing w:after="0"/>
        <w:ind w:right="-498" w:hanging="284"/>
        <w:rPr>
          <w:b/>
        </w:rPr>
      </w:pPr>
    </w:p>
    <w:p w:rsidR="00D128E7" w:rsidRPr="0006106B" w:rsidRDefault="00D128E7" w:rsidP="00B57BBE">
      <w:pPr>
        <w:pStyle w:val="ListParagraph"/>
        <w:numPr>
          <w:ilvl w:val="0"/>
          <w:numId w:val="47"/>
        </w:numPr>
        <w:spacing w:after="0"/>
        <w:ind w:right="-498"/>
      </w:pPr>
      <w:r w:rsidRPr="0006106B">
        <w:t>Sık sık uyarmak</w:t>
      </w:r>
    </w:p>
    <w:p w:rsidR="00D128E7" w:rsidRPr="0006106B" w:rsidRDefault="00D128E7" w:rsidP="00B57BBE">
      <w:pPr>
        <w:pStyle w:val="ListParagraph"/>
        <w:numPr>
          <w:ilvl w:val="0"/>
          <w:numId w:val="47"/>
        </w:numPr>
        <w:spacing w:after="0"/>
        <w:ind w:right="-498"/>
      </w:pPr>
      <w:r w:rsidRPr="0006106B">
        <w:t>Yeni görevler vermek</w:t>
      </w:r>
    </w:p>
    <w:p w:rsidR="00D128E7" w:rsidRPr="0006106B" w:rsidRDefault="00D128E7" w:rsidP="00B57BBE">
      <w:pPr>
        <w:pStyle w:val="ListParagraph"/>
        <w:numPr>
          <w:ilvl w:val="0"/>
          <w:numId w:val="47"/>
        </w:numPr>
        <w:spacing w:after="0"/>
        <w:ind w:right="-498"/>
      </w:pPr>
      <w:r w:rsidRPr="0006106B">
        <w:t>Sağlıksız koşullarda çalıştırmak</w:t>
      </w:r>
    </w:p>
    <w:p w:rsidR="00D128E7" w:rsidRPr="005B6C78" w:rsidRDefault="00D128E7" w:rsidP="00B57BBE">
      <w:pPr>
        <w:pStyle w:val="ListParagraph"/>
        <w:numPr>
          <w:ilvl w:val="0"/>
          <w:numId w:val="47"/>
        </w:numPr>
        <w:spacing w:after="0"/>
        <w:ind w:right="-498"/>
        <w:rPr>
          <w:b/>
        </w:rPr>
      </w:pPr>
      <w:r w:rsidRPr="0006106B">
        <w:t>Olumsuz bir durumdan başkasını sorumlu tutmak</w:t>
      </w:r>
    </w:p>
    <w:p w:rsidR="00D128E7" w:rsidRPr="00A327C9" w:rsidRDefault="00D128E7" w:rsidP="00A62B30">
      <w:pPr>
        <w:pStyle w:val="ListParagraph"/>
        <w:spacing w:after="0" w:line="240" w:lineRule="auto"/>
        <w:ind w:left="142" w:hanging="426"/>
        <w:rPr>
          <w:b/>
        </w:rPr>
      </w:pPr>
    </w:p>
    <w:p w:rsidR="00D128E7" w:rsidRDefault="00D128E7" w:rsidP="00A62B30">
      <w:pPr>
        <w:spacing w:after="0"/>
        <w:ind w:left="142" w:hanging="426"/>
        <w:rPr>
          <w:b/>
        </w:rPr>
      </w:pPr>
      <w:r>
        <w:rPr>
          <w:b/>
        </w:rPr>
        <w:t xml:space="preserve">  54.</w:t>
      </w:r>
      <w:r>
        <w:rPr>
          <w:b/>
        </w:rPr>
        <w:tab/>
      </w:r>
      <w:r w:rsidRPr="00A327C9">
        <w:rPr>
          <w:b/>
        </w:rPr>
        <w:t xml:space="preserve">Acı, insanı yakan bir ateştir. Onu söndürmek için zaman denizinden çok su taşımak gerekir. </w:t>
      </w:r>
      <w:r w:rsidRPr="00A327C9">
        <w:rPr>
          <w:b/>
          <w:u w:val="single"/>
        </w:rPr>
        <w:t>Çünkü zaman, acıların üzerine örtülen bir toz bulutudur.</w:t>
      </w:r>
    </w:p>
    <w:p w:rsidR="00D128E7" w:rsidRDefault="00D128E7" w:rsidP="00A62B30">
      <w:pPr>
        <w:spacing w:after="0"/>
        <w:ind w:left="142" w:hanging="426"/>
        <w:rPr>
          <w:b/>
        </w:rPr>
      </w:pPr>
    </w:p>
    <w:p w:rsidR="00D128E7" w:rsidRPr="00A327C9" w:rsidRDefault="00D128E7" w:rsidP="00A62B30">
      <w:pPr>
        <w:spacing w:after="0"/>
        <w:ind w:left="142" w:hanging="426"/>
        <w:rPr>
          <w:b/>
        </w:rPr>
      </w:pPr>
      <w:r>
        <w:rPr>
          <w:b/>
        </w:rPr>
        <w:tab/>
      </w:r>
      <w:r w:rsidRPr="00A327C9">
        <w:rPr>
          <w:b/>
        </w:rPr>
        <w:t>Aşağıdakilerden hangisi bu parçadaki altı çizili cümleyle aynı anlamdadır?</w:t>
      </w:r>
    </w:p>
    <w:p w:rsidR="00D128E7" w:rsidRPr="00A327C9" w:rsidRDefault="00D128E7" w:rsidP="00A62B30">
      <w:pPr>
        <w:spacing w:after="0"/>
        <w:ind w:hanging="426"/>
        <w:rPr>
          <w:b/>
        </w:rPr>
      </w:pPr>
    </w:p>
    <w:p w:rsidR="00D128E7" w:rsidRPr="00A70936" w:rsidRDefault="00D128E7" w:rsidP="00B57BBE">
      <w:pPr>
        <w:pStyle w:val="ListParagraph"/>
        <w:numPr>
          <w:ilvl w:val="0"/>
          <w:numId w:val="48"/>
        </w:numPr>
        <w:spacing w:after="0"/>
      </w:pPr>
      <w:r w:rsidRPr="00A70936">
        <w:t>Acılar her zaman yakıcıdır.</w:t>
      </w:r>
    </w:p>
    <w:p w:rsidR="00D128E7" w:rsidRPr="00A70936" w:rsidRDefault="00D128E7" w:rsidP="00B57BBE">
      <w:pPr>
        <w:pStyle w:val="ListParagraph"/>
        <w:numPr>
          <w:ilvl w:val="0"/>
          <w:numId w:val="48"/>
        </w:numPr>
        <w:spacing w:after="0"/>
      </w:pPr>
      <w:r w:rsidRPr="00A70936">
        <w:t>Acılar, zaman geçtikçe unutulur.</w:t>
      </w:r>
    </w:p>
    <w:p w:rsidR="00D128E7" w:rsidRDefault="00D128E7" w:rsidP="00B57BBE">
      <w:pPr>
        <w:pStyle w:val="ListParagraph"/>
        <w:numPr>
          <w:ilvl w:val="0"/>
          <w:numId w:val="48"/>
        </w:numPr>
        <w:spacing w:after="0"/>
      </w:pPr>
      <w:r w:rsidRPr="00A70936">
        <w:t>Yaşanan her acı, insanı olgunlaştırır.</w:t>
      </w:r>
    </w:p>
    <w:p w:rsidR="00D128E7" w:rsidRPr="00A70936" w:rsidRDefault="00D128E7" w:rsidP="00B57BBE">
      <w:pPr>
        <w:pStyle w:val="ListParagraph"/>
        <w:numPr>
          <w:ilvl w:val="0"/>
          <w:numId w:val="48"/>
        </w:numPr>
        <w:spacing w:after="0"/>
      </w:pPr>
      <w:r w:rsidRPr="00A70936">
        <w:t>Acı, paylaşıldıkça etkisini yitiren bir ateştir.</w:t>
      </w:r>
    </w:p>
    <w:p w:rsidR="00D128E7" w:rsidRPr="00A327C9" w:rsidRDefault="00D128E7" w:rsidP="00A62B30">
      <w:pPr>
        <w:pStyle w:val="ListParagraph"/>
        <w:spacing w:after="0" w:line="240" w:lineRule="auto"/>
        <w:ind w:left="360"/>
        <w:jc w:val="center"/>
        <w:rPr>
          <w:b/>
        </w:rPr>
      </w:pPr>
    </w:p>
    <w:p w:rsidR="00D128E7" w:rsidRPr="00A327C9" w:rsidRDefault="00D128E7" w:rsidP="00A62B30">
      <w:pPr>
        <w:spacing w:after="0"/>
        <w:ind w:left="142" w:hanging="426"/>
        <w:rPr>
          <w:b/>
        </w:rPr>
      </w:pPr>
      <w:r>
        <w:rPr>
          <w:b/>
        </w:rPr>
        <w:t>55.</w:t>
      </w:r>
      <w:r>
        <w:rPr>
          <w:b/>
        </w:rPr>
        <w:tab/>
      </w:r>
      <w:r w:rsidRPr="00A327C9">
        <w:rPr>
          <w:b/>
        </w:rPr>
        <w:t>Virgül(,) aşağıdaki cümlelerin hangisinde “Birinci gün Boğaz’ı dolaşmış, ikinci gün de tarihi yapıları ziyaret etmiştik.” cümlesindeki göreviyle kullanılmıştır?</w:t>
      </w:r>
    </w:p>
    <w:p w:rsidR="00D128E7" w:rsidRPr="00A327C9" w:rsidRDefault="00D128E7" w:rsidP="00A62B30">
      <w:pPr>
        <w:spacing w:after="0"/>
        <w:ind w:hanging="426"/>
        <w:rPr>
          <w:b/>
        </w:rPr>
      </w:pPr>
    </w:p>
    <w:p w:rsidR="00D128E7" w:rsidRPr="00B264A3" w:rsidRDefault="00D128E7" w:rsidP="00B57BBE">
      <w:pPr>
        <w:pStyle w:val="ListParagraph"/>
        <w:numPr>
          <w:ilvl w:val="0"/>
          <w:numId w:val="49"/>
        </w:numPr>
        <w:spacing w:after="0"/>
      </w:pPr>
      <w:r w:rsidRPr="00B264A3">
        <w:t>Siz istediğiniz kadar yağmurdan, soğuktan, sıkıntıdan bahsedin.</w:t>
      </w:r>
    </w:p>
    <w:p w:rsidR="00D128E7" w:rsidRPr="00B264A3" w:rsidRDefault="00D128E7" w:rsidP="00B57BBE">
      <w:pPr>
        <w:pStyle w:val="ListParagraph"/>
        <w:numPr>
          <w:ilvl w:val="0"/>
          <w:numId w:val="49"/>
        </w:numPr>
        <w:spacing w:after="0"/>
      </w:pPr>
      <w:r w:rsidRPr="00B264A3">
        <w:t>Şairler bizi uzak şehirlere ve hiç gitmediğimiz, bilmediğimiz ülkelere çağırırlar.</w:t>
      </w:r>
    </w:p>
    <w:p w:rsidR="00D128E7" w:rsidRDefault="00D128E7" w:rsidP="00B57BBE">
      <w:pPr>
        <w:pStyle w:val="ListParagraph"/>
        <w:numPr>
          <w:ilvl w:val="0"/>
          <w:numId w:val="49"/>
        </w:numPr>
        <w:spacing w:after="0"/>
      </w:pPr>
      <w:r w:rsidRPr="00B264A3">
        <w:t>Bir şehri gerçek anlamda keşfeden, onun masalı içinde büyümüş bir şairden başkası olamaz.</w:t>
      </w:r>
    </w:p>
    <w:p w:rsidR="00D128E7" w:rsidRPr="00B264A3" w:rsidRDefault="00D128E7" w:rsidP="00B57BBE">
      <w:pPr>
        <w:pStyle w:val="ListParagraph"/>
        <w:numPr>
          <w:ilvl w:val="0"/>
          <w:numId w:val="49"/>
        </w:numPr>
        <w:spacing w:after="0"/>
      </w:pPr>
      <w:r w:rsidRPr="00B264A3">
        <w:t>Yıllarımızı verdiğimiz bu şehirden ayrılmış, hayat defterimize yeni bir sayfa açmıştık.</w:t>
      </w:r>
    </w:p>
    <w:p w:rsidR="00D128E7" w:rsidRPr="00A327C9" w:rsidRDefault="00D128E7" w:rsidP="00F05066">
      <w:pPr>
        <w:spacing w:after="0"/>
        <w:ind w:left="142" w:hanging="426"/>
        <w:rPr>
          <w:b/>
        </w:rPr>
      </w:pPr>
      <w:r>
        <w:rPr>
          <w:b/>
        </w:rPr>
        <w:t>56.</w:t>
      </w:r>
      <w:r>
        <w:rPr>
          <w:b/>
        </w:rPr>
        <w:tab/>
      </w:r>
      <w:r w:rsidRPr="00A327C9">
        <w:rPr>
          <w:b/>
        </w:rPr>
        <w:t>Sahillerin boğucu sıcağından kaçanlar, yaz aylarını burada geçirirdi.</w:t>
      </w:r>
    </w:p>
    <w:p w:rsidR="00D128E7" w:rsidRPr="00A327C9" w:rsidRDefault="00D128E7" w:rsidP="00F05066">
      <w:pPr>
        <w:spacing w:after="0"/>
        <w:ind w:left="142" w:hanging="426"/>
        <w:rPr>
          <w:b/>
        </w:rPr>
      </w:pPr>
      <w:r w:rsidRPr="00A327C9">
        <w:rPr>
          <w:b/>
        </w:rPr>
        <w:tab/>
        <w:t>Verilen cümlenin öznesi aşağıdakilerden hangisidir?</w:t>
      </w:r>
    </w:p>
    <w:p w:rsidR="00D128E7" w:rsidRPr="006B48B8" w:rsidRDefault="00D128E7" w:rsidP="00B57BBE">
      <w:pPr>
        <w:pStyle w:val="ListParagraph"/>
        <w:numPr>
          <w:ilvl w:val="0"/>
          <w:numId w:val="50"/>
        </w:numPr>
        <w:spacing w:after="0"/>
      </w:pPr>
      <w:r w:rsidRPr="006B48B8">
        <w:t>Yaz ayları</w:t>
      </w:r>
    </w:p>
    <w:p w:rsidR="00D128E7" w:rsidRPr="006B48B8" w:rsidRDefault="00D128E7" w:rsidP="00B57BBE">
      <w:pPr>
        <w:pStyle w:val="ListParagraph"/>
        <w:numPr>
          <w:ilvl w:val="0"/>
          <w:numId w:val="50"/>
        </w:numPr>
        <w:spacing w:after="0"/>
      </w:pPr>
      <w:r w:rsidRPr="006B48B8">
        <w:t>Boğucu sıcağından kaçanlar</w:t>
      </w:r>
    </w:p>
    <w:p w:rsidR="00D128E7" w:rsidRDefault="00D128E7" w:rsidP="00B57BBE">
      <w:pPr>
        <w:pStyle w:val="ListParagraph"/>
        <w:numPr>
          <w:ilvl w:val="0"/>
          <w:numId w:val="50"/>
        </w:numPr>
        <w:spacing w:after="0"/>
      </w:pPr>
      <w:r w:rsidRPr="006B48B8">
        <w:t>Sahillerin boğucu sıcağından kaçanlar</w:t>
      </w:r>
    </w:p>
    <w:p w:rsidR="00D128E7" w:rsidRPr="006B48B8" w:rsidRDefault="00D128E7" w:rsidP="00B57BBE">
      <w:pPr>
        <w:pStyle w:val="ListParagraph"/>
        <w:numPr>
          <w:ilvl w:val="0"/>
          <w:numId w:val="50"/>
        </w:numPr>
        <w:spacing w:after="0"/>
      </w:pPr>
      <w:r w:rsidRPr="006B48B8">
        <w:t>Burada</w:t>
      </w:r>
    </w:p>
    <w:p w:rsidR="00D128E7" w:rsidRPr="00A327C9" w:rsidRDefault="00D128E7" w:rsidP="00A62B30">
      <w:pPr>
        <w:pStyle w:val="ListParagraph"/>
        <w:spacing w:after="0" w:line="240" w:lineRule="auto"/>
        <w:ind w:left="360"/>
        <w:jc w:val="center"/>
        <w:rPr>
          <w:b/>
        </w:rPr>
      </w:pPr>
    </w:p>
    <w:p w:rsidR="00D128E7" w:rsidRDefault="00D128E7" w:rsidP="00F05066">
      <w:pPr>
        <w:spacing w:after="0"/>
        <w:ind w:left="142" w:hanging="426"/>
        <w:rPr>
          <w:b/>
        </w:rPr>
      </w:pPr>
      <w:r>
        <w:rPr>
          <w:b/>
        </w:rPr>
        <w:t>6.</w:t>
      </w:r>
      <w:r>
        <w:rPr>
          <w:b/>
        </w:rPr>
        <w:tab/>
      </w:r>
      <w:r w:rsidRPr="00A327C9">
        <w:rPr>
          <w:b/>
        </w:rPr>
        <w:t>(1) Her maceranın olduğu gibi yolculukların da birer hikâyesi vardır: Bir yol hikâyesi… (2) Eğer seyahatinizi tatil anlayışıyla değil de merakla yönlendirirseniz bu maceranız güzel bir yol hikâyesine dönüşebilir. (3) Hele bir de yalnızsanız, yalnız kalmayı başarabildiyseniz, seyyah ruhunu kuşanıp düşün yollara. (4) Göynük, seyahat arzunuzu kamçılayacak şirin bir Osmanlı kasabasıdır. (5) Osmanlı Devrini 21. yüzyılda görmek isteyenler, bu isteklerini gerçekleştirebilir çünkü burada zaman Osmanlı devrinde durmuş gibidir.</w:t>
      </w:r>
    </w:p>
    <w:p w:rsidR="00D128E7" w:rsidRDefault="00D128E7" w:rsidP="00A62B30">
      <w:pPr>
        <w:spacing w:after="0"/>
        <w:ind w:left="142" w:hanging="426"/>
        <w:rPr>
          <w:b/>
        </w:rPr>
      </w:pPr>
      <w:r>
        <w:rPr>
          <w:b/>
        </w:rPr>
        <w:tab/>
      </w:r>
      <w:r w:rsidRPr="00A327C9">
        <w:rPr>
          <w:b/>
        </w:rPr>
        <w:t>Bu parça iki paragrafa ayrılmak istense ikinci paragraf numaralanmış cümlelerden hangisiyle başlar?</w:t>
      </w:r>
    </w:p>
    <w:p w:rsidR="00D128E7" w:rsidRDefault="00D128E7" w:rsidP="00A62B30">
      <w:pPr>
        <w:spacing w:after="0"/>
        <w:ind w:left="142" w:hanging="426"/>
        <w:rPr>
          <w:b/>
        </w:rPr>
      </w:pPr>
    </w:p>
    <w:p w:rsidR="00D128E7" w:rsidRDefault="00D128E7" w:rsidP="00A62B30">
      <w:pPr>
        <w:spacing w:after="0"/>
        <w:ind w:left="142" w:hanging="426"/>
      </w:pPr>
      <w:r>
        <w:rPr>
          <w:b/>
        </w:rPr>
        <w:tab/>
      </w:r>
      <w:r w:rsidRPr="00365CDA">
        <w:t>A) 2</w:t>
      </w:r>
      <w:r w:rsidRPr="00365CDA">
        <w:tab/>
      </w:r>
      <w:r w:rsidRPr="00365CDA">
        <w:tab/>
        <w:t>B) 3</w:t>
      </w:r>
      <w:r w:rsidRPr="00365CDA">
        <w:tab/>
      </w:r>
      <w:r w:rsidRPr="00365CDA">
        <w:tab/>
        <w:t>C) 4</w:t>
      </w:r>
      <w:r w:rsidRPr="00365CDA">
        <w:tab/>
      </w:r>
      <w:r w:rsidRPr="00365CDA">
        <w:tab/>
        <w:t>D) 5</w:t>
      </w:r>
    </w:p>
    <w:p w:rsidR="00D128E7" w:rsidRPr="00365CDA" w:rsidRDefault="00D128E7" w:rsidP="00A62B30">
      <w:pPr>
        <w:spacing w:after="0"/>
        <w:ind w:left="142" w:hanging="426"/>
      </w:pPr>
    </w:p>
    <w:p w:rsidR="00D128E7" w:rsidRPr="00A327C9" w:rsidRDefault="00D128E7" w:rsidP="00A62B30">
      <w:pPr>
        <w:spacing w:after="0"/>
        <w:ind w:left="142" w:hanging="426"/>
        <w:rPr>
          <w:b/>
        </w:rPr>
      </w:pPr>
      <w:r>
        <w:rPr>
          <w:b/>
        </w:rPr>
        <w:t>57.</w:t>
      </w:r>
      <w:r>
        <w:rPr>
          <w:b/>
        </w:rPr>
        <w:tab/>
      </w:r>
      <w:r w:rsidRPr="00A327C9">
        <w:rPr>
          <w:b/>
        </w:rPr>
        <w:t>(1) Dünya atmosferi ve okyanusların ortalama sıcaklıklarında belirlenen artışa küresel ısınma denir. (2) İklim değişikliğine neden olan küresel ısınmanın etkileri dağlardan okyanus derinliklerine, Ekvator’dan kutuplara kadar dünyanın her yerinde hissedilmektedir. (3) Kışın sıcaklıklar atmakta, ilkbahar erken gelmektedir. (4) Bütün bu değişikliklere yol açan küresel ısınmanın temelinde, insan faaliyetleri, bilim ve teknolojinin çevreyi olumsuz etkilemesi yatmaktadır.</w:t>
      </w:r>
    </w:p>
    <w:p w:rsidR="00D128E7" w:rsidRPr="00A327C9" w:rsidRDefault="00D128E7" w:rsidP="00A62B30">
      <w:pPr>
        <w:spacing w:after="0"/>
        <w:ind w:left="142" w:hanging="426"/>
        <w:rPr>
          <w:b/>
        </w:rPr>
      </w:pPr>
    </w:p>
    <w:p w:rsidR="00D128E7" w:rsidRPr="00F05066" w:rsidRDefault="00D128E7" w:rsidP="00A62B30">
      <w:pPr>
        <w:spacing w:after="0"/>
        <w:ind w:left="142" w:hanging="426"/>
        <w:rPr>
          <w:rFonts w:ascii="Arial" w:hAnsi="Arial" w:cs="Arial"/>
          <w:b/>
          <w:sz w:val="20"/>
          <w:szCs w:val="20"/>
        </w:rPr>
      </w:pPr>
      <w:r w:rsidRPr="00A327C9">
        <w:rPr>
          <w:b/>
        </w:rPr>
        <w:tab/>
      </w:r>
      <w:r w:rsidRPr="00F05066">
        <w:rPr>
          <w:rFonts w:ascii="Arial" w:hAnsi="Arial" w:cs="Arial"/>
          <w:b/>
          <w:sz w:val="20"/>
          <w:szCs w:val="20"/>
        </w:rPr>
        <w:t>Küresel ısınmanın nedeni, numaralanmış cümlelerin hangisinde belirtilmiştir?</w:t>
      </w:r>
    </w:p>
    <w:p w:rsidR="00D128E7" w:rsidRPr="00F05066" w:rsidRDefault="00D128E7" w:rsidP="00A62B30">
      <w:pPr>
        <w:spacing w:after="0"/>
        <w:ind w:left="142" w:hanging="426"/>
        <w:rPr>
          <w:rFonts w:ascii="Arial" w:hAnsi="Arial" w:cs="Arial"/>
          <w:b/>
          <w:sz w:val="20"/>
          <w:szCs w:val="20"/>
        </w:rPr>
      </w:pPr>
    </w:p>
    <w:p w:rsidR="00D128E7" w:rsidRDefault="00D128E7" w:rsidP="00F05066">
      <w:pPr>
        <w:spacing w:after="0"/>
        <w:ind w:left="142" w:hanging="426"/>
        <w:rPr>
          <w:rFonts w:ascii="Arial" w:hAnsi="Arial" w:cs="Arial"/>
          <w:sz w:val="20"/>
          <w:szCs w:val="20"/>
        </w:rPr>
      </w:pPr>
      <w:r w:rsidRPr="00F05066">
        <w:rPr>
          <w:rFonts w:ascii="Arial" w:hAnsi="Arial" w:cs="Arial"/>
          <w:b/>
          <w:sz w:val="20"/>
          <w:szCs w:val="20"/>
        </w:rPr>
        <w:tab/>
      </w:r>
      <w:r w:rsidRPr="00F05066">
        <w:rPr>
          <w:rFonts w:ascii="Arial" w:hAnsi="Arial" w:cs="Arial"/>
          <w:sz w:val="20"/>
          <w:szCs w:val="20"/>
        </w:rPr>
        <w:t>A) 1</w:t>
      </w:r>
      <w:r w:rsidRPr="00F05066">
        <w:rPr>
          <w:rFonts w:ascii="Arial" w:hAnsi="Arial" w:cs="Arial"/>
          <w:sz w:val="20"/>
          <w:szCs w:val="20"/>
        </w:rPr>
        <w:tab/>
      </w:r>
      <w:r w:rsidRPr="00F05066">
        <w:rPr>
          <w:rFonts w:ascii="Arial" w:hAnsi="Arial" w:cs="Arial"/>
          <w:sz w:val="20"/>
          <w:szCs w:val="20"/>
        </w:rPr>
        <w:tab/>
        <w:t>B) 2</w:t>
      </w:r>
      <w:r w:rsidRPr="00F05066">
        <w:rPr>
          <w:rFonts w:ascii="Arial" w:hAnsi="Arial" w:cs="Arial"/>
          <w:sz w:val="20"/>
          <w:szCs w:val="20"/>
        </w:rPr>
        <w:tab/>
      </w:r>
      <w:r w:rsidRPr="00F05066">
        <w:rPr>
          <w:rFonts w:ascii="Arial" w:hAnsi="Arial" w:cs="Arial"/>
          <w:sz w:val="20"/>
          <w:szCs w:val="20"/>
        </w:rPr>
        <w:tab/>
        <w:t>C) 3</w:t>
      </w:r>
      <w:r w:rsidRPr="00F05066">
        <w:rPr>
          <w:rFonts w:ascii="Arial" w:hAnsi="Arial" w:cs="Arial"/>
          <w:sz w:val="20"/>
          <w:szCs w:val="20"/>
        </w:rPr>
        <w:tab/>
      </w:r>
      <w:r w:rsidRPr="00F05066">
        <w:rPr>
          <w:rFonts w:ascii="Arial" w:hAnsi="Arial" w:cs="Arial"/>
          <w:sz w:val="20"/>
          <w:szCs w:val="20"/>
        </w:rPr>
        <w:tab/>
        <w:t>D) 4</w:t>
      </w:r>
    </w:p>
    <w:p w:rsidR="00D128E7" w:rsidRPr="00F05066" w:rsidRDefault="00D128E7" w:rsidP="00F05066">
      <w:pPr>
        <w:spacing w:after="0"/>
        <w:ind w:left="142" w:hanging="426"/>
        <w:rPr>
          <w:rFonts w:ascii="Arial" w:hAnsi="Arial" w:cs="Arial"/>
          <w:b/>
          <w:sz w:val="20"/>
          <w:szCs w:val="20"/>
        </w:rPr>
      </w:pPr>
      <w:r w:rsidRPr="00D51128">
        <w:rPr>
          <w:rFonts w:ascii="Arial" w:hAnsi="Arial" w:cs="Arial"/>
          <w:b/>
          <w:sz w:val="20"/>
          <w:szCs w:val="20"/>
        </w:rPr>
        <w:t>58</w:t>
      </w:r>
      <w:r>
        <w:rPr>
          <w:rFonts w:ascii="Arial" w:hAnsi="Arial" w:cs="Arial"/>
          <w:sz w:val="20"/>
          <w:szCs w:val="20"/>
        </w:rPr>
        <w:t>.</w:t>
      </w:r>
    </w:p>
    <w:p w:rsidR="00D128E7" w:rsidRPr="00F05066" w:rsidRDefault="00D128E7" w:rsidP="00B57BBE">
      <w:pPr>
        <w:pStyle w:val="ListParagraph"/>
        <w:numPr>
          <w:ilvl w:val="0"/>
          <w:numId w:val="51"/>
        </w:numPr>
        <w:spacing w:after="0"/>
        <w:ind w:right="-356"/>
        <w:rPr>
          <w:b/>
        </w:rPr>
      </w:pPr>
      <w:r w:rsidRPr="00F05066">
        <w:rPr>
          <w:b/>
        </w:rPr>
        <w:t>Koşu başlamadan yerlerinizi alın.</w:t>
      </w:r>
    </w:p>
    <w:p w:rsidR="00D128E7" w:rsidRPr="00F05066" w:rsidRDefault="00D128E7" w:rsidP="00B57BBE">
      <w:pPr>
        <w:pStyle w:val="ListParagraph"/>
        <w:numPr>
          <w:ilvl w:val="0"/>
          <w:numId w:val="51"/>
        </w:numPr>
        <w:spacing w:after="0"/>
        <w:ind w:right="-356"/>
        <w:rPr>
          <w:b/>
        </w:rPr>
      </w:pPr>
      <w:r w:rsidRPr="00F05066">
        <w:rPr>
          <w:b/>
        </w:rPr>
        <w:t>Disiplinli çalışan insanlar başarılı olur.</w:t>
      </w:r>
    </w:p>
    <w:p w:rsidR="00D128E7" w:rsidRPr="00F05066" w:rsidRDefault="00D128E7" w:rsidP="00B57BBE">
      <w:pPr>
        <w:pStyle w:val="ListParagraph"/>
        <w:numPr>
          <w:ilvl w:val="0"/>
          <w:numId w:val="51"/>
        </w:numPr>
        <w:spacing w:after="0"/>
        <w:ind w:right="-356"/>
        <w:rPr>
          <w:b/>
        </w:rPr>
      </w:pPr>
      <w:r w:rsidRPr="00F05066">
        <w:rPr>
          <w:b/>
        </w:rPr>
        <w:t>Çocuklar bahçede oynamak için izin istediler.</w:t>
      </w:r>
    </w:p>
    <w:p w:rsidR="00D128E7" w:rsidRPr="00F05066" w:rsidRDefault="00D128E7" w:rsidP="00B57BBE">
      <w:pPr>
        <w:pStyle w:val="ListParagraph"/>
        <w:numPr>
          <w:ilvl w:val="0"/>
          <w:numId w:val="51"/>
        </w:numPr>
        <w:spacing w:after="0"/>
        <w:ind w:right="-356"/>
        <w:rPr>
          <w:b/>
        </w:rPr>
      </w:pPr>
      <w:r w:rsidRPr="00F05066">
        <w:rPr>
          <w:b/>
        </w:rPr>
        <w:t>Yapacak işim olmalı, yoksa sıkılırım.</w:t>
      </w:r>
    </w:p>
    <w:p w:rsidR="00D128E7" w:rsidRPr="00F05066" w:rsidRDefault="00D128E7" w:rsidP="00A62B30">
      <w:pPr>
        <w:spacing w:after="0"/>
        <w:ind w:right="-356"/>
        <w:rPr>
          <w:rFonts w:ascii="Arial" w:hAnsi="Arial" w:cs="Arial"/>
          <w:b/>
          <w:sz w:val="20"/>
          <w:szCs w:val="20"/>
        </w:rPr>
      </w:pP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ab/>
        <w:t>Numaralanmış cümlelerin hangilerinde aynı türden fiilimsi kullanılmıştır?</w:t>
      </w:r>
    </w:p>
    <w:p w:rsidR="00D128E7" w:rsidRPr="00F05066" w:rsidRDefault="00D128E7" w:rsidP="00A62B30">
      <w:pPr>
        <w:spacing w:after="0"/>
        <w:ind w:left="284" w:right="-356" w:hanging="568"/>
        <w:rPr>
          <w:rFonts w:ascii="Arial" w:hAnsi="Arial" w:cs="Arial"/>
          <w:b/>
          <w:sz w:val="20"/>
          <w:szCs w:val="20"/>
        </w:rPr>
      </w:pP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sz w:val="20"/>
          <w:szCs w:val="20"/>
        </w:rPr>
        <w:tab/>
        <w:t>A) 1 ve 2</w:t>
      </w:r>
      <w:r w:rsidRPr="00F05066">
        <w:rPr>
          <w:rFonts w:ascii="Arial" w:hAnsi="Arial" w:cs="Arial"/>
          <w:sz w:val="20"/>
          <w:szCs w:val="20"/>
        </w:rPr>
        <w:tab/>
      </w:r>
      <w:r w:rsidRPr="00F05066">
        <w:rPr>
          <w:rFonts w:ascii="Arial" w:hAnsi="Arial" w:cs="Arial"/>
          <w:sz w:val="20"/>
          <w:szCs w:val="20"/>
        </w:rPr>
        <w:tab/>
      </w:r>
      <w:r w:rsidRPr="00F05066">
        <w:rPr>
          <w:rFonts w:ascii="Arial" w:hAnsi="Arial" w:cs="Arial"/>
          <w:sz w:val="20"/>
          <w:szCs w:val="20"/>
        </w:rPr>
        <w:tab/>
        <w:t>B) 1 ve 3</w:t>
      </w: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sz w:val="20"/>
          <w:szCs w:val="20"/>
        </w:rPr>
        <w:tab/>
        <w:t>C) 2 ve 4</w:t>
      </w:r>
      <w:r w:rsidRPr="00F05066">
        <w:rPr>
          <w:rFonts w:ascii="Arial" w:hAnsi="Arial" w:cs="Arial"/>
          <w:sz w:val="20"/>
          <w:szCs w:val="20"/>
        </w:rPr>
        <w:tab/>
      </w:r>
      <w:r w:rsidRPr="00F05066">
        <w:rPr>
          <w:rFonts w:ascii="Arial" w:hAnsi="Arial" w:cs="Arial"/>
          <w:sz w:val="20"/>
          <w:szCs w:val="20"/>
        </w:rPr>
        <w:tab/>
      </w:r>
      <w:r w:rsidRPr="00F05066">
        <w:rPr>
          <w:rFonts w:ascii="Arial" w:hAnsi="Arial" w:cs="Arial"/>
          <w:sz w:val="20"/>
          <w:szCs w:val="20"/>
        </w:rPr>
        <w:tab/>
        <w:t>D) 3 ve 4</w:t>
      </w:r>
    </w:p>
    <w:p w:rsidR="00D128E7" w:rsidRPr="00F05066" w:rsidRDefault="00D128E7" w:rsidP="00A62B30">
      <w:pPr>
        <w:spacing w:after="0"/>
        <w:ind w:left="284" w:right="-356" w:hanging="568"/>
        <w:rPr>
          <w:rFonts w:ascii="Arial" w:hAnsi="Arial" w:cs="Arial"/>
          <w:b/>
          <w:sz w:val="20"/>
          <w:szCs w:val="20"/>
        </w:rPr>
      </w:pPr>
    </w:p>
    <w:p w:rsidR="00D128E7" w:rsidRPr="00F05066" w:rsidRDefault="00D128E7" w:rsidP="00F05066">
      <w:pPr>
        <w:spacing w:after="0"/>
        <w:ind w:left="284" w:right="-356" w:hanging="568"/>
        <w:rPr>
          <w:rFonts w:ascii="Arial" w:hAnsi="Arial" w:cs="Arial"/>
          <w:b/>
          <w:sz w:val="20"/>
          <w:szCs w:val="20"/>
        </w:rPr>
      </w:pPr>
      <w:r w:rsidRPr="00F05066">
        <w:rPr>
          <w:rFonts w:ascii="Arial" w:hAnsi="Arial" w:cs="Arial"/>
          <w:b/>
          <w:sz w:val="20"/>
          <w:szCs w:val="20"/>
        </w:rPr>
        <w:t xml:space="preserve">           Aşağıdaki cümlelerin hangisinde zarf fiil cümleye farklı bir anlam katmıştır?</w:t>
      </w:r>
    </w:p>
    <w:p w:rsidR="00D128E7" w:rsidRPr="00F05066" w:rsidRDefault="00D128E7" w:rsidP="00B57BBE">
      <w:pPr>
        <w:pStyle w:val="ListParagraph"/>
        <w:numPr>
          <w:ilvl w:val="0"/>
          <w:numId w:val="52"/>
        </w:numPr>
        <w:spacing w:after="0"/>
        <w:ind w:right="-356"/>
      </w:pPr>
      <w:r w:rsidRPr="00F05066">
        <w:t>Bu sorunu konuşarak çözeriz.</w:t>
      </w:r>
    </w:p>
    <w:p w:rsidR="00D128E7" w:rsidRPr="00F05066" w:rsidRDefault="00D128E7" w:rsidP="00B57BBE">
      <w:pPr>
        <w:pStyle w:val="ListParagraph"/>
        <w:numPr>
          <w:ilvl w:val="0"/>
          <w:numId w:val="52"/>
        </w:numPr>
        <w:spacing w:after="0"/>
        <w:ind w:right="-356"/>
      </w:pPr>
      <w:r w:rsidRPr="00F05066">
        <w:t>Soğuk sudan kana kana içtik.</w:t>
      </w:r>
    </w:p>
    <w:p w:rsidR="00D128E7" w:rsidRPr="00F05066" w:rsidRDefault="00D128E7" w:rsidP="00B57BBE">
      <w:pPr>
        <w:pStyle w:val="ListParagraph"/>
        <w:numPr>
          <w:ilvl w:val="0"/>
          <w:numId w:val="52"/>
        </w:numPr>
        <w:spacing w:after="0"/>
        <w:ind w:right="-356"/>
      </w:pPr>
      <w:r w:rsidRPr="00F05066">
        <w:t>Hırsız kapıyı açıp içeri girmiş.</w:t>
      </w:r>
    </w:p>
    <w:p w:rsidR="00D128E7" w:rsidRDefault="00D128E7" w:rsidP="00B57BBE">
      <w:pPr>
        <w:pStyle w:val="ListParagraph"/>
        <w:numPr>
          <w:ilvl w:val="0"/>
          <w:numId w:val="52"/>
        </w:numPr>
        <w:spacing w:after="0"/>
        <w:ind w:right="-356"/>
      </w:pPr>
      <w:r w:rsidRPr="00F05066">
        <w:t>Bahar gelince doğa canlanır.</w:t>
      </w:r>
    </w:p>
    <w:p w:rsidR="00D128E7" w:rsidRPr="00F05066" w:rsidRDefault="00D128E7" w:rsidP="00F05066">
      <w:pPr>
        <w:spacing w:after="0"/>
        <w:ind w:left="284" w:right="-356"/>
      </w:pPr>
    </w:p>
    <w:p w:rsidR="00D128E7" w:rsidRPr="00F05066" w:rsidRDefault="00D128E7" w:rsidP="00A62B30">
      <w:pPr>
        <w:spacing w:after="0"/>
        <w:ind w:left="284" w:right="-356" w:hanging="568"/>
        <w:rPr>
          <w:rFonts w:ascii="Arial" w:hAnsi="Arial" w:cs="Arial"/>
          <w:b/>
          <w:sz w:val="20"/>
          <w:szCs w:val="20"/>
        </w:rPr>
      </w:pPr>
      <w:r w:rsidRPr="00D51128">
        <w:rPr>
          <w:rFonts w:ascii="Arial" w:hAnsi="Arial" w:cs="Arial"/>
          <w:b/>
          <w:sz w:val="20"/>
          <w:szCs w:val="20"/>
        </w:rPr>
        <w:t>59.</w:t>
      </w:r>
      <w:r w:rsidRPr="00D51128">
        <w:rPr>
          <w:rFonts w:ascii="Arial" w:hAnsi="Arial" w:cs="Arial"/>
          <w:b/>
          <w:sz w:val="20"/>
          <w:szCs w:val="20"/>
        </w:rPr>
        <w:tab/>
      </w:r>
      <w:r w:rsidRPr="00F05066">
        <w:rPr>
          <w:rFonts w:ascii="Arial" w:hAnsi="Arial" w:cs="Arial"/>
          <w:b/>
          <w:sz w:val="20"/>
          <w:szCs w:val="20"/>
        </w:rPr>
        <w:t>Sokaktayım, kimsesiz bir sokak ortasında</w:t>
      </w: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ab/>
        <w:t>Yürüyorum, arkama bakmadan yürüyorum.</w:t>
      </w: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ab/>
        <w:t>Yolumun karanlığa saplanan noktasında</w:t>
      </w: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ab/>
        <w:t>Sanki beni bekleyen bir hayal görüyorum.</w:t>
      </w:r>
    </w:p>
    <w:p w:rsidR="00D128E7" w:rsidRPr="00F05066" w:rsidRDefault="00D128E7" w:rsidP="00A62B30">
      <w:pPr>
        <w:spacing w:after="0"/>
        <w:ind w:left="284" w:right="-356" w:hanging="568"/>
        <w:rPr>
          <w:rFonts w:ascii="Arial" w:hAnsi="Arial" w:cs="Arial"/>
          <w:b/>
          <w:sz w:val="20"/>
          <w:szCs w:val="20"/>
        </w:rPr>
      </w:pP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ab/>
        <w:t>Yukarıdaki dörtlüğün kaçıncı dizesinde fiilimsi yoktur?</w:t>
      </w:r>
    </w:p>
    <w:p w:rsidR="00D128E7" w:rsidRPr="00F05066" w:rsidRDefault="00D128E7" w:rsidP="00A62B30">
      <w:pPr>
        <w:spacing w:after="0"/>
        <w:ind w:left="284" w:right="-356" w:hanging="568"/>
        <w:rPr>
          <w:rFonts w:ascii="Arial" w:hAnsi="Arial" w:cs="Arial"/>
          <w:b/>
          <w:sz w:val="20"/>
          <w:szCs w:val="20"/>
        </w:rPr>
      </w:pPr>
    </w:p>
    <w:p w:rsidR="00D128E7" w:rsidRPr="00F05066" w:rsidRDefault="00D128E7" w:rsidP="00F05066">
      <w:pPr>
        <w:spacing w:after="0"/>
        <w:ind w:left="284" w:right="-356" w:hanging="568"/>
        <w:rPr>
          <w:rFonts w:ascii="Arial" w:hAnsi="Arial" w:cs="Arial"/>
          <w:b/>
          <w:sz w:val="20"/>
          <w:szCs w:val="20"/>
        </w:rPr>
      </w:pPr>
      <w:r w:rsidRPr="00F05066">
        <w:rPr>
          <w:rFonts w:ascii="Arial" w:hAnsi="Arial" w:cs="Arial"/>
          <w:sz w:val="20"/>
          <w:szCs w:val="20"/>
        </w:rPr>
        <w:tab/>
        <w:t>A) 1</w:t>
      </w:r>
      <w:r w:rsidRPr="00F05066">
        <w:rPr>
          <w:rFonts w:ascii="Arial" w:hAnsi="Arial" w:cs="Arial"/>
          <w:sz w:val="20"/>
          <w:szCs w:val="20"/>
        </w:rPr>
        <w:tab/>
      </w:r>
      <w:r w:rsidRPr="00F05066">
        <w:rPr>
          <w:rFonts w:ascii="Arial" w:hAnsi="Arial" w:cs="Arial"/>
          <w:sz w:val="20"/>
          <w:szCs w:val="20"/>
        </w:rPr>
        <w:tab/>
        <w:t>B) 2</w:t>
      </w:r>
      <w:r w:rsidRPr="00F05066">
        <w:rPr>
          <w:rFonts w:ascii="Arial" w:hAnsi="Arial" w:cs="Arial"/>
          <w:sz w:val="20"/>
          <w:szCs w:val="20"/>
        </w:rPr>
        <w:tab/>
      </w:r>
      <w:r w:rsidRPr="00F05066">
        <w:rPr>
          <w:rFonts w:ascii="Arial" w:hAnsi="Arial" w:cs="Arial"/>
          <w:sz w:val="20"/>
          <w:szCs w:val="20"/>
        </w:rPr>
        <w:tab/>
        <w:t>C) 3</w:t>
      </w:r>
      <w:r w:rsidRPr="00F05066">
        <w:rPr>
          <w:rFonts w:ascii="Arial" w:hAnsi="Arial" w:cs="Arial"/>
          <w:sz w:val="20"/>
          <w:szCs w:val="20"/>
        </w:rPr>
        <w:tab/>
      </w:r>
      <w:r w:rsidRPr="00F05066">
        <w:rPr>
          <w:rFonts w:ascii="Arial" w:hAnsi="Arial" w:cs="Arial"/>
          <w:sz w:val="20"/>
          <w:szCs w:val="20"/>
        </w:rPr>
        <w:tab/>
        <w:t>D) 4</w:t>
      </w:r>
    </w:p>
    <w:p w:rsidR="00D128E7" w:rsidRPr="00F05066" w:rsidRDefault="00D128E7" w:rsidP="00A62B30">
      <w:pPr>
        <w:pStyle w:val="ListParagraph"/>
        <w:spacing w:after="0" w:line="240" w:lineRule="auto"/>
        <w:ind w:left="360"/>
        <w:rPr>
          <w:b/>
        </w:rPr>
      </w:pPr>
    </w:p>
    <w:p w:rsidR="00D128E7" w:rsidRPr="00F05066" w:rsidRDefault="00D128E7" w:rsidP="00A62B30">
      <w:pPr>
        <w:spacing w:after="0"/>
        <w:ind w:left="426" w:right="-356" w:hanging="710"/>
        <w:rPr>
          <w:rFonts w:ascii="Arial" w:hAnsi="Arial" w:cs="Arial"/>
          <w:b/>
          <w:sz w:val="20"/>
          <w:szCs w:val="20"/>
        </w:rPr>
      </w:pPr>
      <w:r w:rsidRPr="00F05066">
        <w:rPr>
          <w:rFonts w:ascii="Arial" w:hAnsi="Arial" w:cs="Arial"/>
          <w:b/>
          <w:sz w:val="20"/>
          <w:szCs w:val="20"/>
        </w:rPr>
        <w:t xml:space="preserve">     </w:t>
      </w:r>
      <w:r>
        <w:rPr>
          <w:rFonts w:ascii="Arial" w:hAnsi="Arial" w:cs="Arial"/>
          <w:b/>
          <w:sz w:val="20"/>
          <w:szCs w:val="20"/>
        </w:rPr>
        <w:t xml:space="preserve">60.  </w:t>
      </w:r>
      <w:r w:rsidRPr="00F05066">
        <w:rPr>
          <w:rFonts w:ascii="Arial" w:hAnsi="Arial" w:cs="Arial"/>
          <w:b/>
          <w:sz w:val="20"/>
          <w:szCs w:val="20"/>
        </w:rPr>
        <w:t xml:space="preserve"> Aşağıdaki cümlelerin hangisinde virgül(,) farklı bir görevde kullanılmıştır?</w:t>
      </w:r>
    </w:p>
    <w:p w:rsidR="00D128E7" w:rsidRPr="00F05066" w:rsidRDefault="00D128E7" w:rsidP="00A62B30">
      <w:pPr>
        <w:spacing w:after="0"/>
        <w:ind w:left="426" w:right="-356" w:hanging="710"/>
        <w:rPr>
          <w:rFonts w:ascii="Arial" w:hAnsi="Arial" w:cs="Arial"/>
          <w:b/>
          <w:sz w:val="20"/>
          <w:szCs w:val="20"/>
        </w:rPr>
      </w:pPr>
    </w:p>
    <w:p w:rsidR="00D128E7" w:rsidRPr="00F05066" w:rsidRDefault="00D128E7" w:rsidP="00B57BBE">
      <w:pPr>
        <w:pStyle w:val="ListParagraph"/>
        <w:numPr>
          <w:ilvl w:val="0"/>
          <w:numId w:val="53"/>
        </w:numPr>
        <w:spacing w:after="0"/>
        <w:ind w:right="-356"/>
      </w:pPr>
      <w:r w:rsidRPr="00F05066">
        <w:t>Kapıyı açtı, karşısında hamal kılıklı birini gördü.</w:t>
      </w:r>
    </w:p>
    <w:p w:rsidR="00D128E7" w:rsidRPr="00F05066" w:rsidRDefault="00D128E7" w:rsidP="00B57BBE">
      <w:pPr>
        <w:pStyle w:val="ListParagraph"/>
        <w:numPr>
          <w:ilvl w:val="0"/>
          <w:numId w:val="53"/>
        </w:numPr>
        <w:spacing w:after="0"/>
        <w:ind w:right="-356"/>
      </w:pPr>
      <w:r w:rsidRPr="00F05066">
        <w:t>Vapur iskeleye yanaştı, yolcular vapurdan bir bir indi.</w:t>
      </w:r>
    </w:p>
    <w:p w:rsidR="00D128E7" w:rsidRPr="00F05066" w:rsidRDefault="00D128E7" w:rsidP="00B57BBE">
      <w:pPr>
        <w:pStyle w:val="ListParagraph"/>
        <w:numPr>
          <w:ilvl w:val="0"/>
          <w:numId w:val="53"/>
        </w:numPr>
        <w:spacing w:after="0"/>
        <w:ind w:right="-356"/>
      </w:pPr>
      <w:r w:rsidRPr="00F05066">
        <w:t>Aynanın karşısına geçti, saçlarını güzelce taradı.</w:t>
      </w:r>
    </w:p>
    <w:p w:rsidR="00D128E7" w:rsidRPr="00F05066" w:rsidRDefault="00D128E7" w:rsidP="00B57BBE">
      <w:pPr>
        <w:pStyle w:val="ListParagraph"/>
        <w:numPr>
          <w:ilvl w:val="0"/>
          <w:numId w:val="53"/>
        </w:numPr>
        <w:spacing w:after="0"/>
        <w:ind w:right="-356"/>
      </w:pPr>
      <w:r w:rsidRPr="00F05066">
        <w:t>Kastamonu’ya, yılar önce ayrılmak zorunda kaldığı memleketine, dönüyordu artık.</w:t>
      </w:r>
    </w:p>
    <w:p w:rsidR="00D128E7" w:rsidRPr="00F05066" w:rsidRDefault="00D128E7" w:rsidP="00A62B30">
      <w:pPr>
        <w:pStyle w:val="ListParagraph"/>
        <w:spacing w:after="0" w:line="240" w:lineRule="auto"/>
        <w:ind w:left="360"/>
        <w:rPr>
          <w:b/>
        </w:rPr>
      </w:pPr>
    </w:p>
    <w:p w:rsidR="00D128E7" w:rsidRPr="00F05066" w:rsidRDefault="00D128E7" w:rsidP="00A62B30">
      <w:pPr>
        <w:spacing w:after="0"/>
        <w:ind w:left="284" w:right="-356" w:hanging="568"/>
        <w:rPr>
          <w:rFonts w:ascii="Arial" w:hAnsi="Arial" w:cs="Arial"/>
          <w:b/>
          <w:sz w:val="20"/>
          <w:szCs w:val="20"/>
        </w:rPr>
      </w:pPr>
      <w:r w:rsidRPr="00F05066">
        <w:rPr>
          <w:rFonts w:ascii="Arial" w:hAnsi="Arial" w:cs="Arial"/>
          <w:b/>
          <w:sz w:val="20"/>
          <w:szCs w:val="20"/>
        </w:rPr>
        <w:t xml:space="preserve">      </w:t>
      </w:r>
      <w:r>
        <w:rPr>
          <w:rFonts w:ascii="Arial" w:hAnsi="Arial" w:cs="Arial"/>
          <w:b/>
          <w:sz w:val="20"/>
          <w:szCs w:val="20"/>
        </w:rPr>
        <w:t xml:space="preserve">61.   </w:t>
      </w:r>
      <w:r w:rsidRPr="00F05066">
        <w:rPr>
          <w:rFonts w:ascii="Arial" w:hAnsi="Arial" w:cs="Arial"/>
          <w:b/>
          <w:sz w:val="20"/>
          <w:szCs w:val="20"/>
        </w:rPr>
        <w:t xml:space="preserve"> Aşağıdaki cümlelerin hangisinde geçen altı çizili sözcük fiilimsi </w:t>
      </w:r>
      <w:r w:rsidRPr="00F05066">
        <w:rPr>
          <w:rFonts w:ascii="Arial" w:hAnsi="Arial" w:cs="Arial"/>
          <w:b/>
          <w:sz w:val="20"/>
          <w:szCs w:val="20"/>
          <w:u w:val="single"/>
        </w:rPr>
        <w:t>değildir</w:t>
      </w:r>
      <w:r w:rsidRPr="00F05066">
        <w:rPr>
          <w:rFonts w:ascii="Arial" w:hAnsi="Arial" w:cs="Arial"/>
          <w:b/>
          <w:sz w:val="20"/>
          <w:szCs w:val="20"/>
        </w:rPr>
        <w:t>?</w:t>
      </w:r>
    </w:p>
    <w:p w:rsidR="00D128E7" w:rsidRPr="00F05066" w:rsidRDefault="00D128E7" w:rsidP="00A62B30">
      <w:pPr>
        <w:spacing w:after="0"/>
        <w:ind w:left="284" w:right="-356" w:hanging="568"/>
        <w:rPr>
          <w:rFonts w:ascii="Arial" w:hAnsi="Arial" w:cs="Arial"/>
          <w:b/>
          <w:sz w:val="20"/>
          <w:szCs w:val="20"/>
        </w:rPr>
      </w:pPr>
    </w:p>
    <w:p w:rsidR="00D128E7" w:rsidRPr="00F05066" w:rsidRDefault="00D128E7" w:rsidP="00B57BBE">
      <w:pPr>
        <w:pStyle w:val="ListParagraph"/>
        <w:numPr>
          <w:ilvl w:val="0"/>
          <w:numId w:val="54"/>
        </w:numPr>
        <w:spacing w:after="0"/>
        <w:ind w:right="-356"/>
      </w:pPr>
      <w:r w:rsidRPr="00F05066">
        <w:t xml:space="preserve">Çamaşırlar </w:t>
      </w:r>
      <w:r w:rsidRPr="00F05066">
        <w:rPr>
          <w:u w:val="single"/>
        </w:rPr>
        <w:t>ıslanmış</w:t>
      </w:r>
      <w:r w:rsidRPr="00F05066">
        <w:t xml:space="preserve"> yağmur yağınca.</w:t>
      </w:r>
    </w:p>
    <w:p w:rsidR="00D128E7" w:rsidRPr="00F05066" w:rsidRDefault="00D128E7" w:rsidP="00B57BBE">
      <w:pPr>
        <w:pStyle w:val="ListParagraph"/>
        <w:numPr>
          <w:ilvl w:val="0"/>
          <w:numId w:val="54"/>
        </w:numPr>
        <w:spacing w:after="0"/>
        <w:ind w:right="-356"/>
      </w:pPr>
      <w:r w:rsidRPr="00F05066">
        <w:t xml:space="preserve">Doğru arkadaşlar </w:t>
      </w:r>
      <w:r w:rsidRPr="00F05066">
        <w:rPr>
          <w:u w:val="single"/>
        </w:rPr>
        <w:t>seçmek</w:t>
      </w:r>
      <w:r w:rsidRPr="00F05066">
        <w:t xml:space="preserve"> çok önemlidir.</w:t>
      </w:r>
    </w:p>
    <w:p w:rsidR="00D128E7" w:rsidRPr="00F05066" w:rsidRDefault="00D128E7" w:rsidP="00B57BBE">
      <w:pPr>
        <w:pStyle w:val="ListParagraph"/>
        <w:numPr>
          <w:ilvl w:val="0"/>
          <w:numId w:val="54"/>
        </w:numPr>
        <w:spacing w:after="0"/>
        <w:ind w:right="-356"/>
      </w:pPr>
      <w:r w:rsidRPr="00F05066">
        <w:t xml:space="preserve">Bizimle </w:t>
      </w:r>
      <w:r w:rsidRPr="00F05066">
        <w:rPr>
          <w:u w:val="single"/>
        </w:rPr>
        <w:t>ilgilenen</w:t>
      </w:r>
      <w:r w:rsidRPr="00F05066">
        <w:t xml:space="preserve"> doktorun ameliyatı varmış.</w:t>
      </w:r>
    </w:p>
    <w:p w:rsidR="00D128E7" w:rsidRPr="00F05066" w:rsidRDefault="00D128E7" w:rsidP="00B57BBE">
      <w:pPr>
        <w:pStyle w:val="ListParagraph"/>
        <w:numPr>
          <w:ilvl w:val="0"/>
          <w:numId w:val="54"/>
        </w:numPr>
        <w:spacing w:after="0"/>
        <w:ind w:right="-356"/>
        <w:rPr>
          <w:b/>
        </w:rPr>
      </w:pPr>
      <w:r w:rsidRPr="00F05066">
        <w:t xml:space="preserve">Beni </w:t>
      </w:r>
      <w:r w:rsidRPr="00F05066">
        <w:rPr>
          <w:u w:val="single"/>
        </w:rPr>
        <w:t>görünce</w:t>
      </w:r>
      <w:r w:rsidRPr="00F05066">
        <w:t xml:space="preserve"> başını eğip selamladı.</w:t>
      </w:r>
    </w:p>
    <w:p w:rsidR="00D128E7" w:rsidRPr="00F05066" w:rsidRDefault="00D128E7" w:rsidP="00A62B30">
      <w:pPr>
        <w:spacing w:after="0"/>
        <w:ind w:right="-356"/>
        <w:rPr>
          <w:rFonts w:ascii="Arial" w:hAnsi="Arial" w:cs="Arial"/>
          <w:b/>
          <w:sz w:val="20"/>
          <w:szCs w:val="20"/>
        </w:rPr>
      </w:pPr>
      <w:r>
        <w:rPr>
          <w:rFonts w:ascii="Arial" w:hAnsi="Arial" w:cs="Arial"/>
          <w:b/>
          <w:sz w:val="20"/>
          <w:szCs w:val="20"/>
        </w:rPr>
        <w:t>62.</w:t>
      </w:r>
    </w:p>
    <w:p w:rsidR="00D128E7" w:rsidRPr="00F05066" w:rsidRDefault="00D128E7" w:rsidP="00A62B30">
      <w:pPr>
        <w:shd w:val="clear" w:color="auto" w:fill="FFFFFF"/>
        <w:autoSpaceDE w:val="0"/>
        <w:autoSpaceDN w:val="0"/>
        <w:adjustRightInd w:val="0"/>
        <w:jc w:val="both"/>
        <w:rPr>
          <w:rFonts w:ascii="Arial" w:hAnsi="Arial" w:cs="Arial"/>
          <w:sz w:val="20"/>
          <w:szCs w:val="20"/>
        </w:rPr>
      </w:pPr>
      <w:r w:rsidRPr="00D51128">
        <w:rPr>
          <w:rFonts w:ascii="Arial" w:hAnsi="Arial" w:cs="Arial"/>
          <w:b/>
          <w:sz w:val="20"/>
          <w:szCs w:val="20"/>
        </w:rPr>
        <w:t>Yazın hayatına başlarken şuna dikkat etmelisiniz: Sözcükler sizin ağzınızdan çıkarken yeni bulunmuş ya da yeni şekillendirilmiş olmalıdır; daha önce yayınlanmış bir metinde var oldukları akla gelmemelidir</w:t>
      </w:r>
      <w:r w:rsidRPr="00F05066">
        <w:rPr>
          <w:rFonts w:ascii="Arial" w:hAnsi="Arial" w:cs="Arial"/>
          <w:sz w:val="20"/>
          <w:szCs w:val="20"/>
        </w:rPr>
        <w:t>.</w:t>
      </w:r>
      <w:r w:rsidRPr="00F05066">
        <w:rPr>
          <w:rFonts w:ascii="Arial" w:hAnsi="Arial" w:cs="Arial"/>
          <w:sz w:val="20"/>
          <w:szCs w:val="20"/>
        </w:rPr>
        <w:br/>
      </w:r>
      <w:r w:rsidRPr="00F05066">
        <w:rPr>
          <w:rFonts w:ascii="Arial" w:hAnsi="Arial" w:cs="Arial"/>
          <w:b/>
          <w:sz w:val="20"/>
          <w:szCs w:val="20"/>
        </w:rPr>
        <w:t>Yukarıdaki cümlede yazar, yeni yazarlara neyi öğütlemektedir?</w:t>
      </w:r>
      <w:r w:rsidRPr="00F05066">
        <w:rPr>
          <w:rFonts w:ascii="Arial" w:hAnsi="Arial" w:cs="Arial"/>
          <w:sz w:val="20"/>
          <w:szCs w:val="20"/>
        </w:rPr>
        <w:br/>
        <w:t xml:space="preserve">A) Özgün olmayı </w:t>
      </w:r>
      <w:r>
        <w:rPr>
          <w:rFonts w:ascii="Arial" w:hAnsi="Arial" w:cs="Arial"/>
          <w:sz w:val="20"/>
          <w:szCs w:val="20"/>
        </w:rPr>
        <w:t xml:space="preserve">      </w:t>
      </w:r>
      <w:r w:rsidRPr="00F05066">
        <w:rPr>
          <w:rFonts w:ascii="Arial" w:hAnsi="Arial" w:cs="Arial"/>
          <w:sz w:val="20"/>
          <w:szCs w:val="20"/>
        </w:rPr>
        <w:t xml:space="preserve">  B) Samimi olmayı</w:t>
      </w:r>
      <w:r w:rsidRPr="00F05066">
        <w:rPr>
          <w:rFonts w:ascii="Arial" w:hAnsi="Arial" w:cs="Arial"/>
          <w:sz w:val="20"/>
          <w:szCs w:val="20"/>
        </w:rPr>
        <w:br/>
        <w:t xml:space="preserve">C) Etkileyici olmayı            </w:t>
      </w:r>
      <w:r>
        <w:rPr>
          <w:rFonts w:ascii="Arial" w:hAnsi="Arial" w:cs="Arial"/>
          <w:sz w:val="20"/>
          <w:szCs w:val="20"/>
        </w:rPr>
        <w:t xml:space="preserve">        </w:t>
      </w:r>
      <w:r w:rsidRPr="00F05066">
        <w:rPr>
          <w:rFonts w:ascii="Arial" w:hAnsi="Arial" w:cs="Arial"/>
          <w:sz w:val="20"/>
          <w:szCs w:val="20"/>
        </w:rPr>
        <w:t xml:space="preserve">         D) Evrensel olmayı</w:t>
      </w:r>
    </w:p>
    <w:p w:rsidR="00D128E7" w:rsidRDefault="00D128E7" w:rsidP="00A62B30">
      <w:pPr>
        <w:shd w:val="clear" w:color="auto" w:fill="FFFFFF"/>
        <w:autoSpaceDE w:val="0"/>
        <w:autoSpaceDN w:val="0"/>
        <w:adjustRightInd w:val="0"/>
        <w:jc w:val="both"/>
        <w:rPr>
          <w:rFonts w:ascii="Arial Narrow" w:hAnsi="Arial Narrow" w:cs="Arial"/>
          <w:sz w:val="17"/>
          <w:szCs w:val="17"/>
        </w:rPr>
      </w:pPr>
    </w:p>
    <w:p w:rsidR="00D128E7" w:rsidRPr="00F05066" w:rsidRDefault="00D128E7" w:rsidP="00A62B30">
      <w:pPr>
        <w:shd w:val="clear" w:color="auto" w:fill="FFFFFF"/>
        <w:autoSpaceDE w:val="0"/>
        <w:autoSpaceDN w:val="0"/>
        <w:adjustRightInd w:val="0"/>
        <w:jc w:val="both"/>
        <w:rPr>
          <w:rFonts w:ascii="Arial" w:hAnsi="Arial" w:cs="Arial"/>
          <w:sz w:val="20"/>
          <w:szCs w:val="20"/>
        </w:rPr>
      </w:pPr>
      <w:r>
        <w:rPr>
          <w:rFonts w:ascii="Arial" w:hAnsi="Arial" w:cs="Arial"/>
          <w:b/>
          <w:bCs/>
          <w:sz w:val="20"/>
          <w:szCs w:val="20"/>
        </w:rPr>
        <w:t>63</w:t>
      </w:r>
      <w:r w:rsidRPr="00F05066">
        <w:rPr>
          <w:rFonts w:ascii="Arial" w:hAnsi="Arial" w:cs="Arial"/>
          <w:b/>
          <w:bCs/>
          <w:sz w:val="20"/>
          <w:szCs w:val="20"/>
        </w:rPr>
        <w:t>. Aşağıdaki cümlelerin hangisinde isim-fiil, sıfat-fiil ve zarf-fiil bir arada kullanılmıştır?</w:t>
      </w:r>
    </w:p>
    <w:p w:rsidR="00D128E7" w:rsidRPr="00F05066" w:rsidRDefault="00D128E7" w:rsidP="00B57BBE">
      <w:pPr>
        <w:numPr>
          <w:ilvl w:val="0"/>
          <w:numId w:val="55"/>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iCs/>
          <w:sz w:val="20"/>
          <w:szCs w:val="20"/>
        </w:rPr>
        <w:t>Sorunları çizmeyip geleceğe havale et</w:t>
      </w:r>
      <w:r w:rsidRPr="00F05066">
        <w:rPr>
          <w:rFonts w:ascii="Arial" w:hAnsi="Arial" w:cs="Arial"/>
          <w:iCs/>
          <w:sz w:val="20"/>
          <w:szCs w:val="20"/>
        </w:rPr>
        <w:softHyphen/>
        <w:t>mek yükümüzü çekilmez hâle getirir.</w:t>
      </w:r>
    </w:p>
    <w:p w:rsidR="00D128E7" w:rsidRPr="00F05066" w:rsidRDefault="00D128E7" w:rsidP="00B57BBE">
      <w:pPr>
        <w:numPr>
          <w:ilvl w:val="0"/>
          <w:numId w:val="55"/>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Her sorunun çözüm yolunu bulmak akıllı insanların belirgin özelliğidir.</w:t>
      </w:r>
    </w:p>
    <w:p w:rsidR="00D128E7" w:rsidRPr="00F05066" w:rsidRDefault="00D128E7" w:rsidP="00B57BBE">
      <w:pPr>
        <w:numPr>
          <w:ilvl w:val="0"/>
          <w:numId w:val="55"/>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Sorun yaratmak bazı insanlar için ade</w:t>
      </w:r>
      <w:r w:rsidRPr="00F05066">
        <w:rPr>
          <w:rFonts w:ascii="Arial" w:hAnsi="Arial" w:cs="Arial"/>
          <w:sz w:val="20"/>
          <w:szCs w:val="20"/>
        </w:rPr>
        <w:softHyphen/>
        <w:t>ta meslek haline gelmiştir.</w:t>
      </w:r>
    </w:p>
    <w:p w:rsidR="00D128E7" w:rsidRPr="00D51128" w:rsidRDefault="00D128E7" w:rsidP="00B57BBE">
      <w:pPr>
        <w:numPr>
          <w:ilvl w:val="0"/>
          <w:numId w:val="55"/>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Geleceği göremeyenler, günümüzün ba</w:t>
      </w:r>
      <w:r w:rsidRPr="00F05066">
        <w:rPr>
          <w:rFonts w:ascii="Arial" w:hAnsi="Arial" w:cs="Arial"/>
          <w:sz w:val="20"/>
          <w:szCs w:val="20"/>
        </w:rPr>
        <w:softHyphen/>
        <w:t>sit meselelerini büyütürler.</w:t>
      </w:r>
    </w:p>
    <w:p w:rsidR="00D128E7" w:rsidRPr="00F05066" w:rsidRDefault="00D128E7" w:rsidP="00A62B30">
      <w:pPr>
        <w:shd w:val="clear" w:color="auto" w:fill="FFFFFF"/>
        <w:autoSpaceDE w:val="0"/>
        <w:autoSpaceDN w:val="0"/>
        <w:adjustRightInd w:val="0"/>
        <w:jc w:val="both"/>
        <w:rPr>
          <w:rFonts w:ascii="Arial" w:hAnsi="Arial" w:cs="Arial"/>
          <w:sz w:val="20"/>
          <w:szCs w:val="20"/>
        </w:rPr>
      </w:pPr>
      <w:r>
        <w:rPr>
          <w:rFonts w:ascii="Arial" w:hAnsi="Arial" w:cs="Arial"/>
          <w:b/>
          <w:bCs/>
          <w:sz w:val="20"/>
          <w:szCs w:val="20"/>
        </w:rPr>
        <w:t>64</w:t>
      </w:r>
      <w:r w:rsidRPr="00F05066">
        <w:rPr>
          <w:rFonts w:ascii="Arial" w:hAnsi="Arial" w:cs="Arial"/>
          <w:b/>
          <w:bCs/>
          <w:sz w:val="20"/>
          <w:szCs w:val="20"/>
        </w:rPr>
        <w:t xml:space="preserve">. Aşağıdaki cümlelerin hangisinde fiilimsi </w:t>
      </w:r>
      <w:r w:rsidRPr="00F05066">
        <w:rPr>
          <w:rFonts w:ascii="Arial" w:hAnsi="Arial" w:cs="Arial"/>
          <w:b/>
          <w:bCs/>
          <w:sz w:val="20"/>
          <w:szCs w:val="20"/>
          <w:u w:val="single"/>
        </w:rPr>
        <w:t>yoktur</w:t>
      </w:r>
      <w:r w:rsidRPr="00F05066">
        <w:rPr>
          <w:rFonts w:ascii="Arial" w:hAnsi="Arial" w:cs="Arial"/>
          <w:b/>
          <w:bCs/>
          <w:sz w:val="20"/>
          <w:szCs w:val="20"/>
        </w:rPr>
        <w:t>?</w:t>
      </w:r>
    </w:p>
    <w:p w:rsidR="00D128E7" w:rsidRPr="00F05066" w:rsidRDefault="00D128E7" w:rsidP="00B57BBE">
      <w:pPr>
        <w:numPr>
          <w:ilvl w:val="0"/>
          <w:numId w:val="56"/>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Çocuklar onar onar saymayı öğrendiler.</w:t>
      </w:r>
    </w:p>
    <w:p w:rsidR="00D128E7" w:rsidRPr="00F05066" w:rsidRDefault="00D128E7" w:rsidP="00B57BBE">
      <w:pPr>
        <w:numPr>
          <w:ilvl w:val="0"/>
          <w:numId w:val="56"/>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Koşa koşa gidersen çabuk yetişirsin.</w:t>
      </w:r>
    </w:p>
    <w:p w:rsidR="00D128E7" w:rsidRPr="00F05066" w:rsidRDefault="00D128E7" w:rsidP="00B57BBE">
      <w:pPr>
        <w:numPr>
          <w:ilvl w:val="0"/>
          <w:numId w:val="56"/>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iCs/>
          <w:sz w:val="20"/>
          <w:szCs w:val="20"/>
        </w:rPr>
        <w:t>O, konuşkan bir insandır.</w:t>
      </w:r>
    </w:p>
    <w:p w:rsidR="00D128E7" w:rsidRPr="00F05066" w:rsidRDefault="00D128E7" w:rsidP="00B57BBE">
      <w:pPr>
        <w:numPr>
          <w:ilvl w:val="0"/>
          <w:numId w:val="56"/>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O gün şafak sökerken uzanmış.</w:t>
      </w:r>
    </w:p>
    <w:p w:rsidR="00D128E7" w:rsidRPr="00F05066" w:rsidRDefault="00D128E7" w:rsidP="00A62B30">
      <w:pPr>
        <w:shd w:val="clear" w:color="auto" w:fill="FFFFFF"/>
        <w:autoSpaceDE w:val="0"/>
        <w:autoSpaceDN w:val="0"/>
        <w:adjustRightInd w:val="0"/>
        <w:jc w:val="both"/>
        <w:rPr>
          <w:rFonts w:ascii="Arial" w:hAnsi="Arial" w:cs="Arial"/>
          <w:b/>
          <w:bCs/>
          <w:sz w:val="20"/>
          <w:szCs w:val="20"/>
        </w:rPr>
      </w:pPr>
    </w:p>
    <w:p w:rsidR="00D128E7" w:rsidRPr="00F05066" w:rsidRDefault="00D128E7" w:rsidP="00A62B30">
      <w:pPr>
        <w:shd w:val="clear" w:color="auto" w:fill="FFFFFF"/>
        <w:autoSpaceDE w:val="0"/>
        <w:autoSpaceDN w:val="0"/>
        <w:adjustRightInd w:val="0"/>
        <w:jc w:val="both"/>
        <w:rPr>
          <w:rFonts w:ascii="Arial" w:hAnsi="Arial" w:cs="Arial"/>
          <w:sz w:val="20"/>
          <w:szCs w:val="20"/>
        </w:rPr>
      </w:pPr>
      <w:r>
        <w:rPr>
          <w:rFonts w:ascii="Arial" w:hAnsi="Arial" w:cs="Arial"/>
          <w:b/>
          <w:bCs/>
          <w:sz w:val="20"/>
          <w:szCs w:val="20"/>
        </w:rPr>
        <w:t>65</w:t>
      </w:r>
      <w:r w:rsidRPr="00F05066">
        <w:rPr>
          <w:rFonts w:ascii="Arial" w:hAnsi="Arial" w:cs="Arial"/>
          <w:b/>
          <w:bCs/>
          <w:sz w:val="20"/>
          <w:szCs w:val="20"/>
        </w:rPr>
        <w:t>. Aşağıdaki cümlelerin hangisinde bağ-fiil farklı görevde kullanılmıştır?</w:t>
      </w:r>
    </w:p>
    <w:p w:rsidR="00D128E7" w:rsidRPr="00F05066" w:rsidRDefault="00D128E7" w:rsidP="00B57BBE">
      <w:pPr>
        <w:numPr>
          <w:ilvl w:val="0"/>
          <w:numId w:val="57"/>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Yazar, hiç abartıya kaçmadan anlatmış bu aşk hikâyesini.</w:t>
      </w:r>
    </w:p>
    <w:p w:rsidR="00D128E7" w:rsidRPr="00F05066" w:rsidRDefault="00D128E7" w:rsidP="00B57BBE">
      <w:pPr>
        <w:numPr>
          <w:ilvl w:val="0"/>
          <w:numId w:val="57"/>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iCs/>
          <w:sz w:val="20"/>
          <w:szCs w:val="20"/>
        </w:rPr>
        <w:t>Gemi su almaya başlayınca, yolcular fi</w:t>
      </w:r>
      <w:r w:rsidRPr="00F05066">
        <w:rPr>
          <w:rFonts w:ascii="Arial" w:hAnsi="Arial" w:cs="Arial"/>
          <w:iCs/>
          <w:sz w:val="20"/>
          <w:szCs w:val="20"/>
        </w:rPr>
        <w:softHyphen/>
        <w:t>likalara bindirilmiş.</w:t>
      </w:r>
      <w:r w:rsidRPr="00F05066">
        <w:rPr>
          <w:rFonts w:ascii="Arial" w:hAnsi="Arial" w:cs="Arial"/>
          <w:sz w:val="20"/>
          <w:szCs w:val="20"/>
        </w:rPr>
        <w:t xml:space="preserve">                                     </w:t>
      </w:r>
    </w:p>
    <w:p w:rsidR="00D128E7" w:rsidRPr="00F05066" w:rsidRDefault="00D128E7" w:rsidP="00B57BBE">
      <w:pPr>
        <w:numPr>
          <w:ilvl w:val="0"/>
          <w:numId w:val="57"/>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Ayağından vurulan asker, sürüne sürü</w:t>
      </w:r>
      <w:r w:rsidRPr="00F05066">
        <w:rPr>
          <w:rFonts w:ascii="Arial" w:hAnsi="Arial" w:cs="Arial"/>
          <w:sz w:val="20"/>
          <w:szCs w:val="20"/>
        </w:rPr>
        <w:softHyphen/>
        <w:t>ne düşman mevzilerine ilerliyordu.</w:t>
      </w:r>
    </w:p>
    <w:p w:rsidR="00D128E7" w:rsidRPr="00F05066" w:rsidRDefault="00D128E7" w:rsidP="00B57BBE">
      <w:pPr>
        <w:numPr>
          <w:ilvl w:val="0"/>
          <w:numId w:val="57"/>
        </w:numPr>
        <w:shd w:val="clear" w:color="auto" w:fill="FFFFFF"/>
        <w:autoSpaceDE w:val="0"/>
        <w:autoSpaceDN w:val="0"/>
        <w:adjustRightInd w:val="0"/>
        <w:spacing w:after="0" w:line="240" w:lineRule="auto"/>
        <w:jc w:val="both"/>
        <w:rPr>
          <w:rFonts w:ascii="Arial" w:hAnsi="Arial" w:cs="Arial"/>
          <w:b/>
          <w:bCs/>
          <w:sz w:val="20"/>
          <w:szCs w:val="20"/>
        </w:rPr>
      </w:pPr>
      <w:r w:rsidRPr="00F05066">
        <w:rPr>
          <w:rFonts w:ascii="Arial" w:hAnsi="Arial" w:cs="Arial"/>
          <w:sz w:val="20"/>
          <w:szCs w:val="20"/>
        </w:rPr>
        <w:t>Çocuğun gözyaşları, yanağından süzü</w:t>
      </w:r>
      <w:r w:rsidRPr="00F05066">
        <w:rPr>
          <w:rFonts w:ascii="Arial" w:hAnsi="Arial" w:cs="Arial"/>
          <w:sz w:val="20"/>
          <w:szCs w:val="20"/>
        </w:rPr>
        <w:softHyphen/>
        <w:t>lerek annesinden gelen mektubun üze</w:t>
      </w:r>
      <w:r w:rsidRPr="00F05066">
        <w:rPr>
          <w:rFonts w:ascii="Arial" w:hAnsi="Arial" w:cs="Arial"/>
          <w:sz w:val="20"/>
          <w:szCs w:val="20"/>
        </w:rPr>
        <w:softHyphen/>
        <w:t>rine düşüyordu.</w:t>
      </w:r>
    </w:p>
    <w:p w:rsidR="00D128E7" w:rsidRPr="00D51128" w:rsidRDefault="00D128E7" w:rsidP="00D51128">
      <w:pPr>
        <w:shd w:val="clear" w:color="auto" w:fill="FFFFFF"/>
        <w:autoSpaceDE w:val="0"/>
        <w:autoSpaceDN w:val="0"/>
        <w:adjustRightInd w:val="0"/>
        <w:jc w:val="both"/>
      </w:pPr>
      <w:r>
        <w:rPr>
          <w:b/>
        </w:rPr>
        <w:t xml:space="preserve">      </w:t>
      </w:r>
      <w:r w:rsidRPr="00D51128">
        <w:rPr>
          <w:b/>
        </w:rPr>
        <w:t xml:space="preserve"> </w:t>
      </w:r>
      <w:r w:rsidRPr="00D51128">
        <w:t xml:space="preserve"> I.    Görünen köy kılavuz istemez.</w:t>
      </w:r>
    </w:p>
    <w:p w:rsidR="00D128E7" w:rsidRPr="00F05066" w:rsidRDefault="00D128E7" w:rsidP="00A62B30">
      <w:pPr>
        <w:shd w:val="clear" w:color="auto" w:fill="FFFFFF"/>
        <w:autoSpaceDE w:val="0"/>
        <w:autoSpaceDN w:val="0"/>
        <w:adjustRightInd w:val="0"/>
        <w:ind w:left="360"/>
        <w:jc w:val="both"/>
        <w:rPr>
          <w:rFonts w:ascii="Arial" w:hAnsi="Arial" w:cs="Arial"/>
          <w:sz w:val="20"/>
          <w:szCs w:val="20"/>
        </w:rPr>
      </w:pPr>
      <w:r w:rsidRPr="00F05066">
        <w:rPr>
          <w:rFonts w:ascii="Arial" w:hAnsi="Arial" w:cs="Arial"/>
          <w:sz w:val="20"/>
          <w:szCs w:val="20"/>
        </w:rPr>
        <w:t>II.   Bir bekleyiş içindeydi sanırım.</w:t>
      </w:r>
    </w:p>
    <w:p w:rsidR="00D128E7" w:rsidRPr="00F05066" w:rsidRDefault="00D128E7" w:rsidP="00A62B30">
      <w:pPr>
        <w:shd w:val="clear" w:color="auto" w:fill="FFFFFF"/>
        <w:autoSpaceDE w:val="0"/>
        <w:autoSpaceDN w:val="0"/>
        <w:adjustRightInd w:val="0"/>
        <w:ind w:left="360"/>
        <w:jc w:val="both"/>
        <w:rPr>
          <w:rFonts w:ascii="Arial" w:hAnsi="Arial" w:cs="Arial"/>
          <w:sz w:val="20"/>
          <w:szCs w:val="20"/>
        </w:rPr>
      </w:pPr>
      <w:r w:rsidRPr="00F05066">
        <w:rPr>
          <w:rFonts w:ascii="Arial" w:hAnsi="Arial" w:cs="Arial"/>
          <w:sz w:val="20"/>
          <w:szCs w:val="20"/>
        </w:rPr>
        <w:t>III.  Bekleyen derviş, muradına ermiş.</w:t>
      </w:r>
    </w:p>
    <w:p w:rsidR="00D128E7" w:rsidRPr="00F05066" w:rsidRDefault="00D128E7" w:rsidP="00A62B30">
      <w:pPr>
        <w:shd w:val="clear" w:color="auto" w:fill="FFFFFF"/>
        <w:autoSpaceDE w:val="0"/>
        <w:autoSpaceDN w:val="0"/>
        <w:adjustRightInd w:val="0"/>
        <w:ind w:left="360"/>
        <w:jc w:val="both"/>
        <w:rPr>
          <w:rFonts w:ascii="Arial" w:hAnsi="Arial" w:cs="Arial"/>
          <w:sz w:val="20"/>
          <w:szCs w:val="20"/>
        </w:rPr>
      </w:pPr>
      <w:r w:rsidRPr="00F05066">
        <w:rPr>
          <w:rFonts w:ascii="Arial" w:hAnsi="Arial" w:cs="Arial"/>
          <w:sz w:val="20"/>
          <w:szCs w:val="20"/>
        </w:rPr>
        <w:t>IV.  İnsanlar dünyaya ağlayarak gelir.</w:t>
      </w:r>
    </w:p>
    <w:p w:rsidR="00D128E7" w:rsidRPr="00F05066" w:rsidRDefault="00D128E7" w:rsidP="00D51128">
      <w:pPr>
        <w:shd w:val="clear" w:color="auto" w:fill="FFFFFF"/>
        <w:autoSpaceDE w:val="0"/>
        <w:autoSpaceDN w:val="0"/>
        <w:adjustRightInd w:val="0"/>
        <w:ind w:left="360"/>
        <w:jc w:val="both"/>
        <w:rPr>
          <w:rFonts w:ascii="Arial" w:hAnsi="Arial" w:cs="Arial"/>
          <w:sz w:val="20"/>
          <w:szCs w:val="20"/>
        </w:rPr>
      </w:pPr>
      <w:r>
        <w:rPr>
          <w:rFonts w:ascii="Arial" w:hAnsi="Arial" w:cs="Arial"/>
          <w:sz w:val="20"/>
          <w:szCs w:val="20"/>
        </w:rPr>
        <w:t xml:space="preserve">V. </w:t>
      </w:r>
      <w:r w:rsidRPr="00F05066">
        <w:rPr>
          <w:rFonts w:ascii="Arial" w:hAnsi="Arial" w:cs="Arial"/>
          <w:sz w:val="20"/>
          <w:szCs w:val="20"/>
        </w:rPr>
        <w:t xml:space="preserve">Yaz gelmeden ısınamayacağız galiba. </w:t>
      </w:r>
      <w:r>
        <w:rPr>
          <w:rFonts w:ascii="Arial" w:hAnsi="Arial" w:cs="Arial"/>
          <w:b/>
          <w:bCs/>
          <w:sz w:val="20"/>
          <w:szCs w:val="20"/>
        </w:rPr>
        <w:t>67.</w:t>
      </w:r>
      <w:r w:rsidRPr="00F05066">
        <w:rPr>
          <w:rFonts w:ascii="Arial" w:hAnsi="Arial" w:cs="Arial"/>
          <w:b/>
          <w:bCs/>
          <w:sz w:val="20"/>
          <w:szCs w:val="20"/>
        </w:rPr>
        <w:t>Yukarıdaki cümlelerde geçen eylemsiler tür yönünden eşleştirilirse hangisi dışarıda kalır?</w:t>
      </w:r>
    </w:p>
    <w:p w:rsidR="00D128E7" w:rsidRPr="00F05066" w:rsidRDefault="00D128E7" w:rsidP="00A62B30">
      <w:pPr>
        <w:shd w:val="clear" w:color="auto" w:fill="FFFFFF"/>
        <w:autoSpaceDE w:val="0"/>
        <w:autoSpaceDN w:val="0"/>
        <w:adjustRightInd w:val="0"/>
        <w:spacing w:after="120"/>
        <w:ind w:left="360"/>
        <w:jc w:val="both"/>
        <w:rPr>
          <w:rFonts w:ascii="Arial" w:hAnsi="Arial" w:cs="Arial"/>
          <w:bCs/>
          <w:sz w:val="20"/>
          <w:szCs w:val="20"/>
        </w:rPr>
      </w:pPr>
      <w:r w:rsidRPr="00F05066">
        <w:rPr>
          <w:rFonts w:ascii="Arial" w:hAnsi="Arial" w:cs="Arial"/>
          <w:bCs/>
          <w:iCs/>
          <w:sz w:val="20"/>
          <w:szCs w:val="20"/>
        </w:rPr>
        <w:t xml:space="preserve">A) II. </w:t>
      </w:r>
      <w:r w:rsidRPr="00F05066">
        <w:rPr>
          <w:rFonts w:ascii="Arial" w:hAnsi="Arial" w:cs="Arial"/>
          <w:bCs/>
          <w:sz w:val="20"/>
          <w:szCs w:val="20"/>
        </w:rPr>
        <w:t xml:space="preserve">                             B) III.             </w:t>
      </w:r>
    </w:p>
    <w:p w:rsidR="00D128E7" w:rsidRPr="00D51128" w:rsidRDefault="00D128E7" w:rsidP="00D51128">
      <w:pPr>
        <w:shd w:val="clear" w:color="auto" w:fill="FFFFFF"/>
        <w:autoSpaceDE w:val="0"/>
        <w:autoSpaceDN w:val="0"/>
        <w:adjustRightInd w:val="0"/>
        <w:ind w:left="360"/>
        <w:jc w:val="both"/>
        <w:rPr>
          <w:rFonts w:ascii="Arial" w:hAnsi="Arial" w:cs="Arial"/>
          <w:sz w:val="20"/>
          <w:szCs w:val="20"/>
        </w:rPr>
      </w:pPr>
      <w:r w:rsidRPr="00F05066">
        <w:rPr>
          <w:rFonts w:ascii="Arial" w:hAnsi="Arial" w:cs="Arial"/>
          <w:bCs/>
          <w:sz w:val="20"/>
          <w:szCs w:val="20"/>
        </w:rPr>
        <w:t>C) IV.                              D) V</w:t>
      </w:r>
    </w:p>
    <w:p w:rsidR="00D128E7" w:rsidRPr="00F05066" w:rsidRDefault="00D128E7" w:rsidP="00A62B30">
      <w:pPr>
        <w:shd w:val="clear" w:color="auto" w:fill="FFFFFF"/>
        <w:autoSpaceDE w:val="0"/>
        <w:autoSpaceDN w:val="0"/>
        <w:adjustRightInd w:val="0"/>
        <w:jc w:val="both"/>
        <w:rPr>
          <w:rFonts w:ascii="Arial" w:hAnsi="Arial" w:cs="Arial"/>
          <w:sz w:val="20"/>
          <w:szCs w:val="20"/>
        </w:rPr>
      </w:pPr>
      <w:r>
        <w:rPr>
          <w:rFonts w:ascii="Arial" w:hAnsi="Arial" w:cs="Arial"/>
          <w:b/>
          <w:bCs/>
          <w:sz w:val="20"/>
          <w:szCs w:val="20"/>
        </w:rPr>
        <w:t>68.</w:t>
      </w:r>
      <w:r w:rsidRPr="00F05066">
        <w:rPr>
          <w:rFonts w:ascii="Arial" w:hAnsi="Arial" w:cs="Arial"/>
          <w:b/>
          <w:bCs/>
          <w:sz w:val="20"/>
          <w:szCs w:val="20"/>
        </w:rPr>
        <w:t>Aşağıdaki atasözlerinin hangisinde sıfat-fiil ötekilerden farklı bir görevde kullanılmış</w:t>
      </w:r>
      <w:r w:rsidRPr="00F05066">
        <w:rPr>
          <w:rFonts w:ascii="Arial" w:hAnsi="Arial" w:cs="Arial"/>
          <w:b/>
          <w:bCs/>
          <w:sz w:val="20"/>
          <w:szCs w:val="20"/>
        </w:rPr>
        <w:softHyphen/>
        <w:t>tır?</w:t>
      </w:r>
    </w:p>
    <w:p w:rsidR="00D128E7" w:rsidRPr="00F05066" w:rsidRDefault="00D128E7" w:rsidP="00B57BBE">
      <w:pPr>
        <w:numPr>
          <w:ilvl w:val="0"/>
          <w:numId w:val="58"/>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Erken kalkan yol alır.</w:t>
      </w:r>
    </w:p>
    <w:p w:rsidR="00D128E7" w:rsidRPr="00F05066" w:rsidRDefault="00D128E7" w:rsidP="00B57BBE">
      <w:pPr>
        <w:numPr>
          <w:ilvl w:val="0"/>
          <w:numId w:val="58"/>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El için kuyu kazan önce kendi düşer.</w:t>
      </w:r>
    </w:p>
    <w:p w:rsidR="00D128E7" w:rsidRPr="00F05066" w:rsidRDefault="00D128E7" w:rsidP="00B57BBE">
      <w:pPr>
        <w:numPr>
          <w:ilvl w:val="0"/>
          <w:numId w:val="58"/>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Elde bulunan beyde bulunmaz.</w:t>
      </w:r>
    </w:p>
    <w:p w:rsidR="00D128E7" w:rsidRPr="00F05066" w:rsidRDefault="00D128E7" w:rsidP="00B57BBE">
      <w:pPr>
        <w:numPr>
          <w:ilvl w:val="0"/>
          <w:numId w:val="58"/>
        </w:numPr>
        <w:shd w:val="clear" w:color="auto" w:fill="FFFFFF"/>
        <w:autoSpaceDE w:val="0"/>
        <w:autoSpaceDN w:val="0"/>
        <w:adjustRightInd w:val="0"/>
        <w:spacing w:after="0" w:line="240" w:lineRule="auto"/>
        <w:jc w:val="both"/>
        <w:rPr>
          <w:rFonts w:ascii="Arial" w:hAnsi="Arial" w:cs="Arial"/>
          <w:b/>
          <w:bCs/>
          <w:sz w:val="20"/>
          <w:szCs w:val="20"/>
        </w:rPr>
      </w:pPr>
      <w:r w:rsidRPr="00F05066">
        <w:rPr>
          <w:rFonts w:ascii="Arial" w:hAnsi="Arial" w:cs="Arial"/>
          <w:iCs/>
          <w:sz w:val="20"/>
          <w:szCs w:val="20"/>
        </w:rPr>
        <w:t>Ekmeğini yalnız yiyen kişi,  sofrasını kendi kaldırır.</w:t>
      </w:r>
    </w:p>
    <w:p w:rsidR="00D128E7" w:rsidRPr="00F05066" w:rsidRDefault="00D128E7" w:rsidP="00A62B30">
      <w:pPr>
        <w:pStyle w:val="ListParagraph"/>
        <w:spacing w:after="0" w:line="240" w:lineRule="auto"/>
        <w:ind w:left="360"/>
        <w:rPr>
          <w:b/>
        </w:rPr>
      </w:pPr>
    </w:p>
    <w:p w:rsidR="00D128E7" w:rsidRPr="00F05066" w:rsidRDefault="00D128E7" w:rsidP="00D51128">
      <w:pPr>
        <w:shd w:val="clear" w:color="auto" w:fill="FFFFFF"/>
        <w:autoSpaceDE w:val="0"/>
        <w:autoSpaceDN w:val="0"/>
        <w:adjustRightInd w:val="0"/>
        <w:jc w:val="both"/>
        <w:rPr>
          <w:rFonts w:ascii="Arial" w:hAnsi="Arial" w:cs="Arial"/>
          <w:sz w:val="20"/>
          <w:szCs w:val="20"/>
        </w:rPr>
      </w:pPr>
      <w:r>
        <w:rPr>
          <w:rFonts w:ascii="Arial" w:hAnsi="Arial" w:cs="Arial"/>
          <w:b/>
          <w:bCs/>
          <w:sz w:val="20"/>
          <w:szCs w:val="20"/>
        </w:rPr>
        <w:t>69.</w:t>
      </w:r>
      <w:r w:rsidRPr="00F05066">
        <w:rPr>
          <w:rFonts w:ascii="Arial" w:hAnsi="Arial" w:cs="Arial"/>
          <w:b/>
          <w:bCs/>
          <w:sz w:val="20"/>
          <w:szCs w:val="20"/>
        </w:rPr>
        <w:t xml:space="preserve">Aşağıdakilerin hangisinde farklı türde bir </w:t>
      </w:r>
      <w:r w:rsidRPr="00F05066">
        <w:rPr>
          <w:rFonts w:ascii="Arial" w:hAnsi="Arial" w:cs="Arial"/>
          <w:sz w:val="20"/>
          <w:szCs w:val="20"/>
        </w:rPr>
        <w:t xml:space="preserve">"eylemsi" </w:t>
      </w:r>
      <w:r w:rsidRPr="00F05066">
        <w:rPr>
          <w:rFonts w:ascii="Arial" w:hAnsi="Arial" w:cs="Arial"/>
          <w:b/>
          <w:bCs/>
          <w:sz w:val="20"/>
          <w:szCs w:val="20"/>
        </w:rPr>
        <w:t>kullanılmıştır?</w:t>
      </w:r>
    </w:p>
    <w:p w:rsidR="00D128E7" w:rsidRPr="00F05066" w:rsidRDefault="00D128E7" w:rsidP="00B57BBE">
      <w:pPr>
        <w:numPr>
          <w:ilvl w:val="0"/>
          <w:numId w:val="59"/>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Koşar adımlarla yanımıza geleni tanıyor musun?</w:t>
      </w:r>
    </w:p>
    <w:p w:rsidR="00D128E7" w:rsidRPr="00F05066" w:rsidRDefault="00D128E7" w:rsidP="00B57BBE">
      <w:pPr>
        <w:numPr>
          <w:ilvl w:val="0"/>
          <w:numId w:val="59"/>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iCs/>
          <w:sz w:val="20"/>
          <w:szCs w:val="20"/>
        </w:rPr>
        <w:t>Kendimi bildim bileli bu sorunları yaşı</w:t>
      </w:r>
      <w:r w:rsidRPr="00F05066">
        <w:rPr>
          <w:rFonts w:ascii="Arial" w:hAnsi="Arial" w:cs="Arial"/>
          <w:iCs/>
          <w:sz w:val="20"/>
          <w:szCs w:val="20"/>
        </w:rPr>
        <w:softHyphen/>
        <w:t>yoruz.</w:t>
      </w:r>
    </w:p>
    <w:p w:rsidR="00D128E7" w:rsidRPr="00F05066" w:rsidRDefault="00D128E7" w:rsidP="00B57BBE">
      <w:pPr>
        <w:numPr>
          <w:ilvl w:val="0"/>
          <w:numId w:val="59"/>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Gelecek hafta yapılacak toplantı iptal edildi.</w:t>
      </w:r>
    </w:p>
    <w:p w:rsidR="00D128E7" w:rsidRPr="00D51128" w:rsidRDefault="00D128E7" w:rsidP="00B57BBE">
      <w:pPr>
        <w:numPr>
          <w:ilvl w:val="0"/>
          <w:numId w:val="59"/>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Çalışan insan her zaman başarıya ulaşır.</w:t>
      </w:r>
    </w:p>
    <w:p w:rsidR="00D128E7" w:rsidRPr="00D51128" w:rsidRDefault="00D128E7" w:rsidP="00A62B30">
      <w:pPr>
        <w:shd w:val="clear" w:color="auto" w:fill="FFFFFF"/>
        <w:autoSpaceDE w:val="0"/>
        <w:autoSpaceDN w:val="0"/>
        <w:adjustRightInd w:val="0"/>
        <w:ind w:left="360"/>
        <w:jc w:val="both"/>
        <w:rPr>
          <w:rFonts w:ascii="Arial" w:hAnsi="Arial" w:cs="Arial"/>
          <w:b/>
          <w:sz w:val="20"/>
          <w:szCs w:val="20"/>
        </w:rPr>
      </w:pPr>
      <w:r>
        <w:rPr>
          <w:rFonts w:ascii="Arial" w:hAnsi="Arial" w:cs="Arial"/>
          <w:b/>
          <w:sz w:val="20"/>
          <w:szCs w:val="20"/>
        </w:rPr>
        <w:t>70</w:t>
      </w:r>
      <w:r w:rsidRPr="00F05066">
        <w:rPr>
          <w:rFonts w:ascii="Arial" w:hAnsi="Arial" w:cs="Arial"/>
          <w:b/>
          <w:sz w:val="20"/>
          <w:szCs w:val="20"/>
        </w:rPr>
        <w:t xml:space="preserve">. </w:t>
      </w:r>
      <w:r w:rsidRPr="00D51128">
        <w:rPr>
          <w:rFonts w:ascii="Arial" w:hAnsi="Arial" w:cs="Arial"/>
          <w:b/>
          <w:sz w:val="20"/>
          <w:szCs w:val="20"/>
        </w:rPr>
        <w:t>Sıfat-fiil ekiyle türetildikleri halde bazı sözcük</w:t>
      </w:r>
      <w:r w:rsidRPr="00D51128">
        <w:rPr>
          <w:rFonts w:ascii="Arial" w:hAnsi="Arial" w:cs="Arial"/>
          <w:b/>
          <w:sz w:val="20"/>
          <w:szCs w:val="20"/>
        </w:rPr>
        <w:softHyphen/>
        <w:t xml:space="preserve">ler fiil anlamım yitirip bir varlığa ad olabilir. </w:t>
      </w:r>
    </w:p>
    <w:p w:rsidR="00D128E7" w:rsidRPr="00F05066" w:rsidRDefault="00D128E7" w:rsidP="00D51128">
      <w:pPr>
        <w:shd w:val="clear" w:color="auto" w:fill="FFFFFF"/>
        <w:autoSpaceDE w:val="0"/>
        <w:autoSpaceDN w:val="0"/>
        <w:adjustRightInd w:val="0"/>
        <w:ind w:left="360"/>
        <w:jc w:val="both"/>
        <w:rPr>
          <w:rFonts w:ascii="Arial" w:hAnsi="Arial" w:cs="Arial"/>
          <w:sz w:val="20"/>
          <w:szCs w:val="20"/>
        </w:rPr>
      </w:pPr>
      <w:r w:rsidRPr="00F05066">
        <w:rPr>
          <w:rFonts w:ascii="Arial" w:hAnsi="Arial" w:cs="Arial"/>
          <w:b/>
          <w:bCs/>
          <w:sz w:val="20"/>
          <w:szCs w:val="20"/>
        </w:rPr>
        <w:t>Aşağıdakilerin hangisinde bu açıklamaya uygun bir örnek vardır?</w:t>
      </w:r>
    </w:p>
    <w:p w:rsidR="00D128E7" w:rsidRPr="00F05066" w:rsidRDefault="00D128E7" w:rsidP="00B57BBE">
      <w:pPr>
        <w:numPr>
          <w:ilvl w:val="0"/>
          <w:numId w:val="60"/>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Akacak kan damarda durmaz.</w:t>
      </w:r>
    </w:p>
    <w:p w:rsidR="00D128E7" w:rsidRPr="00F05066" w:rsidRDefault="00D128E7" w:rsidP="00B57BBE">
      <w:pPr>
        <w:numPr>
          <w:ilvl w:val="0"/>
          <w:numId w:val="60"/>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Görünen köy kılavuz istemez.</w:t>
      </w:r>
    </w:p>
    <w:p w:rsidR="00D128E7" w:rsidRPr="00F05066" w:rsidRDefault="00D128E7" w:rsidP="00B57BBE">
      <w:pPr>
        <w:numPr>
          <w:ilvl w:val="0"/>
          <w:numId w:val="60"/>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iCs/>
          <w:sz w:val="20"/>
          <w:szCs w:val="20"/>
        </w:rPr>
        <w:t>Yönetici, yakacak paralarını peşin top</w:t>
      </w:r>
      <w:r w:rsidRPr="00F05066">
        <w:rPr>
          <w:rFonts w:ascii="Arial" w:hAnsi="Arial" w:cs="Arial"/>
          <w:iCs/>
          <w:sz w:val="20"/>
          <w:szCs w:val="20"/>
        </w:rPr>
        <w:softHyphen/>
        <w:t>ladı.</w:t>
      </w:r>
    </w:p>
    <w:p w:rsidR="00D128E7" w:rsidRPr="00F05066" w:rsidRDefault="00D128E7" w:rsidP="00B57BBE">
      <w:pPr>
        <w:numPr>
          <w:ilvl w:val="0"/>
          <w:numId w:val="60"/>
        </w:numPr>
        <w:shd w:val="clear" w:color="auto" w:fill="FFFFFF"/>
        <w:autoSpaceDE w:val="0"/>
        <w:autoSpaceDN w:val="0"/>
        <w:adjustRightInd w:val="0"/>
        <w:spacing w:after="0" w:line="240" w:lineRule="auto"/>
        <w:jc w:val="both"/>
        <w:rPr>
          <w:rFonts w:ascii="Arial" w:hAnsi="Arial" w:cs="Arial"/>
          <w:sz w:val="20"/>
          <w:szCs w:val="20"/>
        </w:rPr>
      </w:pPr>
      <w:r w:rsidRPr="00F05066">
        <w:rPr>
          <w:rFonts w:ascii="Arial" w:hAnsi="Arial" w:cs="Arial"/>
          <w:sz w:val="20"/>
          <w:szCs w:val="20"/>
        </w:rPr>
        <w:t>Benim için gelen ağam, giden paşamdır.</w:t>
      </w:r>
    </w:p>
    <w:p w:rsidR="00D128E7" w:rsidRPr="00F05066" w:rsidRDefault="00D128E7" w:rsidP="00A62B30">
      <w:pPr>
        <w:pStyle w:val="ListParagraph"/>
        <w:spacing w:after="0" w:line="360" w:lineRule="auto"/>
        <w:ind w:left="360"/>
        <w:rPr>
          <w:b/>
        </w:rPr>
      </w:pPr>
    </w:p>
    <w:p w:rsidR="00D128E7" w:rsidRPr="00F05066" w:rsidRDefault="00D128E7" w:rsidP="00A62B30">
      <w:pPr>
        <w:pStyle w:val="ListParagraph"/>
        <w:spacing w:after="0" w:line="360" w:lineRule="auto"/>
        <w:ind w:left="360"/>
        <w:rPr>
          <w:b/>
        </w:rPr>
      </w:pPr>
    </w:p>
    <w:p w:rsidR="00D128E7" w:rsidRPr="00F05066" w:rsidRDefault="00D128E7" w:rsidP="00F05066">
      <w:pPr>
        <w:shd w:val="clear" w:color="auto" w:fill="FFFFFF"/>
        <w:autoSpaceDE w:val="0"/>
        <w:autoSpaceDN w:val="0"/>
        <w:adjustRightInd w:val="0"/>
        <w:rPr>
          <w:rFonts w:ascii="Arial" w:hAnsi="Arial" w:cs="Arial"/>
          <w:color w:val="1D1B11"/>
          <w:sz w:val="20"/>
          <w:szCs w:val="20"/>
        </w:rPr>
      </w:pPr>
      <w:r>
        <w:rPr>
          <w:rStyle w:val="apple-converted-space"/>
          <w:rFonts w:ascii="Arial" w:hAnsi="Arial" w:cs="Arial"/>
          <w:b/>
          <w:color w:val="1D1B11"/>
          <w:sz w:val="20"/>
          <w:szCs w:val="20"/>
        </w:rPr>
        <w:t>71</w:t>
      </w:r>
      <w:r w:rsidRPr="00D51128">
        <w:rPr>
          <w:rStyle w:val="apple-converted-space"/>
          <w:rFonts w:ascii="Arial" w:hAnsi="Arial" w:cs="Arial"/>
          <w:b/>
          <w:color w:val="1D1B11"/>
          <w:sz w:val="20"/>
          <w:szCs w:val="20"/>
        </w:rPr>
        <w:t>. </w:t>
      </w:r>
      <w:r w:rsidRPr="00D51128">
        <w:rPr>
          <w:rFonts w:ascii="Arial" w:hAnsi="Arial" w:cs="Arial"/>
          <w:b/>
          <w:color w:val="1D1B11"/>
          <w:sz w:val="20"/>
          <w:szCs w:val="20"/>
        </w:rPr>
        <w:t>"İkindiden sonra kadınlar, avludaki incir ağacının gölgesindeki sedirde çay içiyorlar."</w:t>
      </w:r>
      <w:r w:rsidRPr="00D51128">
        <w:rPr>
          <w:rFonts w:ascii="Arial" w:hAnsi="Arial" w:cs="Arial"/>
          <w:b/>
          <w:color w:val="1D1B11"/>
          <w:sz w:val="20"/>
          <w:szCs w:val="20"/>
        </w:rPr>
        <w:br/>
      </w:r>
      <w:r w:rsidRPr="00F05066">
        <w:rPr>
          <w:rFonts w:ascii="Arial" w:hAnsi="Arial" w:cs="Arial"/>
          <w:b/>
          <w:color w:val="1D1B11"/>
          <w:sz w:val="20"/>
          <w:szCs w:val="20"/>
        </w:rPr>
        <w:t>Cümlesinin öğeleri</w:t>
      </w:r>
      <w:r w:rsidRPr="00F05066">
        <w:rPr>
          <w:rStyle w:val="apple-converted-space"/>
          <w:rFonts w:ascii="Arial" w:hAnsi="Arial" w:cs="Arial"/>
          <w:b/>
          <w:color w:val="1D1B11"/>
          <w:sz w:val="20"/>
          <w:szCs w:val="20"/>
        </w:rPr>
        <w:t> </w:t>
      </w:r>
      <w:hyperlink r:id="rId7" w:tgtFrame="_blank" w:history="1">
        <w:r w:rsidRPr="00F05066">
          <w:rPr>
            <w:rStyle w:val="Hyperlink"/>
            <w:rFonts w:ascii="Arial" w:hAnsi="Arial" w:cs="Arial"/>
            <w:b/>
            <w:color w:val="1D1B11"/>
            <w:sz w:val="20"/>
            <w:szCs w:val="20"/>
          </w:rPr>
          <w:t>aşağıdaki</w:t>
        </w:r>
      </w:hyperlink>
      <w:r w:rsidRPr="00F05066">
        <w:rPr>
          <w:rFonts w:ascii="Arial" w:hAnsi="Arial" w:cs="Arial"/>
          <w:b/>
          <w:color w:val="1D1B11"/>
          <w:sz w:val="20"/>
          <w:szCs w:val="20"/>
        </w:rPr>
        <w:t>lerin</w:t>
      </w:r>
      <w:r w:rsidRPr="00F05066">
        <w:rPr>
          <w:rStyle w:val="apple-converted-space"/>
          <w:rFonts w:ascii="Arial" w:hAnsi="Arial" w:cs="Arial"/>
          <w:b/>
          <w:color w:val="1D1B11"/>
          <w:sz w:val="20"/>
          <w:szCs w:val="20"/>
        </w:rPr>
        <w:t> </w:t>
      </w:r>
      <w:hyperlink r:id="rId8" w:tgtFrame="_blank" w:history="1">
        <w:r w:rsidRPr="00F05066">
          <w:rPr>
            <w:rStyle w:val="Hyperlink"/>
            <w:rFonts w:ascii="Arial" w:hAnsi="Arial" w:cs="Arial"/>
            <w:b/>
            <w:color w:val="1D1B11"/>
            <w:sz w:val="20"/>
            <w:szCs w:val="20"/>
          </w:rPr>
          <w:t>hangisi</w:t>
        </w:r>
      </w:hyperlink>
      <w:r w:rsidRPr="00F05066">
        <w:rPr>
          <w:rFonts w:ascii="Arial" w:hAnsi="Arial" w:cs="Arial"/>
          <w:b/>
          <w:color w:val="1D1B11"/>
          <w:sz w:val="20"/>
          <w:szCs w:val="20"/>
        </w:rPr>
        <w:t>n¬de doğru olarak verilmiştir?</w:t>
      </w:r>
      <w:r w:rsidRPr="00F05066">
        <w:rPr>
          <w:rFonts w:ascii="Arial" w:hAnsi="Arial" w:cs="Arial"/>
          <w:color w:val="1D1B11"/>
          <w:sz w:val="20"/>
          <w:szCs w:val="20"/>
        </w:rPr>
        <w:br/>
        <w:t>A) Özne-Zarf t. -Dolaylı t. -Yüklem</w:t>
      </w:r>
      <w:r w:rsidRPr="00F05066">
        <w:rPr>
          <w:rStyle w:val="apple-converted-space"/>
          <w:rFonts w:ascii="Arial" w:hAnsi="Arial" w:cs="Arial"/>
          <w:color w:val="1D1B11"/>
          <w:sz w:val="20"/>
          <w:szCs w:val="20"/>
        </w:rPr>
        <w:t> </w:t>
      </w:r>
      <w:r w:rsidRPr="00F05066">
        <w:rPr>
          <w:rFonts w:ascii="Arial" w:hAnsi="Arial" w:cs="Arial"/>
          <w:color w:val="1D1B11"/>
          <w:sz w:val="20"/>
          <w:szCs w:val="20"/>
        </w:rPr>
        <w:br/>
        <w:t>B) Özne-Dolaylı t. - Belirtili n. - Yüklem</w:t>
      </w:r>
      <w:r w:rsidRPr="00F05066">
        <w:rPr>
          <w:rStyle w:val="apple-converted-space"/>
          <w:rFonts w:ascii="Arial" w:hAnsi="Arial" w:cs="Arial"/>
          <w:color w:val="1D1B11"/>
          <w:sz w:val="20"/>
          <w:szCs w:val="20"/>
        </w:rPr>
        <w:t> </w:t>
      </w:r>
      <w:r w:rsidRPr="00F05066">
        <w:rPr>
          <w:rFonts w:ascii="Arial" w:hAnsi="Arial" w:cs="Arial"/>
          <w:color w:val="1D1B11"/>
          <w:sz w:val="20"/>
          <w:szCs w:val="20"/>
        </w:rPr>
        <w:br/>
        <w:t>C) Zarf t. - Özne - Dolaylı t. - Belirtisiz n. -yüklem</w:t>
      </w:r>
      <w:r w:rsidRPr="00F05066">
        <w:rPr>
          <w:rStyle w:val="apple-converted-space"/>
          <w:rFonts w:ascii="Arial" w:hAnsi="Arial" w:cs="Arial"/>
          <w:color w:val="1D1B11"/>
          <w:sz w:val="20"/>
          <w:szCs w:val="20"/>
        </w:rPr>
        <w:t> </w:t>
      </w:r>
      <w:r w:rsidRPr="00F05066">
        <w:rPr>
          <w:rFonts w:ascii="Arial" w:hAnsi="Arial" w:cs="Arial"/>
          <w:color w:val="1D1B11"/>
          <w:sz w:val="20"/>
          <w:szCs w:val="20"/>
        </w:rPr>
        <w:br/>
        <w:t>D) Zarf t. - Dolaylı t. - Belirtisiz n. – Yüklem</w:t>
      </w:r>
    </w:p>
    <w:p w:rsidR="00D128E7" w:rsidRPr="00F05066" w:rsidRDefault="00D128E7" w:rsidP="00F05066">
      <w:pPr>
        <w:shd w:val="clear" w:color="auto" w:fill="FFFFFF"/>
        <w:autoSpaceDE w:val="0"/>
        <w:autoSpaceDN w:val="0"/>
        <w:adjustRightInd w:val="0"/>
        <w:rPr>
          <w:rFonts w:ascii="Arial" w:hAnsi="Arial" w:cs="Arial"/>
          <w:b/>
          <w:bCs/>
          <w:sz w:val="20"/>
          <w:szCs w:val="20"/>
        </w:rPr>
      </w:pPr>
      <w:r>
        <w:rPr>
          <w:rFonts w:ascii="Arial" w:hAnsi="Arial" w:cs="Arial"/>
          <w:b/>
          <w:color w:val="1D1B11"/>
          <w:sz w:val="20"/>
          <w:szCs w:val="20"/>
        </w:rPr>
        <w:t>72</w:t>
      </w:r>
      <w:r w:rsidRPr="00F05066">
        <w:rPr>
          <w:rFonts w:ascii="Arial" w:hAnsi="Arial" w:cs="Arial"/>
          <w:b/>
          <w:color w:val="1D1B11"/>
          <w:sz w:val="20"/>
          <w:szCs w:val="20"/>
        </w:rPr>
        <w:t>. "Kuş cıvıltıları" sözü</w:t>
      </w:r>
      <w:r w:rsidRPr="00F05066">
        <w:rPr>
          <w:rStyle w:val="apple-converted-space"/>
          <w:rFonts w:ascii="Arial" w:hAnsi="Arial" w:cs="Arial"/>
          <w:b/>
          <w:color w:val="1D1B11"/>
          <w:sz w:val="20"/>
          <w:szCs w:val="20"/>
        </w:rPr>
        <w:t> </w:t>
      </w:r>
      <w:hyperlink r:id="rId9" w:tgtFrame="_blank" w:history="1">
        <w:r w:rsidRPr="00F05066">
          <w:rPr>
            <w:rStyle w:val="Hyperlink"/>
            <w:rFonts w:ascii="Arial" w:hAnsi="Arial" w:cs="Arial"/>
            <w:b/>
            <w:color w:val="1D1B11"/>
            <w:sz w:val="20"/>
            <w:szCs w:val="20"/>
          </w:rPr>
          <w:t>aşağıdaki</w:t>
        </w:r>
      </w:hyperlink>
      <w:r w:rsidRPr="00F05066">
        <w:rPr>
          <w:rStyle w:val="apple-converted-space"/>
          <w:rFonts w:ascii="Arial" w:hAnsi="Arial" w:cs="Arial"/>
          <w:b/>
          <w:color w:val="1D1B11"/>
          <w:sz w:val="20"/>
          <w:szCs w:val="20"/>
        </w:rPr>
        <w:t> </w:t>
      </w:r>
      <w:r w:rsidRPr="00F05066">
        <w:rPr>
          <w:rFonts w:ascii="Arial" w:hAnsi="Arial" w:cs="Arial"/>
          <w:b/>
          <w:color w:val="1D1B11"/>
          <w:sz w:val="20"/>
          <w:szCs w:val="20"/>
        </w:rPr>
        <w:t xml:space="preserve">cümlelerin </w:t>
      </w:r>
      <w:r>
        <w:rPr>
          <w:rFonts w:ascii="Arial" w:hAnsi="Arial" w:cs="Arial"/>
          <w:b/>
          <w:sz w:val="20"/>
          <w:szCs w:val="20"/>
        </w:rPr>
        <w:t>han</w:t>
      </w:r>
      <w:r w:rsidRPr="00F05066">
        <w:rPr>
          <w:rFonts w:ascii="Arial" w:hAnsi="Arial" w:cs="Arial"/>
          <w:b/>
          <w:sz w:val="20"/>
          <w:szCs w:val="20"/>
        </w:rPr>
        <w:t>gisinde "özne" görevinde kullanılmıştır?</w:t>
      </w:r>
      <w:r w:rsidRPr="00F05066">
        <w:rPr>
          <w:rFonts w:ascii="Arial" w:hAnsi="Arial" w:cs="Arial"/>
          <w:sz w:val="20"/>
          <w:szCs w:val="20"/>
        </w:rPr>
        <w:br/>
        <w:t>A) Bu neşeli şarkılar, kuş cıvıltılarıdır.</w:t>
      </w:r>
      <w:r w:rsidRPr="00F05066">
        <w:rPr>
          <w:rFonts w:ascii="Arial" w:hAnsi="Arial" w:cs="Arial"/>
          <w:sz w:val="20"/>
          <w:szCs w:val="20"/>
        </w:rPr>
        <w:br/>
        <w:t>B) Kuş cıvıltılarından, kapı zilini duymadım.</w:t>
      </w:r>
      <w:r w:rsidRPr="00F05066">
        <w:rPr>
          <w:rStyle w:val="apple-converted-space"/>
          <w:rFonts w:ascii="Arial" w:hAnsi="Arial" w:cs="Arial"/>
          <w:sz w:val="20"/>
          <w:szCs w:val="20"/>
        </w:rPr>
        <w:t> </w:t>
      </w:r>
      <w:r w:rsidRPr="00F05066">
        <w:rPr>
          <w:rFonts w:ascii="Arial" w:hAnsi="Arial" w:cs="Arial"/>
          <w:sz w:val="20"/>
          <w:szCs w:val="20"/>
        </w:rPr>
        <w:br/>
        <w:t>C) Kuş cıvıltılarını her sabah duyuyorum.</w:t>
      </w:r>
      <w:r w:rsidRPr="00F05066">
        <w:rPr>
          <w:rStyle w:val="apple-converted-space"/>
          <w:rFonts w:ascii="Arial" w:hAnsi="Arial" w:cs="Arial"/>
          <w:sz w:val="20"/>
          <w:szCs w:val="20"/>
        </w:rPr>
        <w:t> </w:t>
      </w:r>
      <w:r w:rsidRPr="00F05066">
        <w:rPr>
          <w:rFonts w:ascii="Arial" w:hAnsi="Arial" w:cs="Arial"/>
          <w:sz w:val="20"/>
          <w:szCs w:val="20"/>
        </w:rPr>
        <w:br/>
        <w:t>D) Sabah kuş cıvıltıları ormanı kaplar.</w:t>
      </w:r>
    </w:p>
    <w:p w:rsidR="00D128E7" w:rsidRPr="00F05066" w:rsidRDefault="00D128E7" w:rsidP="00F05066">
      <w:pPr>
        <w:shd w:val="clear" w:color="auto" w:fill="FFFFFF"/>
        <w:autoSpaceDE w:val="0"/>
        <w:autoSpaceDN w:val="0"/>
        <w:adjustRightInd w:val="0"/>
        <w:rPr>
          <w:rFonts w:ascii="Arial" w:hAnsi="Arial" w:cs="Arial"/>
          <w:color w:val="000000"/>
          <w:sz w:val="20"/>
          <w:szCs w:val="20"/>
        </w:rPr>
      </w:pPr>
      <w:r>
        <w:rPr>
          <w:rFonts w:ascii="Arial" w:hAnsi="Arial" w:cs="Arial"/>
          <w:b/>
          <w:bCs/>
          <w:sz w:val="20"/>
          <w:szCs w:val="20"/>
        </w:rPr>
        <w:t>73</w:t>
      </w:r>
      <w:r w:rsidRPr="00F05066">
        <w:rPr>
          <w:rFonts w:ascii="Arial" w:hAnsi="Arial" w:cs="Arial"/>
          <w:b/>
          <w:bCs/>
          <w:sz w:val="20"/>
          <w:szCs w:val="20"/>
        </w:rPr>
        <w:t>.</w:t>
      </w:r>
      <w:hyperlink r:id="rId10" w:tgtFrame="_blank" w:history="1">
        <w:r w:rsidRPr="00F05066">
          <w:rPr>
            <w:rStyle w:val="Hyperlink"/>
            <w:rFonts w:ascii="Arial" w:hAnsi="Arial" w:cs="Arial"/>
            <w:b/>
            <w:sz w:val="20"/>
            <w:szCs w:val="20"/>
          </w:rPr>
          <w:t>Aşağıdaki</w:t>
        </w:r>
      </w:hyperlink>
      <w:r w:rsidRPr="00F05066">
        <w:rPr>
          <w:rStyle w:val="apple-converted-space"/>
          <w:rFonts w:ascii="Arial" w:hAnsi="Arial" w:cs="Arial"/>
          <w:b/>
          <w:sz w:val="20"/>
          <w:szCs w:val="20"/>
        </w:rPr>
        <w:t> </w:t>
      </w:r>
      <w:r w:rsidRPr="00F05066">
        <w:rPr>
          <w:rFonts w:ascii="Arial" w:hAnsi="Arial" w:cs="Arial"/>
          <w:b/>
          <w:sz w:val="20"/>
          <w:szCs w:val="20"/>
        </w:rPr>
        <w:t>cümlelerin</w:t>
      </w:r>
      <w:r w:rsidRPr="00F05066">
        <w:rPr>
          <w:rStyle w:val="apple-converted-space"/>
          <w:rFonts w:ascii="Arial" w:hAnsi="Arial" w:cs="Arial"/>
          <w:b/>
          <w:sz w:val="20"/>
          <w:szCs w:val="20"/>
        </w:rPr>
        <w:t> </w:t>
      </w:r>
      <w:hyperlink r:id="rId11" w:tgtFrame="_blank" w:history="1">
        <w:r w:rsidRPr="00F05066">
          <w:rPr>
            <w:rStyle w:val="Hyperlink"/>
            <w:rFonts w:ascii="Arial" w:hAnsi="Arial" w:cs="Arial"/>
            <w:b/>
            <w:sz w:val="20"/>
            <w:szCs w:val="20"/>
          </w:rPr>
          <w:t>hangisi</w:t>
        </w:r>
      </w:hyperlink>
      <w:r w:rsidRPr="00F05066">
        <w:rPr>
          <w:rFonts w:ascii="Arial" w:hAnsi="Arial" w:cs="Arial"/>
          <w:b/>
          <w:sz w:val="20"/>
          <w:szCs w:val="20"/>
        </w:rPr>
        <w:t>nin yüklemi, bir deyimdir?</w:t>
      </w:r>
      <w:r w:rsidRPr="00F05066">
        <w:rPr>
          <w:rFonts w:ascii="Arial" w:hAnsi="Arial" w:cs="Arial"/>
          <w:sz w:val="20"/>
          <w:szCs w:val="20"/>
        </w:rPr>
        <w:br/>
        <w:t>A) Bana yardım eden, o yaşlı adamdı.</w:t>
      </w:r>
      <w:r w:rsidRPr="00F05066">
        <w:rPr>
          <w:rFonts w:ascii="Arial" w:hAnsi="Arial" w:cs="Arial"/>
          <w:sz w:val="20"/>
          <w:szCs w:val="20"/>
        </w:rPr>
        <w:br/>
        <w:t>B) Yaşlı hanım, dayımın öğretmeniymiş.</w:t>
      </w:r>
      <w:r w:rsidRPr="00F05066">
        <w:rPr>
          <w:rFonts w:ascii="Arial" w:hAnsi="Arial" w:cs="Arial"/>
          <w:sz w:val="20"/>
          <w:szCs w:val="20"/>
        </w:rPr>
        <w:br/>
        <w:t>C) Televizyondaki konuşması göz doldurdu.</w:t>
      </w:r>
      <w:r w:rsidRPr="00F05066">
        <w:rPr>
          <w:rStyle w:val="apple-converted-space"/>
          <w:rFonts w:ascii="Arial" w:hAnsi="Arial" w:cs="Arial"/>
          <w:sz w:val="20"/>
          <w:szCs w:val="20"/>
        </w:rPr>
        <w:t> </w:t>
      </w:r>
      <w:r w:rsidRPr="00F05066">
        <w:rPr>
          <w:rFonts w:ascii="Arial" w:hAnsi="Arial" w:cs="Arial"/>
          <w:sz w:val="20"/>
          <w:szCs w:val="20"/>
        </w:rPr>
        <w:br/>
        <w:t>D) Bu kış, tam üç kez nezle oldum</w:t>
      </w:r>
      <w:r w:rsidRPr="00F05066">
        <w:rPr>
          <w:rFonts w:ascii="Arial" w:hAnsi="Arial" w:cs="Arial"/>
          <w:color w:val="000000"/>
          <w:sz w:val="20"/>
          <w:szCs w:val="20"/>
        </w:rPr>
        <w:t>.</w:t>
      </w:r>
    </w:p>
    <w:p w:rsidR="00D128E7" w:rsidRPr="00F05066" w:rsidRDefault="00D128E7" w:rsidP="00D51128">
      <w:pPr>
        <w:shd w:val="clear" w:color="auto" w:fill="FFFFFF"/>
        <w:autoSpaceDE w:val="0"/>
        <w:autoSpaceDN w:val="0"/>
        <w:adjustRightInd w:val="0"/>
        <w:rPr>
          <w:rFonts w:ascii="Arial" w:hAnsi="Arial" w:cs="Arial"/>
          <w:b/>
          <w:bCs/>
          <w:sz w:val="20"/>
          <w:szCs w:val="20"/>
        </w:rPr>
      </w:pPr>
      <w:r>
        <w:rPr>
          <w:rFonts w:ascii="Arial" w:hAnsi="Arial" w:cs="Arial"/>
          <w:b/>
          <w:color w:val="000000"/>
          <w:sz w:val="20"/>
          <w:szCs w:val="20"/>
        </w:rPr>
        <w:t>74</w:t>
      </w:r>
      <w:r w:rsidRPr="00F05066">
        <w:rPr>
          <w:rFonts w:ascii="Arial" w:hAnsi="Arial" w:cs="Arial"/>
          <w:b/>
          <w:sz w:val="20"/>
          <w:szCs w:val="20"/>
        </w:rPr>
        <w:t>.</w:t>
      </w:r>
      <w:r w:rsidRPr="00F05066">
        <w:rPr>
          <w:rFonts w:ascii="Arial" w:hAnsi="Arial" w:cs="Arial"/>
          <w:sz w:val="20"/>
          <w:szCs w:val="20"/>
        </w:rPr>
        <w:t xml:space="preserve">  </w:t>
      </w:r>
      <w:r w:rsidRPr="00D51128">
        <w:rPr>
          <w:rFonts w:ascii="Arial" w:hAnsi="Arial" w:cs="Arial"/>
          <w:b/>
          <w:sz w:val="20"/>
          <w:szCs w:val="20"/>
        </w:rPr>
        <w:t>"Aralanan perdenin gerisinde, uykuya karışmış kentin semasında bulutsuz bir gökyüzü ve yıldızlar vardı."</w:t>
      </w:r>
      <w:r w:rsidRPr="00D51128">
        <w:rPr>
          <w:rFonts w:ascii="Arial" w:hAnsi="Arial" w:cs="Arial"/>
          <w:b/>
          <w:sz w:val="20"/>
          <w:szCs w:val="20"/>
        </w:rPr>
        <w:br/>
      </w:r>
      <w:r w:rsidRPr="00F05066">
        <w:rPr>
          <w:rFonts w:ascii="Arial" w:hAnsi="Arial" w:cs="Arial"/>
          <w:b/>
          <w:sz w:val="20"/>
          <w:szCs w:val="20"/>
        </w:rPr>
        <w:t>Yukarıdaki cümleyi öğelerine ayırdığımızda sıralama nasıl olmalıdır?</w:t>
      </w:r>
      <w:r w:rsidRPr="00F05066">
        <w:rPr>
          <w:rFonts w:ascii="Arial" w:hAnsi="Arial" w:cs="Arial"/>
          <w:sz w:val="20"/>
          <w:szCs w:val="20"/>
        </w:rPr>
        <w:br/>
        <w:t>A) Özne-Nesne-Yüklem</w:t>
      </w:r>
      <w:r w:rsidRPr="00F05066">
        <w:rPr>
          <w:rFonts w:ascii="Arial" w:hAnsi="Arial" w:cs="Arial"/>
          <w:sz w:val="20"/>
          <w:szCs w:val="20"/>
        </w:rPr>
        <w:br/>
        <w:t>B) Dolaylı T.-Özne-Yüklem</w:t>
      </w:r>
      <w:r w:rsidRPr="00F05066">
        <w:rPr>
          <w:rFonts w:ascii="Arial" w:hAnsi="Arial" w:cs="Arial"/>
          <w:sz w:val="20"/>
          <w:szCs w:val="20"/>
        </w:rPr>
        <w:br/>
        <w:t>C) Dolaylı T.-Zarf T.-Yüklem</w:t>
      </w:r>
      <w:r w:rsidRPr="00F05066">
        <w:rPr>
          <w:rFonts w:ascii="Arial" w:hAnsi="Arial" w:cs="Arial"/>
          <w:sz w:val="20"/>
          <w:szCs w:val="20"/>
        </w:rPr>
        <w:br/>
        <w:t>D) Özne-Dolaylı T.- Yüklem</w:t>
      </w:r>
    </w:p>
    <w:p w:rsidR="00D128E7" w:rsidRPr="00F05066" w:rsidRDefault="00D128E7" w:rsidP="00F05066">
      <w:pPr>
        <w:shd w:val="clear" w:color="auto" w:fill="FFFFFF"/>
        <w:autoSpaceDE w:val="0"/>
        <w:autoSpaceDN w:val="0"/>
        <w:adjustRightInd w:val="0"/>
        <w:rPr>
          <w:rFonts w:ascii="Arial" w:hAnsi="Arial" w:cs="Arial"/>
          <w:sz w:val="20"/>
          <w:szCs w:val="20"/>
        </w:rPr>
      </w:pPr>
      <w:r>
        <w:rPr>
          <w:rFonts w:ascii="Arial" w:hAnsi="Arial" w:cs="Arial"/>
          <w:b/>
          <w:sz w:val="20"/>
          <w:szCs w:val="20"/>
        </w:rPr>
        <w:t>75</w:t>
      </w:r>
      <w:r w:rsidRPr="00F05066">
        <w:rPr>
          <w:rFonts w:ascii="Arial" w:hAnsi="Arial" w:cs="Arial"/>
          <w:b/>
          <w:sz w:val="20"/>
          <w:szCs w:val="20"/>
        </w:rPr>
        <w:t>."Kişi, evinden ve evdekilerden sonra sokağını, mahalle veya köyünü tanır." Cümlesinin öge dizilişi</w:t>
      </w:r>
      <w:r w:rsidRPr="00F05066">
        <w:rPr>
          <w:rStyle w:val="apple-converted-space"/>
          <w:rFonts w:ascii="Arial" w:hAnsi="Arial" w:cs="Arial"/>
          <w:b/>
          <w:sz w:val="20"/>
          <w:szCs w:val="20"/>
        </w:rPr>
        <w:t> </w:t>
      </w:r>
      <w:hyperlink r:id="rId12" w:tgtFrame="_blank" w:history="1">
        <w:r w:rsidRPr="00F05066">
          <w:rPr>
            <w:rStyle w:val="Hyperlink"/>
            <w:rFonts w:ascii="Arial" w:hAnsi="Arial" w:cs="Arial"/>
            <w:b/>
            <w:sz w:val="20"/>
            <w:szCs w:val="20"/>
          </w:rPr>
          <w:t>aşağıdaki</w:t>
        </w:r>
      </w:hyperlink>
      <w:r w:rsidRPr="00F05066">
        <w:rPr>
          <w:rFonts w:ascii="Arial" w:hAnsi="Arial" w:cs="Arial"/>
          <w:b/>
          <w:sz w:val="20"/>
          <w:szCs w:val="20"/>
        </w:rPr>
        <w:t>lerden han¬gisinde doğru olarak verilmiştir?</w:t>
      </w:r>
      <w:r w:rsidRPr="00F05066">
        <w:rPr>
          <w:rFonts w:ascii="Arial" w:hAnsi="Arial" w:cs="Arial"/>
          <w:sz w:val="20"/>
          <w:szCs w:val="20"/>
        </w:rPr>
        <w:br/>
        <w:t>A) Özne-B.li Nesne-Yüklem</w:t>
      </w:r>
      <w:r w:rsidRPr="00F05066">
        <w:rPr>
          <w:rStyle w:val="apple-converted-space"/>
          <w:rFonts w:ascii="Arial" w:hAnsi="Arial" w:cs="Arial"/>
          <w:sz w:val="20"/>
          <w:szCs w:val="20"/>
        </w:rPr>
        <w:t> </w:t>
      </w:r>
      <w:r w:rsidRPr="00F05066">
        <w:rPr>
          <w:rFonts w:ascii="Arial" w:hAnsi="Arial" w:cs="Arial"/>
          <w:sz w:val="20"/>
          <w:szCs w:val="20"/>
        </w:rPr>
        <w:br/>
        <w:t>B) Zarf Tümleci-B.li Nesne-Yüklem</w:t>
      </w:r>
      <w:r w:rsidRPr="00F05066">
        <w:rPr>
          <w:rStyle w:val="apple-converted-space"/>
          <w:rFonts w:ascii="Arial" w:hAnsi="Arial" w:cs="Arial"/>
          <w:sz w:val="20"/>
          <w:szCs w:val="20"/>
        </w:rPr>
        <w:t> </w:t>
      </w:r>
      <w:r w:rsidRPr="00F05066">
        <w:rPr>
          <w:rFonts w:ascii="Arial" w:hAnsi="Arial" w:cs="Arial"/>
          <w:sz w:val="20"/>
          <w:szCs w:val="20"/>
        </w:rPr>
        <w:br/>
        <w:t>C) Özne-Zarf Tümleci-B.li Nesne-Yüklem</w:t>
      </w:r>
      <w:r w:rsidRPr="00F05066">
        <w:rPr>
          <w:rStyle w:val="apple-converted-space"/>
          <w:rFonts w:ascii="Arial" w:hAnsi="Arial" w:cs="Arial"/>
          <w:sz w:val="20"/>
          <w:szCs w:val="20"/>
        </w:rPr>
        <w:t> </w:t>
      </w:r>
      <w:r w:rsidRPr="00F05066">
        <w:rPr>
          <w:rFonts w:ascii="Arial" w:hAnsi="Arial" w:cs="Arial"/>
          <w:sz w:val="20"/>
          <w:szCs w:val="20"/>
        </w:rPr>
        <w:br/>
        <w:t>D) Özne-Dolaylı Tümleç-B.li Nesne-Yüklem</w:t>
      </w:r>
    </w:p>
    <w:p w:rsidR="00D128E7" w:rsidRDefault="00D128E7" w:rsidP="00F05066">
      <w:pPr>
        <w:shd w:val="clear" w:color="auto" w:fill="FFFFFF"/>
        <w:autoSpaceDE w:val="0"/>
        <w:autoSpaceDN w:val="0"/>
        <w:adjustRightInd w:val="0"/>
        <w:rPr>
          <w:rFonts w:ascii="Arial" w:hAnsi="Arial" w:cs="Arial"/>
          <w:sz w:val="20"/>
          <w:szCs w:val="20"/>
        </w:rPr>
      </w:pPr>
    </w:p>
    <w:p w:rsidR="00D128E7" w:rsidRPr="00F05066" w:rsidRDefault="00D128E7" w:rsidP="00F05066">
      <w:pPr>
        <w:shd w:val="clear" w:color="auto" w:fill="FFFFFF"/>
        <w:autoSpaceDE w:val="0"/>
        <w:autoSpaceDN w:val="0"/>
        <w:adjustRightInd w:val="0"/>
        <w:rPr>
          <w:rFonts w:ascii="Arial" w:hAnsi="Arial" w:cs="Arial"/>
          <w:sz w:val="20"/>
          <w:szCs w:val="20"/>
        </w:rPr>
      </w:pPr>
    </w:p>
    <w:p w:rsidR="00D128E7" w:rsidRPr="00F05066" w:rsidRDefault="00D128E7" w:rsidP="00F05066">
      <w:pPr>
        <w:shd w:val="clear" w:color="auto" w:fill="FFFFFF"/>
        <w:autoSpaceDE w:val="0"/>
        <w:autoSpaceDN w:val="0"/>
        <w:adjustRightInd w:val="0"/>
        <w:rPr>
          <w:rFonts w:ascii="Arial" w:hAnsi="Arial" w:cs="Arial"/>
          <w:color w:val="000000"/>
          <w:sz w:val="20"/>
          <w:szCs w:val="20"/>
        </w:rPr>
      </w:pPr>
      <w:r>
        <w:rPr>
          <w:rFonts w:ascii="Arial" w:hAnsi="Arial" w:cs="Arial"/>
          <w:b/>
          <w:sz w:val="20"/>
          <w:szCs w:val="20"/>
        </w:rPr>
        <w:t>76</w:t>
      </w:r>
      <w:r w:rsidRPr="00F05066">
        <w:rPr>
          <w:rFonts w:ascii="Arial" w:hAnsi="Arial" w:cs="Arial"/>
          <w:b/>
          <w:sz w:val="20"/>
          <w:szCs w:val="20"/>
        </w:rPr>
        <w:t>.</w:t>
      </w:r>
      <w:hyperlink r:id="rId13" w:tgtFrame="_blank" w:history="1">
        <w:r w:rsidRPr="00F05066">
          <w:rPr>
            <w:rStyle w:val="Hyperlink"/>
            <w:rFonts w:ascii="Arial" w:hAnsi="Arial" w:cs="Arial"/>
            <w:b/>
            <w:sz w:val="20"/>
            <w:szCs w:val="20"/>
          </w:rPr>
          <w:t>Aşağıdaki</w:t>
        </w:r>
      </w:hyperlink>
      <w:r w:rsidRPr="00F05066">
        <w:rPr>
          <w:rStyle w:val="apple-converted-space"/>
          <w:rFonts w:ascii="Arial" w:hAnsi="Arial" w:cs="Arial"/>
          <w:b/>
          <w:sz w:val="20"/>
          <w:szCs w:val="20"/>
        </w:rPr>
        <w:t> </w:t>
      </w:r>
      <w:r w:rsidRPr="00F05066">
        <w:rPr>
          <w:rFonts w:ascii="Arial" w:hAnsi="Arial" w:cs="Arial"/>
          <w:b/>
          <w:sz w:val="20"/>
          <w:szCs w:val="20"/>
        </w:rPr>
        <w:t>cümlelerin</w:t>
      </w:r>
      <w:r w:rsidRPr="00F05066">
        <w:rPr>
          <w:rStyle w:val="apple-converted-space"/>
          <w:rFonts w:ascii="Arial" w:hAnsi="Arial" w:cs="Arial"/>
          <w:b/>
          <w:sz w:val="20"/>
          <w:szCs w:val="20"/>
        </w:rPr>
        <w:t> </w:t>
      </w:r>
      <w:hyperlink r:id="rId14" w:tgtFrame="_blank" w:history="1">
        <w:r w:rsidRPr="00F05066">
          <w:rPr>
            <w:rStyle w:val="Hyperlink"/>
            <w:rFonts w:ascii="Arial" w:hAnsi="Arial" w:cs="Arial"/>
            <w:b/>
            <w:sz w:val="20"/>
            <w:szCs w:val="20"/>
          </w:rPr>
          <w:t>hangisi</w:t>
        </w:r>
      </w:hyperlink>
      <w:r w:rsidRPr="00F05066">
        <w:rPr>
          <w:rFonts w:ascii="Arial" w:hAnsi="Arial" w:cs="Arial"/>
          <w:b/>
          <w:sz w:val="20"/>
          <w:szCs w:val="20"/>
        </w:rPr>
        <w:t>nde öğelere ayırmada</w:t>
      </w:r>
      <w:r w:rsidRPr="00F05066">
        <w:rPr>
          <w:rStyle w:val="apple-converted-space"/>
          <w:rFonts w:ascii="Arial" w:hAnsi="Arial" w:cs="Arial"/>
          <w:b/>
          <w:sz w:val="20"/>
          <w:szCs w:val="20"/>
        </w:rPr>
        <w:t> </w:t>
      </w:r>
      <w:hyperlink r:id="rId15" w:tgtFrame="_blank" w:history="1">
        <w:r w:rsidRPr="00F05066">
          <w:rPr>
            <w:rStyle w:val="Hyperlink"/>
            <w:rFonts w:ascii="Arial" w:hAnsi="Arial" w:cs="Arial"/>
            <w:b/>
            <w:sz w:val="20"/>
            <w:szCs w:val="20"/>
          </w:rPr>
          <w:t>yanlış</w:t>
        </w:r>
      </w:hyperlink>
      <w:r w:rsidRPr="00F05066">
        <w:rPr>
          <w:rFonts w:ascii="Arial" w:hAnsi="Arial" w:cs="Arial"/>
          <w:b/>
          <w:sz w:val="20"/>
          <w:szCs w:val="20"/>
        </w:rPr>
        <w:t>lık yapılmamıştır?</w:t>
      </w:r>
      <w:r w:rsidRPr="00F05066">
        <w:rPr>
          <w:rFonts w:ascii="Arial" w:hAnsi="Arial" w:cs="Arial"/>
          <w:color w:val="000000"/>
          <w:sz w:val="20"/>
          <w:szCs w:val="20"/>
        </w:rPr>
        <w:br/>
        <w:t>A) Bazen /dinlenmek için /güzel şeyler /düşün¬meye /çalışıyorum.</w:t>
      </w:r>
      <w:r w:rsidRPr="00F05066">
        <w:rPr>
          <w:rFonts w:ascii="Arial" w:hAnsi="Arial" w:cs="Arial"/>
          <w:color w:val="000000"/>
          <w:sz w:val="20"/>
          <w:szCs w:val="20"/>
        </w:rPr>
        <w:br/>
        <w:t>B) Son çalışmalardan sonra /park ve bahçeler /güzel /olmuş.</w:t>
      </w:r>
      <w:r w:rsidRPr="00F05066">
        <w:rPr>
          <w:rFonts w:ascii="Arial" w:hAnsi="Arial" w:cs="Arial"/>
          <w:color w:val="000000"/>
          <w:sz w:val="20"/>
          <w:szCs w:val="20"/>
        </w:rPr>
        <w:br/>
        <w:t>C) Ödevlerinizi /zamanında/teslim etmeniz gerekiyor.</w:t>
      </w:r>
      <w:r w:rsidRPr="00F05066">
        <w:rPr>
          <w:rFonts w:ascii="Arial" w:hAnsi="Arial" w:cs="Arial"/>
          <w:color w:val="000000"/>
          <w:sz w:val="20"/>
          <w:szCs w:val="20"/>
        </w:rPr>
        <w:br/>
        <w:t>D) Cevap anahtarını hazırlamadan uyumam /mümkün değil.</w:t>
      </w:r>
    </w:p>
    <w:p w:rsidR="00D128E7" w:rsidRPr="00F05066" w:rsidRDefault="00D128E7" w:rsidP="00F05066">
      <w:pPr>
        <w:shd w:val="clear" w:color="auto" w:fill="FFFFFF"/>
        <w:autoSpaceDE w:val="0"/>
        <w:autoSpaceDN w:val="0"/>
        <w:adjustRightInd w:val="0"/>
        <w:rPr>
          <w:rFonts w:ascii="Arial" w:hAnsi="Arial" w:cs="Arial"/>
          <w:color w:val="000000"/>
          <w:sz w:val="20"/>
          <w:szCs w:val="20"/>
        </w:rPr>
      </w:pPr>
      <w:r>
        <w:rPr>
          <w:rFonts w:ascii="Arial" w:hAnsi="Arial" w:cs="Arial"/>
          <w:b/>
          <w:sz w:val="20"/>
          <w:szCs w:val="20"/>
        </w:rPr>
        <w:t>77.</w:t>
      </w:r>
      <w:hyperlink r:id="rId16" w:tgtFrame="_blank" w:history="1">
        <w:r w:rsidRPr="00F05066">
          <w:rPr>
            <w:rStyle w:val="Hyperlink"/>
            <w:rFonts w:ascii="Arial" w:hAnsi="Arial" w:cs="Arial"/>
            <w:b/>
            <w:sz w:val="20"/>
            <w:szCs w:val="20"/>
          </w:rPr>
          <w:t>Aşağıdaki</w:t>
        </w:r>
      </w:hyperlink>
      <w:r w:rsidRPr="00F05066">
        <w:rPr>
          <w:rStyle w:val="apple-converted-space"/>
          <w:rFonts w:ascii="Arial" w:hAnsi="Arial" w:cs="Arial"/>
          <w:b/>
          <w:color w:val="000000"/>
          <w:sz w:val="20"/>
          <w:szCs w:val="20"/>
        </w:rPr>
        <w:t> </w:t>
      </w:r>
      <w:r w:rsidRPr="00F05066">
        <w:rPr>
          <w:rFonts w:ascii="Arial" w:hAnsi="Arial" w:cs="Arial"/>
          <w:b/>
          <w:color w:val="000000"/>
          <w:sz w:val="20"/>
          <w:szCs w:val="20"/>
        </w:rPr>
        <w:t>cümlelerin</w:t>
      </w:r>
      <w:r w:rsidRPr="00F05066">
        <w:rPr>
          <w:rStyle w:val="apple-converted-space"/>
          <w:rFonts w:ascii="Arial" w:hAnsi="Arial" w:cs="Arial"/>
          <w:b/>
          <w:color w:val="000000"/>
          <w:sz w:val="20"/>
          <w:szCs w:val="20"/>
        </w:rPr>
        <w:t> </w:t>
      </w:r>
      <w:hyperlink r:id="rId17" w:tgtFrame="_blank" w:history="1">
        <w:r w:rsidRPr="00F05066">
          <w:rPr>
            <w:rStyle w:val="Hyperlink"/>
            <w:rFonts w:ascii="Arial" w:hAnsi="Arial" w:cs="Arial"/>
            <w:b/>
            <w:sz w:val="20"/>
            <w:szCs w:val="20"/>
          </w:rPr>
          <w:t>hangisi</w:t>
        </w:r>
      </w:hyperlink>
      <w:r w:rsidRPr="00F05066">
        <w:rPr>
          <w:rFonts w:ascii="Arial" w:hAnsi="Arial" w:cs="Arial"/>
          <w:b/>
          <w:color w:val="000000"/>
          <w:sz w:val="20"/>
          <w:szCs w:val="20"/>
        </w:rPr>
        <w:t>nde özne bir belirtili isim tamlamasıdır</w:t>
      </w:r>
      <w:r w:rsidRPr="00F05066">
        <w:rPr>
          <w:rFonts w:ascii="Arial" w:hAnsi="Arial" w:cs="Arial"/>
          <w:color w:val="000000"/>
          <w:sz w:val="20"/>
          <w:szCs w:val="20"/>
        </w:rPr>
        <w:t>?</w:t>
      </w:r>
      <w:r w:rsidRPr="00F05066">
        <w:rPr>
          <w:rFonts w:ascii="Arial" w:hAnsi="Arial" w:cs="Arial"/>
          <w:color w:val="000000"/>
          <w:sz w:val="20"/>
          <w:szCs w:val="20"/>
        </w:rPr>
        <w:br/>
        <w:t>A) Biz gelene kadar ev yanmış.</w:t>
      </w:r>
      <w:r w:rsidRPr="00F05066">
        <w:rPr>
          <w:rFonts w:ascii="Arial" w:hAnsi="Arial" w:cs="Arial"/>
          <w:color w:val="000000"/>
          <w:sz w:val="20"/>
          <w:szCs w:val="20"/>
        </w:rPr>
        <w:br/>
        <w:t>B) Senin kalemini ben kırdım.</w:t>
      </w:r>
      <w:r w:rsidRPr="00F05066">
        <w:rPr>
          <w:rStyle w:val="apple-converted-space"/>
          <w:rFonts w:ascii="Arial" w:hAnsi="Arial" w:cs="Arial"/>
          <w:color w:val="000000"/>
          <w:sz w:val="20"/>
          <w:szCs w:val="20"/>
        </w:rPr>
        <w:t> </w:t>
      </w:r>
      <w:r w:rsidRPr="00F05066">
        <w:rPr>
          <w:rFonts w:ascii="Arial" w:hAnsi="Arial" w:cs="Arial"/>
          <w:color w:val="000000"/>
          <w:sz w:val="20"/>
          <w:szCs w:val="20"/>
        </w:rPr>
        <w:br/>
        <w:t>C) Demir kapı yavaşça açıldı.</w:t>
      </w:r>
      <w:r w:rsidRPr="00F05066">
        <w:rPr>
          <w:rStyle w:val="apple-converted-space"/>
          <w:rFonts w:ascii="Arial" w:hAnsi="Arial" w:cs="Arial"/>
          <w:color w:val="000000"/>
          <w:sz w:val="20"/>
          <w:szCs w:val="20"/>
        </w:rPr>
        <w:t> </w:t>
      </w:r>
      <w:r w:rsidRPr="00F05066">
        <w:rPr>
          <w:rFonts w:ascii="Arial" w:hAnsi="Arial" w:cs="Arial"/>
          <w:color w:val="000000"/>
          <w:sz w:val="20"/>
          <w:szCs w:val="20"/>
        </w:rPr>
        <w:br/>
        <w:t>D) Onun kuşu dün</w:t>
      </w:r>
      <w:r w:rsidRPr="00F05066">
        <w:rPr>
          <w:rStyle w:val="apple-converted-space"/>
          <w:rFonts w:ascii="Arial" w:hAnsi="Arial" w:cs="Arial"/>
          <w:color w:val="000000"/>
          <w:sz w:val="20"/>
          <w:szCs w:val="20"/>
        </w:rPr>
        <w:t> </w:t>
      </w:r>
      <w:hyperlink r:id="rId18" w:tgtFrame="_blank" w:history="1">
        <w:r w:rsidRPr="00F05066">
          <w:rPr>
            <w:rStyle w:val="Hyperlink"/>
            <w:rFonts w:ascii="Arial" w:hAnsi="Arial" w:cs="Arial"/>
            <w:sz w:val="20"/>
            <w:szCs w:val="20"/>
          </w:rPr>
          <w:t>kaç</w:t>
        </w:r>
      </w:hyperlink>
      <w:r w:rsidRPr="00F05066">
        <w:rPr>
          <w:rFonts w:ascii="Arial" w:hAnsi="Arial" w:cs="Arial"/>
          <w:color w:val="000000"/>
          <w:sz w:val="20"/>
          <w:szCs w:val="20"/>
        </w:rPr>
        <w:t>tı.</w:t>
      </w:r>
    </w:p>
    <w:p w:rsidR="00D128E7" w:rsidRPr="00F05066" w:rsidRDefault="00D128E7" w:rsidP="00F05066">
      <w:pPr>
        <w:shd w:val="clear" w:color="auto" w:fill="FFFFFF"/>
        <w:autoSpaceDE w:val="0"/>
        <w:autoSpaceDN w:val="0"/>
        <w:adjustRightInd w:val="0"/>
        <w:rPr>
          <w:rFonts w:ascii="Arial" w:hAnsi="Arial" w:cs="Arial"/>
          <w:color w:val="000000"/>
          <w:sz w:val="20"/>
          <w:szCs w:val="20"/>
        </w:rPr>
      </w:pPr>
      <w:r w:rsidRPr="00D51128">
        <w:rPr>
          <w:rStyle w:val="Strong"/>
          <w:rFonts w:ascii="Arial" w:hAnsi="Arial" w:cs="Arial"/>
          <w:bCs/>
          <w:sz w:val="20"/>
          <w:szCs w:val="20"/>
        </w:rPr>
        <w:t>78.</w:t>
      </w:r>
      <w:hyperlink r:id="rId19" w:tgtFrame="_blank" w:history="1">
        <w:r w:rsidRPr="00F05066">
          <w:rPr>
            <w:rStyle w:val="Hyperlink"/>
            <w:rFonts w:ascii="Arial" w:hAnsi="Arial" w:cs="Arial"/>
            <w:b/>
            <w:bCs/>
            <w:sz w:val="20"/>
            <w:szCs w:val="20"/>
          </w:rPr>
          <w:t>Aşağıdaki</w:t>
        </w:r>
      </w:hyperlink>
      <w:r w:rsidRPr="00F05066">
        <w:rPr>
          <w:rStyle w:val="apple-converted-space"/>
          <w:rFonts w:ascii="Arial" w:hAnsi="Arial" w:cs="Arial"/>
          <w:b/>
          <w:bCs/>
          <w:sz w:val="20"/>
          <w:szCs w:val="20"/>
        </w:rPr>
        <w:t> </w:t>
      </w:r>
      <w:r w:rsidRPr="00F05066">
        <w:rPr>
          <w:rStyle w:val="Strong"/>
          <w:rFonts w:ascii="Arial" w:hAnsi="Arial" w:cs="Arial"/>
          <w:b w:val="0"/>
          <w:bCs/>
          <w:sz w:val="20"/>
          <w:szCs w:val="20"/>
        </w:rPr>
        <w:t>cümlelerin</w:t>
      </w:r>
      <w:r w:rsidRPr="00F05066">
        <w:rPr>
          <w:rStyle w:val="apple-converted-space"/>
          <w:rFonts w:ascii="Arial" w:hAnsi="Arial" w:cs="Arial"/>
          <w:b/>
          <w:bCs/>
          <w:sz w:val="20"/>
          <w:szCs w:val="20"/>
        </w:rPr>
        <w:t> </w:t>
      </w:r>
      <w:hyperlink r:id="rId20" w:tgtFrame="_blank" w:history="1">
        <w:r w:rsidRPr="00F05066">
          <w:rPr>
            <w:rStyle w:val="Hyperlink"/>
            <w:rFonts w:ascii="Arial" w:hAnsi="Arial" w:cs="Arial"/>
            <w:b/>
            <w:bCs/>
            <w:sz w:val="20"/>
            <w:szCs w:val="20"/>
          </w:rPr>
          <w:t>hangisi</w:t>
        </w:r>
      </w:hyperlink>
      <w:r w:rsidRPr="00F05066">
        <w:rPr>
          <w:rStyle w:val="Strong"/>
          <w:rFonts w:ascii="Arial" w:hAnsi="Arial" w:cs="Arial"/>
          <w:b w:val="0"/>
          <w:bCs/>
          <w:sz w:val="20"/>
          <w:szCs w:val="20"/>
        </w:rPr>
        <w:t>nde yazım</w:t>
      </w:r>
      <w:r w:rsidRPr="00F05066">
        <w:rPr>
          <w:rStyle w:val="apple-converted-space"/>
          <w:rFonts w:ascii="Arial" w:hAnsi="Arial" w:cs="Arial"/>
          <w:b/>
          <w:bCs/>
          <w:sz w:val="20"/>
          <w:szCs w:val="20"/>
        </w:rPr>
        <w:t> </w:t>
      </w:r>
      <w:hyperlink r:id="rId21" w:tgtFrame="_blank" w:history="1">
        <w:r w:rsidRPr="00F05066">
          <w:rPr>
            <w:rStyle w:val="Hyperlink"/>
            <w:rFonts w:ascii="Arial" w:hAnsi="Arial" w:cs="Arial"/>
            <w:b/>
            <w:bCs/>
            <w:sz w:val="20"/>
            <w:szCs w:val="20"/>
          </w:rPr>
          <w:t>yanlış</w:t>
        </w:r>
      </w:hyperlink>
      <w:r w:rsidRPr="00F05066">
        <w:rPr>
          <w:rStyle w:val="Strong"/>
          <w:rFonts w:ascii="Arial" w:hAnsi="Arial" w:cs="Arial"/>
          <w:b w:val="0"/>
          <w:bCs/>
          <w:sz w:val="20"/>
          <w:szCs w:val="20"/>
        </w:rPr>
        <w:t xml:space="preserve">ı </w:t>
      </w:r>
      <w:hyperlink r:id="rId22" w:tgtFrame="_blank" w:history="1">
        <w:r w:rsidRPr="00F05066">
          <w:rPr>
            <w:rStyle w:val="Hyperlink"/>
            <w:rFonts w:ascii="Arial" w:hAnsi="Arial" w:cs="Arial"/>
            <w:b/>
            <w:bCs/>
            <w:sz w:val="20"/>
            <w:szCs w:val="20"/>
          </w:rPr>
          <w:t>vardır?</w:t>
        </w:r>
      </w:hyperlink>
      <w:r w:rsidRPr="00F05066">
        <w:rPr>
          <w:rFonts w:ascii="Arial" w:hAnsi="Arial" w:cs="Arial"/>
          <w:color w:val="000000"/>
          <w:sz w:val="20"/>
          <w:szCs w:val="20"/>
        </w:rPr>
        <w:br/>
        <w:t>A) Kardeşini sev miyor musun?</w:t>
      </w:r>
      <w:r w:rsidRPr="00F05066">
        <w:rPr>
          <w:rFonts w:ascii="Arial" w:hAnsi="Arial" w:cs="Arial"/>
          <w:color w:val="000000"/>
          <w:sz w:val="20"/>
          <w:szCs w:val="20"/>
        </w:rPr>
        <w:br/>
        <w:t>B) Oğlum da oğlum, diye mi ağladı?</w:t>
      </w:r>
      <w:r w:rsidRPr="00F05066">
        <w:rPr>
          <w:rFonts w:ascii="Arial" w:hAnsi="Arial" w:cs="Arial"/>
          <w:color w:val="000000"/>
          <w:sz w:val="20"/>
          <w:szCs w:val="20"/>
        </w:rPr>
        <w:br/>
        <w:t>C) Sanırım gelemem mi, demiş.</w:t>
      </w:r>
      <w:r w:rsidRPr="00F05066">
        <w:rPr>
          <w:rFonts w:ascii="Arial" w:hAnsi="Arial" w:cs="Arial"/>
          <w:color w:val="000000"/>
          <w:sz w:val="20"/>
          <w:szCs w:val="20"/>
        </w:rPr>
        <w:br/>
        <w:t>D) Uzun mu uzun bir yol…</w:t>
      </w:r>
    </w:p>
    <w:p w:rsidR="00D128E7" w:rsidRPr="00F05066" w:rsidRDefault="00D128E7" w:rsidP="00F05066">
      <w:pPr>
        <w:shd w:val="clear" w:color="auto" w:fill="FFFFFF"/>
        <w:autoSpaceDE w:val="0"/>
        <w:autoSpaceDN w:val="0"/>
        <w:adjustRightInd w:val="0"/>
        <w:rPr>
          <w:rFonts w:ascii="Arial" w:hAnsi="Arial" w:cs="Arial"/>
          <w:color w:val="000000"/>
          <w:sz w:val="20"/>
          <w:szCs w:val="20"/>
        </w:rPr>
      </w:pPr>
      <w:r>
        <w:rPr>
          <w:rFonts w:ascii="Arial" w:hAnsi="Arial" w:cs="Arial"/>
          <w:b/>
          <w:sz w:val="20"/>
          <w:szCs w:val="20"/>
        </w:rPr>
        <w:t>79.</w:t>
      </w:r>
      <w:hyperlink r:id="rId23" w:tgtFrame="_blank" w:history="1">
        <w:r w:rsidRPr="00F05066">
          <w:rPr>
            <w:rStyle w:val="Hyperlink"/>
            <w:rFonts w:ascii="Arial" w:hAnsi="Arial" w:cs="Arial"/>
            <w:b/>
            <w:sz w:val="20"/>
            <w:szCs w:val="20"/>
          </w:rPr>
          <w:t>Aşağıdaki</w:t>
        </w:r>
      </w:hyperlink>
      <w:r w:rsidRPr="00F05066">
        <w:rPr>
          <w:rFonts w:ascii="Arial" w:hAnsi="Arial" w:cs="Arial"/>
          <w:b/>
          <w:color w:val="000000"/>
          <w:sz w:val="20"/>
          <w:szCs w:val="20"/>
        </w:rPr>
        <w:t>lerden</w:t>
      </w:r>
      <w:r w:rsidRPr="00F05066">
        <w:rPr>
          <w:rStyle w:val="apple-converted-space"/>
          <w:rFonts w:ascii="Arial" w:hAnsi="Arial" w:cs="Arial"/>
          <w:b/>
          <w:color w:val="000000"/>
          <w:sz w:val="20"/>
          <w:szCs w:val="20"/>
        </w:rPr>
        <w:t> </w:t>
      </w:r>
      <w:hyperlink r:id="rId24" w:tgtFrame="_blank" w:history="1">
        <w:r w:rsidRPr="00F05066">
          <w:rPr>
            <w:rStyle w:val="Hyperlink"/>
            <w:rFonts w:ascii="Arial" w:hAnsi="Arial" w:cs="Arial"/>
            <w:b/>
            <w:sz w:val="20"/>
            <w:szCs w:val="20"/>
          </w:rPr>
          <w:t>hangisi</w:t>
        </w:r>
      </w:hyperlink>
      <w:r w:rsidRPr="00F05066">
        <w:rPr>
          <w:rFonts w:ascii="Arial" w:hAnsi="Arial" w:cs="Arial"/>
          <w:b/>
          <w:color w:val="000000"/>
          <w:sz w:val="20"/>
          <w:szCs w:val="20"/>
        </w:rPr>
        <w:t>nde virgülün kullanım amacı farklıdır</w:t>
      </w:r>
      <w:hyperlink r:id="rId25" w:tgtFrame="_blank" w:history="1">
        <w:r w:rsidRPr="00F05066">
          <w:rPr>
            <w:rStyle w:val="Hyperlink"/>
            <w:rFonts w:ascii="Arial" w:hAnsi="Arial" w:cs="Arial"/>
            <w:b/>
            <w:sz w:val="20"/>
            <w:szCs w:val="20"/>
          </w:rPr>
          <w:t>?</w:t>
        </w:r>
      </w:hyperlink>
      <w:r w:rsidRPr="00F05066">
        <w:rPr>
          <w:rFonts w:ascii="Arial" w:hAnsi="Arial" w:cs="Arial"/>
          <w:color w:val="000000"/>
          <w:sz w:val="20"/>
          <w:szCs w:val="20"/>
        </w:rPr>
        <w:br/>
        <w:t>A) Uzun boylu, yeşil gözlü bir çocuktu.</w:t>
      </w:r>
      <w:r w:rsidRPr="00F05066">
        <w:rPr>
          <w:rFonts w:ascii="Arial" w:hAnsi="Arial" w:cs="Arial"/>
          <w:color w:val="000000"/>
          <w:sz w:val="20"/>
          <w:szCs w:val="20"/>
        </w:rPr>
        <w:br/>
        <w:t>B) Akşamleyin Elif’e, Neslihan’a, Dilek’e telefon edeceğim.</w:t>
      </w:r>
      <w:r w:rsidRPr="00F05066">
        <w:rPr>
          <w:rFonts w:ascii="Arial" w:hAnsi="Arial" w:cs="Arial"/>
          <w:color w:val="000000"/>
          <w:sz w:val="20"/>
          <w:szCs w:val="20"/>
        </w:rPr>
        <w:br/>
        <w:t>C) Anneannem çocuklarına, torunlarına kavuşmuştu.</w:t>
      </w:r>
      <w:r w:rsidRPr="00F05066">
        <w:rPr>
          <w:rFonts w:ascii="Arial" w:hAnsi="Arial" w:cs="Arial"/>
          <w:color w:val="000000"/>
          <w:sz w:val="20"/>
          <w:szCs w:val="20"/>
        </w:rPr>
        <w:br/>
        <w:t>D) Akşam parka gittim, seni bekledim.</w:t>
      </w:r>
    </w:p>
    <w:p w:rsidR="00D128E7" w:rsidRPr="00F05066" w:rsidRDefault="00D128E7" w:rsidP="00F05066">
      <w:pPr>
        <w:shd w:val="clear" w:color="auto" w:fill="FFFFFF"/>
        <w:autoSpaceDE w:val="0"/>
        <w:autoSpaceDN w:val="0"/>
        <w:adjustRightInd w:val="0"/>
        <w:rPr>
          <w:rFonts w:ascii="Arial" w:hAnsi="Arial" w:cs="Arial"/>
          <w:color w:val="000000"/>
          <w:sz w:val="20"/>
          <w:szCs w:val="20"/>
        </w:rPr>
      </w:pPr>
    </w:p>
    <w:p w:rsidR="00D128E7" w:rsidRDefault="00D128E7" w:rsidP="00D51128">
      <w:pPr>
        <w:shd w:val="clear" w:color="auto" w:fill="FFFFFF"/>
        <w:autoSpaceDE w:val="0"/>
        <w:autoSpaceDN w:val="0"/>
        <w:adjustRightInd w:val="0"/>
        <w:rPr>
          <w:rFonts w:ascii="Arial" w:hAnsi="Arial" w:cs="Arial"/>
          <w:color w:val="000000"/>
          <w:sz w:val="20"/>
          <w:szCs w:val="20"/>
        </w:rPr>
      </w:pPr>
      <w:r>
        <w:rPr>
          <w:rFonts w:ascii="Arial" w:hAnsi="Arial" w:cs="Arial"/>
          <w:b/>
          <w:color w:val="000000"/>
          <w:sz w:val="20"/>
          <w:szCs w:val="20"/>
        </w:rPr>
        <w:t>80.</w:t>
      </w:r>
      <w:r w:rsidRPr="00F05066">
        <w:rPr>
          <w:rFonts w:ascii="Arial" w:hAnsi="Arial" w:cs="Arial"/>
          <w:b/>
          <w:color w:val="000000"/>
          <w:sz w:val="20"/>
          <w:szCs w:val="20"/>
        </w:rPr>
        <w:t>Aşağıda cümlelerin</w:t>
      </w:r>
      <w:r w:rsidRPr="00F05066">
        <w:rPr>
          <w:rStyle w:val="apple-converted-space"/>
          <w:rFonts w:ascii="Arial" w:hAnsi="Arial" w:cs="Arial"/>
          <w:b/>
          <w:color w:val="000000"/>
          <w:sz w:val="20"/>
          <w:szCs w:val="20"/>
        </w:rPr>
        <w:t> </w:t>
      </w:r>
      <w:hyperlink r:id="rId26" w:tgtFrame="_blank" w:history="1">
        <w:r w:rsidRPr="00F05066">
          <w:rPr>
            <w:rStyle w:val="Hyperlink"/>
            <w:rFonts w:ascii="Arial" w:hAnsi="Arial" w:cs="Arial"/>
            <w:b/>
            <w:sz w:val="20"/>
            <w:szCs w:val="20"/>
          </w:rPr>
          <w:t>hangisi</w:t>
        </w:r>
      </w:hyperlink>
      <w:r w:rsidRPr="00F05066">
        <w:rPr>
          <w:rFonts w:ascii="Arial" w:hAnsi="Arial" w:cs="Arial"/>
          <w:b/>
          <w:color w:val="000000"/>
          <w:sz w:val="20"/>
          <w:szCs w:val="20"/>
        </w:rPr>
        <w:t>nde virgül (,)</w:t>
      </w:r>
      <w:r w:rsidRPr="00F05066">
        <w:rPr>
          <w:rStyle w:val="apple-converted-space"/>
          <w:rFonts w:ascii="Arial" w:hAnsi="Arial" w:cs="Arial"/>
          <w:b/>
          <w:color w:val="000000"/>
          <w:sz w:val="20"/>
          <w:szCs w:val="20"/>
        </w:rPr>
        <w:t> </w:t>
      </w:r>
      <w:hyperlink r:id="rId27" w:tgtFrame="_blank" w:history="1">
        <w:r w:rsidRPr="00F05066">
          <w:rPr>
            <w:rStyle w:val="Hyperlink"/>
            <w:rFonts w:ascii="Arial" w:hAnsi="Arial" w:cs="Arial"/>
            <w:b/>
            <w:sz w:val="20"/>
            <w:szCs w:val="20"/>
          </w:rPr>
          <w:t>yanlış</w:t>
        </w:r>
      </w:hyperlink>
      <w:r w:rsidRPr="00F05066">
        <w:rPr>
          <w:rStyle w:val="apple-converted-space"/>
          <w:rFonts w:ascii="Arial" w:hAnsi="Arial" w:cs="Arial"/>
          <w:b/>
          <w:color w:val="000000"/>
          <w:sz w:val="20"/>
          <w:szCs w:val="20"/>
        </w:rPr>
        <w:t> </w:t>
      </w:r>
      <w:r w:rsidRPr="00F05066">
        <w:rPr>
          <w:rFonts w:ascii="Arial" w:hAnsi="Arial" w:cs="Arial"/>
          <w:b/>
          <w:color w:val="000000"/>
          <w:sz w:val="20"/>
          <w:szCs w:val="20"/>
        </w:rPr>
        <w:t>yerde kullanılmıştır</w:t>
      </w:r>
      <w:hyperlink r:id="rId28" w:tgtFrame="_blank" w:history="1">
        <w:r w:rsidRPr="00F05066">
          <w:rPr>
            <w:rStyle w:val="Hyperlink"/>
            <w:rFonts w:ascii="Arial" w:hAnsi="Arial" w:cs="Arial"/>
            <w:b/>
            <w:sz w:val="20"/>
            <w:szCs w:val="20"/>
          </w:rPr>
          <w:t>?</w:t>
        </w:r>
      </w:hyperlink>
      <w:r w:rsidRPr="00F05066">
        <w:rPr>
          <w:rFonts w:ascii="Arial" w:hAnsi="Arial" w:cs="Arial"/>
          <w:color w:val="000000"/>
          <w:sz w:val="20"/>
          <w:szCs w:val="20"/>
        </w:rPr>
        <w:br/>
        <w:t>A) Orhan Veli’nin, eserleri şunlardır: Garip, Vazgeçemediğim, Destan Gibi, La Fontaine Masalları, Nasrettin Hoca Hikayeleri.</w:t>
      </w:r>
      <w:r w:rsidRPr="00F05066">
        <w:rPr>
          <w:rFonts w:ascii="Arial" w:hAnsi="Arial" w:cs="Arial"/>
          <w:color w:val="000000"/>
          <w:sz w:val="20"/>
          <w:szCs w:val="20"/>
        </w:rPr>
        <w:br/>
        <w:t>B) Voltaire der ki: “Kader bizi sürükleyip götürür, arzularımıza kulak asmaz.”</w:t>
      </w:r>
      <w:r w:rsidRPr="00F05066">
        <w:rPr>
          <w:rFonts w:ascii="Arial" w:hAnsi="Arial" w:cs="Arial"/>
          <w:color w:val="000000"/>
          <w:sz w:val="20"/>
          <w:szCs w:val="20"/>
        </w:rPr>
        <w:br/>
        <w:t>C) Dil, ulusal kültürün gelişmesinde ve bağımsızlığın korunmasında önemli bir etkendir.</w:t>
      </w:r>
      <w:r w:rsidRPr="00F05066">
        <w:rPr>
          <w:rFonts w:ascii="Arial" w:hAnsi="Arial" w:cs="Arial"/>
          <w:color w:val="000000"/>
          <w:sz w:val="20"/>
          <w:szCs w:val="20"/>
        </w:rPr>
        <w:br/>
        <w:t>D) Sanatçı, düşünce ve inançlarını, sanatının üstünde tutmalıdır.</w:t>
      </w:r>
    </w:p>
    <w:p w:rsidR="00D128E7" w:rsidRPr="00D51128" w:rsidRDefault="00D128E7" w:rsidP="00D51128">
      <w:pPr>
        <w:shd w:val="clear" w:color="auto" w:fill="FFFFFF"/>
        <w:autoSpaceDE w:val="0"/>
        <w:autoSpaceDN w:val="0"/>
        <w:adjustRightInd w:val="0"/>
        <w:rPr>
          <w:rFonts w:ascii="Arial" w:hAnsi="Arial" w:cs="Arial"/>
          <w:color w:val="000000"/>
          <w:sz w:val="20"/>
          <w:szCs w:val="20"/>
        </w:rPr>
      </w:pPr>
      <w:r>
        <w:rPr>
          <w:rFonts w:ascii="Arial" w:hAnsi="Arial" w:cs="Arial"/>
          <w:b/>
          <w:sz w:val="20"/>
          <w:szCs w:val="20"/>
        </w:rPr>
        <w:t>81.</w:t>
      </w:r>
      <w:r w:rsidRPr="00D51128">
        <w:rPr>
          <w:rFonts w:ascii="Arial" w:hAnsi="Arial" w:cs="Arial"/>
          <w:b/>
          <w:sz w:val="20"/>
          <w:szCs w:val="20"/>
        </w:rPr>
        <w:t>Yazar, kolay okunurluğu ve anlaşılırlığı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düşürmez</w:t>
      </w:r>
      <w:r w:rsidRPr="00F05066">
        <w:rPr>
          <w:rFonts w:ascii="Arial" w:hAnsi="Arial" w:cs="Arial"/>
          <w:sz w:val="20"/>
          <w:szCs w:val="20"/>
        </w:rPr>
        <w:t>.</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b/>
          <w:sz w:val="20"/>
          <w:szCs w:val="20"/>
        </w:rPr>
      </w:pPr>
      <w:r w:rsidRPr="00F05066">
        <w:rPr>
          <w:rFonts w:ascii="Arial" w:hAnsi="Arial" w:cs="Arial"/>
          <w:sz w:val="20"/>
          <w:szCs w:val="20"/>
        </w:rPr>
        <w:t xml:space="preserve"> </w:t>
      </w:r>
      <w:r w:rsidRPr="00F05066">
        <w:rPr>
          <w:rFonts w:ascii="Arial" w:hAnsi="Arial" w:cs="Arial"/>
          <w:b/>
          <w:sz w:val="20"/>
          <w:szCs w:val="20"/>
        </w:rPr>
        <w:t>Yukarıdaki parçada hangi anlatım tekniği kullanılmıştır?</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sidRPr="00F05066">
        <w:rPr>
          <w:rFonts w:ascii="Arial" w:hAnsi="Arial" w:cs="Arial"/>
          <w:sz w:val="20"/>
          <w:szCs w:val="20"/>
        </w:rPr>
        <w:t>A) Öyküleme B) Tartışma C) Açıklama D) Karşılaştırma</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Pr>
          <w:rFonts w:ascii="Arial" w:hAnsi="Arial" w:cs="Arial"/>
          <w:b/>
          <w:sz w:val="20"/>
          <w:szCs w:val="20"/>
        </w:rPr>
        <w:t>82.</w:t>
      </w:r>
      <w:r w:rsidRPr="00D51128">
        <w:rPr>
          <w:rFonts w:ascii="Arial" w:hAnsi="Arial" w:cs="Arial"/>
          <w:b/>
          <w:sz w:val="20"/>
          <w:szCs w:val="20"/>
        </w:rPr>
        <w:t>Uzun ve çetin geçen kış aylarında donmuş ırmaklar,</w:t>
      </w:r>
      <w:r w:rsidRPr="00D51128">
        <w:rPr>
          <w:rFonts w:ascii="Arial" w:hAnsi="Arial" w:cs="Arial"/>
          <w:b/>
          <w:sz w:val="20"/>
          <w:szCs w:val="20"/>
        </w:rPr>
        <w:br/>
        <w:t>kapanmış yollar oldukça alışılmış şeylerdir.</w:t>
      </w:r>
      <w:r w:rsidRPr="00F05066">
        <w:rPr>
          <w:rFonts w:ascii="Arial" w:hAnsi="Arial" w:cs="Arial"/>
          <w:sz w:val="20"/>
          <w:szCs w:val="20"/>
        </w:rPr>
        <w:br/>
      </w:r>
      <w:r w:rsidRPr="00F05066">
        <w:rPr>
          <w:rFonts w:ascii="Arial" w:hAnsi="Arial" w:cs="Arial"/>
          <w:b/>
          <w:sz w:val="20"/>
          <w:szCs w:val="20"/>
        </w:rPr>
        <w:t>20.</w:t>
      </w:r>
      <w:r w:rsidRPr="00F05066">
        <w:rPr>
          <w:rFonts w:ascii="Arial" w:hAnsi="Arial" w:cs="Arial"/>
          <w:sz w:val="20"/>
          <w:szCs w:val="20"/>
        </w:rPr>
        <w:t xml:space="preserve"> </w:t>
      </w:r>
      <w:r w:rsidRPr="00F05066">
        <w:rPr>
          <w:rFonts w:ascii="Arial" w:hAnsi="Arial" w:cs="Arial"/>
          <w:b/>
          <w:sz w:val="20"/>
          <w:szCs w:val="20"/>
        </w:rPr>
        <w:t xml:space="preserve">Yukarıdaki cümlede aşağıdakilerden hangisi </w:t>
      </w:r>
      <w:r w:rsidRPr="00F05066">
        <w:rPr>
          <w:rFonts w:ascii="Arial" w:hAnsi="Arial" w:cs="Arial"/>
          <w:b/>
          <w:sz w:val="20"/>
          <w:szCs w:val="20"/>
          <w:u w:val="single"/>
        </w:rPr>
        <w:t>yoktur</w:t>
      </w:r>
      <w:r w:rsidRPr="00F05066">
        <w:rPr>
          <w:rFonts w:ascii="Arial" w:hAnsi="Arial" w:cs="Arial"/>
          <w:b/>
          <w:sz w:val="20"/>
          <w:szCs w:val="20"/>
        </w:rPr>
        <w:t>??</w:t>
      </w:r>
      <w:r w:rsidRPr="00F05066">
        <w:rPr>
          <w:rFonts w:ascii="Arial" w:hAnsi="Arial" w:cs="Arial"/>
          <w:sz w:val="20"/>
          <w:szCs w:val="20"/>
        </w:rPr>
        <w:br/>
        <w:t>A) İsim-fiil                              B) Sıfat-fiil</w:t>
      </w:r>
      <w:r w:rsidRPr="00F05066">
        <w:rPr>
          <w:rFonts w:ascii="Arial" w:hAnsi="Arial" w:cs="Arial"/>
          <w:sz w:val="20"/>
          <w:szCs w:val="20"/>
        </w:rPr>
        <w:br/>
        <w:t>C) Ek fiil                                D) Zarf-fiil</w:t>
      </w:r>
    </w:p>
    <w:p w:rsidR="00D128E7" w:rsidRDefault="00D128E7" w:rsidP="00F05066">
      <w:pPr>
        <w:spacing w:line="216" w:lineRule="auto"/>
        <w:rPr>
          <w:rFonts w:ascii="Arial" w:hAnsi="Arial" w:cs="Arial"/>
          <w:b/>
          <w:sz w:val="20"/>
          <w:szCs w:val="20"/>
        </w:rPr>
      </w:pPr>
    </w:p>
    <w:p w:rsidR="00D128E7" w:rsidRPr="00F05066" w:rsidRDefault="00D128E7" w:rsidP="00F05066">
      <w:pPr>
        <w:spacing w:line="216" w:lineRule="auto"/>
        <w:rPr>
          <w:rFonts w:ascii="Arial" w:hAnsi="Arial" w:cs="Arial"/>
          <w:sz w:val="20"/>
          <w:szCs w:val="20"/>
        </w:rPr>
      </w:pPr>
      <w:r>
        <w:rPr>
          <w:rFonts w:ascii="Arial" w:hAnsi="Arial" w:cs="Arial"/>
          <w:b/>
          <w:sz w:val="20"/>
          <w:szCs w:val="20"/>
        </w:rPr>
        <w:t>83.</w:t>
      </w:r>
      <w:r w:rsidRPr="00F05066">
        <w:rPr>
          <w:rFonts w:ascii="Arial" w:hAnsi="Arial" w:cs="Arial"/>
          <w:b/>
          <w:sz w:val="20"/>
          <w:szCs w:val="20"/>
        </w:rPr>
        <w:t>Aşağıdaki cümlelerin hangisinde “-e / -a” ekini alan sözcük farklı bir öge olarak kullanılmıştır?</w:t>
      </w:r>
      <w:r w:rsidRPr="00F05066">
        <w:rPr>
          <w:rFonts w:ascii="Arial" w:hAnsi="Arial" w:cs="Arial"/>
          <w:b/>
          <w:sz w:val="20"/>
          <w:szCs w:val="20"/>
        </w:rPr>
        <w:br/>
        <w:t>A)</w:t>
      </w:r>
      <w:r w:rsidRPr="00F05066">
        <w:rPr>
          <w:rFonts w:ascii="Arial" w:hAnsi="Arial" w:cs="Arial"/>
          <w:sz w:val="20"/>
          <w:szCs w:val="20"/>
        </w:rPr>
        <w:t>Küçük kardeşim akşama gelecek.</w:t>
      </w:r>
      <w:r>
        <w:rPr>
          <w:rFonts w:ascii="Arial" w:hAnsi="Arial" w:cs="Arial"/>
          <w:sz w:val="20"/>
          <w:szCs w:val="20"/>
        </w:rPr>
        <w:t xml:space="preserve">                                  </w:t>
      </w:r>
      <w:r w:rsidRPr="00F05066">
        <w:rPr>
          <w:rFonts w:ascii="Arial" w:hAnsi="Arial" w:cs="Arial"/>
          <w:b/>
          <w:sz w:val="20"/>
          <w:szCs w:val="20"/>
        </w:rPr>
        <w:t>B)</w:t>
      </w:r>
      <w:r w:rsidRPr="00F05066">
        <w:rPr>
          <w:rFonts w:ascii="Arial" w:hAnsi="Arial" w:cs="Arial"/>
          <w:sz w:val="20"/>
          <w:szCs w:val="20"/>
        </w:rPr>
        <w:t>Kitaplarını masaya koyabilirsin.</w:t>
      </w:r>
      <w:r>
        <w:rPr>
          <w:rFonts w:ascii="Arial" w:hAnsi="Arial" w:cs="Arial"/>
          <w:sz w:val="20"/>
          <w:szCs w:val="20"/>
        </w:rPr>
        <w:t xml:space="preserve">                                    </w:t>
      </w:r>
      <w:r w:rsidRPr="00F05066">
        <w:rPr>
          <w:rFonts w:ascii="Arial" w:hAnsi="Arial" w:cs="Arial"/>
          <w:b/>
          <w:sz w:val="20"/>
          <w:szCs w:val="20"/>
        </w:rPr>
        <w:t>C)</w:t>
      </w:r>
      <w:r w:rsidRPr="00F05066">
        <w:rPr>
          <w:rFonts w:ascii="Arial" w:hAnsi="Arial" w:cs="Arial"/>
          <w:sz w:val="20"/>
          <w:szCs w:val="20"/>
        </w:rPr>
        <w:t>Okuldan gelir gelmez kanepeye uzandı.</w:t>
      </w:r>
      <w:r>
        <w:rPr>
          <w:rFonts w:ascii="Arial" w:hAnsi="Arial" w:cs="Arial"/>
          <w:sz w:val="20"/>
          <w:szCs w:val="20"/>
        </w:rPr>
        <w:t xml:space="preserve">                      </w:t>
      </w:r>
      <w:r w:rsidRPr="00F05066">
        <w:rPr>
          <w:rFonts w:ascii="Arial" w:hAnsi="Arial" w:cs="Arial"/>
          <w:b/>
          <w:sz w:val="20"/>
          <w:szCs w:val="20"/>
        </w:rPr>
        <w:t>D)</w:t>
      </w:r>
      <w:r w:rsidRPr="00F05066">
        <w:rPr>
          <w:rFonts w:ascii="Arial" w:hAnsi="Arial" w:cs="Arial"/>
          <w:sz w:val="20"/>
          <w:szCs w:val="20"/>
        </w:rPr>
        <w:t>Anlatılanlara bir türlü inanmıyordu.</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sidRPr="00F05066">
        <w:rPr>
          <w:rFonts w:ascii="Arial" w:hAnsi="Arial" w:cs="Arial"/>
          <w:sz w:val="20"/>
          <w:szCs w:val="20"/>
        </w:rPr>
        <w:t>1. 17 Ağustos depreminde birçok bina yıkıldı.</w:t>
      </w:r>
      <w:r w:rsidRPr="00F05066">
        <w:rPr>
          <w:rFonts w:ascii="Arial" w:hAnsi="Arial" w:cs="Arial"/>
          <w:sz w:val="20"/>
          <w:szCs w:val="20"/>
        </w:rPr>
        <w:br/>
        <w:t>2. Arkadaşının gidişinden sonra yıkıldı.</w:t>
      </w:r>
      <w:r w:rsidRPr="00F05066">
        <w:rPr>
          <w:rFonts w:ascii="Arial" w:hAnsi="Arial" w:cs="Arial"/>
          <w:sz w:val="20"/>
          <w:szCs w:val="20"/>
        </w:rPr>
        <w:br/>
        <w:t>3. Kardeşimin kumdan yaptığı kuleler birden yıkıldı.</w:t>
      </w:r>
      <w:r w:rsidRPr="00F05066">
        <w:rPr>
          <w:rFonts w:ascii="Arial" w:hAnsi="Arial" w:cs="Arial"/>
          <w:sz w:val="20"/>
          <w:szCs w:val="20"/>
        </w:rPr>
        <w:br/>
        <w:t>4. Babam ölünce evin sorumluluğu bana yıkıldı.</w:t>
      </w:r>
      <w:r w:rsidRPr="00F05066">
        <w:rPr>
          <w:rFonts w:ascii="Arial" w:hAnsi="Arial" w:cs="Arial"/>
          <w:sz w:val="20"/>
          <w:szCs w:val="20"/>
        </w:rPr>
        <w:br/>
        <w:t>5. Sınavı kazanamayınca bütün dünyası yıkıldı.</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b/>
          <w:sz w:val="20"/>
          <w:szCs w:val="20"/>
        </w:rPr>
      </w:pPr>
      <w:r>
        <w:rPr>
          <w:rFonts w:ascii="Arial" w:hAnsi="Arial" w:cs="Arial"/>
          <w:b/>
          <w:sz w:val="20"/>
          <w:szCs w:val="20"/>
        </w:rPr>
        <w:t>84</w:t>
      </w:r>
      <w:r w:rsidRPr="00F05066">
        <w:rPr>
          <w:rFonts w:ascii="Arial" w:hAnsi="Arial" w:cs="Arial"/>
          <w:b/>
          <w:sz w:val="20"/>
          <w:szCs w:val="20"/>
        </w:rPr>
        <w:t>."</w:t>
      </w:r>
      <w:r w:rsidRPr="00F05066">
        <w:rPr>
          <w:rFonts w:ascii="Arial" w:hAnsi="Arial" w:cs="Arial"/>
          <w:sz w:val="20"/>
          <w:szCs w:val="20"/>
        </w:rPr>
        <w:t>Yıkılmak</w:t>
      </w:r>
      <w:r w:rsidRPr="00F05066">
        <w:rPr>
          <w:rFonts w:ascii="Arial" w:hAnsi="Arial" w:cs="Arial"/>
          <w:b/>
          <w:sz w:val="20"/>
          <w:szCs w:val="20"/>
        </w:rPr>
        <w:t>" sözcüğü yukarıdaki cümlelerde kaç değişik anlamda kullanılmıştır?</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sidRPr="00F05066">
        <w:rPr>
          <w:rFonts w:ascii="Arial" w:hAnsi="Arial" w:cs="Arial"/>
          <w:sz w:val="20"/>
          <w:szCs w:val="20"/>
        </w:rPr>
        <w:t>A) 2                    B)3                      C)4                   D) 5</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b/>
          <w:sz w:val="20"/>
          <w:szCs w:val="20"/>
        </w:rPr>
      </w:pP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Pr>
          <w:rFonts w:ascii="Arial" w:hAnsi="Arial" w:cs="Arial"/>
          <w:b/>
          <w:sz w:val="20"/>
          <w:szCs w:val="20"/>
        </w:rPr>
        <w:t>85</w:t>
      </w:r>
      <w:r w:rsidRPr="00F05066">
        <w:rPr>
          <w:rFonts w:ascii="Arial" w:hAnsi="Arial" w:cs="Arial"/>
          <w:b/>
          <w:sz w:val="20"/>
          <w:szCs w:val="20"/>
        </w:rPr>
        <w:t>. Aşağıdaki cümlelerde altı çizili sözcüklerden hangisi gerçek anlamıyla kullanılmıştır?</w:t>
      </w:r>
      <w:r w:rsidRPr="00F05066">
        <w:rPr>
          <w:rFonts w:ascii="Arial" w:hAnsi="Arial" w:cs="Arial"/>
          <w:b/>
          <w:sz w:val="20"/>
          <w:szCs w:val="20"/>
        </w:rPr>
        <w:br/>
      </w:r>
      <w:r w:rsidRPr="00F05066">
        <w:rPr>
          <w:rFonts w:ascii="Arial" w:hAnsi="Arial" w:cs="Arial"/>
          <w:sz w:val="20"/>
          <w:szCs w:val="20"/>
        </w:rPr>
        <w:t>A) Onu yaralı görünce az daha kalbime iniyordu.</w:t>
      </w:r>
      <w:r w:rsidRPr="00F05066">
        <w:rPr>
          <w:rFonts w:ascii="Arial" w:hAnsi="Arial" w:cs="Arial"/>
          <w:sz w:val="20"/>
          <w:szCs w:val="20"/>
        </w:rPr>
        <w:br/>
        <w:t>B) Bu son yaptığı hatadan sonra ilişkimi kestim.</w:t>
      </w:r>
      <w:r w:rsidRPr="00F05066">
        <w:rPr>
          <w:rFonts w:ascii="Arial" w:hAnsi="Arial" w:cs="Arial"/>
          <w:sz w:val="20"/>
          <w:szCs w:val="20"/>
        </w:rPr>
        <w:br/>
        <w:t>C) Su alan gemi hızla batmaya başladı.</w:t>
      </w:r>
      <w:r w:rsidRPr="00F05066">
        <w:rPr>
          <w:rFonts w:ascii="Arial" w:hAnsi="Arial" w:cs="Arial"/>
          <w:sz w:val="20"/>
          <w:szCs w:val="20"/>
        </w:rPr>
        <w:br/>
        <w:t>D) Konuyu ona yarın açmam lâzım.</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Pr>
          <w:rFonts w:ascii="Arial" w:hAnsi="Arial" w:cs="Arial"/>
          <w:b/>
          <w:sz w:val="20"/>
          <w:szCs w:val="20"/>
        </w:rPr>
        <w:t>86</w:t>
      </w:r>
      <w:r w:rsidRPr="00F05066">
        <w:rPr>
          <w:rFonts w:ascii="Arial" w:hAnsi="Arial" w:cs="Arial"/>
          <w:b/>
          <w:sz w:val="20"/>
          <w:szCs w:val="20"/>
        </w:rPr>
        <w:t>.</w:t>
      </w:r>
      <w:r w:rsidRPr="00F05066">
        <w:rPr>
          <w:rFonts w:ascii="Arial" w:hAnsi="Arial" w:cs="Arial"/>
          <w:sz w:val="20"/>
          <w:szCs w:val="20"/>
        </w:rPr>
        <w:t xml:space="preserve"> "Erzurum, çok sıkı</w:t>
      </w:r>
      <w:r>
        <w:rPr>
          <w:rFonts w:ascii="Arial" w:hAnsi="Arial" w:cs="Arial"/>
          <w:sz w:val="20"/>
          <w:szCs w:val="20"/>
        </w:rPr>
        <w:t>ntı çekti o zamanlar." cümlesin</w:t>
      </w:r>
      <w:r w:rsidRPr="00F05066">
        <w:rPr>
          <w:rFonts w:ascii="Arial" w:hAnsi="Arial" w:cs="Arial"/>
          <w:sz w:val="20"/>
          <w:szCs w:val="20"/>
        </w:rPr>
        <w:t xml:space="preserve">de "Erzurum" </w:t>
      </w:r>
      <w:r w:rsidRPr="00F05066">
        <w:rPr>
          <w:rFonts w:ascii="Arial" w:hAnsi="Arial" w:cs="Arial"/>
          <w:b/>
          <w:sz w:val="20"/>
          <w:szCs w:val="20"/>
        </w:rPr>
        <w:t>sözcüğünde görülen söyleyiş özelliği aşağıdakilerden hangisinde vardır?</w:t>
      </w:r>
      <w:r w:rsidRPr="00F05066">
        <w:rPr>
          <w:rFonts w:ascii="Arial" w:hAnsi="Arial" w:cs="Arial"/>
          <w:b/>
          <w:sz w:val="20"/>
          <w:szCs w:val="20"/>
        </w:rPr>
        <w:br/>
      </w:r>
      <w:r w:rsidRPr="00F05066">
        <w:rPr>
          <w:rFonts w:ascii="Arial" w:hAnsi="Arial" w:cs="Arial"/>
          <w:sz w:val="20"/>
          <w:szCs w:val="20"/>
        </w:rPr>
        <w:t>A) Bursa'ya akşama doğru vardık.</w:t>
      </w:r>
      <w:r w:rsidRPr="00F05066">
        <w:rPr>
          <w:rFonts w:ascii="Arial" w:hAnsi="Arial" w:cs="Arial"/>
          <w:sz w:val="20"/>
          <w:szCs w:val="20"/>
        </w:rPr>
        <w:br/>
        <w:t>B) Antalya bir turizm şehridir.</w:t>
      </w:r>
      <w:r w:rsidRPr="00F05066">
        <w:rPr>
          <w:rFonts w:ascii="Arial" w:hAnsi="Arial" w:cs="Arial"/>
          <w:sz w:val="20"/>
          <w:szCs w:val="20"/>
        </w:rPr>
        <w:br/>
        <w:t>C) Ankaralı biriyle tanıştım.</w:t>
      </w:r>
      <w:r w:rsidRPr="00F05066">
        <w:rPr>
          <w:rFonts w:ascii="Arial" w:hAnsi="Arial" w:cs="Arial"/>
          <w:sz w:val="20"/>
          <w:szCs w:val="20"/>
        </w:rPr>
        <w:br/>
        <w:t>D) İzmir, o savaşa katılmıştı.</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Pr>
          <w:rFonts w:ascii="Arial" w:hAnsi="Arial" w:cs="Arial"/>
          <w:b/>
          <w:sz w:val="20"/>
          <w:szCs w:val="20"/>
        </w:rPr>
        <w:t>87</w:t>
      </w:r>
      <w:r w:rsidRPr="00F05066">
        <w:rPr>
          <w:rFonts w:ascii="Arial" w:hAnsi="Arial" w:cs="Arial"/>
          <w:b/>
          <w:sz w:val="20"/>
          <w:szCs w:val="20"/>
        </w:rPr>
        <w:t>. Aşağıdaki cümlelerde altı çizili sözcüklerden hangisinin sesteşi (eş seslisi) yoktur?</w:t>
      </w:r>
      <w:r w:rsidRPr="00F05066">
        <w:rPr>
          <w:rFonts w:ascii="Arial" w:hAnsi="Arial" w:cs="Arial"/>
          <w:b/>
          <w:sz w:val="20"/>
          <w:szCs w:val="20"/>
        </w:rPr>
        <w:br/>
      </w:r>
      <w:r w:rsidRPr="00F05066">
        <w:rPr>
          <w:rFonts w:ascii="Arial" w:hAnsi="Arial" w:cs="Arial"/>
          <w:sz w:val="20"/>
          <w:szCs w:val="20"/>
        </w:rPr>
        <w:t>A) Yaş kesen baş keser.</w:t>
      </w:r>
      <w:r w:rsidRPr="00F05066">
        <w:rPr>
          <w:rFonts w:ascii="Arial" w:hAnsi="Arial" w:cs="Arial"/>
          <w:sz w:val="20"/>
          <w:szCs w:val="20"/>
        </w:rPr>
        <w:br/>
        <w:t>B) At binenin, kılıç kuşananın.</w:t>
      </w:r>
      <w:r w:rsidRPr="00F05066">
        <w:rPr>
          <w:rFonts w:ascii="Arial" w:hAnsi="Arial" w:cs="Arial"/>
          <w:sz w:val="20"/>
          <w:szCs w:val="20"/>
        </w:rPr>
        <w:br/>
        <w:t>C) Barış insanca yaşamaktır.</w:t>
      </w:r>
      <w:r w:rsidRPr="00F05066">
        <w:rPr>
          <w:rFonts w:ascii="Arial" w:hAnsi="Arial" w:cs="Arial"/>
          <w:sz w:val="20"/>
          <w:szCs w:val="20"/>
        </w:rPr>
        <w:br/>
        <w:t>D) Kaz gelen yerden tavuk esirgenmez.</w:t>
      </w: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p>
    <w:p w:rsidR="00D128E7" w:rsidRPr="00F05066" w:rsidRDefault="00D128E7" w:rsidP="00F05066">
      <w:pPr>
        <w:pStyle w:val="NormalWeb"/>
        <w:shd w:val="clear" w:color="auto" w:fill="FFFFFF"/>
        <w:spacing w:before="0" w:beforeAutospacing="0" w:after="0" w:afterAutospacing="0" w:line="228" w:lineRule="auto"/>
        <w:rPr>
          <w:rFonts w:ascii="Arial" w:hAnsi="Arial" w:cs="Arial"/>
          <w:sz w:val="20"/>
          <w:szCs w:val="20"/>
        </w:rPr>
      </w:pPr>
      <w:r>
        <w:rPr>
          <w:rFonts w:ascii="Arial" w:hAnsi="Arial" w:cs="Arial"/>
          <w:b/>
          <w:sz w:val="20"/>
          <w:szCs w:val="20"/>
        </w:rPr>
        <w:t>88</w:t>
      </w:r>
      <w:r w:rsidRPr="00F05066">
        <w:rPr>
          <w:rFonts w:ascii="Arial" w:hAnsi="Arial" w:cs="Arial"/>
          <w:b/>
          <w:sz w:val="20"/>
          <w:szCs w:val="20"/>
        </w:rPr>
        <w:t xml:space="preserve">. Aşağıdakilerin hangisinde deyimin açıklaması </w:t>
      </w:r>
      <w:r w:rsidRPr="00F05066">
        <w:rPr>
          <w:rFonts w:ascii="Arial" w:hAnsi="Arial" w:cs="Arial"/>
          <w:b/>
          <w:sz w:val="20"/>
          <w:szCs w:val="20"/>
          <w:u w:val="single"/>
        </w:rPr>
        <w:t>verilmemiştir</w:t>
      </w:r>
      <w:r w:rsidRPr="00F05066">
        <w:rPr>
          <w:rFonts w:ascii="Arial" w:hAnsi="Arial" w:cs="Arial"/>
          <w:b/>
          <w:sz w:val="20"/>
          <w:szCs w:val="20"/>
        </w:rPr>
        <w:t>?</w:t>
      </w:r>
      <w:r w:rsidRPr="00F05066">
        <w:rPr>
          <w:rFonts w:ascii="Arial" w:hAnsi="Arial" w:cs="Arial"/>
          <w:b/>
          <w:sz w:val="20"/>
          <w:szCs w:val="20"/>
        </w:rPr>
        <w:br/>
      </w:r>
      <w:r w:rsidRPr="00F05066">
        <w:rPr>
          <w:rFonts w:ascii="Arial" w:hAnsi="Arial" w:cs="Arial"/>
          <w:sz w:val="20"/>
          <w:szCs w:val="20"/>
        </w:rPr>
        <w:t>A) Ona bir şey olacak diye çok korkuyor, üzerine titriyordu.</w:t>
      </w:r>
      <w:r w:rsidRPr="00F05066">
        <w:rPr>
          <w:rFonts w:ascii="Arial" w:hAnsi="Arial" w:cs="Arial"/>
          <w:sz w:val="20"/>
          <w:szCs w:val="20"/>
        </w:rPr>
        <w:br/>
        <w:t>B) İstediğini yapıyor, rahat yaşıyor, sefasını sürüyordu.</w:t>
      </w:r>
      <w:r w:rsidRPr="00F05066">
        <w:rPr>
          <w:rFonts w:ascii="Arial" w:hAnsi="Arial" w:cs="Arial"/>
          <w:sz w:val="20"/>
          <w:szCs w:val="20"/>
        </w:rPr>
        <w:br/>
        <w:t>C) Kardeşinin yaptıklarına çok kızmış, küplere binmişti.</w:t>
      </w:r>
      <w:r w:rsidRPr="00F05066">
        <w:rPr>
          <w:rFonts w:ascii="Arial" w:hAnsi="Arial" w:cs="Arial"/>
          <w:sz w:val="20"/>
          <w:szCs w:val="20"/>
        </w:rPr>
        <w:br/>
        <w:t>D) Başına gelen bu olaydan ders almış, bu olay kulağına küpe olmuştu.</w:t>
      </w:r>
    </w:p>
    <w:p w:rsidR="00D128E7" w:rsidRDefault="00D128E7" w:rsidP="00B227E9">
      <w:pPr>
        <w:pStyle w:val="NormalWeb"/>
        <w:shd w:val="clear" w:color="auto" w:fill="FFFFFF"/>
        <w:spacing w:before="0" w:beforeAutospacing="0" w:after="0" w:afterAutospacing="0" w:line="228" w:lineRule="auto"/>
        <w:rPr>
          <w:rFonts w:ascii="Arial" w:hAnsi="Arial" w:cs="Arial"/>
          <w:b/>
          <w:sz w:val="20"/>
          <w:szCs w:val="20"/>
        </w:rPr>
      </w:pPr>
    </w:p>
    <w:p w:rsidR="00D128E7" w:rsidRPr="00B227E9" w:rsidRDefault="00D128E7" w:rsidP="00B227E9">
      <w:pPr>
        <w:pStyle w:val="NormalWeb"/>
        <w:shd w:val="clear" w:color="auto" w:fill="FFFFFF"/>
        <w:spacing w:before="0" w:beforeAutospacing="0" w:after="0" w:afterAutospacing="0" w:line="228" w:lineRule="auto"/>
        <w:rPr>
          <w:rFonts w:ascii="Arial" w:hAnsi="Arial" w:cs="Arial"/>
          <w:b/>
          <w:sz w:val="20"/>
          <w:szCs w:val="20"/>
        </w:rPr>
      </w:pPr>
      <w:r>
        <w:rPr>
          <w:rFonts w:ascii="Arial" w:hAnsi="Arial" w:cs="Arial"/>
          <w:b/>
          <w:sz w:val="20"/>
          <w:szCs w:val="20"/>
        </w:rPr>
        <w:t>89.</w:t>
      </w:r>
      <w:r w:rsidRPr="00B227E9">
        <w:rPr>
          <w:rFonts w:ascii="Arial" w:hAnsi="Arial" w:cs="Arial"/>
          <w:b/>
          <w:sz w:val="20"/>
          <w:szCs w:val="20"/>
        </w:rPr>
        <w:t>Aşağıdaki cümlelerin hangisinde “aşamalı bir durum “ söz konusudur?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A) Birden ağlamaya başlamasın mı?</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B) Bu öğrencinin davranışları gittikçe düzeliyor.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C) Futbola ilgi duyanların sayısı çoktur.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D) Borcunu zamanında ödersen kredin artar.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p>
    <w:p w:rsidR="00D128E7" w:rsidRPr="00B227E9" w:rsidRDefault="00D128E7" w:rsidP="00B227E9">
      <w:pPr>
        <w:pStyle w:val="NormalWeb"/>
        <w:shd w:val="clear" w:color="auto" w:fill="FFFFFF"/>
        <w:spacing w:before="0" w:beforeAutospacing="0" w:after="0" w:afterAutospacing="0" w:line="228" w:lineRule="auto"/>
        <w:rPr>
          <w:rFonts w:ascii="Arial" w:hAnsi="Arial" w:cs="Arial"/>
          <w:b/>
          <w:sz w:val="20"/>
          <w:szCs w:val="20"/>
        </w:rPr>
      </w:pPr>
      <w:r>
        <w:rPr>
          <w:rFonts w:ascii="Arial" w:hAnsi="Arial" w:cs="Arial"/>
          <w:b/>
          <w:sz w:val="20"/>
          <w:szCs w:val="20"/>
        </w:rPr>
        <w:t>90</w:t>
      </w:r>
      <w:r w:rsidRPr="00B227E9">
        <w:rPr>
          <w:rFonts w:ascii="Arial" w:hAnsi="Arial" w:cs="Arial"/>
          <w:b/>
          <w:sz w:val="20"/>
          <w:szCs w:val="20"/>
        </w:rPr>
        <w:t xml:space="preserve">.Aşağıdaki cümlelerin hangisinde zarf tümleci </w:t>
      </w:r>
      <w:r w:rsidRPr="00B227E9">
        <w:rPr>
          <w:rFonts w:ascii="Arial" w:hAnsi="Arial" w:cs="Arial"/>
          <w:b/>
          <w:sz w:val="20"/>
          <w:szCs w:val="20"/>
          <w:u w:val="single"/>
        </w:rPr>
        <w:t>yoktur</w:t>
      </w:r>
      <w:r w:rsidRPr="00B227E9">
        <w:rPr>
          <w:rFonts w:ascii="Arial" w:hAnsi="Arial" w:cs="Arial"/>
          <w:b/>
          <w:sz w:val="20"/>
          <w:szCs w:val="20"/>
        </w:rPr>
        <w:t>?</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A) Yirmi beş yıl önce İzmir’de dünyaya geliyor.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B) O büyük sanatçı temmuzda Türkiye’ye geliyor.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C) Konuklar salonda kahve içiyor.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D) Bizim oralara kış hep erken geliyor.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b/>
          <w:sz w:val="20"/>
          <w:szCs w:val="20"/>
        </w:rPr>
      </w:pPr>
      <w:r>
        <w:rPr>
          <w:rFonts w:ascii="Arial" w:hAnsi="Arial" w:cs="Arial"/>
          <w:b/>
          <w:sz w:val="20"/>
          <w:szCs w:val="20"/>
        </w:rPr>
        <w:t>91</w:t>
      </w:r>
      <w:r w:rsidRPr="00B227E9">
        <w:rPr>
          <w:rFonts w:ascii="Arial" w:hAnsi="Arial" w:cs="Arial"/>
          <w:b/>
          <w:sz w:val="20"/>
          <w:szCs w:val="20"/>
        </w:rPr>
        <w:t>.Aşağıdaki cümlelerin hangisinde “</w:t>
      </w:r>
      <w:r w:rsidRPr="00B227E9">
        <w:rPr>
          <w:rFonts w:ascii="Arial" w:hAnsi="Arial" w:cs="Arial"/>
          <w:sz w:val="20"/>
          <w:szCs w:val="20"/>
        </w:rPr>
        <w:t>bir beklentinin gerçekleşmediği</w:t>
      </w:r>
      <w:r w:rsidRPr="00B227E9">
        <w:rPr>
          <w:rFonts w:ascii="Arial" w:hAnsi="Arial" w:cs="Arial"/>
          <w:b/>
          <w:sz w:val="20"/>
          <w:szCs w:val="20"/>
        </w:rPr>
        <w:t>” anlamı vardır?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A) Disiplinsiz davranışları yüzünden onu kadro dışı bıraktı.</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B) Geçen hafta gösterdiği başarıyı bu hafta da gösterir sanmıştık.</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C) Bu maçı kazanıp çeyrek finale kalacağımızı düşünüyoruz.</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D) Çocuklardan sonra anne babalar da sahneye çıktı.</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p>
    <w:p w:rsidR="00D128E7" w:rsidRPr="00B227E9" w:rsidRDefault="00D128E7" w:rsidP="00B227E9">
      <w:pPr>
        <w:pStyle w:val="NormalWeb"/>
        <w:shd w:val="clear" w:color="auto" w:fill="FFFFFF"/>
        <w:spacing w:before="0" w:beforeAutospacing="0" w:after="0" w:afterAutospacing="0" w:line="228" w:lineRule="auto"/>
        <w:rPr>
          <w:rFonts w:ascii="Arial" w:hAnsi="Arial" w:cs="Arial"/>
          <w:b/>
          <w:sz w:val="20"/>
          <w:szCs w:val="20"/>
        </w:rPr>
      </w:pPr>
      <w:r w:rsidRPr="00B227E9">
        <w:rPr>
          <w:rFonts w:ascii="Arial" w:hAnsi="Arial" w:cs="Arial"/>
          <w:b/>
          <w:sz w:val="20"/>
          <w:szCs w:val="20"/>
        </w:rPr>
        <w:t>Herkesin yürüdüğü yollardan başka yollarda yürümek, yürekliliktir.O yollar kişiyi dönüp dolaştırıp,herkesin gittiği yola götürse bile…hazır yolların sürü ile yolcusu ve kendi yolunu kendi açan tek yolcu arasında dağlar kadar fark vardır.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b/>
          <w:sz w:val="20"/>
          <w:szCs w:val="20"/>
        </w:rPr>
      </w:pPr>
      <w:r>
        <w:rPr>
          <w:rFonts w:ascii="Arial" w:hAnsi="Arial" w:cs="Arial"/>
          <w:b/>
          <w:sz w:val="20"/>
          <w:szCs w:val="20"/>
        </w:rPr>
        <w:t>92.</w:t>
      </w:r>
      <w:r w:rsidRPr="00B227E9">
        <w:rPr>
          <w:rFonts w:ascii="Arial" w:hAnsi="Arial" w:cs="Arial"/>
          <w:b/>
          <w:sz w:val="20"/>
          <w:szCs w:val="20"/>
        </w:rPr>
        <w:t>Bu parçada asıl anlatılmak istenen aşağıdakilerden hangisidir?</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 xml:space="preserve">A) Kişilikli olmak                            B) Özgün olmak </w:t>
      </w:r>
    </w:p>
    <w:p w:rsidR="00D128E7" w:rsidRPr="00B227E9" w:rsidRDefault="00D128E7" w:rsidP="00B227E9">
      <w:pPr>
        <w:pStyle w:val="NormalWeb"/>
        <w:shd w:val="clear" w:color="auto" w:fill="FFFFFF"/>
        <w:spacing w:before="0" w:beforeAutospacing="0" w:after="0" w:afterAutospacing="0" w:line="228" w:lineRule="auto"/>
        <w:rPr>
          <w:rFonts w:ascii="Arial" w:hAnsi="Arial" w:cs="Arial"/>
          <w:sz w:val="20"/>
          <w:szCs w:val="20"/>
        </w:rPr>
      </w:pPr>
      <w:r w:rsidRPr="00B227E9">
        <w:rPr>
          <w:rFonts w:ascii="Arial" w:hAnsi="Arial" w:cs="Arial"/>
          <w:sz w:val="20"/>
          <w:szCs w:val="20"/>
        </w:rPr>
        <w:t>C) Cesaretli olmak                        D) Çalışkan olmak</w:t>
      </w:r>
    </w:p>
    <w:p w:rsidR="00D128E7" w:rsidRDefault="00D128E7" w:rsidP="00B227E9">
      <w:pPr>
        <w:pStyle w:val="NormalWeb"/>
        <w:shd w:val="clear" w:color="auto" w:fill="FFFFFF"/>
        <w:spacing w:before="0" w:beforeAutospacing="0" w:after="0" w:afterAutospacing="0"/>
        <w:rPr>
          <w:rFonts w:ascii="Arial" w:hAnsi="Arial" w:cs="Arial"/>
          <w:b/>
          <w:sz w:val="20"/>
          <w:szCs w:val="20"/>
        </w:rPr>
      </w:pP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Pr>
          <w:rFonts w:ascii="Arial" w:hAnsi="Arial" w:cs="Arial"/>
          <w:b/>
          <w:sz w:val="20"/>
          <w:szCs w:val="20"/>
        </w:rPr>
        <w:t>93.</w:t>
      </w:r>
      <w:r w:rsidRPr="00B227E9">
        <w:rPr>
          <w:rFonts w:ascii="Arial" w:hAnsi="Arial" w:cs="Arial"/>
          <w:b/>
          <w:sz w:val="20"/>
          <w:szCs w:val="20"/>
        </w:rPr>
        <w:t xml:space="preserve"> “Bahçe kapısının gıcırtısı, beni çok rahatsız ediyordu.” cümlesinin öğeleri, aşağıdaki seçeneklerin hangisinde doğru verilmiştir?</w:t>
      </w:r>
      <w:r w:rsidRPr="00B227E9">
        <w:rPr>
          <w:rFonts w:ascii="Arial" w:hAnsi="Arial" w:cs="Arial"/>
          <w:b/>
          <w:sz w:val="20"/>
          <w:szCs w:val="20"/>
        </w:rPr>
        <w:br/>
      </w:r>
      <w:r w:rsidRPr="00B227E9">
        <w:rPr>
          <w:rFonts w:ascii="Arial" w:hAnsi="Arial" w:cs="Arial"/>
          <w:sz w:val="20"/>
          <w:szCs w:val="20"/>
        </w:rPr>
        <w:t>A) Özne - belirtili nesne - zarf tümleci- yüklem</w:t>
      </w:r>
      <w:r w:rsidRPr="00B227E9">
        <w:rPr>
          <w:rFonts w:ascii="Arial" w:hAnsi="Arial" w:cs="Arial"/>
          <w:sz w:val="20"/>
          <w:szCs w:val="20"/>
        </w:rPr>
        <w:br/>
        <w:t>B) Zarf tümleci - özne - dolaylı tümleç - yüklem</w:t>
      </w:r>
      <w:r w:rsidRPr="00B227E9">
        <w:rPr>
          <w:rFonts w:ascii="Arial" w:hAnsi="Arial" w:cs="Arial"/>
          <w:sz w:val="20"/>
          <w:szCs w:val="20"/>
        </w:rPr>
        <w:br/>
        <w:t>C) Belirtili nesne - özne - zarf tümleç - yüklem</w:t>
      </w:r>
      <w:r w:rsidRPr="00B227E9">
        <w:rPr>
          <w:rFonts w:ascii="Arial" w:hAnsi="Arial" w:cs="Arial"/>
          <w:sz w:val="20"/>
          <w:szCs w:val="20"/>
        </w:rPr>
        <w:br/>
        <w:t>D) Dolaylı tümleç - özne - belirtili nesne – yüklem</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p>
    <w:p w:rsidR="00D128E7" w:rsidRPr="00B227E9" w:rsidRDefault="00D128E7" w:rsidP="00B227E9">
      <w:pPr>
        <w:pStyle w:val="NormalWeb"/>
        <w:shd w:val="clear" w:color="auto" w:fill="FFFFFF"/>
        <w:spacing w:before="0" w:beforeAutospacing="0" w:after="0" w:afterAutospacing="0" w:line="216" w:lineRule="auto"/>
        <w:rPr>
          <w:rFonts w:ascii="Arial" w:hAnsi="Arial" w:cs="Arial"/>
          <w:sz w:val="20"/>
          <w:szCs w:val="20"/>
        </w:rPr>
      </w:pPr>
      <w:r>
        <w:rPr>
          <w:rFonts w:ascii="Arial" w:hAnsi="Arial" w:cs="Arial"/>
          <w:b/>
          <w:sz w:val="20"/>
          <w:szCs w:val="20"/>
        </w:rPr>
        <w:t>94.</w:t>
      </w:r>
      <w:r w:rsidRPr="00B227E9">
        <w:rPr>
          <w:rFonts w:ascii="Arial" w:hAnsi="Arial" w:cs="Arial"/>
          <w:b/>
          <w:sz w:val="20"/>
          <w:szCs w:val="20"/>
        </w:rPr>
        <w:t xml:space="preserve">Aşağıdakilerin hangisinde fiilimsi </w:t>
      </w:r>
      <w:r w:rsidRPr="00B227E9">
        <w:rPr>
          <w:rFonts w:ascii="Arial" w:hAnsi="Arial" w:cs="Arial"/>
          <w:b/>
          <w:sz w:val="20"/>
          <w:szCs w:val="20"/>
          <w:u w:val="single"/>
        </w:rPr>
        <w:t>yoktur</w:t>
      </w:r>
      <w:r w:rsidRPr="00B227E9">
        <w:rPr>
          <w:rFonts w:ascii="Arial" w:hAnsi="Arial" w:cs="Arial"/>
          <w:b/>
          <w:sz w:val="20"/>
          <w:szCs w:val="20"/>
        </w:rPr>
        <w:t>?</w:t>
      </w:r>
      <w:r w:rsidRPr="00B227E9">
        <w:rPr>
          <w:rFonts w:ascii="Arial" w:hAnsi="Arial" w:cs="Arial"/>
          <w:b/>
          <w:sz w:val="20"/>
          <w:szCs w:val="20"/>
        </w:rPr>
        <w:br/>
      </w:r>
      <w:r w:rsidRPr="00B227E9">
        <w:rPr>
          <w:rFonts w:ascii="Arial" w:hAnsi="Arial" w:cs="Arial"/>
          <w:sz w:val="20"/>
          <w:szCs w:val="20"/>
        </w:rPr>
        <w:t>A) Okuldaki yarışmaya veliler de izleyici olarak katıldı.</w:t>
      </w:r>
      <w:r w:rsidRPr="00B227E9">
        <w:rPr>
          <w:rFonts w:ascii="Arial" w:hAnsi="Arial" w:cs="Arial"/>
          <w:sz w:val="20"/>
          <w:szCs w:val="20"/>
        </w:rPr>
        <w:br/>
        <w:t>B) Önceden haberim olsaydı ben de sizinle oraya gelirdim.</w:t>
      </w:r>
      <w:r w:rsidRPr="00B227E9">
        <w:rPr>
          <w:rFonts w:ascii="Arial" w:hAnsi="Arial" w:cs="Arial"/>
          <w:sz w:val="20"/>
          <w:szCs w:val="20"/>
        </w:rPr>
        <w:br/>
        <w:t>C) Sözünü esirgemeden söyler, kimseden çekinmezdi.</w:t>
      </w:r>
      <w:r w:rsidRPr="00B227E9">
        <w:rPr>
          <w:rFonts w:ascii="Arial" w:hAnsi="Arial" w:cs="Arial"/>
          <w:sz w:val="20"/>
          <w:szCs w:val="20"/>
        </w:rPr>
        <w:br/>
        <w:t>D) Anlattıkları, herkes tarafından gayet net anlaşılmıştı.</w:t>
      </w:r>
    </w:p>
    <w:p w:rsidR="00D128E7" w:rsidRDefault="00D128E7" w:rsidP="00B227E9">
      <w:pPr>
        <w:pStyle w:val="NormalWeb"/>
        <w:shd w:val="clear" w:color="auto" w:fill="FFFFFF"/>
        <w:spacing w:before="0" w:beforeAutospacing="0" w:after="0" w:afterAutospacing="0"/>
        <w:rPr>
          <w:rFonts w:ascii="Arial" w:hAnsi="Arial" w:cs="Arial"/>
          <w:b/>
          <w:sz w:val="20"/>
          <w:szCs w:val="20"/>
        </w:rPr>
      </w:pPr>
    </w:p>
    <w:p w:rsidR="00D128E7" w:rsidRPr="00B227E9" w:rsidRDefault="00D128E7" w:rsidP="00B227E9">
      <w:pPr>
        <w:pStyle w:val="NormalWeb"/>
        <w:shd w:val="clear" w:color="auto" w:fill="FFFFFF"/>
        <w:spacing w:before="0" w:beforeAutospacing="0" w:after="0" w:afterAutospacing="0"/>
        <w:rPr>
          <w:rFonts w:ascii="Arial" w:hAnsi="Arial" w:cs="Arial"/>
          <w:b/>
          <w:sz w:val="20"/>
          <w:szCs w:val="20"/>
        </w:rPr>
      </w:pPr>
      <w:r>
        <w:rPr>
          <w:rFonts w:ascii="Arial" w:hAnsi="Arial" w:cs="Arial"/>
          <w:b/>
          <w:sz w:val="20"/>
          <w:szCs w:val="20"/>
        </w:rPr>
        <w:t>95.</w:t>
      </w:r>
      <w:r w:rsidRPr="00B227E9">
        <w:rPr>
          <w:rFonts w:ascii="Arial" w:hAnsi="Arial" w:cs="Arial"/>
          <w:b/>
          <w:sz w:val="20"/>
          <w:szCs w:val="20"/>
        </w:rPr>
        <w:t xml:space="preserve">Aşağıdakilerin hangisinde gerçek özne </w:t>
      </w:r>
      <w:r w:rsidRPr="00B227E9">
        <w:rPr>
          <w:rFonts w:ascii="Arial" w:hAnsi="Arial" w:cs="Arial"/>
          <w:b/>
          <w:sz w:val="20"/>
          <w:szCs w:val="20"/>
          <w:u w:val="single"/>
        </w:rPr>
        <w:t>yoktur</w:t>
      </w:r>
      <w:r w:rsidRPr="00B227E9">
        <w:rPr>
          <w:rFonts w:ascii="Arial" w:hAnsi="Arial" w:cs="Arial"/>
          <w:b/>
          <w:sz w:val="20"/>
          <w:szCs w:val="20"/>
        </w:rPr>
        <w:t>?</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sidRPr="00B227E9">
        <w:rPr>
          <w:rFonts w:ascii="Arial" w:hAnsi="Arial" w:cs="Arial"/>
          <w:sz w:val="20"/>
          <w:szCs w:val="20"/>
        </w:rPr>
        <w:t>A) Arabanın eski tekeri büyük bir gürültüyle patladı.</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sidRPr="00B227E9">
        <w:rPr>
          <w:rFonts w:ascii="Arial" w:hAnsi="Arial" w:cs="Arial"/>
          <w:sz w:val="20"/>
          <w:szCs w:val="20"/>
        </w:rPr>
        <w:t>B) Türkçe öğretmenimiz bu hafta gelmedi.</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sidRPr="00B227E9">
        <w:rPr>
          <w:rFonts w:ascii="Arial" w:hAnsi="Arial" w:cs="Arial"/>
          <w:sz w:val="20"/>
          <w:szCs w:val="20"/>
        </w:rPr>
        <w:t>C) Teyzesinin büyük oğlu sınavda derece yapmış.</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sidRPr="00B227E9">
        <w:rPr>
          <w:rFonts w:ascii="Arial" w:hAnsi="Arial" w:cs="Arial"/>
          <w:sz w:val="20"/>
          <w:szCs w:val="20"/>
        </w:rPr>
        <w:t>D) Yazarın yeni romanı çok beğenildi.</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Pr>
          <w:rFonts w:ascii="Arial" w:hAnsi="Arial" w:cs="Arial"/>
          <w:b/>
          <w:sz w:val="20"/>
          <w:szCs w:val="20"/>
        </w:rPr>
        <w:t>96</w:t>
      </w:r>
      <w:r w:rsidRPr="00B227E9">
        <w:rPr>
          <w:rFonts w:ascii="Arial" w:hAnsi="Arial" w:cs="Arial"/>
          <w:b/>
          <w:sz w:val="20"/>
          <w:szCs w:val="20"/>
        </w:rPr>
        <w:t xml:space="preserve">. </w:t>
      </w:r>
      <w:r w:rsidRPr="00B227E9">
        <w:rPr>
          <w:rFonts w:ascii="Arial" w:hAnsi="Arial" w:cs="Arial"/>
          <w:sz w:val="20"/>
          <w:szCs w:val="20"/>
        </w:rPr>
        <w:t>Gülün o destansı güzelliğine vurulan, her an dal¬dan dala atlayarak öten, aşkı uğruna inleyip feryat eden bülbül, birçok şaire ilham kaynağı olmuştur.</w:t>
      </w:r>
    </w:p>
    <w:p w:rsidR="00D128E7" w:rsidRPr="00B227E9" w:rsidRDefault="00D128E7" w:rsidP="00B227E9">
      <w:pPr>
        <w:pStyle w:val="NormalWeb"/>
        <w:shd w:val="clear" w:color="auto" w:fill="FFFFFF"/>
        <w:spacing w:before="0" w:beforeAutospacing="0" w:after="0" w:afterAutospacing="0"/>
        <w:rPr>
          <w:rFonts w:ascii="Arial" w:hAnsi="Arial" w:cs="Arial"/>
          <w:b/>
          <w:sz w:val="20"/>
          <w:szCs w:val="20"/>
        </w:rPr>
      </w:pPr>
      <w:r w:rsidRPr="00B227E9">
        <w:rPr>
          <w:rFonts w:ascii="Arial" w:hAnsi="Arial" w:cs="Arial"/>
          <w:b/>
          <w:sz w:val="20"/>
          <w:szCs w:val="20"/>
        </w:rPr>
        <w:t>Bu parçada kaç fiilimsi vardır?</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r w:rsidRPr="00B227E9">
        <w:rPr>
          <w:rFonts w:ascii="Arial" w:hAnsi="Arial" w:cs="Arial"/>
          <w:sz w:val="20"/>
          <w:szCs w:val="20"/>
        </w:rPr>
        <w:t>A) 6             B)5             C)4              D)3</w:t>
      </w:r>
    </w:p>
    <w:p w:rsidR="00D128E7" w:rsidRPr="00B227E9" w:rsidRDefault="00D128E7" w:rsidP="00B227E9">
      <w:pPr>
        <w:pStyle w:val="NormalWeb"/>
        <w:shd w:val="clear" w:color="auto" w:fill="FFFFFF"/>
        <w:spacing w:before="0" w:beforeAutospacing="0" w:after="0" w:afterAutospacing="0"/>
        <w:rPr>
          <w:rFonts w:ascii="Arial" w:hAnsi="Arial" w:cs="Arial"/>
          <w:sz w:val="20"/>
          <w:szCs w:val="20"/>
        </w:rPr>
      </w:pPr>
    </w:p>
    <w:p w:rsidR="00D128E7" w:rsidRPr="00B227E9" w:rsidRDefault="00D128E7" w:rsidP="00B227E9">
      <w:pPr>
        <w:rPr>
          <w:rFonts w:ascii="Arial" w:hAnsi="Arial" w:cs="Arial"/>
          <w:b/>
          <w:sz w:val="20"/>
          <w:szCs w:val="20"/>
        </w:rPr>
      </w:pPr>
      <w:r>
        <w:rPr>
          <w:rFonts w:ascii="Arial" w:hAnsi="Arial" w:cs="Arial"/>
          <w:b/>
          <w:sz w:val="20"/>
          <w:szCs w:val="20"/>
        </w:rPr>
        <w:t>97.</w:t>
      </w:r>
      <w:r w:rsidRPr="00B227E9">
        <w:rPr>
          <w:rFonts w:ascii="Arial" w:hAnsi="Arial" w:cs="Arial"/>
          <w:b/>
          <w:sz w:val="20"/>
          <w:szCs w:val="20"/>
        </w:rPr>
        <w:t xml:space="preserve">Aşağıdakilerden hangisi ögelerinin dizilişine göre </w:t>
      </w:r>
      <w:r w:rsidRPr="00B227E9">
        <w:rPr>
          <w:rFonts w:ascii="Arial" w:hAnsi="Arial" w:cs="Arial"/>
          <w:b/>
          <w:sz w:val="20"/>
          <w:szCs w:val="20"/>
          <w:u w:val="single"/>
        </w:rPr>
        <w:t>farklı</w:t>
      </w:r>
      <w:r w:rsidRPr="00B227E9">
        <w:rPr>
          <w:rFonts w:ascii="Arial" w:hAnsi="Arial" w:cs="Arial"/>
          <w:b/>
          <w:sz w:val="20"/>
          <w:szCs w:val="20"/>
        </w:rPr>
        <w:t xml:space="preserve"> bir cümledir?</w:t>
      </w:r>
    </w:p>
    <w:p w:rsidR="00D128E7" w:rsidRPr="00B227E9" w:rsidRDefault="00D128E7" w:rsidP="00B227E9">
      <w:pPr>
        <w:rPr>
          <w:rFonts w:ascii="Comic Sans MS" w:hAnsi="Comic Sans MS" w:cs="Arial"/>
          <w:sz w:val="20"/>
          <w:szCs w:val="20"/>
        </w:rPr>
      </w:pPr>
      <w:r w:rsidRPr="00B227E9">
        <w:rPr>
          <w:rFonts w:ascii="Arial" w:hAnsi="Arial" w:cs="Arial"/>
          <w:b/>
          <w:sz w:val="20"/>
          <w:szCs w:val="20"/>
        </w:rPr>
        <w:t xml:space="preserve">A) </w:t>
      </w:r>
      <w:r w:rsidRPr="00B227E9">
        <w:rPr>
          <w:rFonts w:ascii="Arial" w:hAnsi="Arial" w:cs="Arial"/>
          <w:sz w:val="20"/>
          <w:szCs w:val="20"/>
        </w:rPr>
        <w:t>Güneş tepelerin ardından yavaş yavaş batıyor.</w:t>
      </w:r>
      <w:r>
        <w:rPr>
          <w:rFonts w:ascii="Arial" w:hAnsi="Arial" w:cs="Arial"/>
          <w:sz w:val="20"/>
          <w:szCs w:val="20"/>
        </w:rPr>
        <w:t xml:space="preserve">           </w:t>
      </w:r>
      <w:r w:rsidRPr="00B227E9">
        <w:rPr>
          <w:rFonts w:ascii="Arial" w:hAnsi="Arial" w:cs="Arial"/>
          <w:b/>
          <w:sz w:val="20"/>
          <w:szCs w:val="20"/>
        </w:rPr>
        <w:t>B)</w:t>
      </w:r>
      <w:r w:rsidRPr="00B227E9">
        <w:rPr>
          <w:rFonts w:ascii="Arial" w:hAnsi="Arial" w:cs="Arial"/>
          <w:sz w:val="20"/>
          <w:szCs w:val="20"/>
        </w:rPr>
        <w:t xml:space="preserve"> Uzun gölgeler iner dar vadilere.</w:t>
      </w:r>
      <w:r>
        <w:rPr>
          <w:rFonts w:ascii="Arial" w:hAnsi="Arial" w:cs="Arial"/>
          <w:sz w:val="20"/>
          <w:szCs w:val="20"/>
        </w:rPr>
        <w:t xml:space="preserve">                                                </w:t>
      </w:r>
      <w:r w:rsidRPr="00B227E9">
        <w:rPr>
          <w:rFonts w:ascii="Arial" w:hAnsi="Arial" w:cs="Arial"/>
          <w:b/>
          <w:sz w:val="20"/>
          <w:szCs w:val="20"/>
        </w:rPr>
        <w:t>C)</w:t>
      </w:r>
      <w:r w:rsidRPr="00B227E9">
        <w:rPr>
          <w:rFonts w:ascii="Arial" w:hAnsi="Arial" w:cs="Arial"/>
          <w:sz w:val="20"/>
          <w:szCs w:val="20"/>
        </w:rPr>
        <w:t xml:space="preserve"> Yapışıp kalmaktan korkar bastığı yere.</w:t>
      </w:r>
      <w:r>
        <w:rPr>
          <w:rFonts w:ascii="Arial" w:hAnsi="Arial" w:cs="Arial"/>
          <w:sz w:val="20"/>
          <w:szCs w:val="20"/>
        </w:rPr>
        <w:t xml:space="preserve">                           </w:t>
      </w:r>
      <w:r w:rsidRPr="00B227E9">
        <w:rPr>
          <w:rFonts w:ascii="Arial" w:hAnsi="Arial" w:cs="Arial"/>
          <w:b/>
          <w:sz w:val="20"/>
          <w:szCs w:val="20"/>
        </w:rPr>
        <w:t>D)</w:t>
      </w:r>
      <w:r w:rsidRPr="00B227E9">
        <w:rPr>
          <w:rFonts w:ascii="Arial" w:hAnsi="Arial" w:cs="Arial"/>
          <w:sz w:val="20"/>
          <w:szCs w:val="20"/>
        </w:rPr>
        <w:t>Gün batınca, bir canavar gibidir her kaya.</w:t>
      </w:r>
      <w:bookmarkStart w:id="0" w:name="_GoBack"/>
      <w:bookmarkEnd w:id="0"/>
    </w:p>
    <w:p w:rsidR="00D128E7" w:rsidRPr="00B227E9" w:rsidRDefault="00D128E7" w:rsidP="00B227E9">
      <w:pPr>
        <w:tabs>
          <w:tab w:val="left" w:pos="5220"/>
        </w:tabs>
        <w:spacing w:line="216" w:lineRule="auto"/>
        <w:jc w:val="center"/>
        <w:rPr>
          <w:rFonts w:ascii="Comic Sans MS" w:hAnsi="Comic Sans MS"/>
          <w:b/>
          <w:sz w:val="20"/>
          <w:szCs w:val="20"/>
        </w:rPr>
      </w:pPr>
      <w:r w:rsidRPr="00B227E9">
        <w:rPr>
          <w:rFonts w:ascii="Comic Sans MS" w:hAnsi="Comic Sans MS"/>
          <w:b/>
          <w:sz w:val="20"/>
          <w:szCs w:val="20"/>
        </w:rPr>
        <w:t>MUSA CANĞAZ-TÜRKÇE ÖĞRETMENİ</w:t>
      </w:r>
    </w:p>
    <w:p w:rsidR="00D128E7" w:rsidRPr="00B227E9" w:rsidRDefault="00D128E7" w:rsidP="00B227E9">
      <w:pPr>
        <w:tabs>
          <w:tab w:val="left" w:pos="5220"/>
        </w:tabs>
        <w:spacing w:line="216" w:lineRule="auto"/>
        <w:jc w:val="center"/>
        <w:rPr>
          <w:rFonts w:ascii="Comic Sans MS" w:hAnsi="Comic Sans MS"/>
          <w:b/>
          <w:sz w:val="20"/>
          <w:szCs w:val="20"/>
        </w:rPr>
      </w:pPr>
      <w:r w:rsidRPr="00B227E9">
        <w:rPr>
          <w:rFonts w:ascii="Comic Sans MS" w:hAnsi="Comic Sans MS"/>
          <w:b/>
          <w:sz w:val="20"/>
          <w:szCs w:val="20"/>
        </w:rPr>
        <w:t>TEOG SINAVINDA ÖĞRENCİLERİME BAŞARILAR DİLİRİM,İNŞALLAH EMEKLERİMİZİN KARŞILIĞINI ALIRIZ,SİZLERE GÜVENİYORUM</w:t>
      </w:r>
      <w:r>
        <w:rPr>
          <w:rFonts w:ascii="Comic Sans MS" w:hAnsi="Comic Sans MS"/>
          <w:b/>
          <w:sz w:val="20"/>
          <w:szCs w:val="20"/>
        </w:rPr>
        <w:t>.</w:t>
      </w:r>
    </w:p>
    <w:p w:rsidR="00D128E7" w:rsidRPr="00B227E9" w:rsidRDefault="00D128E7" w:rsidP="00B227E9">
      <w:pPr>
        <w:tabs>
          <w:tab w:val="left" w:pos="5220"/>
        </w:tabs>
        <w:spacing w:line="216" w:lineRule="auto"/>
        <w:jc w:val="center"/>
        <w:rPr>
          <w:rFonts w:ascii="Comic Sans MS" w:hAnsi="Comic Sans MS" w:cs="Arial"/>
          <w:b/>
          <w:sz w:val="20"/>
          <w:szCs w:val="20"/>
        </w:rPr>
      </w:pPr>
      <w:r w:rsidRPr="00B227E9">
        <w:rPr>
          <w:rFonts w:ascii="Comic Sans MS" w:hAnsi="Comic Sans MS" w:cs="Arial"/>
          <w:b/>
          <w:sz w:val="20"/>
          <w:szCs w:val="20"/>
        </w:rPr>
        <w:t>BAŞARILAR</w:t>
      </w:r>
      <w:r>
        <w:rPr>
          <w:rFonts w:ascii="Comic Sans MS" w:hAnsi="Comic Sans MS" w:cs="Arial"/>
          <w:b/>
          <w:sz w:val="20"/>
          <w:szCs w:val="20"/>
        </w:rPr>
        <w:t>;-))</w:t>
      </w:r>
    </w:p>
    <w:p w:rsidR="00D128E7" w:rsidRDefault="00D128E7" w:rsidP="00C41F3F">
      <w:hyperlink r:id="rId29" w:history="1">
        <w:r>
          <w:rPr>
            <w:rStyle w:val="Hyperlink"/>
          </w:rPr>
          <w:t>www.sorubak.com</w:t>
        </w:r>
      </w:hyperlink>
      <w:r>
        <w:t xml:space="preserve"> </w:t>
      </w:r>
    </w:p>
    <w:p w:rsidR="00D128E7" w:rsidRPr="00B227E9" w:rsidRDefault="00D128E7" w:rsidP="00F05066">
      <w:pPr>
        <w:shd w:val="clear" w:color="auto" w:fill="FFFFFF"/>
        <w:autoSpaceDE w:val="0"/>
        <w:autoSpaceDN w:val="0"/>
        <w:adjustRightInd w:val="0"/>
        <w:rPr>
          <w:rFonts w:ascii="Arial" w:hAnsi="Arial" w:cs="Arial"/>
          <w:color w:val="000000"/>
          <w:sz w:val="20"/>
          <w:szCs w:val="20"/>
        </w:rPr>
      </w:pPr>
    </w:p>
    <w:p w:rsidR="00D128E7" w:rsidRPr="002E4B8F" w:rsidRDefault="00D128E7" w:rsidP="002E4B8F">
      <w:pPr>
        <w:spacing w:after="0" w:line="240" w:lineRule="auto"/>
        <w:rPr>
          <w:b/>
        </w:rPr>
      </w:pPr>
    </w:p>
    <w:p w:rsidR="00D128E7" w:rsidRPr="00B227E9" w:rsidRDefault="00D128E7" w:rsidP="00D17F21">
      <w:pPr>
        <w:pStyle w:val="ListParagraph"/>
        <w:spacing w:after="0" w:line="240" w:lineRule="auto"/>
        <w:rPr>
          <w:b/>
          <w:noProof/>
          <w:lang w:eastAsia="tr-TR"/>
        </w:rPr>
      </w:pPr>
    </w:p>
    <w:p w:rsidR="00D128E7" w:rsidRPr="00B227E9" w:rsidRDefault="00D128E7" w:rsidP="00B959E4">
      <w:pPr>
        <w:pStyle w:val="ListParagraph"/>
        <w:ind w:left="644"/>
      </w:pPr>
    </w:p>
    <w:sectPr w:rsidR="00D128E7" w:rsidRPr="00B227E9" w:rsidSect="00C2752D">
      <w:headerReference w:type="default" r:id="rId30"/>
      <w:pgSz w:w="11906" w:h="16838"/>
      <w:pgMar w:top="1134"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8E7" w:rsidRDefault="00D128E7" w:rsidP="00B227E9">
      <w:pPr>
        <w:spacing w:after="0" w:line="240" w:lineRule="auto"/>
      </w:pPr>
      <w:r>
        <w:separator/>
      </w:r>
    </w:p>
  </w:endnote>
  <w:endnote w:type="continuationSeparator" w:id="0">
    <w:p w:rsidR="00D128E7" w:rsidRDefault="00D128E7" w:rsidP="00B22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8E7" w:rsidRDefault="00D128E7" w:rsidP="00B227E9">
      <w:pPr>
        <w:spacing w:after="0" w:line="240" w:lineRule="auto"/>
      </w:pPr>
      <w:r>
        <w:separator/>
      </w:r>
    </w:p>
  </w:footnote>
  <w:footnote w:type="continuationSeparator" w:id="0">
    <w:p w:rsidR="00D128E7" w:rsidRDefault="00D128E7" w:rsidP="00B227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8E7" w:rsidRPr="002E4B8F" w:rsidRDefault="00D128E7" w:rsidP="002E4B8F">
    <w:pPr>
      <w:pStyle w:val="Header"/>
      <w:jc w:val="center"/>
      <w:rPr>
        <w:rFonts w:ascii="Comic Sans MS" w:hAnsi="Comic Sans MS"/>
        <w:b/>
      </w:rPr>
    </w:pPr>
    <w:r w:rsidRPr="002E4B8F">
      <w:rPr>
        <w:rFonts w:ascii="Comic Sans MS" w:hAnsi="Comic Sans MS"/>
        <w:b/>
      </w:rPr>
      <w:t>AKTEPE ORTAOKULU TÜRKÇE DERSİ</w:t>
    </w:r>
    <w:r>
      <w:rPr>
        <w:rFonts w:ascii="Comic Sans MS" w:hAnsi="Comic Sans MS"/>
        <w:b/>
      </w:rPr>
      <w:t xml:space="preserve"> TEOG SINAVI</w:t>
    </w:r>
    <w:r w:rsidRPr="002E4B8F">
      <w:rPr>
        <w:rFonts w:ascii="Comic Sans MS" w:hAnsi="Comic Sans MS"/>
        <w:b/>
      </w:rPr>
      <w:t xml:space="preserve"> SON TEKRAR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7F3C"/>
    <w:multiLevelType w:val="hybridMultilevel"/>
    <w:tmpl w:val="08060D36"/>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
    <w:nsid w:val="0217595F"/>
    <w:multiLevelType w:val="hybridMultilevel"/>
    <w:tmpl w:val="95347AE4"/>
    <w:lvl w:ilvl="0" w:tplc="46EE83DE">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02D73284"/>
    <w:multiLevelType w:val="hybridMultilevel"/>
    <w:tmpl w:val="5F76986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03DD5A68"/>
    <w:multiLevelType w:val="hybridMultilevel"/>
    <w:tmpl w:val="3FDEA0B6"/>
    <w:lvl w:ilvl="0" w:tplc="46EE83DE">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04531A81"/>
    <w:multiLevelType w:val="hybridMultilevel"/>
    <w:tmpl w:val="1B7256C8"/>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83B779A"/>
    <w:multiLevelType w:val="hybridMultilevel"/>
    <w:tmpl w:val="E71A89DA"/>
    <w:lvl w:ilvl="0" w:tplc="F19A2308">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8670504"/>
    <w:multiLevelType w:val="hybridMultilevel"/>
    <w:tmpl w:val="25AA4FD6"/>
    <w:lvl w:ilvl="0" w:tplc="416421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AA9289F"/>
    <w:multiLevelType w:val="hybridMultilevel"/>
    <w:tmpl w:val="4596F738"/>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nsid w:val="0AB16CE8"/>
    <w:multiLevelType w:val="hybridMultilevel"/>
    <w:tmpl w:val="7934243C"/>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nsid w:val="0B7F4508"/>
    <w:multiLevelType w:val="hybridMultilevel"/>
    <w:tmpl w:val="1AF6B6AC"/>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0CB07954"/>
    <w:multiLevelType w:val="hybridMultilevel"/>
    <w:tmpl w:val="B41C3B3E"/>
    <w:lvl w:ilvl="0" w:tplc="78A618A6">
      <w:start w:val="1"/>
      <w:numFmt w:val="upperLetter"/>
      <w:lvlText w:val="%1)"/>
      <w:lvlJc w:val="left"/>
      <w:pPr>
        <w:ind w:left="480" w:hanging="360"/>
      </w:pPr>
      <w:rPr>
        <w:rFonts w:ascii="Arial" w:hAnsi="Arial" w:cs="Times New Roman" w:hint="default"/>
        <w:b w:val="0"/>
        <w:i w:val="0"/>
        <w:sz w:val="21"/>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11">
    <w:nsid w:val="0CEB330C"/>
    <w:multiLevelType w:val="hybridMultilevel"/>
    <w:tmpl w:val="31748C0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0D900520"/>
    <w:multiLevelType w:val="hybridMultilevel"/>
    <w:tmpl w:val="93B61658"/>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nsid w:val="0E7B430D"/>
    <w:multiLevelType w:val="hybridMultilevel"/>
    <w:tmpl w:val="FE048578"/>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12D703CB"/>
    <w:multiLevelType w:val="hybridMultilevel"/>
    <w:tmpl w:val="6354FF02"/>
    <w:lvl w:ilvl="0" w:tplc="D94E2ECA">
      <w:start w:val="1"/>
      <w:numFmt w:val="decimal"/>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1804081F"/>
    <w:multiLevelType w:val="hybridMultilevel"/>
    <w:tmpl w:val="94DAED8E"/>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19EE07FC"/>
    <w:multiLevelType w:val="hybridMultilevel"/>
    <w:tmpl w:val="079C2B28"/>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1E711EDD"/>
    <w:multiLevelType w:val="hybridMultilevel"/>
    <w:tmpl w:val="8AEC297E"/>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1E887F76"/>
    <w:multiLevelType w:val="hybridMultilevel"/>
    <w:tmpl w:val="357055CE"/>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1ED4522C"/>
    <w:multiLevelType w:val="hybridMultilevel"/>
    <w:tmpl w:val="3C9C9338"/>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0">
    <w:nsid w:val="1F037D5D"/>
    <w:multiLevelType w:val="hybridMultilevel"/>
    <w:tmpl w:val="47C8566A"/>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1">
    <w:nsid w:val="2138105C"/>
    <w:multiLevelType w:val="hybridMultilevel"/>
    <w:tmpl w:val="9CAA9656"/>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2">
    <w:nsid w:val="22D02BB9"/>
    <w:multiLevelType w:val="hybridMultilevel"/>
    <w:tmpl w:val="274E4532"/>
    <w:lvl w:ilvl="0" w:tplc="416421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260F3F32"/>
    <w:multiLevelType w:val="hybridMultilevel"/>
    <w:tmpl w:val="F49EDCF4"/>
    <w:lvl w:ilvl="0" w:tplc="21F8874E">
      <w:start w:val="1"/>
      <w:numFmt w:val="upperLetter"/>
      <w:lvlText w:val="%1)"/>
      <w:lvlJc w:val="left"/>
      <w:pPr>
        <w:ind w:left="720" w:hanging="360"/>
      </w:pPr>
      <w:rPr>
        <w:rFonts w:cs="Times New Roman" w:hint="default"/>
        <w:i w:val="0"/>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2A040469"/>
    <w:multiLevelType w:val="hybridMultilevel"/>
    <w:tmpl w:val="505E9576"/>
    <w:lvl w:ilvl="0" w:tplc="489A9A56">
      <w:start w:val="1"/>
      <w:numFmt w:val="upperLetter"/>
      <w:lvlText w:val="%1)"/>
      <w:lvlJc w:val="left"/>
      <w:pPr>
        <w:ind w:left="644" w:hanging="360"/>
      </w:pPr>
      <w:rPr>
        <w:rFonts w:ascii="Arial" w:hAnsi="Arial" w:cs="Times New Roman" w:hint="default"/>
        <w:b w:val="0"/>
        <w:i w:val="0"/>
        <w:sz w:val="20"/>
        <w:szCs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5">
    <w:nsid w:val="2EBE6080"/>
    <w:multiLevelType w:val="hybridMultilevel"/>
    <w:tmpl w:val="9D7E8A60"/>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6">
    <w:nsid w:val="2F673D3F"/>
    <w:multiLevelType w:val="hybridMultilevel"/>
    <w:tmpl w:val="B026592C"/>
    <w:lvl w:ilvl="0" w:tplc="78A618A6">
      <w:start w:val="1"/>
      <w:numFmt w:val="upperLetter"/>
      <w:lvlText w:val="%1)"/>
      <w:lvlJc w:val="left"/>
      <w:pPr>
        <w:ind w:left="786" w:hanging="360"/>
      </w:pPr>
      <w:rPr>
        <w:rFonts w:ascii="Arial" w:hAnsi="Arial" w:cs="Times New Roman" w:hint="default"/>
        <w:b w:val="0"/>
        <w:i w:val="0"/>
        <w:sz w:val="21"/>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7">
    <w:nsid w:val="30D21FF4"/>
    <w:multiLevelType w:val="hybridMultilevel"/>
    <w:tmpl w:val="F5C4E4D4"/>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8">
    <w:nsid w:val="317D3633"/>
    <w:multiLevelType w:val="hybridMultilevel"/>
    <w:tmpl w:val="F2847944"/>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31EF6BA2"/>
    <w:multiLevelType w:val="hybridMultilevel"/>
    <w:tmpl w:val="FCF6300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0">
    <w:nsid w:val="32D420EF"/>
    <w:multiLevelType w:val="hybridMultilevel"/>
    <w:tmpl w:val="6590B5C6"/>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1">
    <w:nsid w:val="343F1AA8"/>
    <w:multiLevelType w:val="hybridMultilevel"/>
    <w:tmpl w:val="C038DA56"/>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2">
    <w:nsid w:val="34B54D8A"/>
    <w:multiLevelType w:val="hybridMultilevel"/>
    <w:tmpl w:val="9210046C"/>
    <w:lvl w:ilvl="0" w:tplc="0CD0C486">
      <w:start w:val="1"/>
      <w:numFmt w:val="upperLetter"/>
      <w:lvlText w:val="%1)"/>
      <w:lvlJc w:val="left"/>
      <w:pPr>
        <w:ind w:left="720" w:hanging="360"/>
      </w:pPr>
      <w:rPr>
        <w:rFonts w:cs="Times New Roman" w:hint="default"/>
        <w:sz w:val="18"/>
        <w:szCs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3B527D7F"/>
    <w:multiLevelType w:val="hybridMultilevel"/>
    <w:tmpl w:val="A03E03C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4">
    <w:nsid w:val="3E8D6B13"/>
    <w:multiLevelType w:val="hybridMultilevel"/>
    <w:tmpl w:val="2FD090A0"/>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5">
    <w:nsid w:val="40CD420F"/>
    <w:multiLevelType w:val="hybridMultilevel"/>
    <w:tmpl w:val="1BCA7A4E"/>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nsid w:val="41BE633E"/>
    <w:multiLevelType w:val="hybridMultilevel"/>
    <w:tmpl w:val="A84C06D8"/>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7">
    <w:nsid w:val="4366537E"/>
    <w:multiLevelType w:val="hybridMultilevel"/>
    <w:tmpl w:val="88049972"/>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8">
    <w:nsid w:val="44D55162"/>
    <w:multiLevelType w:val="hybridMultilevel"/>
    <w:tmpl w:val="AB7065A4"/>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9">
    <w:nsid w:val="455507A6"/>
    <w:multiLevelType w:val="hybridMultilevel"/>
    <w:tmpl w:val="24088F1E"/>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0">
    <w:nsid w:val="45907A0E"/>
    <w:multiLevelType w:val="hybridMultilevel"/>
    <w:tmpl w:val="7A186264"/>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45B85B40"/>
    <w:multiLevelType w:val="hybridMultilevel"/>
    <w:tmpl w:val="BCA4539A"/>
    <w:lvl w:ilvl="0" w:tplc="46EE83DE">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2">
    <w:nsid w:val="47AE2D90"/>
    <w:multiLevelType w:val="hybridMultilevel"/>
    <w:tmpl w:val="4D9E0426"/>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3">
    <w:nsid w:val="49BD2971"/>
    <w:multiLevelType w:val="hybridMultilevel"/>
    <w:tmpl w:val="18E2FBF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4">
    <w:nsid w:val="4CBA3BB9"/>
    <w:multiLevelType w:val="hybridMultilevel"/>
    <w:tmpl w:val="E2C64B58"/>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5">
    <w:nsid w:val="4F082B11"/>
    <w:multiLevelType w:val="hybridMultilevel"/>
    <w:tmpl w:val="A86CD722"/>
    <w:lvl w:ilvl="0" w:tplc="46EE83DE">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6">
    <w:nsid w:val="50F210F2"/>
    <w:multiLevelType w:val="hybridMultilevel"/>
    <w:tmpl w:val="79703B94"/>
    <w:lvl w:ilvl="0" w:tplc="78A618A6">
      <w:start w:val="1"/>
      <w:numFmt w:val="upperLetter"/>
      <w:lvlText w:val="%1)"/>
      <w:lvlJc w:val="left"/>
      <w:pPr>
        <w:ind w:left="405" w:hanging="360"/>
      </w:pPr>
      <w:rPr>
        <w:rFonts w:ascii="Arial" w:hAnsi="Arial" w:cs="Times New Roman" w:hint="default"/>
        <w:b w:val="0"/>
        <w:i w:val="0"/>
        <w:sz w:val="21"/>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47">
    <w:nsid w:val="514C21A3"/>
    <w:multiLevelType w:val="hybridMultilevel"/>
    <w:tmpl w:val="4E20777C"/>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8">
    <w:nsid w:val="57192DD4"/>
    <w:multiLevelType w:val="hybridMultilevel"/>
    <w:tmpl w:val="9672FF3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9">
    <w:nsid w:val="58A50AAA"/>
    <w:multiLevelType w:val="hybridMultilevel"/>
    <w:tmpl w:val="93C68B6C"/>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0">
    <w:nsid w:val="5BAA54A3"/>
    <w:multiLevelType w:val="hybridMultilevel"/>
    <w:tmpl w:val="8D7C6724"/>
    <w:lvl w:ilvl="0" w:tplc="78A618A6">
      <w:start w:val="1"/>
      <w:numFmt w:val="upperLetter"/>
      <w:lvlText w:val="%1)"/>
      <w:lvlJc w:val="left"/>
      <w:pPr>
        <w:ind w:left="502" w:hanging="360"/>
      </w:pPr>
      <w:rPr>
        <w:rFonts w:ascii="Arial" w:hAnsi="Arial" w:cs="Times New Roman" w:hint="default"/>
        <w:b w:val="0"/>
        <w:i w:val="0"/>
        <w:sz w:val="21"/>
      </w:rPr>
    </w:lvl>
    <w:lvl w:ilvl="1" w:tplc="041F0019">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1">
    <w:nsid w:val="5EA767D8"/>
    <w:multiLevelType w:val="hybridMultilevel"/>
    <w:tmpl w:val="EFB69F98"/>
    <w:lvl w:ilvl="0" w:tplc="78A618A6">
      <w:start w:val="1"/>
      <w:numFmt w:val="upperLetter"/>
      <w:lvlText w:val="%1)"/>
      <w:lvlJc w:val="left"/>
      <w:pPr>
        <w:ind w:left="502" w:hanging="360"/>
      </w:pPr>
      <w:rPr>
        <w:rFonts w:ascii="Arial" w:hAnsi="Arial" w:cs="Times New Roman" w:hint="default"/>
        <w:b w:val="0"/>
        <w:i w:val="0"/>
        <w:sz w:val="21"/>
      </w:rPr>
    </w:lvl>
    <w:lvl w:ilvl="1" w:tplc="041F0019">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2">
    <w:nsid w:val="6C9444C2"/>
    <w:multiLevelType w:val="hybridMultilevel"/>
    <w:tmpl w:val="FFC2594C"/>
    <w:lvl w:ilvl="0" w:tplc="46EE83DE">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3">
    <w:nsid w:val="6DFB7F34"/>
    <w:multiLevelType w:val="hybridMultilevel"/>
    <w:tmpl w:val="7F1A8312"/>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4">
    <w:nsid w:val="6E8A74D7"/>
    <w:multiLevelType w:val="hybridMultilevel"/>
    <w:tmpl w:val="78D4CAC4"/>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5">
    <w:nsid w:val="71A76E58"/>
    <w:multiLevelType w:val="hybridMultilevel"/>
    <w:tmpl w:val="7CDC8846"/>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6">
    <w:nsid w:val="74B93FA2"/>
    <w:multiLevelType w:val="hybridMultilevel"/>
    <w:tmpl w:val="EDC09970"/>
    <w:lvl w:ilvl="0" w:tplc="78A618A6">
      <w:start w:val="1"/>
      <w:numFmt w:val="upperLetter"/>
      <w:lvlText w:val="%1)"/>
      <w:lvlJc w:val="left"/>
      <w:pPr>
        <w:ind w:left="502" w:hanging="360"/>
      </w:pPr>
      <w:rPr>
        <w:rFonts w:ascii="Arial" w:hAnsi="Arial" w:cs="Times New Roman" w:hint="default"/>
        <w:b w:val="0"/>
        <w:i w:val="0"/>
        <w:sz w:val="21"/>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7">
    <w:nsid w:val="759A5C94"/>
    <w:multiLevelType w:val="hybridMultilevel"/>
    <w:tmpl w:val="C61842F4"/>
    <w:lvl w:ilvl="0" w:tplc="AB7EB0EC">
      <w:start w:val="1"/>
      <w:numFmt w:val="upperLetter"/>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8">
    <w:nsid w:val="7B595B1D"/>
    <w:multiLevelType w:val="hybridMultilevel"/>
    <w:tmpl w:val="44BA1D96"/>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9">
    <w:nsid w:val="7E8225AC"/>
    <w:multiLevelType w:val="hybridMultilevel"/>
    <w:tmpl w:val="CA442C90"/>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9"/>
  </w:num>
  <w:num w:numId="2">
    <w:abstractNumId w:val="28"/>
  </w:num>
  <w:num w:numId="3">
    <w:abstractNumId w:val="55"/>
  </w:num>
  <w:num w:numId="4">
    <w:abstractNumId w:val="40"/>
  </w:num>
  <w:num w:numId="5">
    <w:abstractNumId w:val="20"/>
  </w:num>
  <w:num w:numId="6">
    <w:abstractNumId w:val="27"/>
  </w:num>
  <w:num w:numId="7">
    <w:abstractNumId w:val="43"/>
  </w:num>
  <w:num w:numId="8">
    <w:abstractNumId w:val="15"/>
  </w:num>
  <w:num w:numId="9">
    <w:abstractNumId w:val="59"/>
  </w:num>
  <w:num w:numId="10">
    <w:abstractNumId w:val="56"/>
  </w:num>
  <w:num w:numId="11">
    <w:abstractNumId w:val="44"/>
  </w:num>
  <w:num w:numId="12">
    <w:abstractNumId w:val="54"/>
  </w:num>
  <w:num w:numId="13">
    <w:abstractNumId w:val="4"/>
  </w:num>
  <w:num w:numId="14">
    <w:abstractNumId w:val="30"/>
  </w:num>
  <w:num w:numId="15">
    <w:abstractNumId w:val="7"/>
  </w:num>
  <w:num w:numId="16">
    <w:abstractNumId w:val="16"/>
  </w:num>
  <w:num w:numId="17">
    <w:abstractNumId w:val="42"/>
  </w:num>
  <w:num w:numId="18">
    <w:abstractNumId w:val="39"/>
  </w:num>
  <w:num w:numId="19">
    <w:abstractNumId w:val="14"/>
  </w:num>
  <w:num w:numId="20">
    <w:abstractNumId w:val="3"/>
  </w:num>
  <w:num w:numId="21">
    <w:abstractNumId w:val="48"/>
  </w:num>
  <w:num w:numId="22">
    <w:abstractNumId w:val="12"/>
  </w:num>
  <w:num w:numId="23">
    <w:abstractNumId w:val="37"/>
  </w:num>
  <w:num w:numId="24">
    <w:abstractNumId w:val="0"/>
  </w:num>
  <w:num w:numId="25">
    <w:abstractNumId w:val="2"/>
  </w:num>
  <w:num w:numId="26">
    <w:abstractNumId w:val="51"/>
  </w:num>
  <w:num w:numId="27">
    <w:abstractNumId w:val="36"/>
  </w:num>
  <w:num w:numId="28">
    <w:abstractNumId w:val="47"/>
  </w:num>
  <w:num w:numId="29">
    <w:abstractNumId w:val="58"/>
  </w:num>
  <w:num w:numId="30">
    <w:abstractNumId w:val="24"/>
  </w:num>
  <w:num w:numId="31">
    <w:abstractNumId w:val="46"/>
  </w:num>
  <w:num w:numId="32">
    <w:abstractNumId w:val="18"/>
  </w:num>
  <w:num w:numId="33">
    <w:abstractNumId w:val="52"/>
  </w:num>
  <w:num w:numId="34">
    <w:abstractNumId w:val="1"/>
  </w:num>
  <w:num w:numId="35">
    <w:abstractNumId w:val="38"/>
  </w:num>
  <w:num w:numId="36">
    <w:abstractNumId w:val="34"/>
  </w:num>
  <w:num w:numId="37">
    <w:abstractNumId w:val="21"/>
  </w:num>
  <w:num w:numId="38">
    <w:abstractNumId w:val="35"/>
  </w:num>
  <w:num w:numId="39">
    <w:abstractNumId w:val="13"/>
  </w:num>
  <w:num w:numId="40">
    <w:abstractNumId w:val="33"/>
  </w:num>
  <w:num w:numId="41">
    <w:abstractNumId w:val="41"/>
  </w:num>
  <w:num w:numId="42">
    <w:abstractNumId w:val="53"/>
  </w:num>
  <w:num w:numId="43">
    <w:abstractNumId w:val="17"/>
  </w:num>
  <w:num w:numId="44">
    <w:abstractNumId w:val="49"/>
  </w:num>
  <w:num w:numId="45">
    <w:abstractNumId w:val="45"/>
  </w:num>
  <w:num w:numId="46">
    <w:abstractNumId w:val="29"/>
  </w:num>
  <w:num w:numId="47">
    <w:abstractNumId w:val="10"/>
  </w:num>
  <w:num w:numId="48">
    <w:abstractNumId w:val="50"/>
  </w:num>
  <w:num w:numId="49">
    <w:abstractNumId w:val="11"/>
  </w:num>
  <w:num w:numId="50">
    <w:abstractNumId w:val="8"/>
  </w:num>
  <w:num w:numId="51">
    <w:abstractNumId w:val="19"/>
  </w:num>
  <w:num w:numId="52">
    <w:abstractNumId w:val="25"/>
  </w:num>
  <w:num w:numId="53">
    <w:abstractNumId w:val="26"/>
  </w:num>
  <w:num w:numId="54">
    <w:abstractNumId w:val="31"/>
  </w:num>
  <w:num w:numId="55">
    <w:abstractNumId w:val="23"/>
  </w:num>
  <w:num w:numId="56">
    <w:abstractNumId w:val="6"/>
  </w:num>
  <w:num w:numId="57">
    <w:abstractNumId w:val="5"/>
  </w:num>
  <w:num w:numId="58">
    <w:abstractNumId w:val="32"/>
  </w:num>
  <w:num w:numId="59">
    <w:abstractNumId w:val="22"/>
  </w:num>
  <w:num w:numId="60">
    <w:abstractNumId w:val="57"/>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52D"/>
    <w:rsid w:val="00000D52"/>
    <w:rsid w:val="00034745"/>
    <w:rsid w:val="00042C5C"/>
    <w:rsid w:val="00047763"/>
    <w:rsid w:val="0006106B"/>
    <w:rsid w:val="00064762"/>
    <w:rsid w:val="00067033"/>
    <w:rsid w:val="000C7794"/>
    <w:rsid w:val="000E3434"/>
    <w:rsid w:val="0017567B"/>
    <w:rsid w:val="001A318D"/>
    <w:rsid w:val="00204D2B"/>
    <w:rsid w:val="00212865"/>
    <w:rsid w:val="002362D1"/>
    <w:rsid w:val="00291296"/>
    <w:rsid w:val="002C510D"/>
    <w:rsid w:val="002D3102"/>
    <w:rsid w:val="002E4B8F"/>
    <w:rsid w:val="00305FE6"/>
    <w:rsid w:val="003177C4"/>
    <w:rsid w:val="00365CDA"/>
    <w:rsid w:val="003725A4"/>
    <w:rsid w:val="003C3389"/>
    <w:rsid w:val="003C6A88"/>
    <w:rsid w:val="003E301D"/>
    <w:rsid w:val="004B1597"/>
    <w:rsid w:val="004B4531"/>
    <w:rsid w:val="0050384B"/>
    <w:rsid w:val="005041A1"/>
    <w:rsid w:val="00517B35"/>
    <w:rsid w:val="00550023"/>
    <w:rsid w:val="00581F3E"/>
    <w:rsid w:val="005B6C78"/>
    <w:rsid w:val="006231DE"/>
    <w:rsid w:val="006260D4"/>
    <w:rsid w:val="00662A6D"/>
    <w:rsid w:val="006A2BD3"/>
    <w:rsid w:val="006B48B8"/>
    <w:rsid w:val="006E6D7E"/>
    <w:rsid w:val="006F7D76"/>
    <w:rsid w:val="007048A2"/>
    <w:rsid w:val="00733036"/>
    <w:rsid w:val="007E5B2E"/>
    <w:rsid w:val="007E733B"/>
    <w:rsid w:val="007F14C7"/>
    <w:rsid w:val="00811918"/>
    <w:rsid w:val="008245E7"/>
    <w:rsid w:val="00842A88"/>
    <w:rsid w:val="008636DE"/>
    <w:rsid w:val="008C3AFC"/>
    <w:rsid w:val="00902F2A"/>
    <w:rsid w:val="00984860"/>
    <w:rsid w:val="009B1470"/>
    <w:rsid w:val="009D5779"/>
    <w:rsid w:val="009F4BAB"/>
    <w:rsid w:val="00A071E9"/>
    <w:rsid w:val="00A327C9"/>
    <w:rsid w:val="00A62B30"/>
    <w:rsid w:val="00A70936"/>
    <w:rsid w:val="00A94E78"/>
    <w:rsid w:val="00AA1713"/>
    <w:rsid w:val="00AA467B"/>
    <w:rsid w:val="00AA7122"/>
    <w:rsid w:val="00AF3A80"/>
    <w:rsid w:val="00B104DC"/>
    <w:rsid w:val="00B227E9"/>
    <w:rsid w:val="00B264A3"/>
    <w:rsid w:val="00B57BBE"/>
    <w:rsid w:val="00B67074"/>
    <w:rsid w:val="00B959E4"/>
    <w:rsid w:val="00BD3E78"/>
    <w:rsid w:val="00C07BAF"/>
    <w:rsid w:val="00C2005E"/>
    <w:rsid w:val="00C212CA"/>
    <w:rsid w:val="00C2752D"/>
    <w:rsid w:val="00C41F3F"/>
    <w:rsid w:val="00C64A4F"/>
    <w:rsid w:val="00C8462C"/>
    <w:rsid w:val="00C96971"/>
    <w:rsid w:val="00CA6929"/>
    <w:rsid w:val="00D128E7"/>
    <w:rsid w:val="00D17F21"/>
    <w:rsid w:val="00D51128"/>
    <w:rsid w:val="00D5128A"/>
    <w:rsid w:val="00D56C60"/>
    <w:rsid w:val="00DB11F5"/>
    <w:rsid w:val="00DC2EC5"/>
    <w:rsid w:val="00E624EA"/>
    <w:rsid w:val="00E665FD"/>
    <w:rsid w:val="00E845E2"/>
    <w:rsid w:val="00EA2DC1"/>
    <w:rsid w:val="00EB1A50"/>
    <w:rsid w:val="00ED4DE8"/>
    <w:rsid w:val="00F05066"/>
    <w:rsid w:val="00F14FAD"/>
    <w:rsid w:val="00F35359"/>
    <w:rsid w:val="00F6599C"/>
    <w:rsid w:val="00FA115B"/>
    <w:rsid w:val="00FC5AA1"/>
    <w:rsid w:val="00FD2E90"/>
    <w:rsid w:val="00FD65C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BA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2752D"/>
    <w:pPr>
      <w:ind w:left="720"/>
      <w:contextualSpacing/>
    </w:pPr>
    <w:rPr>
      <w:rFonts w:ascii="Arial" w:hAnsi="Arial" w:cs="Arial"/>
      <w:sz w:val="20"/>
      <w:szCs w:val="20"/>
      <w:lang w:eastAsia="en-US"/>
    </w:rPr>
  </w:style>
  <w:style w:type="table" w:styleId="TableGrid">
    <w:name w:val="Table Grid"/>
    <w:basedOn w:val="TableNormal"/>
    <w:uiPriority w:val="99"/>
    <w:rsid w:val="00C2752D"/>
    <w:rPr>
      <w:rFonts w:ascii="Arial" w:hAnsi="Arial" w:cs="Arial"/>
      <w:b/>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05066"/>
    <w:rPr>
      <w:rFonts w:cs="Times New Roman"/>
      <w:color w:val="0000FF"/>
      <w:u w:val="single"/>
    </w:rPr>
  </w:style>
  <w:style w:type="character" w:customStyle="1" w:styleId="apple-converted-space">
    <w:name w:val="apple-converted-space"/>
    <w:basedOn w:val="DefaultParagraphFont"/>
    <w:uiPriority w:val="99"/>
    <w:rsid w:val="00F05066"/>
    <w:rPr>
      <w:rFonts w:cs="Times New Roman"/>
    </w:rPr>
  </w:style>
  <w:style w:type="character" w:styleId="Strong">
    <w:name w:val="Strong"/>
    <w:basedOn w:val="DefaultParagraphFont"/>
    <w:uiPriority w:val="99"/>
    <w:qFormat/>
    <w:rsid w:val="00F05066"/>
    <w:rPr>
      <w:rFonts w:cs="Times New Roman"/>
      <w:b/>
    </w:rPr>
  </w:style>
  <w:style w:type="paragraph" w:styleId="NormalWeb">
    <w:name w:val="Normal (Web)"/>
    <w:basedOn w:val="Normal"/>
    <w:uiPriority w:val="99"/>
    <w:rsid w:val="00F05066"/>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semiHidden/>
    <w:rsid w:val="00B227E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B227E9"/>
    <w:rPr>
      <w:rFonts w:cs="Times New Roman"/>
    </w:rPr>
  </w:style>
  <w:style w:type="paragraph" w:styleId="Footer">
    <w:name w:val="footer"/>
    <w:basedOn w:val="Normal"/>
    <w:link w:val="FooterChar"/>
    <w:uiPriority w:val="99"/>
    <w:semiHidden/>
    <w:rsid w:val="00B227E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B227E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11</Pages>
  <Words>5755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tepe</dc:creator>
  <cp:keywords/>
  <dc:description/>
  <cp:lastModifiedBy>edanur</cp:lastModifiedBy>
  <cp:revision>3</cp:revision>
  <dcterms:created xsi:type="dcterms:W3CDTF">2014-11-23T20:12:00Z</dcterms:created>
  <dcterms:modified xsi:type="dcterms:W3CDTF">2014-11-24T20:31:00Z</dcterms:modified>
</cp:coreProperties>
</file>