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E0D" w:rsidRPr="00BA6851" w:rsidRDefault="00E46E0D" w:rsidP="00086A90">
      <w:pPr>
        <w:pStyle w:val="ListParagraph"/>
        <w:numPr>
          <w:ilvl w:val="0"/>
          <w:numId w:val="2"/>
        </w:numPr>
        <w:rPr>
          <w:b/>
        </w:rPr>
      </w:pPr>
      <w:r w:rsidRPr="00BA6851">
        <w:rPr>
          <w:b/>
        </w:rPr>
        <w:t xml:space="preserve">Aşağıdakilerin hangisinde “baş” sözcüğü </w:t>
      </w:r>
      <w:r>
        <w:rPr>
          <w:b/>
        </w:rPr>
        <w:t xml:space="preserve">    </w:t>
      </w:r>
      <w:r w:rsidRPr="00BA6851">
        <w:rPr>
          <w:b/>
        </w:rPr>
        <w:t>cümlede kazandığı anlamla eşleştirilmiştir?</w:t>
      </w:r>
    </w:p>
    <w:tbl>
      <w:tblPr>
        <w:tblW w:w="477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9"/>
        <w:gridCol w:w="2093"/>
        <w:gridCol w:w="2263"/>
      </w:tblGrid>
      <w:tr w:rsidR="00E46E0D" w:rsidRPr="00916A3B" w:rsidTr="00916A3B">
        <w:tc>
          <w:tcPr>
            <w:tcW w:w="411" w:type="dxa"/>
          </w:tcPr>
          <w:p w:rsidR="00E46E0D" w:rsidRPr="00916A3B" w:rsidRDefault="00E46E0D" w:rsidP="00916A3B">
            <w:pPr>
              <w:pStyle w:val="ListParagraph"/>
              <w:spacing w:after="0" w:line="240" w:lineRule="auto"/>
              <w:ind w:left="0"/>
            </w:pPr>
            <w:r w:rsidRPr="00916A3B">
              <w:t>A)</w:t>
            </w:r>
          </w:p>
        </w:tc>
        <w:tc>
          <w:tcPr>
            <w:tcW w:w="2096" w:type="dxa"/>
          </w:tcPr>
          <w:p w:rsidR="00E46E0D" w:rsidRPr="00916A3B" w:rsidRDefault="00E46E0D" w:rsidP="00916A3B">
            <w:pPr>
              <w:pStyle w:val="ListParagraph"/>
              <w:spacing w:after="0" w:line="240" w:lineRule="auto"/>
              <w:ind w:left="0"/>
            </w:pPr>
            <w:r w:rsidRPr="00916A3B">
              <w:t xml:space="preserve">Cumhurbaşkanı </w:t>
            </w:r>
          </w:p>
          <w:p w:rsidR="00E46E0D" w:rsidRPr="00916A3B" w:rsidRDefault="00E46E0D" w:rsidP="00916A3B">
            <w:pPr>
              <w:pStyle w:val="ListParagraph"/>
              <w:spacing w:after="0" w:line="240" w:lineRule="auto"/>
              <w:ind w:left="0"/>
            </w:pPr>
            <w:r w:rsidRPr="00916A3B">
              <w:t xml:space="preserve">devletin </w:t>
            </w:r>
            <w:r w:rsidRPr="00916A3B">
              <w:rPr>
                <w:bdr w:val="single" w:sz="4" w:space="0" w:color="auto"/>
              </w:rPr>
              <w:t xml:space="preserve">başı </w:t>
            </w:r>
            <w:r w:rsidRPr="00916A3B">
              <w:t>demektir.</w:t>
            </w:r>
          </w:p>
        </w:tc>
        <w:tc>
          <w:tcPr>
            <w:tcW w:w="2268" w:type="dxa"/>
          </w:tcPr>
          <w:p w:rsidR="00E46E0D" w:rsidRPr="00916A3B" w:rsidRDefault="00E46E0D" w:rsidP="00916A3B">
            <w:pPr>
              <w:pStyle w:val="ListParagraph"/>
              <w:spacing w:after="0" w:line="240" w:lineRule="auto"/>
              <w:ind w:left="0"/>
            </w:pPr>
            <w:r w:rsidRPr="00916A3B">
              <w:t>İnsan ve hayvanlarda beyin, göz, burun vb. organları kapsayan vücudun üst bölümü.</w:t>
            </w:r>
          </w:p>
        </w:tc>
      </w:tr>
      <w:tr w:rsidR="00E46E0D" w:rsidRPr="00916A3B" w:rsidTr="00916A3B">
        <w:tc>
          <w:tcPr>
            <w:tcW w:w="411" w:type="dxa"/>
          </w:tcPr>
          <w:p w:rsidR="00E46E0D" w:rsidRPr="00916A3B" w:rsidRDefault="00E46E0D" w:rsidP="00916A3B">
            <w:pPr>
              <w:pStyle w:val="ListParagraph"/>
              <w:spacing w:after="0" w:line="240" w:lineRule="auto"/>
              <w:ind w:left="0"/>
            </w:pPr>
            <w:r w:rsidRPr="00916A3B">
              <w:t xml:space="preserve">B) </w:t>
            </w:r>
          </w:p>
        </w:tc>
        <w:tc>
          <w:tcPr>
            <w:tcW w:w="2096" w:type="dxa"/>
          </w:tcPr>
          <w:p w:rsidR="00E46E0D" w:rsidRPr="00916A3B" w:rsidRDefault="00E46E0D" w:rsidP="00916A3B">
            <w:pPr>
              <w:pStyle w:val="ListParagraph"/>
              <w:spacing w:after="0" w:line="240" w:lineRule="auto"/>
              <w:ind w:left="0"/>
            </w:pPr>
            <w:r w:rsidRPr="00916A3B">
              <w:t xml:space="preserve">Tepenin </w:t>
            </w:r>
            <w:r w:rsidRPr="00916A3B">
              <w:rPr>
                <w:bdr w:val="single" w:sz="4" w:space="0" w:color="auto"/>
              </w:rPr>
              <w:t>başı</w:t>
            </w:r>
            <w:r w:rsidRPr="00916A3B">
              <w:t xml:space="preserve"> rengarenk çiçeklerle dolmuştu.</w:t>
            </w:r>
          </w:p>
        </w:tc>
        <w:tc>
          <w:tcPr>
            <w:tcW w:w="2268" w:type="dxa"/>
          </w:tcPr>
          <w:p w:rsidR="00E46E0D" w:rsidRPr="00916A3B" w:rsidRDefault="00E46E0D" w:rsidP="00916A3B">
            <w:pPr>
              <w:pStyle w:val="ListParagraph"/>
              <w:spacing w:after="0" w:line="240" w:lineRule="auto"/>
              <w:ind w:left="0"/>
            </w:pPr>
            <w:r w:rsidRPr="00916A3B">
              <w:t>Temel, esas.</w:t>
            </w:r>
          </w:p>
        </w:tc>
      </w:tr>
      <w:tr w:rsidR="00E46E0D" w:rsidRPr="00916A3B" w:rsidTr="00916A3B">
        <w:tc>
          <w:tcPr>
            <w:tcW w:w="411" w:type="dxa"/>
          </w:tcPr>
          <w:p w:rsidR="00E46E0D" w:rsidRPr="00916A3B" w:rsidRDefault="00E46E0D" w:rsidP="00916A3B">
            <w:pPr>
              <w:pStyle w:val="ListParagraph"/>
              <w:spacing w:after="0" w:line="240" w:lineRule="auto"/>
              <w:ind w:left="0"/>
            </w:pPr>
            <w:r w:rsidRPr="00916A3B">
              <w:t>C)</w:t>
            </w:r>
          </w:p>
        </w:tc>
        <w:tc>
          <w:tcPr>
            <w:tcW w:w="2096" w:type="dxa"/>
          </w:tcPr>
          <w:p w:rsidR="00E46E0D" w:rsidRPr="00916A3B" w:rsidRDefault="00E46E0D" w:rsidP="00916A3B">
            <w:pPr>
              <w:pStyle w:val="ListParagraph"/>
              <w:spacing w:after="0" w:line="240" w:lineRule="auto"/>
              <w:ind w:left="0"/>
            </w:pPr>
            <w:r w:rsidRPr="00916A3B">
              <w:t xml:space="preserve">Hafta </w:t>
            </w:r>
            <w:r w:rsidRPr="00916A3B">
              <w:rPr>
                <w:bdr w:val="single" w:sz="4" w:space="0" w:color="auto"/>
              </w:rPr>
              <w:t>başı</w:t>
            </w:r>
            <w:r w:rsidRPr="00916A3B">
              <w:t xml:space="preserve"> yine yoğun geçecekti.</w:t>
            </w:r>
          </w:p>
        </w:tc>
        <w:tc>
          <w:tcPr>
            <w:tcW w:w="2268" w:type="dxa"/>
          </w:tcPr>
          <w:p w:rsidR="00E46E0D" w:rsidRPr="00916A3B" w:rsidRDefault="00E46E0D" w:rsidP="00916A3B">
            <w:pPr>
              <w:pStyle w:val="ListParagraph"/>
              <w:spacing w:after="0" w:line="240" w:lineRule="auto"/>
              <w:ind w:left="0"/>
            </w:pPr>
            <w:r w:rsidRPr="00916A3B">
              <w:t>Başlangıç.</w:t>
            </w:r>
          </w:p>
        </w:tc>
      </w:tr>
      <w:tr w:rsidR="00E46E0D" w:rsidRPr="00916A3B" w:rsidTr="00916A3B">
        <w:tc>
          <w:tcPr>
            <w:tcW w:w="411" w:type="dxa"/>
          </w:tcPr>
          <w:p w:rsidR="00E46E0D" w:rsidRPr="00916A3B" w:rsidRDefault="00E46E0D" w:rsidP="00916A3B">
            <w:pPr>
              <w:pStyle w:val="ListParagraph"/>
              <w:spacing w:after="0" w:line="240" w:lineRule="auto"/>
              <w:ind w:left="0"/>
            </w:pPr>
            <w:r w:rsidRPr="00916A3B">
              <w:t>D)</w:t>
            </w:r>
          </w:p>
        </w:tc>
        <w:tc>
          <w:tcPr>
            <w:tcW w:w="2096" w:type="dxa"/>
          </w:tcPr>
          <w:p w:rsidR="00E46E0D" w:rsidRPr="00916A3B" w:rsidRDefault="00E46E0D" w:rsidP="00916A3B">
            <w:pPr>
              <w:pStyle w:val="ListParagraph"/>
              <w:spacing w:after="0" w:line="240" w:lineRule="auto"/>
              <w:ind w:left="0"/>
            </w:pPr>
            <w:r w:rsidRPr="00916A3B">
              <w:t xml:space="preserve">Havuz </w:t>
            </w:r>
            <w:r w:rsidRPr="00916A3B">
              <w:rPr>
                <w:bdr w:val="single" w:sz="4" w:space="0" w:color="auto"/>
              </w:rPr>
              <w:t xml:space="preserve">başında </w:t>
            </w:r>
            <w:r w:rsidRPr="00916A3B">
              <w:t>oturuyorlar.</w:t>
            </w:r>
          </w:p>
        </w:tc>
        <w:tc>
          <w:tcPr>
            <w:tcW w:w="2268" w:type="dxa"/>
          </w:tcPr>
          <w:p w:rsidR="00E46E0D" w:rsidRPr="00916A3B" w:rsidRDefault="00E46E0D" w:rsidP="00916A3B">
            <w:pPr>
              <w:pStyle w:val="ListParagraph"/>
              <w:spacing w:after="0" w:line="240" w:lineRule="auto"/>
              <w:ind w:left="0"/>
            </w:pPr>
            <w:r w:rsidRPr="00916A3B">
              <w:t>Bir şeyin genellikle toparlak ucu.</w:t>
            </w:r>
          </w:p>
        </w:tc>
      </w:tr>
    </w:tbl>
    <w:p w:rsidR="00E46E0D" w:rsidRDefault="00E46E0D" w:rsidP="00610558">
      <w:pPr>
        <w:pStyle w:val="ListParagraph"/>
      </w:pPr>
    </w:p>
    <w:p w:rsidR="00E46E0D" w:rsidRPr="004400AE" w:rsidRDefault="00E46E0D" w:rsidP="00086A90">
      <w:pPr>
        <w:pStyle w:val="ListParagraph"/>
        <w:numPr>
          <w:ilvl w:val="0"/>
          <w:numId w:val="2"/>
        </w:numPr>
        <w:rPr>
          <w:b/>
        </w:rPr>
      </w:pPr>
      <w:r w:rsidRPr="004400AE">
        <w:rPr>
          <w:b/>
        </w:rPr>
        <w:t>Aşağıdaki haber başlıklarından hangisi öznel bir anlatım içermektedir?</w:t>
      </w:r>
    </w:p>
    <w:tbl>
      <w:tblPr>
        <w:tblpPr w:leftFromText="141" w:rightFromText="141" w:vertAnchor="text" w:horzAnchor="page" w:tblpX="2533"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tblGrid>
      <w:tr w:rsidR="00E46E0D" w:rsidRPr="00916A3B" w:rsidTr="00916A3B">
        <w:trPr>
          <w:trHeight w:val="66"/>
        </w:trPr>
        <w:tc>
          <w:tcPr>
            <w:tcW w:w="2943" w:type="dxa"/>
          </w:tcPr>
          <w:p w:rsidR="00E46E0D" w:rsidRPr="00916A3B" w:rsidRDefault="00E46E0D" w:rsidP="00916A3B">
            <w:pPr>
              <w:pStyle w:val="ListParagraph"/>
              <w:spacing w:after="0" w:line="240" w:lineRule="auto"/>
              <w:ind w:left="0"/>
              <w:jc w:val="center"/>
            </w:pPr>
            <w:r w:rsidRPr="00916A3B">
              <w:t xml:space="preserve">Ülkemizde Her Yıl </w:t>
            </w:r>
            <w:smartTag w:uri="urn:schemas-microsoft-com:office:smarttags" w:element="metricconverter">
              <w:smartTagPr>
                <w:attr w:name="ProductID" w:val="12.500 Hektar"/>
              </w:smartTagPr>
              <w:r w:rsidRPr="00916A3B">
                <w:t>12.500 Hektar</w:t>
              </w:r>
            </w:smartTag>
            <w:r w:rsidRPr="00916A3B">
              <w:t xml:space="preserve"> Orman Yanıyor</w:t>
            </w:r>
          </w:p>
          <w:p w:rsidR="00E46E0D" w:rsidRPr="00916A3B" w:rsidRDefault="00E46E0D" w:rsidP="00916A3B">
            <w:pPr>
              <w:pStyle w:val="ListParagraph"/>
              <w:spacing w:after="0" w:line="240" w:lineRule="auto"/>
              <w:ind w:left="0"/>
            </w:pPr>
          </w:p>
        </w:tc>
      </w:tr>
    </w:tbl>
    <w:p w:rsidR="00E46E0D" w:rsidRDefault="00E46E0D" w:rsidP="00E42AC0">
      <w:pPr>
        <w:pStyle w:val="ListParagraph"/>
      </w:pPr>
      <w:r w:rsidRPr="00E42AC0">
        <w:rPr>
          <w:rFonts w:ascii="Arial" w:hAnsi="Arial" w:cs="Arial"/>
          <w:noProof/>
          <w:color w:val="0000FF"/>
          <w:sz w:val="27"/>
          <w:szCs w:val="27"/>
          <w:shd w:val="clear" w:color="auto" w:fill="CCCCCC"/>
          <w:lang w:eastAsia="tr-TR"/>
        </w:rPr>
        <w:t xml:space="preserve">  </w:t>
      </w:r>
      <w:hyperlink r:id="rId7" w:history="1">
        <w:r w:rsidRPr="00916A3B">
          <w:rPr>
            <w:noProof/>
            <w:color w:val="0000F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rc_mi" o:spid="_x0000_i1025" type="#_x0000_t75" alt="http://www.bulten.gen.tr/resimler/21032013205244-orman-Ae4.jpg" href="http://www.google.com.tr/url?sa=i&amp;rct=j&amp;q=&amp;esrc=s&amp;frm=1&amp;source=images&amp;cd=&amp;cad=rja&amp;docid=F4gW8EhrKWVhdM&amp;tbnid=BSRhC71SAdnZpM:&amp;ved=0CAUQjRw&amp;url=http://www.bulten.gen.tr/haber-8503-_balikesirde_43_yilda_930_bin_hektar_bozuk_ormanlik_alan_rehabilite_edildi.html&amp;ei=fmllUtW6DsjGtQb5pYFw&amp;bvm=bv.54934254,d.Yms&amp;psig=AFQjCNF7ynsjukHPVtKBGH7xNVYKaOVXSg&amp;ust=13824641700350" style="width:54.75pt;height:54pt;visibility:visible" o:button="t">
              <v:fill o:detectmouseclick="t"/>
              <v:imagedata r:id="rId8" o:title=""/>
            </v:shape>
          </w:pict>
        </w:r>
      </w:hyperlink>
    </w:p>
    <w:tbl>
      <w:tblPr>
        <w:tblpPr w:leftFromText="141" w:rightFromText="141" w:vertAnchor="text" w:horzAnchor="page" w:tblpX="2588"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tblGrid>
      <w:tr w:rsidR="00E46E0D" w:rsidRPr="00916A3B" w:rsidTr="00916A3B">
        <w:tc>
          <w:tcPr>
            <w:tcW w:w="2943" w:type="dxa"/>
          </w:tcPr>
          <w:p w:rsidR="00E46E0D" w:rsidRPr="00916A3B" w:rsidRDefault="00E46E0D" w:rsidP="00916A3B">
            <w:pPr>
              <w:spacing w:after="0" w:line="240" w:lineRule="auto"/>
              <w:jc w:val="center"/>
            </w:pPr>
            <w:r w:rsidRPr="00916A3B">
              <w:t>Kelaynaklar Dünyada Nesli Tükenmekte Olan Kuşlar Arasındadır</w:t>
            </w:r>
          </w:p>
        </w:tc>
      </w:tr>
    </w:tbl>
    <w:p w:rsidR="00E46E0D" w:rsidRDefault="00E46E0D" w:rsidP="00F1024A">
      <w:r>
        <w:t xml:space="preserve">           B) </w:t>
      </w:r>
      <w:hyperlink r:id="rId9" w:history="1">
        <w:r w:rsidRPr="00916A3B">
          <w:rPr>
            <w:noProof/>
            <w:color w:val="0000FF"/>
            <w:lang w:eastAsia="tr-TR"/>
          </w:rPr>
          <w:pict>
            <v:shape id="_x0000_i1026" type="#_x0000_t75" alt="http://upload.wikimedia.org/wikipedia/commons/4/44/HD_Waldrapp.jpg" href="http://www.google.com.tr/url?sa=i&amp;rct=j&amp;q=&amp;esrc=s&amp;frm=1&amp;source=images&amp;cd=&amp;cad=rja&amp;docid=rYe7qEjpyFOXlM&amp;tbnid=JBp5QScOqBrTTM:&amp;ved=0CAUQjRw&amp;url=http://www.google.com.tr/url?sa=i&amp;rct=j&amp;q=&amp;esrc=s&amp;frm=1&amp;source=images&amp;cd=&amp;cad=rja&amp;docid=rYe7qEjpyFOXlM&amp;tbnid=JBp5QScOqBrTTM:&amp;ved=&amp;url=http://tr.wikipedia.org/wiki/Kelaynak&amp;ei=u2tlUrzqCcSPtQbXh4CYBw&amp;bvm=bv.54934254,d.Yms&amp;psig=AFQjCNFmTQ3ga3fe3ADlCyITqPxlXMOwag&amp;ust=1382464827613972&amp;ei=wmtlUuX6D9HRsgbt-ICoAQ&amp;bvm=bv.54934254,d.Yms&amp;psig=AFQjCNFmTQ3ga3fe3ADlCyITqPxlXMOwag&amp;ust=13824648276139" style="width:64.5pt;height:43.5pt;visibility:visible" o:button="t">
              <v:fill o:detectmouseclick="t"/>
              <v:imagedata r:id="rId10" o:title=""/>
            </v:shape>
          </w:pict>
        </w:r>
      </w:hyperlink>
    </w:p>
    <w:tbl>
      <w:tblPr>
        <w:tblpPr w:leftFromText="141" w:rightFromText="141" w:vertAnchor="text" w:horzAnchor="page" w:tblpX="2558" w:tblpY="2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tblGrid>
      <w:tr w:rsidR="00E46E0D" w:rsidRPr="00916A3B" w:rsidTr="00916A3B">
        <w:tc>
          <w:tcPr>
            <w:tcW w:w="2943" w:type="dxa"/>
          </w:tcPr>
          <w:p w:rsidR="00E46E0D" w:rsidRPr="00916A3B" w:rsidRDefault="00E46E0D" w:rsidP="00916A3B">
            <w:pPr>
              <w:spacing w:after="0" w:line="240" w:lineRule="auto"/>
              <w:jc w:val="center"/>
            </w:pPr>
            <w:r w:rsidRPr="00916A3B">
              <w:t>Dereceye Giren Liseye Teleskop Hediye Edildi</w:t>
            </w:r>
          </w:p>
          <w:p w:rsidR="00E46E0D" w:rsidRPr="00916A3B" w:rsidRDefault="00E46E0D" w:rsidP="00916A3B">
            <w:pPr>
              <w:spacing w:after="0" w:line="240" w:lineRule="auto"/>
            </w:pPr>
          </w:p>
        </w:tc>
      </w:tr>
    </w:tbl>
    <w:p w:rsidR="00E46E0D" w:rsidRDefault="00E46E0D" w:rsidP="00F1024A">
      <w:r>
        <w:t xml:space="preserve">          C) </w:t>
      </w:r>
      <w:hyperlink r:id="rId11" w:history="1">
        <w:r w:rsidRPr="00916A3B">
          <w:rPr>
            <w:noProof/>
            <w:color w:val="0000FF"/>
            <w:lang w:eastAsia="tr-TR"/>
          </w:rPr>
          <w:pict>
            <v:shape id="_x0000_i1027" type="#_x0000_t75" alt="http://statik.electroworld.com.tr/images/p/10/886/lizer-teleskop-f90060m-480-1.jpg" href="http://www.google.com.tr/url?sa=i&amp;rct=j&amp;q=&amp;esrc=s&amp;frm=1&amp;source=images&amp;cd=&amp;cad=rja&amp;docid=XMmGrVFemLsSgM&amp;tbnid=Tev4p5nKelFX1M:&amp;ved=0CAUQjRw&amp;url=http://www.electroworld.com.tr/p/lizer-teleskop-f90060m/&amp;ei=SHJlUuPSFMWGswanoIAY&amp;bvm=bv.54934254,d.Yms&amp;psig=AFQjCNGCwVzCPcnXmJso-aibeApB3Fkecg&amp;ust=13824664841619" style="width:60.75pt;height:60.75pt;visibility:visible" o:button="t">
              <v:fill o:detectmouseclick="t"/>
              <v:imagedata r:id="rId12" o:title=""/>
            </v:shape>
          </w:pict>
        </w:r>
      </w:hyperlink>
      <w:r>
        <w:t xml:space="preserve">   </w:t>
      </w:r>
    </w:p>
    <w:tbl>
      <w:tblPr>
        <w:tblpPr w:leftFromText="141" w:rightFromText="141" w:vertAnchor="text" w:horzAnchor="page" w:tblpX="2558"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tblGrid>
      <w:tr w:rsidR="00E46E0D" w:rsidRPr="00916A3B" w:rsidTr="00916A3B">
        <w:tc>
          <w:tcPr>
            <w:tcW w:w="2943" w:type="dxa"/>
          </w:tcPr>
          <w:p w:rsidR="00E46E0D" w:rsidRPr="00916A3B" w:rsidRDefault="00E46E0D" w:rsidP="00916A3B">
            <w:pPr>
              <w:spacing w:after="0" w:line="240" w:lineRule="auto"/>
              <w:jc w:val="center"/>
            </w:pPr>
            <w:r w:rsidRPr="00916A3B">
              <w:t>Yağan Kar Taneleri İnsanın Ruhunu Isıtıyor</w:t>
            </w:r>
          </w:p>
          <w:p w:rsidR="00E46E0D" w:rsidRPr="00916A3B" w:rsidRDefault="00E46E0D" w:rsidP="00916A3B">
            <w:pPr>
              <w:spacing w:after="0" w:line="240" w:lineRule="auto"/>
            </w:pPr>
          </w:p>
        </w:tc>
      </w:tr>
    </w:tbl>
    <w:p w:rsidR="00E46E0D" w:rsidRDefault="00E46E0D" w:rsidP="00F1024A">
      <w:r>
        <w:t xml:space="preserve">          D) </w:t>
      </w:r>
      <w:hyperlink r:id="rId13" w:history="1">
        <w:r w:rsidRPr="00916A3B">
          <w:rPr>
            <w:noProof/>
            <w:color w:val="0000FF"/>
            <w:lang w:eastAsia="tr-TR"/>
          </w:rPr>
          <w:pict>
            <v:shape id="_x0000_i1028" type="#_x0000_t75" alt="https://encrypted-tbn1.gstatic.com/images?q=tbn:ANd9GcQ_-31VSfBOnYnKd7bGdGpTNKTuL5tbJ0Y7qeiF7mlpHOlsgfJE" href="http://www.google.com.tr/url?sa=i&amp;rct=j&amp;q=&amp;esrc=s&amp;frm=1&amp;source=images&amp;cd=&amp;cad=rja&amp;docid=Lt_enqJ5k6nAkM&amp;tbnid=8XB9NIXCHkkWzM:&amp;ved=0CAUQjRw&amp;url=http://www.kavga.net/kar-manzarasi-karakalem/&amp;ei=7XNlUo-eAsebtAa19YDgBQ&amp;bvm=bv.54934254,d.Yms&amp;psig=AFQjCNHc5uEmhycWB16YyKCGl1v4hmTO5A&amp;ust=13824668581145" style="width:60.75pt;height:51pt;visibility:visible" o:button="t">
              <v:fill o:detectmouseclick="t"/>
              <v:imagedata r:id="rId14" o:title=""/>
            </v:shape>
          </w:pict>
        </w:r>
      </w:hyperlink>
    </w:p>
    <w:p w:rsidR="00E46E0D" w:rsidRPr="00A20A0F" w:rsidRDefault="00E46E0D" w:rsidP="004400AE">
      <w:pPr>
        <w:pStyle w:val="ListParagraph"/>
        <w:numPr>
          <w:ilvl w:val="0"/>
          <w:numId w:val="2"/>
        </w:numPr>
        <w:rPr>
          <w:b/>
          <w:u w:val="single"/>
        </w:rPr>
      </w:pPr>
      <w:r w:rsidRPr="004400AE">
        <w:rPr>
          <w:b/>
        </w:rPr>
        <w:t xml:space="preserve">Aşağıdaki atasözlerinden hangisi konusu </w:t>
      </w:r>
    </w:p>
    <w:p w:rsidR="00E46E0D" w:rsidRPr="00A20A0F" w:rsidRDefault="00E46E0D" w:rsidP="00A20A0F">
      <w:pPr>
        <w:pStyle w:val="ListParagraph"/>
        <w:rPr>
          <w:b/>
          <w:u w:val="single"/>
        </w:rPr>
      </w:pPr>
      <w:r w:rsidRPr="00A20A0F">
        <w:rPr>
          <w:b/>
        </w:rPr>
        <w:t xml:space="preserve">bakımından diğerlerinden </w:t>
      </w:r>
      <w:r w:rsidRPr="00A20A0F">
        <w:rPr>
          <w:b/>
          <w:u w:val="single"/>
        </w:rPr>
        <w:t>farklıdır?</w:t>
      </w:r>
      <w:r w:rsidRPr="00A20A0F">
        <w:rPr>
          <w:noProof/>
          <w:lang w:eastAsia="tr-TR"/>
        </w:rPr>
        <w:t xml:space="preserve"> </w:t>
      </w:r>
      <w:r>
        <w:rPr>
          <w:noProof/>
          <w:lang w:eastAsia="tr-TR"/>
        </w:rPr>
        <w:t xml:space="preserve"> </w:t>
      </w:r>
    </w:p>
    <w:p w:rsidR="00E46E0D" w:rsidRDefault="00E46E0D" w:rsidP="004400AE">
      <w:pPr>
        <w:pStyle w:val="ListParagraph"/>
        <w:numPr>
          <w:ilvl w:val="0"/>
          <w:numId w:val="6"/>
        </w:numPr>
      </w:pPr>
      <w:r w:rsidRPr="004400AE">
        <w:t>A</w:t>
      </w:r>
      <w:r>
        <w:t>ç ayı oynamaz.</w:t>
      </w:r>
      <w:r w:rsidRPr="00A20A0F">
        <w:rPr>
          <w:noProof/>
          <w:lang w:eastAsia="tr-TR"/>
        </w:rPr>
        <w:t xml:space="preserve"> </w:t>
      </w:r>
      <w:r>
        <w:rPr>
          <w:noProof/>
          <w:lang w:eastAsia="tr-TR"/>
        </w:rPr>
        <w:t xml:space="preserve">                            </w:t>
      </w:r>
      <w:r w:rsidRPr="0076130D">
        <w:rPr>
          <w:noProof/>
          <w:lang w:eastAsia="tr-TR"/>
        </w:rPr>
        <w:pict>
          <v:shape id="Resim 10" o:spid="_x0000_i1029" type="#_x0000_t75" alt="http://www.unutulmayankarakterler.com/wp-content/uploads/2012/06/ayı-yogi.jpg" style="width:52.5pt;height:27pt;visibility:visible">
            <v:imagedata r:id="rId15" o:title=""/>
          </v:shape>
        </w:pict>
      </w:r>
    </w:p>
    <w:p w:rsidR="00E46E0D" w:rsidRDefault="00E46E0D" w:rsidP="004400AE">
      <w:pPr>
        <w:pStyle w:val="ListParagraph"/>
        <w:numPr>
          <w:ilvl w:val="0"/>
          <w:numId w:val="6"/>
        </w:numPr>
      </w:pPr>
      <w:r>
        <w:t xml:space="preserve">Aç kurt aslana saldırır.                          </w:t>
      </w:r>
      <w:r w:rsidRPr="00A20A0F">
        <w:rPr>
          <w:noProof/>
          <w:lang w:eastAsia="tr-TR"/>
        </w:rPr>
        <w:t xml:space="preserve"> </w:t>
      </w:r>
    </w:p>
    <w:p w:rsidR="00E46E0D" w:rsidRDefault="00E46E0D" w:rsidP="004400AE">
      <w:pPr>
        <w:pStyle w:val="ListParagraph"/>
        <w:numPr>
          <w:ilvl w:val="0"/>
          <w:numId w:val="6"/>
        </w:numPr>
      </w:pPr>
      <w:r>
        <w:t>Aç, elini kora sokar.</w:t>
      </w:r>
    </w:p>
    <w:p w:rsidR="00E46E0D" w:rsidRDefault="00E46E0D" w:rsidP="004400AE">
      <w:pPr>
        <w:pStyle w:val="ListParagraph"/>
        <w:numPr>
          <w:ilvl w:val="0"/>
          <w:numId w:val="6"/>
        </w:numPr>
      </w:pPr>
      <w:r>
        <w:t>Acıkmış kudurmuştan beterdir.</w:t>
      </w:r>
    </w:p>
    <w:p w:rsidR="00E46E0D" w:rsidRDefault="00E46E0D" w:rsidP="00A20A0F">
      <w:pPr>
        <w:pStyle w:val="ListParagraph"/>
        <w:ind w:left="1080"/>
      </w:pPr>
    </w:p>
    <w:p w:rsidR="00E46E0D" w:rsidRDefault="00E46E0D" w:rsidP="00A20A0F">
      <w:pPr>
        <w:pStyle w:val="ListParagraph"/>
        <w:numPr>
          <w:ilvl w:val="0"/>
          <w:numId w:val="2"/>
        </w:numPr>
      </w:pPr>
      <w:r>
        <w:t>“Yollar, köyleri saran eskimiş çerçevelerdir.”</w:t>
      </w:r>
    </w:p>
    <w:p w:rsidR="00E46E0D" w:rsidRDefault="00E46E0D" w:rsidP="00A20A0F">
      <w:pPr>
        <w:pStyle w:val="ListParagraph"/>
        <w:rPr>
          <w:b/>
        </w:rPr>
      </w:pPr>
      <w:r w:rsidRPr="00A20A0F">
        <w:rPr>
          <w:b/>
        </w:rPr>
        <w:t>Bu cümledeki benzetme sanatı aşağıdakilerin hangisiyle yapılmıştır?</w:t>
      </w:r>
    </w:p>
    <w:p w:rsidR="00E46E0D" w:rsidRDefault="00E46E0D" w:rsidP="00A20A0F">
      <w:pPr>
        <w:pStyle w:val="ListParagraph"/>
        <w:numPr>
          <w:ilvl w:val="0"/>
          <w:numId w:val="7"/>
        </w:numPr>
      </w:pPr>
      <w:r w:rsidRPr="00A20A0F">
        <w:t>Çerçevelerin “eskimiş” olarak anılmasıyla</w:t>
      </w:r>
    </w:p>
    <w:p w:rsidR="00E46E0D" w:rsidRDefault="00E46E0D" w:rsidP="00A20A0F">
      <w:pPr>
        <w:pStyle w:val="ListParagraph"/>
        <w:numPr>
          <w:ilvl w:val="0"/>
          <w:numId w:val="7"/>
        </w:numPr>
      </w:pPr>
      <w:r>
        <w:t>Yolların köyleri sarmasının vurgulanmasıyla</w:t>
      </w:r>
    </w:p>
    <w:p w:rsidR="00E46E0D" w:rsidRDefault="00E46E0D" w:rsidP="00A20A0F">
      <w:pPr>
        <w:pStyle w:val="ListParagraph"/>
        <w:numPr>
          <w:ilvl w:val="0"/>
          <w:numId w:val="7"/>
        </w:numPr>
      </w:pPr>
      <w:r>
        <w:t>Yolların ve köylerin birlikte kullanılmasıyla</w:t>
      </w:r>
    </w:p>
    <w:p w:rsidR="00E46E0D" w:rsidRDefault="00E46E0D" w:rsidP="00110258">
      <w:pPr>
        <w:pStyle w:val="ListParagraph"/>
        <w:numPr>
          <w:ilvl w:val="0"/>
          <w:numId w:val="7"/>
        </w:numPr>
      </w:pPr>
      <w:r>
        <w:t>Köylerin eski olduğunun vurgulanmasıyla</w:t>
      </w:r>
    </w:p>
    <w:p w:rsidR="00E46E0D" w:rsidRDefault="00E46E0D" w:rsidP="00110258">
      <w:pPr>
        <w:pStyle w:val="ListParagraph"/>
      </w:pPr>
    </w:p>
    <w:p w:rsidR="00E46E0D" w:rsidRDefault="00E46E0D" w:rsidP="00110258">
      <w:pPr>
        <w:pStyle w:val="ListParagraph"/>
        <w:numPr>
          <w:ilvl w:val="0"/>
          <w:numId w:val="2"/>
        </w:numPr>
      </w:pPr>
      <w:r>
        <w:t xml:space="preserve">                                      </w:t>
      </w:r>
    </w:p>
    <w:tbl>
      <w:tblPr>
        <w:tblpPr w:leftFromText="141" w:rightFromText="141" w:vertAnchor="text" w:horzAnchor="margin" w:tblpXSpec="right"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52"/>
      </w:tblGrid>
      <w:tr w:rsidR="00E46E0D" w:rsidRPr="00916A3B" w:rsidTr="00916A3B">
        <w:tc>
          <w:tcPr>
            <w:tcW w:w="2852" w:type="dxa"/>
          </w:tcPr>
          <w:p w:rsidR="00E46E0D" w:rsidRPr="00916A3B" w:rsidRDefault="00E46E0D" w:rsidP="00916A3B">
            <w:pPr>
              <w:pStyle w:val="ListParagraph"/>
              <w:spacing w:after="0" w:line="240" w:lineRule="auto"/>
              <w:ind w:left="0"/>
            </w:pPr>
            <w:r w:rsidRPr="00916A3B">
              <w:t>Çocukluğum, çocukluğum…</w:t>
            </w:r>
          </w:p>
          <w:p w:rsidR="00E46E0D" w:rsidRPr="00916A3B" w:rsidRDefault="00E46E0D" w:rsidP="00916A3B">
            <w:pPr>
              <w:pStyle w:val="ListParagraph"/>
              <w:spacing w:after="0" w:line="240" w:lineRule="auto"/>
              <w:ind w:left="0"/>
            </w:pPr>
            <w:r w:rsidRPr="00916A3B">
              <w:t>Uzakta kalan bahçeler</w:t>
            </w:r>
          </w:p>
          <w:p w:rsidR="00E46E0D" w:rsidRPr="00916A3B" w:rsidRDefault="00E46E0D" w:rsidP="00916A3B">
            <w:pPr>
              <w:pStyle w:val="ListParagraph"/>
              <w:spacing w:after="0" w:line="240" w:lineRule="auto"/>
              <w:ind w:left="0"/>
            </w:pPr>
            <w:r w:rsidRPr="00916A3B">
              <w:t>O sabahlar, o geceler</w:t>
            </w:r>
          </w:p>
          <w:p w:rsidR="00E46E0D" w:rsidRPr="00916A3B" w:rsidRDefault="00E46E0D" w:rsidP="00916A3B">
            <w:pPr>
              <w:pStyle w:val="ListParagraph"/>
              <w:spacing w:after="0" w:line="240" w:lineRule="auto"/>
              <w:ind w:left="0"/>
            </w:pPr>
            <w:r w:rsidRPr="00916A3B">
              <w:t>Gelmez günler çocukluğum.</w:t>
            </w:r>
          </w:p>
          <w:p w:rsidR="00E46E0D" w:rsidRPr="00916A3B" w:rsidRDefault="00E46E0D" w:rsidP="00916A3B">
            <w:pPr>
              <w:pStyle w:val="ListParagraph"/>
              <w:spacing w:after="0" w:line="240" w:lineRule="auto"/>
              <w:ind w:left="0"/>
            </w:pPr>
            <w:r w:rsidRPr="00916A3B">
              <w:t xml:space="preserve">                   Ziya Osman SABA</w:t>
            </w:r>
          </w:p>
        </w:tc>
      </w:tr>
    </w:tbl>
    <w:p w:rsidR="00E46E0D" w:rsidRDefault="00E46E0D" w:rsidP="00116A4E">
      <w:pPr>
        <w:pStyle w:val="ListParagraph"/>
      </w:pPr>
      <w:r w:rsidRPr="0076130D">
        <w:rPr>
          <w:noProof/>
          <w:lang w:eastAsia="tr-TR"/>
        </w:rPr>
        <w:pict>
          <v:shape id="Resim 12" o:spid="_x0000_i1030" type="#_x0000_t75" style="width:69.75pt;height:76.5pt;visibility:visible">
            <v:imagedata r:id="rId16" o:title=""/>
          </v:shape>
        </w:pict>
      </w:r>
    </w:p>
    <w:p w:rsidR="00E46E0D" w:rsidRDefault="00E46E0D" w:rsidP="00110258">
      <w:pPr>
        <w:pStyle w:val="ListParagraph"/>
        <w:rPr>
          <w:b/>
        </w:rPr>
      </w:pPr>
      <w:r>
        <w:rPr>
          <w:b/>
        </w:rPr>
        <w:t>Aşağıdakil</w:t>
      </w:r>
      <w:r w:rsidRPr="00110258">
        <w:rPr>
          <w:b/>
        </w:rPr>
        <w:t>erden hangisi bu şiirde anlatılan duyguyu ifade eder?</w:t>
      </w:r>
    </w:p>
    <w:p w:rsidR="00E46E0D" w:rsidRPr="00B36955" w:rsidRDefault="00E46E0D" w:rsidP="00B36955">
      <w:pPr>
        <w:pStyle w:val="ListParagraph"/>
        <w:numPr>
          <w:ilvl w:val="0"/>
          <w:numId w:val="8"/>
        </w:numPr>
      </w:pPr>
      <w:r w:rsidRPr="00B36955">
        <w:t>Burnumun dikine gittim.</w:t>
      </w:r>
    </w:p>
    <w:p w:rsidR="00E46E0D" w:rsidRDefault="00E46E0D" w:rsidP="00B36955">
      <w:pPr>
        <w:pStyle w:val="ListParagraph"/>
        <w:numPr>
          <w:ilvl w:val="0"/>
          <w:numId w:val="8"/>
        </w:numPr>
      </w:pPr>
      <w:r w:rsidRPr="00B36955">
        <w:t>Burnumdan soluyorum.</w:t>
      </w:r>
    </w:p>
    <w:p w:rsidR="00E46E0D" w:rsidRDefault="00E46E0D" w:rsidP="00B36955">
      <w:pPr>
        <w:pStyle w:val="ListParagraph"/>
        <w:numPr>
          <w:ilvl w:val="0"/>
          <w:numId w:val="8"/>
        </w:numPr>
      </w:pPr>
      <w:r>
        <w:t>Burnumda tütüyor.</w:t>
      </w:r>
    </w:p>
    <w:p w:rsidR="00E46E0D" w:rsidRDefault="00E46E0D" w:rsidP="00B36955">
      <w:pPr>
        <w:pStyle w:val="ListParagraph"/>
        <w:numPr>
          <w:ilvl w:val="0"/>
          <w:numId w:val="8"/>
        </w:numPr>
      </w:pPr>
      <w:r>
        <w:t>Burnumdan geldi.</w:t>
      </w:r>
    </w:p>
    <w:p w:rsidR="00E46E0D" w:rsidRDefault="00E46E0D" w:rsidP="00B36955">
      <w:pPr>
        <w:pStyle w:val="ListParagraph"/>
        <w:ind w:left="1080"/>
      </w:pPr>
    </w:p>
    <w:p w:rsidR="00E46E0D" w:rsidRDefault="00E46E0D" w:rsidP="00B36955">
      <w:pPr>
        <w:pStyle w:val="ListParagraph"/>
        <w:numPr>
          <w:ilvl w:val="0"/>
          <w:numId w:val="2"/>
        </w:numPr>
      </w:pPr>
      <w:r>
        <w:t>“Saate bakmaksızın kapısını çalabileceği bir dostu olmalı insanın. Vefalı bir ağaç gibi de köklenmeli, her zaman onun orada olduğunu hissetmeli insan. İhtiyaç duyduğundaysa gövdesine yaslanabilmeli, kovuklarına saklanabilmelisin. Güvenli kollarıyla seni kucaklamalı dostun.”</w:t>
      </w:r>
    </w:p>
    <w:p w:rsidR="00E46E0D" w:rsidRDefault="00E46E0D" w:rsidP="00B36955">
      <w:pPr>
        <w:pStyle w:val="ListParagraph"/>
        <w:rPr>
          <w:b/>
        </w:rPr>
      </w:pPr>
      <w:r w:rsidRPr="00B36955">
        <w:rPr>
          <w:b/>
        </w:rPr>
        <w:t>Bu parçada asıl anlatılmak istenen aşağıdakilerden hangisidir?</w:t>
      </w:r>
    </w:p>
    <w:p w:rsidR="00E46E0D" w:rsidRDefault="00E46E0D" w:rsidP="00B36955">
      <w:pPr>
        <w:pStyle w:val="ListParagraph"/>
        <w:numPr>
          <w:ilvl w:val="0"/>
          <w:numId w:val="9"/>
        </w:numPr>
      </w:pPr>
      <w:r w:rsidRPr="00DE4FD4">
        <w:t>Dostlar yalnızca zor zamanımızda yanımızda olmalıdırlar.</w:t>
      </w:r>
    </w:p>
    <w:p w:rsidR="00E46E0D" w:rsidRDefault="00E46E0D" w:rsidP="00B36955">
      <w:pPr>
        <w:pStyle w:val="ListParagraph"/>
        <w:numPr>
          <w:ilvl w:val="0"/>
          <w:numId w:val="9"/>
        </w:numPr>
      </w:pPr>
      <w:r>
        <w:t>Dostlar yaşamımızın her anında desteğini hissettiğimiz kişiler olmalıdır.</w:t>
      </w:r>
    </w:p>
    <w:p w:rsidR="00E46E0D" w:rsidRDefault="00E46E0D" w:rsidP="00B36955">
      <w:pPr>
        <w:pStyle w:val="ListParagraph"/>
        <w:numPr>
          <w:ilvl w:val="0"/>
          <w:numId w:val="9"/>
        </w:numPr>
      </w:pPr>
      <w:r>
        <w:t>İnsan yaşadığını ancak dostlarıyla birlikteyken anlayabilir.</w:t>
      </w:r>
    </w:p>
    <w:p w:rsidR="00E46E0D" w:rsidRDefault="00E46E0D" w:rsidP="00B36955">
      <w:pPr>
        <w:pStyle w:val="ListParagraph"/>
        <w:numPr>
          <w:ilvl w:val="0"/>
          <w:numId w:val="9"/>
        </w:numPr>
      </w:pPr>
      <w:r>
        <w:t>Aynı fikirleri paylaşan kişiler dost olabilirler.</w:t>
      </w:r>
    </w:p>
    <w:p w:rsidR="00E46E0D" w:rsidRDefault="00E46E0D" w:rsidP="00F70AEE">
      <w:pPr>
        <w:pStyle w:val="ListParagraph"/>
        <w:numPr>
          <w:ilvl w:val="0"/>
          <w:numId w:val="2"/>
        </w:numPr>
      </w:pPr>
    </w:p>
    <w:tbl>
      <w:tblPr>
        <w:tblpPr w:leftFromText="141" w:rightFromText="141"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19"/>
      </w:tblGrid>
      <w:tr w:rsidR="00E46E0D" w:rsidRPr="00916A3B" w:rsidTr="00916A3B">
        <w:tc>
          <w:tcPr>
            <w:tcW w:w="3119" w:type="dxa"/>
          </w:tcPr>
          <w:p w:rsidR="00E46E0D" w:rsidRPr="00916A3B" w:rsidRDefault="00E46E0D" w:rsidP="00916A3B">
            <w:pPr>
              <w:pStyle w:val="ListParagraph"/>
              <w:spacing w:after="0" w:line="240" w:lineRule="auto"/>
              <w:ind w:left="0"/>
            </w:pPr>
            <w:r w:rsidRPr="00916A3B">
              <w:t>Öğütlerinizden çok davranışları-</w:t>
            </w:r>
          </w:p>
          <w:p w:rsidR="00E46E0D" w:rsidRPr="00916A3B" w:rsidRDefault="00E46E0D" w:rsidP="00916A3B">
            <w:pPr>
              <w:pStyle w:val="ListParagraph"/>
              <w:spacing w:after="0" w:line="240" w:lineRule="auto"/>
              <w:ind w:left="0"/>
            </w:pPr>
            <w:r w:rsidRPr="00916A3B">
              <w:t>nızdan etkilendiğimi unutmayın. Beni eğitirken ara sıra yanlış ya-</w:t>
            </w:r>
          </w:p>
          <w:p w:rsidR="00E46E0D" w:rsidRPr="00916A3B" w:rsidRDefault="00E46E0D" w:rsidP="00916A3B">
            <w:pPr>
              <w:pStyle w:val="ListParagraph"/>
              <w:spacing w:after="0" w:line="240" w:lineRule="auto"/>
              <w:ind w:left="0"/>
            </w:pPr>
            <w:r w:rsidRPr="00916A3B">
              <w:t xml:space="preserve">pabilirsiniz. Bunları çabuk unu-   </w:t>
            </w:r>
          </w:p>
          <w:p w:rsidR="00E46E0D" w:rsidRPr="00916A3B" w:rsidRDefault="00E46E0D" w:rsidP="00916A3B">
            <w:pPr>
              <w:pStyle w:val="ListParagraph"/>
              <w:spacing w:after="0" w:line="240" w:lineRule="auto"/>
              <w:ind w:left="0"/>
            </w:pPr>
            <w:r w:rsidRPr="00916A3B">
              <w:t>turum. Ancak birbirinize saygı ve sevginizin azaldığını görmek beni yaralar ve tedirgin eder.</w:t>
            </w:r>
          </w:p>
        </w:tc>
      </w:tr>
    </w:tbl>
    <w:p w:rsidR="00E46E0D" w:rsidRDefault="00E46E0D" w:rsidP="00B36955">
      <w:pPr>
        <w:pStyle w:val="ListParagraph"/>
        <w:ind w:left="1080"/>
      </w:pPr>
      <w:hyperlink r:id="rId17" w:history="1">
        <w:r w:rsidRPr="00916A3B">
          <w:rPr>
            <w:noProof/>
            <w:color w:val="0000FF"/>
            <w:lang w:eastAsia="tr-TR"/>
          </w:rPr>
          <w:pict>
            <v:shape id="_x0000_i1031" type="#_x0000_t75" alt="http://www.pdrkariyer.com/aileyemektuplar/mek21_dosyalar/image002.jpg" href="http://www.google.com.tr/url?sa=i&amp;rct=j&amp;q=&amp;esrc=s&amp;frm=1&amp;source=images&amp;cd=&amp;cad=rja&amp;docid=LgaU5DUaD-aBHM&amp;tbnid=qWeLBT1WULhOjM:&amp;ved=0CAUQjRw&amp;url=http://www.pdrkariyer.com/aileyemektuplar/mek21.html&amp;ei=-35lUsTYJsSgtAaQ54DAAw&amp;bvm=bv.54934254,d.Yms&amp;psig=AFQjCNGUsJG7gb2J0YsWarnNVWRzN6mnpg&amp;ust=13824697038485" style="width:63pt;height:96.75pt;visibility:visible" o:button="t">
              <v:fill o:detectmouseclick="t"/>
              <v:imagedata r:id="rId18" o:title=""/>
            </v:shape>
          </w:pict>
        </w:r>
      </w:hyperlink>
    </w:p>
    <w:p w:rsidR="00E46E0D" w:rsidRDefault="00E46E0D" w:rsidP="00451262">
      <w:pPr>
        <w:rPr>
          <w:b/>
        </w:rPr>
      </w:pPr>
      <w:r>
        <w:rPr>
          <w:b/>
        </w:rPr>
        <w:t xml:space="preserve">            Aşağıdakilerden hangisi bu paragrafa dayanarak </w:t>
      </w:r>
    </w:p>
    <w:p w:rsidR="00E46E0D" w:rsidRDefault="00E46E0D" w:rsidP="00451262">
      <w:pPr>
        <w:rPr>
          <w:b/>
          <w:u w:val="single"/>
        </w:rPr>
      </w:pPr>
      <w:r>
        <w:rPr>
          <w:b/>
        </w:rPr>
        <w:t xml:space="preserve">            </w:t>
      </w:r>
      <w:r>
        <w:rPr>
          <w:b/>
          <w:u w:val="single"/>
        </w:rPr>
        <w:t>s</w:t>
      </w:r>
      <w:r w:rsidRPr="00CF6E3F">
        <w:rPr>
          <w:b/>
          <w:u w:val="single"/>
        </w:rPr>
        <w:t xml:space="preserve">öylenemez?  </w:t>
      </w:r>
    </w:p>
    <w:p w:rsidR="00E46E0D" w:rsidRDefault="00E46E0D" w:rsidP="00CF6E3F">
      <w:pPr>
        <w:pStyle w:val="ListParagraph"/>
        <w:numPr>
          <w:ilvl w:val="0"/>
          <w:numId w:val="12"/>
        </w:numPr>
      </w:pPr>
      <w:r w:rsidRPr="00CF6E3F">
        <w:t xml:space="preserve">Çocuklara </w:t>
      </w:r>
      <w:r>
        <w:t>hatalarını söylemezsek kişilikleri gelişmez.</w:t>
      </w:r>
    </w:p>
    <w:p w:rsidR="00E46E0D" w:rsidRDefault="00E46E0D" w:rsidP="00CF6E3F">
      <w:pPr>
        <w:pStyle w:val="ListParagraph"/>
        <w:numPr>
          <w:ilvl w:val="0"/>
          <w:numId w:val="12"/>
        </w:numPr>
      </w:pPr>
      <w:r>
        <w:t>Aile içi olumsuzluklar çocuğun gelişimini de olumsuz etkiler.</w:t>
      </w:r>
    </w:p>
    <w:p w:rsidR="00E46E0D" w:rsidRDefault="00E46E0D" w:rsidP="00CF6E3F">
      <w:pPr>
        <w:pStyle w:val="ListParagraph"/>
        <w:numPr>
          <w:ilvl w:val="0"/>
          <w:numId w:val="12"/>
        </w:numPr>
      </w:pPr>
      <w:r>
        <w:t>Çocuklar söylenilenlerden daha çok davranışları örnek alır.</w:t>
      </w:r>
    </w:p>
    <w:p w:rsidR="00E46E0D" w:rsidRDefault="00E46E0D" w:rsidP="00CF6E3F">
      <w:pPr>
        <w:pStyle w:val="ListParagraph"/>
        <w:numPr>
          <w:ilvl w:val="0"/>
          <w:numId w:val="12"/>
        </w:numPr>
      </w:pPr>
      <w:r>
        <w:t>Çocuklar saygısızlıktan ve sevgisizlikten olumsuz etkilenirler.</w:t>
      </w:r>
    </w:p>
    <w:p w:rsidR="00E46E0D" w:rsidRPr="00CF6E3F" w:rsidRDefault="00E46E0D" w:rsidP="005143CF">
      <w:pPr>
        <w:pStyle w:val="ListParagraph"/>
        <w:ind w:left="1065"/>
      </w:pPr>
    </w:p>
    <w:p w:rsidR="00E46E0D" w:rsidRDefault="00E46E0D" w:rsidP="005143CF">
      <w:pPr>
        <w:pStyle w:val="ListParagraph"/>
        <w:numPr>
          <w:ilvl w:val="0"/>
          <w:numId w:val="2"/>
        </w:numPr>
      </w:pPr>
      <w:r w:rsidRPr="005143CF">
        <w:t>Emre</w:t>
      </w:r>
      <w:r>
        <w:t>’nin  dört arkadaşı var: Selen, Emel, Nilgün, Onur. Emre, Emel’in sürekli yakındığını; Selen’in çabuk endişelendiğini; Onur’un alınganlığını belirttiğini; Nilgün’ün de her fırsatta pişmanlığını dile getirdiğini söylüyor.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83"/>
        <w:gridCol w:w="833"/>
      </w:tblGrid>
      <w:tr w:rsidR="00E46E0D" w:rsidRPr="00916A3B" w:rsidTr="00916A3B">
        <w:tc>
          <w:tcPr>
            <w:tcW w:w="3783" w:type="dxa"/>
          </w:tcPr>
          <w:p w:rsidR="00E46E0D" w:rsidRPr="00916A3B" w:rsidRDefault="00E46E0D" w:rsidP="00916A3B">
            <w:pPr>
              <w:pStyle w:val="ListParagraph"/>
              <w:spacing w:after="0" w:line="240" w:lineRule="auto"/>
              <w:ind w:left="0"/>
            </w:pPr>
            <w:r w:rsidRPr="00916A3B">
              <w:t>Onca ısrarıma rağmen bize uğramadın.</w:t>
            </w:r>
          </w:p>
        </w:tc>
        <w:tc>
          <w:tcPr>
            <w:tcW w:w="833" w:type="dxa"/>
          </w:tcPr>
          <w:p w:rsidR="00E46E0D" w:rsidRPr="00916A3B" w:rsidRDefault="00E46E0D" w:rsidP="00916A3B">
            <w:pPr>
              <w:pStyle w:val="ListParagraph"/>
              <w:spacing w:after="0" w:line="240" w:lineRule="auto"/>
              <w:ind w:left="0"/>
              <w:jc w:val="center"/>
            </w:pPr>
            <w:r w:rsidRPr="00916A3B">
              <w:t>?</w:t>
            </w:r>
          </w:p>
        </w:tc>
      </w:tr>
      <w:tr w:rsidR="00E46E0D" w:rsidRPr="00916A3B" w:rsidTr="00916A3B">
        <w:tc>
          <w:tcPr>
            <w:tcW w:w="3783" w:type="dxa"/>
          </w:tcPr>
          <w:p w:rsidR="00E46E0D" w:rsidRPr="00916A3B" w:rsidRDefault="00E46E0D" w:rsidP="00916A3B">
            <w:pPr>
              <w:pStyle w:val="ListParagraph"/>
              <w:spacing w:after="0" w:line="240" w:lineRule="auto"/>
              <w:ind w:left="0"/>
            </w:pPr>
            <w:r w:rsidRPr="00916A3B">
              <w:t>Zamanında okulu bitirseydim şimdi bir iş sahibi olurdum.</w:t>
            </w:r>
          </w:p>
        </w:tc>
        <w:tc>
          <w:tcPr>
            <w:tcW w:w="833" w:type="dxa"/>
          </w:tcPr>
          <w:p w:rsidR="00E46E0D" w:rsidRPr="00916A3B" w:rsidRDefault="00E46E0D" w:rsidP="00916A3B">
            <w:pPr>
              <w:pStyle w:val="ListParagraph"/>
              <w:spacing w:after="0" w:line="240" w:lineRule="auto"/>
              <w:ind w:left="0"/>
              <w:jc w:val="center"/>
            </w:pPr>
            <w:r w:rsidRPr="00916A3B">
              <w:t>?</w:t>
            </w:r>
          </w:p>
        </w:tc>
      </w:tr>
      <w:tr w:rsidR="00E46E0D" w:rsidRPr="00916A3B" w:rsidTr="00916A3B">
        <w:tc>
          <w:tcPr>
            <w:tcW w:w="3783" w:type="dxa"/>
          </w:tcPr>
          <w:p w:rsidR="00E46E0D" w:rsidRPr="00916A3B" w:rsidRDefault="00E46E0D" w:rsidP="00916A3B">
            <w:pPr>
              <w:pStyle w:val="ListParagraph"/>
              <w:spacing w:after="0" w:line="240" w:lineRule="auto"/>
              <w:ind w:left="0"/>
            </w:pPr>
            <w:r w:rsidRPr="00916A3B">
              <w:t>Bu saate kadar gelmesi lazımdı.</w:t>
            </w:r>
          </w:p>
        </w:tc>
        <w:tc>
          <w:tcPr>
            <w:tcW w:w="833" w:type="dxa"/>
          </w:tcPr>
          <w:p w:rsidR="00E46E0D" w:rsidRPr="00916A3B" w:rsidRDefault="00E46E0D" w:rsidP="00916A3B">
            <w:pPr>
              <w:pStyle w:val="ListParagraph"/>
              <w:spacing w:after="0" w:line="240" w:lineRule="auto"/>
              <w:ind w:left="0"/>
              <w:jc w:val="center"/>
            </w:pPr>
            <w:r w:rsidRPr="00916A3B">
              <w:t>?</w:t>
            </w:r>
          </w:p>
        </w:tc>
      </w:tr>
      <w:tr w:rsidR="00E46E0D" w:rsidRPr="00916A3B" w:rsidTr="00916A3B">
        <w:tc>
          <w:tcPr>
            <w:tcW w:w="3783" w:type="dxa"/>
          </w:tcPr>
          <w:p w:rsidR="00E46E0D" w:rsidRPr="00916A3B" w:rsidRDefault="00E46E0D" w:rsidP="00916A3B">
            <w:pPr>
              <w:pStyle w:val="ListParagraph"/>
              <w:spacing w:after="0" w:line="240" w:lineRule="auto"/>
              <w:ind w:left="0"/>
            </w:pPr>
            <w:r w:rsidRPr="00916A3B">
              <w:t>İnsanlar gerçek sanatçının değerini bilmiyor.</w:t>
            </w:r>
          </w:p>
        </w:tc>
        <w:tc>
          <w:tcPr>
            <w:tcW w:w="833" w:type="dxa"/>
          </w:tcPr>
          <w:p w:rsidR="00E46E0D" w:rsidRPr="00916A3B" w:rsidRDefault="00E46E0D" w:rsidP="00916A3B">
            <w:pPr>
              <w:pStyle w:val="ListParagraph"/>
              <w:spacing w:after="0" w:line="240" w:lineRule="auto"/>
              <w:ind w:left="0"/>
              <w:jc w:val="center"/>
            </w:pPr>
            <w:r w:rsidRPr="00916A3B">
              <w:t>?</w:t>
            </w:r>
          </w:p>
        </w:tc>
      </w:tr>
    </w:tbl>
    <w:p w:rsidR="00E46E0D" w:rsidRDefault="00E46E0D" w:rsidP="00917BB9">
      <w:pPr>
        <w:pStyle w:val="ListParagraph"/>
      </w:pPr>
    </w:p>
    <w:p w:rsidR="00E46E0D" w:rsidRPr="009B3C04" w:rsidRDefault="00E46E0D" w:rsidP="00917BB9">
      <w:pPr>
        <w:pStyle w:val="ListParagraph"/>
        <w:rPr>
          <w:b/>
        </w:rPr>
      </w:pPr>
      <w:r w:rsidRPr="009B3C04">
        <w:rPr>
          <w:b/>
        </w:rPr>
        <w:t>Bu bilgilere dayanarak tablodaki karşılarına yazılabilecek isimlerin yukarıdan aşağıya doğru sıralaması nasıl olmalıdır?</w:t>
      </w:r>
    </w:p>
    <w:p w:rsidR="00E46E0D" w:rsidRDefault="00E46E0D" w:rsidP="00917BB9">
      <w:pPr>
        <w:pStyle w:val="ListParagraph"/>
        <w:numPr>
          <w:ilvl w:val="0"/>
          <w:numId w:val="13"/>
        </w:numPr>
      </w:pPr>
      <w:r>
        <w:t>Nilgün     B) Selen       C) Emel         D) Onur</w:t>
      </w:r>
    </w:p>
    <w:p w:rsidR="00E46E0D" w:rsidRDefault="00E46E0D" w:rsidP="00917BB9">
      <w:pPr>
        <w:pStyle w:val="ListParagraph"/>
        <w:ind w:left="1080"/>
      </w:pPr>
      <w:r>
        <w:t>Selen            Emel            Selen              Nilgün</w:t>
      </w:r>
    </w:p>
    <w:p w:rsidR="00E46E0D" w:rsidRDefault="00E46E0D" w:rsidP="00917BB9">
      <w:pPr>
        <w:pStyle w:val="ListParagraph"/>
        <w:ind w:left="1080"/>
      </w:pPr>
      <w:r>
        <w:t>Onur             Onur            Nilgün            Selen</w:t>
      </w:r>
    </w:p>
    <w:p w:rsidR="00E46E0D" w:rsidRDefault="00E46E0D" w:rsidP="00917BB9">
      <w:pPr>
        <w:pStyle w:val="ListParagraph"/>
        <w:ind w:left="1080"/>
      </w:pPr>
      <w:r>
        <w:t>Emel             Nilgün          Onur              Emel</w:t>
      </w:r>
    </w:p>
    <w:p w:rsidR="00E46E0D" w:rsidRDefault="00E46E0D" w:rsidP="00917BB9">
      <w:pPr>
        <w:pStyle w:val="ListParagraph"/>
        <w:ind w:left="1080"/>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 o:spid="_x0000_s1026" type="#_x0000_t62" style="position:absolute;left:0;text-align:left;margin-left:198.1pt;margin-top:13.1pt;width:101.25pt;height:107.2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" adj="9208,26176">
            <v:textbox>
              <w:txbxContent>
                <w:p w:rsidR="00E46E0D" w:rsidRPr="00BB7BE4" w:rsidRDefault="00E46E0D" w:rsidP="007A527E">
                  <w:pPr>
                    <w:rPr>
                      <w:rFonts w:ascii="Arial" w:hAnsi="Arial" w:cs="Arial"/>
                      <w:sz w:val="20"/>
                      <w:szCs w:val="20"/>
                    </w:rPr>
                  </w:pPr>
                  <w:r>
                    <w:rPr>
                      <w:rFonts w:ascii="Arial" w:hAnsi="Arial" w:cs="Arial"/>
                      <w:sz w:val="20"/>
                      <w:szCs w:val="20"/>
                    </w:rPr>
                    <w:t>İnsanlar geceleri yansıttığım ışıkta duygulanıp şarkılar söylerler. İkinizden de daha çok beni severler.</w:t>
                  </w:r>
                </w:p>
              </w:txbxContent>
            </v:textbox>
          </v:shape>
        </w:pict>
      </w:r>
      <w:r>
        <w:rPr>
          <w:noProof/>
          <w:lang w:eastAsia="tr-TR"/>
        </w:rPr>
        <w:pict>
          <v:shape id="Köşeleri Yuvarlanmış Dikdörtgen Belirtme Çizgisi 15" o:spid="_x0000_s1027" type="#_x0000_t62" style="position:absolute;left:0;text-align:left;margin-left:45.85pt;margin-top:13.1pt;width:75.75pt;height:107.2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" adj="7050,26176">
            <v:textbox>
              <w:txbxContent>
                <w:p w:rsidR="00E46E0D" w:rsidRPr="00BB7BE4" w:rsidRDefault="00E46E0D" w:rsidP="007A527E">
                  <w:pPr>
                    <w:rPr>
                      <w:rFonts w:ascii="Arial" w:hAnsi="Arial" w:cs="Arial"/>
                      <w:sz w:val="20"/>
                      <w:szCs w:val="20"/>
                    </w:rPr>
                  </w:pPr>
                  <w:r>
                    <w:rPr>
                      <w:rFonts w:ascii="Arial" w:hAnsi="Arial" w:cs="Arial"/>
                      <w:sz w:val="20"/>
                      <w:szCs w:val="20"/>
                    </w:rPr>
                    <w:t>Hep göz kırparım uzaklardan. İnsanlar u-mutlarını yitirmesin-ler diye.</w:t>
                  </w:r>
                </w:p>
              </w:txbxContent>
            </v:textbox>
          </v:shape>
        </w:pict>
      </w:r>
      <w:r>
        <w:rPr>
          <w:noProof/>
          <w:lang w:eastAsia="tr-TR"/>
        </w:rPr>
        <w:pict>
          <v:shape id="Köşeleri Yuvarlanmış Dikdörtgen Belirtme Çizgisi 2" o:spid="_x0000_s1028" type="#_x0000_t62" style="position:absolute;left:0;text-align:left;margin-left:123.85pt;margin-top:13.1pt;width:68.25pt;height:107.2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" adj="6766,25270">
            <v:textbox>
              <w:txbxContent>
                <w:p w:rsidR="00E46E0D" w:rsidRPr="00BB7BE4" w:rsidRDefault="00E46E0D" w:rsidP="007A527E">
                  <w:pPr>
                    <w:rPr>
                      <w:rFonts w:ascii="Arial" w:hAnsi="Arial" w:cs="Arial"/>
                      <w:sz w:val="20"/>
                      <w:szCs w:val="20"/>
                    </w:rPr>
                  </w:pPr>
                  <w:r>
                    <w:rPr>
                      <w:rFonts w:ascii="Arial" w:hAnsi="Arial" w:cs="Arial"/>
                      <w:sz w:val="20"/>
                      <w:szCs w:val="20"/>
                    </w:rPr>
                    <w:t>Elmas gibi ışıldarım. İnsanların mutluluklarına mutluluk katarım.</w:t>
                  </w:r>
                </w:p>
              </w:txbxContent>
            </v:textbox>
          </v:shape>
        </w:pict>
      </w:r>
    </w:p>
    <w:p w:rsidR="00E46E0D" w:rsidRDefault="00E46E0D" w:rsidP="009B3C04">
      <w:pPr>
        <w:pStyle w:val="ListParagraph"/>
        <w:numPr>
          <w:ilvl w:val="0"/>
          <w:numId w:val="2"/>
        </w:numPr>
      </w:pPr>
    </w:p>
    <w:p w:rsidR="00E46E0D" w:rsidRPr="005143CF" w:rsidRDefault="00E46E0D" w:rsidP="00917BB9">
      <w:pPr>
        <w:pStyle w:val="ListParagraph"/>
        <w:ind w:left="1080"/>
      </w:pPr>
    </w:p>
    <w:p w:rsidR="00E46E0D" w:rsidRDefault="00E46E0D" w:rsidP="00B36955">
      <w:pPr>
        <w:ind w:left="720"/>
      </w:pPr>
    </w:p>
    <w:p w:rsidR="00E46E0D" w:rsidRDefault="00E46E0D" w:rsidP="00B36955">
      <w:pPr>
        <w:ind w:left="720"/>
      </w:pPr>
    </w:p>
    <w:p w:rsidR="00E46E0D" w:rsidRDefault="00E46E0D" w:rsidP="00B36955">
      <w:pPr>
        <w:ind w:left="720"/>
      </w:pPr>
    </w:p>
    <w:tbl>
      <w:tblPr>
        <w:tblpPr w:leftFromText="141" w:rightFromText="141" w:vertAnchor="text" w:horzAnchor="page" w:tblpX="4588" w:tblpY="265"/>
        <w:tblW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81"/>
      </w:tblGrid>
      <w:tr w:rsidR="00E46E0D" w:rsidRPr="00916A3B" w:rsidTr="00916A3B">
        <w:trPr>
          <w:trHeight w:val="1316"/>
        </w:trPr>
        <w:tc>
          <w:tcPr>
            <w:tcW w:w="1281" w:type="dxa"/>
          </w:tcPr>
          <w:p w:rsidR="00E46E0D" w:rsidRPr="00916A3B" w:rsidRDefault="00E46E0D" w:rsidP="00916A3B">
            <w:pPr>
              <w:spacing w:after="0" w:line="240" w:lineRule="auto"/>
            </w:pPr>
            <w:hyperlink r:id="rId19" w:history="1">
              <w:r w:rsidRPr="00916A3B">
                <w:rPr>
                  <w:noProof/>
                  <w:color w:val="0000FF"/>
                  <w:lang w:eastAsia="tr-TR"/>
                </w:rPr>
                <w:pict>
                  <v:shape id="_x0000_i1032" type="#_x0000_t75" alt="http://www.projedenizi.com/images/sablonlar/doga/w-aydede2.jpg" href="http://www.google.com.tr/url?sa=i&amp;rct=j&amp;q=&amp;esrc=s&amp;frm=1&amp;source=images&amp;cd=&amp;cad=rja&amp;docid=SoKfvDGA0Jg1JM&amp;tbnid=shuDXPXDTiWLoM:&amp;ved=0CAUQjRw&amp;url=http://www.projedenizi.com/odalar/kutuphane/sablondoga.html&amp;ei=na1mUvPYJsfdswbz54DIBA&amp;bvm=bv.55123115,d.Yms&amp;psig=AFQjCNHtNeN2re4WHEyrH6GPjUVJ4xprkA&amp;ust=13825472236663" style="width:53.25pt;height:63.75pt;flip:x;visibility:visible" o:button="t">
                    <v:fill o:detectmouseclick="t"/>
                    <v:imagedata r:id="rId20" o:title=""/>
                  </v:shape>
                </w:pict>
              </w:r>
            </w:hyperlink>
          </w:p>
        </w:tc>
      </w:tr>
    </w:tbl>
    <w:p w:rsidR="00E46E0D" w:rsidRDefault="00E46E0D" w:rsidP="00B36955">
      <w:pPr>
        <w:ind w:left="720"/>
      </w:pPr>
      <w:hyperlink r:id="rId21" w:history="1">
        <w:r w:rsidRPr="00916A3B">
          <w:rPr>
            <w:noProof/>
            <w:color w:val="0000FF"/>
            <w:lang w:eastAsia="tr-TR"/>
          </w:rPr>
          <w:pict>
            <v:shape id="_x0000_i1033" type="#_x0000_t75" alt="http://images.clipartlogo.com/files/ss/thumb/339/33901858/smiling-star_small.jpg" href="http://www.google.com.tr/url?sa=i&amp;rct=j&amp;q=&amp;esrc=s&amp;frm=1&amp;source=images&amp;cd=&amp;cad=rja&amp;docid=qfx9eIRqN01moM&amp;tbnid=MfB1JVk4SVJVvM:&amp;ved=0CAUQjRw&amp;url=http://tr.clipartlogo.com/premium/detail/customizable-graphic-background_59092045.html&amp;ei=aqtmUtynKMmctQbQhoGACg&amp;bvm=bv.55123115,d.Yms&amp;psig=AFQjCNEqyRq1Tl3xWeh5n6oOzlB-H4VtVw&amp;ust=13825466238028" style="width:81.75pt;height:81.75pt;visibility:visible" o:button="t">
              <v:fill o:detectmouseclick="t"/>
              <v:imagedata r:id="rId22" o:title=""/>
            </v:shape>
          </w:pict>
        </w:r>
      </w:hyperlink>
      <w:hyperlink r:id="rId23" w:history="1">
        <w:r w:rsidRPr="00916A3B">
          <w:rPr>
            <w:noProof/>
            <w:color w:val="0000FF"/>
            <w:lang w:eastAsia="tr-TR"/>
          </w:rPr>
          <w:pict>
            <v:shape id="_x0000_i1034" type="#_x0000_t75" alt="http://tr.stockfresh.com/thumbs/fizzgig/747572_s%C4%B1cak-yaz-g%C3%BCne%C5%9F-vekt%C3%B6r-karikat%C3%BCr-g%C3%BClen.jpg" href="http://www.google.com.tr/url?sa=i&amp;rct=j&amp;q=&amp;esrc=s&amp;frm=1&amp;source=images&amp;cd=&amp;cad=rja&amp;docid=QwmmxOWYVwdWUM&amp;tbnid=h8XTvlHI4wjnuM:&amp;ved=0CAUQjRw&amp;url=http://tr.stockfresh.com/image/747572/hot-summer-sun&amp;ei=_qtmUoa8Dcjfswbks4HoCg&amp;bvm=bv.55123115,d.Yms&amp;psig=AFQjCNEo13GfVKgFhaSqxLWdNKBNgm3BCw&amp;ust=13825467724135" style="width:85.5pt;height:86.25pt;visibility:visible" o:button="t">
              <v:fill o:detectmouseclick="t"/>
              <v:imagedata r:id="rId24" o:title=""/>
            </v:shape>
          </w:pict>
        </w:r>
      </w:hyperlink>
    </w:p>
    <w:p w:rsidR="00E46E0D" w:rsidRDefault="00E46E0D" w:rsidP="00D26E2D">
      <w:pPr>
        <w:pStyle w:val="ListParagraph"/>
        <w:ind w:left="502"/>
        <w:rPr>
          <w:b/>
          <w:u w:val="single"/>
        </w:rPr>
      </w:pPr>
      <w:r>
        <w:t xml:space="preserve">  </w:t>
      </w:r>
      <w:r w:rsidRPr="00D26E2D">
        <w:rPr>
          <w:b/>
        </w:rPr>
        <w:t xml:space="preserve">Ay, Yıldız ve Güneş  sevimli atışmalarını yaparken aşağıdakilerin hangisini </w:t>
      </w:r>
      <w:r w:rsidRPr="00D26E2D">
        <w:rPr>
          <w:b/>
          <w:u w:val="single"/>
        </w:rPr>
        <w:t>kullanmamışlardır?</w:t>
      </w:r>
    </w:p>
    <w:p w:rsidR="00E46E0D" w:rsidRPr="007311A0" w:rsidRDefault="00E46E0D" w:rsidP="007311A0">
      <w:pPr>
        <w:pStyle w:val="ListParagraph"/>
        <w:numPr>
          <w:ilvl w:val="0"/>
          <w:numId w:val="14"/>
        </w:numPr>
        <w:rPr>
          <w:u w:val="single"/>
        </w:rPr>
      </w:pPr>
      <w:r>
        <w:t>Karşılaştırma                    C)   Benzetme</w:t>
      </w:r>
    </w:p>
    <w:p w:rsidR="00E46E0D" w:rsidRPr="00523516" w:rsidRDefault="00E46E0D" w:rsidP="007311A0">
      <w:pPr>
        <w:pStyle w:val="ListParagraph"/>
        <w:numPr>
          <w:ilvl w:val="0"/>
          <w:numId w:val="14"/>
        </w:numPr>
        <w:rPr>
          <w:u w:val="single"/>
        </w:rPr>
      </w:pPr>
      <w:r>
        <w:t>Örnekleme                        D)  Kişileştirme</w:t>
      </w:r>
    </w:p>
    <w:p w:rsidR="00E46E0D" w:rsidRDefault="00E46E0D" w:rsidP="00523516">
      <w:pPr>
        <w:pStyle w:val="ListParagraph"/>
        <w:ind w:left="786"/>
      </w:pPr>
    </w:p>
    <w:p w:rsidR="00E46E0D" w:rsidRPr="00523516" w:rsidRDefault="00E46E0D" w:rsidP="00523516">
      <w:pPr>
        <w:pStyle w:val="ListParagraph"/>
        <w:numPr>
          <w:ilvl w:val="0"/>
          <w:numId w:val="2"/>
        </w:numPr>
        <w:rPr>
          <w:b/>
          <w:u w:val="single"/>
        </w:rPr>
      </w:pPr>
      <w:r w:rsidRPr="00523516">
        <w:rPr>
          <w:b/>
        </w:rPr>
        <w:t xml:space="preserve">Aşağıdakilerin hangisinde “de”nin yazımıyla ilgili bir </w:t>
      </w:r>
      <w:r w:rsidRPr="00523516">
        <w:rPr>
          <w:b/>
          <w:u w:val="single"/>
        </w:rPr>
        <w:t>yanlış</w:t>
      </w:r>
      <w:r w:rsidRPr="00523516">
        <w:rPr>
          <w:b/>
        </w:rPr>
        <w:t xml:space="preserve"> vardır?</w:t>
      </w:r>
    </w:p>
    <w:p w:rsidR="00E46E0D" w:rsidRPr="00523516" w:rsidRDefault="00E46E0D" w:rsidP="00523516">
      <w:pPr>
        <w:pStyle w:val="ListParagraph"/>
        <w:numPr>
          <w:ilvl w:val="0"/>
          <w:numId w:val="15"/>
        </w:numPr>
        <w:rPr>
          <w:u w:val="single"/>
        </w:rPr>
      </w:pPr>
      <w:r w:rsidRPr="00523516">
        <w:t>Dilimizdeki güzellikleri korumak hepimizin görevidir.</w:t>
      </w:r>
    </w:p>
    <w:p w:rsidR="00E46E0D" w:rsidRPr="00523516" w:rsidRDefault="00E46E0D" w:rsidP="00523516">
      <w:pPr>
        <w:pStyle w:val="ListParagraph"/>
        <w:numPr>
          <w:ilvl w:val="0"/>
          <w:numId w:val="15"/>
        </w:numPr>
        <w:rPr>
          <w:u w:val="single"/>
        </w:rPr>
      </w:pPr>
      <w:r>
        <w:t>Testlerde oldukça zor olan birkaç soruyla karşılaştım.</w:t>
      </w:r>
    </w:p>
    <w:p w:rsidR="00E46E0D" w:rsidRPr="00523516" w:rsidRDefault="00E46E0D" w:rsidP="00523516">
      <w:pPr>
        <w:pStyle w:val="ListParagraph"/>
        <w:numPr>
          <w:ilvl w:val="0"/>
          <w:numId w:val="15"/>
        </w:numPr>
        <w:rPr>
          <w:u w:val="single"/>
        </w:rPr>
      </w:pPr>
      <w:r>
        <w:t>Ormanda doğamızın su kadar önemli bir parçasıdır.</w:t>
      </w:r>
    </w:p>
    <w:p w:rsidR="00E46E0D" w:rsidRPr="00523516" w:rsidRDefault="00E46E0D" w:rsidP="00523516">
      <w:pPr>
        <w:pStyle w:val="ListParagraph"/>
        <w:numPr>
          <w:ilvl w:val="0"/>
          <w:numId w:val="15"/>
        </w:numPr>
        <w:rPr>
          <w:u w:val="single"/>
        </w:rPr>
      </w:pPr>
      <w:r>
        <w:t>Memlekete gittiğimizde halamlarda kalmayı düşünüyoruz.</w:t>
      </w:r>
    </w:p>
    <w:p w:rsidR="00E46E0D" w:rsidRDefault="00E46E0D" w:rsidP="004E2977">
      <w:pPr>
        <w:pStyle w:val="ListParagraph"/>
        <w:numPr>
          <w:ilvl w:val="0"/>
          <w:numId w:val="2"/>
        </w:numPr>
        <w:rPr>
          <w:b/>
          <w:u w:val="single"/>
        </w:rPr>
      </w:pPr>
      <w:r>
        <w:rPr>
          <w:noProof/>
          <w:lang w:eastAsia="tr-TR"/>
        </w:rPr>
        <w:pict>
          <v:shape id="Köşeleri Yuvarlanmış Dikdörtgen Belirtme Çizgisi 14" o:spid="_x0000_s1029" type="#_x0000_t62" style="position:absolute;left:0;text-align:left;margin-left:85.95pt;margin-top:-6.85pt;width:186.75pt;height:157.5pt;flip:y;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" adj="-1904,18050">
            <v:textbox>
              <w:txbxContent>
                <w:p w:rsidR="00E46E0D" w:rsidRDefault="00E46E0D" w:rsidP="004E2977">
                  <w:pPr>
                    <w:pStyle w:val="NoSpacing"/>
                  </w:pPr>
                  <w:r>
                    <w:rPr>
                      <w:rFonts w:ascii="Arial Narrow" w:hAnsi="Arial Narrow"/>
                    </w:rPr>
                    <w:t xml:space="preserve">I. </w:t>
                  </w:r>
                  <w:r>
                    <w:t>Kazaların çok oluşu trafik kurallarına uyulmamasından kaynaklanıyor.</w:t>
                  </w:r>
                </w:p>
                <w:p w:rsidR="00E46E0D" w:rsidRDefault="00E46E0D" w:rsidP="004E2977">
                  <w:pPr>
                    <w:pStyle w:val="NoSpacing"/>
                  </w:pPr>
                  <w:r>
                    <w:t>II. Sürücüler bir yerlere ulaşmak için yola çıkıyorlar.</w:t>
                  </w:r>
                </w:p>
                <w:p w:rsidR="00E46E0D" w:rsidRDefault="00E46E0D" w:rsidP="004E2977">
                  <w:pPr>
                    <w:pStyle w:val="NoSpacing"/>
                  </w:pPr>
                  <w:r>
                    <w:t>III. Sürücülerin arabayı dikkatsiz kullanması kazalara yol açıyor.</w:t>
                  </w:r>
                </w:p>
                <w:p w:rsidR="00E46E0D" w:rsidRPr="00D8452E" w:rsidRDefault="00E46E0D" w:rsidP="004E2977">
                  <w:pPr>
                    <w:pStyle w:val="NoSpacing"/>
                  </w:pPr>
                  <w:r>
                    <w:t>IV. Trafik canavarları, kuralları önemsemediği için masum insanların canı yanıyor.</w:t>
                  </w:r>
                </w:p>
              </w:txbxContent>
            </v:textbox>
          </v:shape>
        </w:pict>
      </w:r>
      <w:hyperlink r:id="rId25" w:history="1">
        <w:r w:rsidRPr="00916A3B">
          <w:rPr>
            <w:noProof/>
            <w:color w:val="0000FF"/>
            <w:lang w:eastAsia="tr-TR"/>
          </w:rPr>
          <w:pict>
            <v:shape id="_x0000_i1035" type="#_x0000_t75" alt="http://cemoli.com/wp-content/uploads/2013/03/bir-trafik-polisi-ile-roportaj.jpg" href="http://www.google.com.tr/url?sa=i&amp;rct=j&amp;q=&amp;esrc=s&amp;frm=1&amp;source=images&amp;cd=&amp;cad=rja&amp;docid=DxDjtufoMJE63M&amp;tbnid=e2HmWT3mYGPBvM:&amp;ved=0CAUQjRw&amp;url=http://cemoli.com/bir-trafik-polisi-ile-roportaj.html&amp;ei=4LNmUvLYAYOgtAbP6oDoAQ&amp;bvm=bv.55123115,d.Yms&amp;psig=AFQjCNFGy79VzC9sfIwf9sekIL6_8sjZ7w&amp;ust=13825487544822" style="width:52.5pt;height:133.5pt;visibility:visible" o:button="t">
              <v:fill o:detectmouseclick="t"/>
              <v:imagedata r:id="rId26" o:title=""/>
            </v:shape>
          </w:pict>
        </w:r>
      </w:hyperlink>
    </w:p>
    <w:p w:rsidR="00E46E0D" w:rsidRPr="004E2977" w:rsidRDefault="00E46E0D" w:rsidP="004E2977">
      <w:pPr>
        <w:pStyle w:val="ListParagraph"/>
        <w:ind w:left="502"/>
        <w:rPr>
          <w:b/>
          <w:u w:val="single"/>
        </w:rPr>
      </w:pPr>
    </w:p>
    <w:p w:rsidR="00E46E0D" w:rsidRDefault="00E46E0D" w:rsidP="00B36955">
      <w:pPr>
        <w:ind w:left="720"/>
      </w:pPr>
      <w:r>
        <w:t>Trafik polisi kazaların nedenleri ile ilgili konuşuyor.</w:t>
      </w:r>
    </w:p>
    <w:p w:rsidR="00E46E0D" w:rsidRPr="009A62F2" w:rsidRDefault="00E46E0D" w:rsidP="00B36955">
      <w:pPr>
        <w:ind w:left="720"/>
        <w:rPr>
          <w:b/>
          <w:u w:val="single"/>
        </w:rPr>
      </w:pPr>
      <w:r w:rsidRPr="0003129F">
        <w:rPr>
          <w:b/>
        </w:rPr>
        <w:t xml:space="preserve">Hangi cümlesinde sebep- sonuç ilişkisi </w:t>
      </w:r>
      <w:r w:rsidRPr="009A62F2">
        <w:rPr>
          <w:b/>
          <w:u w:val="single"/>
        </w:rPr>
        <w:t>yoktur?</w:t>
      </w:r>
    </w:p>
    <w:p w:rsidR="00E46E0D" w:rsidRDefault="00E46E0D" w:rsidP="004E2977">
      <w:pPr>
        <w:pStyle w:val="ListParagraph"/>
        <w:numPr>
          <w:ilvl w:val="0"/>
          <w:numId w:val="16"/>
        </w:numPr>
      </w:pPr>
      <w:r w:rsidRPr="00883BDB">
        <w:t xml:space="preserve">I.             B)   II.     </w:t>
      </w:r>
      <w:r>
        <w:t xml:space="preserve">  </w:t>
      </w:r>
      <w:r w:rsidRPr="00883BDB">
        <w:t xml:space="preserve">   C)   III.   </w:t>
      </w:r>
      <w:r>
        <w:t xml:space="preserve">   </w:t>
      </w:r>
      <w:r w:rsidRPr="00883BDB">
        <w:t xml:space="preserve">      D)   IV.</w:t>
      </w:r>
    </w:p>
    <w:p w:rsidR="00E46E0D" w:rsidRDefault="00E46E0D" w:rsidP="00F4616B">
      <w:pPr>
        <w:pStyle w:val="ListParagraph"/>
        <w:numPr>
          <w:ilvl w:val="0"/>
          <w:numId w:val="2"/>
        </w:numPr>
      </w:pPr>
      <w:r>
        <w:t xml:space="preserve"> </w:t>
      </w:r>
    </w:p>
    <w:tbl>
      <w:tblPr>
        <w:tblW w:w="0" w:type="auto"/>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8"/>
        <w:gridCol w:w="1119"/>
        <w:gridCol w:w="947"/>
        <w:gridCol w:w="959"/>
        <w:gridCol w:w="1011"/>
      </w:tblGrid>
      <w:tr w:rsidR="00E46E0D" w:rsidRPr="00916A3B" w:rsidTr="00916A3B">
        <w:tc>
          <w:tcPr>
            <w:tcW w:w="1052" w:type="dxa"/>
          </w:tcPr>
          <w:p w:rsidR="00E46E0D" w:rsidRPr="00916A3B" w:rsidRDefault="00E46E0D" w:rsidP="00916A3B">
            <w:pPr>
              <w:pStyle w:val="ListParagraph"/>
              <w:spacing w:after="0" w:line="240" w:lineRule="auto"/>
              <w:ind w:left="0"/>
            </w:pPr>
          </w:p>
        </w:tc>
        <w:tc>
          <w:tcPr>
            <w:tcW w:w="1052" w:type="dxa"/>
          </w:tcPr>
          <w:p w:rsidR="00E46E0D" w:rsidRPr="00916A3B" w:rsidRDefault="00E46E0D" w:rsidP="00916A3B">
            <w:pPr>
              <w:pStyle w:val="ListParagraph"/>
              <w:spacing w:after="0" w:line="240" w:lineRule="auto"/>
              <w:ind w:left="0"/>
              <w:rPr>
                <w:b/>
              </w:rPr>
            </w:pPr>
            <w:r w:rsidRPr="00916A3B">
              <w:rPr>
                <w:b/>
              </w:rPr>
              <w:t>Sevgi Lokan-</w:t>
            </w:r>
          </w:p>
          <w:p w:rsidR="00E46E0D" w:rsidRPr="00916A3B" w:rsidRDefault="00E46E0D" w:rsidP="00916A3B">
            <w:pPr>
              <w:pStyle w:val="ListParagraph"/>
              <w:spacing w:after="0" w:line="240" w:lineRule="auto"/>
              <w:ind w:left="0"/>
              <w:rPr>
                <w:b/>
              </w:rPr>
            </w:pPr>
            <w:r w:rsidRPr="00916A3B">
              <w:rPr>
                <w:b/>
              </w:rPr>
              <w:t>tası</w:t>
            </w:r>
          </w:p>
        </w:tc>
        <w:tc>
          <w:tcPr>
            <w:tcW w:w="1052" w:type="dxa"/>
          </w:tcPr>
          <w:p w:rsidR="00E46E0D" w:rsidRPr="00916A3B" w:rsidRDefault="00E46E0D" w:rsidP="00916A3B">
            <w:pPr>
              <w:pStyle w:val="ListParagraph"/>
              <w:spacing w:after="0" w:line="240" w:lineRule="auto"/>
              <w:ind w:left="0"/>
              <w:rPr>
                <w:b/>
              </w:rPr>
            </w:pPr>
            <w:r w:rsidRPr="00916A3B">
              <w:rPr>
                <w:b/>
              </w:rPr>
              <w:t>Güven Lokan-</w:t>
            </w:r>
          </w:p>
          <w:p w:rsidR="00E46E0D" w:rsidRPr="00916A3B" w:rsidRDefault="00E46E0D" w:rsidP="00916A3B">
            <w:pPr>
              <w:pStyle w:val="ListParagraph"/>
              <w:spacing w:after="0" w:line="240" w:lineRule="auto"/>
              <w:ind w:left="0"/>
              <w:rPr>
                <w:b/>
              </w:rPr>
            </w:pPr>
            <w:r w:rsidRPr="00916A3B">
              <w:rPr>
                <w:b/>
              </w:rPr>
              <w:t>tası</w:t>
            </w:r>
          </w:p>
        </w:tc>
        <w:tc>
          <w:tcPr>
            <w:tcW w:w="1052" w:type="dxa"/>
          </w:tcPr>
          <w:p w:rsidR="00E46E0D" w:rsidRPr="00916A3B" w:rsidRDefault="00E46E0D" w:rsidP="00916A3B">
            <w:pPr>
              <w:pStyle w:val="ListParagraph"/>
              <w:spacing w:after="0" w:line="240" w:lineRule="auto"/>
              <w:ind w:left="0"/>
              <w:rPr>
                <w:b/>
              </w:rPr>
            </w:pPr>
            <w:r w:rsidRPr="00916A3B">
              <w:rPr>
                <w:b/>
              </w:rPr>
              <w:t>Şef Lokan-</w:t>
            </w:r>
          </w:p>
          <w:p w:rsidR="00E46E0D" w:rsidRPr="00916A3B" w:rsidRDefault="00E46E0D" w:rsidP="00916A3B">
            <w:pPr>
              <w:pStyle w:val="ListParagraph"/>
              <w:spacing w:after="0" w:line="240" w:lineRule="auto"/>
              <w:ind w:left="0"/>
              <w:rPr>
                <w:b/>
              </w:rPr>
            </w:pPr>
            <w:r w:rsidRPr="00916A3B">
              <w:rPr>
                <w:b/>
              </w:rPr>
              <w:t>tası</w:t>
            </w:r>
          </w:p>
        </w:tc>
        <w:tc>
          <w:tcPr>
            <w:tcW w:w="1052" w:type="dxa"/>
          </w:tcPr>
          <w:p w:rsidR="00E46E0D" w:rsidRPr="00916A3B" w:rsidRDefault="00E46E0D" w:rsidP="00916A3B">
            <w:pPr>
              <w:pStyle w:val="ListParagraph"/>
              <w:spacing w:after="0" w:line="240" w:lineRule="auto"/>
              <w:ind w:left="0"/>
              <w:rPr>
                <w:b/>
              </w:rPr>
            </w:pPr>
            <w:r w:rsidRPr="00916A3B">
              <w:rPr>
                <w:b/>
              </w:rPr>
              <w:t>Halk Lokan-</w:t>
            </w:r>
          </w:p>
          <w:p w:rsidR="00E46E0D" w:rsidRPr="00916A3B" w:rsidRDefault="00E46E0D" w:rsidP="00916A3B">
            <w:pPr>
              <w:pStyle w:val="ListParagraph"/>
              <w:spacing w:after="0" w:line="240" w:lineRule="auto"/>
              <w:ind w:left="0"/>
              <w:rPr>
                <w:b/>
              </w:rPr>
            </w:pPr>
            <w:r w:rsidRPr="00916A3B">
              <w:rPr>
                <w:b/>
              </w:rPr>
              <w:t>tası</w:t>
            </w:r>
          </w:p>
        </w:tc>
      </w:tr>
      <w:tr w:rsidR="00E46E0D" w:rsidRPr="00916A3B" w:rsidTr="00916A3B">
        <w:tc>
          <w:tcPr>
            <w:tcW w:w="1052" w:type="dxa"/>
          </w:tcPr>
          <w:p w:rsidR="00E46E0D" w:rsidRPr="00916A3B" w:rsidRDefault="00E46E0D" w:rsidP="00916A3B">
            <w:pPr>
              <w:pStyle w:val="ListParagraph"/>
              <w:spacing w:after="0" w:line="240" w:lineRule="auto"/>
              <w:ind w:left="0"/>
              <w:rPr>
                <w:b/>
              </w:rPr>
            </w:pPr>
            <w:r w:rsidRPr="00916A3B">
              <w:rPr>
                <w:b/>
              </w:rPr>
              <w:t>Salı</w:t>
            </w:r>
          </w:p>
          <w:p w:rsidR="00E46E0D" w:rsidRPr="00916A3B" w:rsidRDefault="00E46E0D" w:rsidP="00916A3B">
            <w:pPr>
              <w:pStyle w:val="ListParagraph"/>
              <w:spacing w:after="0" w:line="240" w:lineRule="auto"/>
              <w:ind w:left="0"/>
              <w:rPr>
                <w:b/>
              </w:rPr>
            </w:pPr>
            <w:r w:rsidRPr="00916A3B">
              <w:rPr>
                <w:b/>
              </w:rPr>
              <w:t>14.00-</w:t>
            </w:r>
          </w:p>
          <w:p w:rsidR="00E46E0D" w:rsidRPr="00916A3B" w:rsidRDefault="00E46E0D" w:rsidP="00916A3B">
            <w:pPr>
              <w:pStyle w:val="ListParagraph"/>
              <w:spacing w:after="0" w:line="240" w:lineRule="auto"/>
              <w:ind w:left="0"/>
              <w:rPr>
                <w:b/>
              </w:rPr>
            </w:pPr>
            <w:r w:rsidRPr="00916A3B">
              <w:rPr>
                <w:b/>
              </w:rPr>
              <w:t>18.30</w:t>
            </w:r>
          </w:p>
        </w:tc>
        <w:tc>
          <w:tcPr>
            <w:tcW w:w="1052" w:type="dxa"/>
          </w:tcPr>
          <w:p w:rsidR="00E46E0D" w:rsidRPr="00916A3B" w:rsidRDefault="00E46E0D" w:rsidP="00916A3B">
            <w:pPr>
              <w:pStyle w:val="ListParagraph"/>
              <w:spacing w:after="0" w:line="240" w:lineRule="auto"/>
              <w:ind w:left="0"/>
            </w:pPr>
            <w:r w:rsidRPr="00916A3B">
              <w:t>Tavuk</w:t>
            </w:r>
          </w:p>
          <w:p w:rsidR="00E46E0D" w:rsidRPr="00916A3B" w:rsidRDefault="00E46E0D" w:rsidP="00916A3B">
            <w:pPr>
              <w:pStyle w:val="ListParagraph"/>
              <w:spacing w:after="0" w:line="240" w:lineRule="auto"/>
              <w:ind w:left="0"/>
            </w:pPr>
            <w:r w:rsidRPr="00916A3B">
              <w:t>şiş</w:t>
            </w:r>
          </w:p>
        </w:tc>
        <w:tc>
          <w:tcPr>
            <w:tcW w:w="1052" w:type="dxa"/>
          </w:tcPr>
          <w:p w:rsidR="00E46E0D" w:rsidRPr="00916A3B" w:rsidRDefault="00E46E0D" w:rsidP="00916A3B">
            <w:pPr>
              <w:pStyle w:val="ListParagraph"/>
              <w:spacing w:after="0" w:line="240" w:lineRule="auto"/>
              <w:ind w:left="0"/>
            </w:pPr>
            <w:r w:rsidRPr="00916A3B">
              <w:t>İstavrit</w:t>
            </w:r>
          </w:p>
        </w:tc>
        <w:tc>
          <w:tcPr>
            <w:tcW w:w="1052" w:type="dxa"/>
          </w:tcPr>
          <w:p w:rsidR="00E46E0D" w:rsidRPr="00916A3B" w:rsidRDefault="00E46E0D" w:rsidP="00916A3B">
            <w:pPr>
              <w:pStyle w:val="ListParagraph"/>
              <w:spacing w:after="0" w:line="240" w:lineRule="auto"/>
              <w:ind w:left="0"/>
            </w:pPr>
            <w:r w:rsidRPr="00916A3B">
              <w:t xml:space="preserve">Izgara </w:t>
            </w:r>
          </w:p>
          <w:p w:rsidR="00E46E0D" w:rsidRPr="00916A3B" w:rsidRDefault="00E46E0D" w:rsidP="00916A3B">
            <w:pPr>
              <w:pStyle w:val="ListParagraph"/>
              <w:spacing w:after="0" w:line="240" w:lineRule="auto"/>
              <w:ind w:left="0"/>
            </w:pPr>
            <w:r w:rsidRPr="00916A3B">
              <w:t>Köfte</w:t>
            </w:r>
          </w:p>
        </w:tc>
        <w:tc>
          <w:tcPr>
            <w:tcW w:w="1052" w:type="dxa"/>
          </w:tcPr>
          <w:p w:rsidR="00E46E0D" w:rsidRPr="00916A3B" w:rsidRDefault="00E46E0D" w:rsidP="00916A3B">
            <w:pPr>
              <w:pStyle w:val="ListParagraph"/>
              <w:spacing w:after="0" w:line="240" w:lineRule="auto"/>
              <w:ind w:left="0"/>
            </w:pPr>
            <w:r w:rsidRPr="00916A3B">
              <w:t>Hambur-ger</w:t>
            </w:r>
          </w:p>
        </w:tc>
      </w:tr>
      <w:tr w:rsidR="00E46E0D" w:rsidRPr="00916A3B" w:rsidTr="00916A3B">
        <w:tc>
          <w:tcPr>
            <w:tcW w:w="1052" w:type="dxa"/>
          </w:tcPr>
          <w:p w:rsidR="00E46E0D" w:rsidRPr="00916A3B" w:rsidRDefault="00E46E0D" w:rsidP="00916A3B">
            <w:pPr>
              <w:pStyle w:val="ListParagraph"/>
              <w:spacing w:after="0" w:line="240" w:lineRule="auto"/>
              <w:ind w:left="0"/>
              <w:rPr>
                <w:b/>
              </w:rPr>
            </w:pPr>
            <w:r w:rsidRPr="00916A3B">
              <w:rPr>
                <w:b/>
              </w:rPr>
              <w:t>Çarş.</w:t>
            </w:r>
          </w:p>
          <w:p w:rsidR="00E46E0D" w:rsidRPr="00916A3B" w:rsidRDefault="00E46E0D" w:rsidP="00916A3B">
            <w:pPr>
              <w:pStyle w:val="ListParagraph"/>
              <w:spacing w:after="0" w:line="240" w:lineRule="auto"/>
              <w:ind w:left="0"/>
              <w:rPr>
                <w:b/>
              </w:rPr>
            </w:pPr>
            <w:r w:rsidRPr="00916A3B">
              <w:rPr>
                <w:b/>
              </w:rPr>
              <w:t>13.00-</w:t>
            </w:r>
          </w:p>
          <w:p w:rsidR="00E46E0D" w:rsidRPr="00916A3B" w:rsidRDefault="00E46E0D" w:rsidP="00916A3B">
            <w:pPr>
              <w:pStyle w:val="ListParagraph"/>
              <w:spacing w:after="0" w:line="240" w:lineRule="auto"/>
              <w:ind w:left="0"/>
              <w:rPr>
                <w:b/>
              </w:rPr>
            </w:pPr>
            <w:r w:rsidRPr="00916A3B">
              <w:rPr>
                <w:b/>
              </w:rPr>
              <w:t>20.30</w:t>
            </w:r>
          </w:p>
        </w:tc>
        <w:tc>
          <w:tcPr>
            <w:tcW w:w="1052" w:type="dxa"/>
          </w:tcPr>
          <w:p w:rsidR="00E46E0D" w:rsidRPr="00916A3B" w:rsidRDefault="00E46E0D" w:rsidP="00916A3B">
            <w:pPr>
              <w:pStyle w:val="ListParagraph"/>
              <w:spacing w:after="0" w:line="240" w:lineRule="auto"/>
              <w:ind w:left="0"/>
            </w:pPr>
            <w:r w:rsidRPr="00916A3B">
              <w:t>Kuru Fasülye</w:t>
            </w:r>
          </w:p>
        </w:tc>
        <w:tc>
          <w:tcPr>
            <w:tcW w:w="1052" w:type="dxa"/>
          </w:tcPr>
          <w:p w:rsidR="00E46E0D" w:rsidRPr="00916A3B" w:rsidRDefault="00E46E0D" w:rsidP="00916A3B">
            <w:pPr>
              <w:pStyle w:val="ListParagraph"/>
              <w:spacing w:after="0" w:line="240" w:lineRule="auto"/>
              <w:ind w:left="0"/>
            </w:pPr>
            <w:r w:rsidRPr="00916A3B">
              <w:t>Enginar</w:t>
            </w:r>
          </w:p>
        </w:tc>
        <w:tc>
          <w:tcPr>
            <w:tcW w:w="1052" w:type="dxa"/>
          </w:tcPr>
          <w:p w:rsidR="00E46E0D" w:rsidRPr="00916A3B" w:rsidRDefault="00E46E0D" w:rsidP="00916A3B">
            <w:pPr>
              <w:pStyle w:val="ListParagraph"/>
              <w:spacing w:after="0" w:line="240" w:lineRule="auto"/>
              <w:ind w:left="0"/>
            </w:pPr>
            <w:r w:rsidRPr="00916A3B">
              <w:t>Yaprak Sarma</w:t>
            </w:r>
          </w:p>
        </w:tc>
        <w:tc>
          <w:tcPr>
            <w:tcW w:w="1052" w:type="dxa"/>
          </w:tcPr>
          <w:p w:rsidR="00E46E0D" w:rsidRPr="00916A3B" w:rsidRDefault="00E46E0D" w:rsidP="00916A3B">
            <w:pPr>
              <w:pStyle w:val="ListParagraph"/>
              <w:spacing w:after="0" w:line="240" w:lineRule="auto"/>
              <w:ind w:left="0"/>
            </w:pPr>
            <w:r w:rsidRPr="00916A3B">
              <w:t>Ciğer</w:t>
            </w:r>
          </w:p>
        </w:tc>
      </w:tr>
      <w:tr w:rsidR="00E46E0D" w:rsidRPr="00916A3B" w:rsidTr="00916A3B">
        <w:tc>
          <w:tcPr>
            <w:tcW w:w="1052" w:type="dxa"/>
          </w:tcPr>
          <w:p w:rsidR="00E46E0D" w:rsidRPr="00916A3B" w:rsidRDefault="00E46E0D" w:rsidP="00916A3B">
            <w:pPr>
              <w:pStyle w:val="ListParagraph"/>
              <w:spacing w:after="0" w:line="240" w:lineRule="auto"/>
              <w:ind w:left="0"/>
              <w:rPr>
                <w:b/>
              </w:rPr>
            </w:pPr>
            <w:r w:rsidRPr="00916A3B">
              <w:rPr>
                <w:b/>
              </w:rPr>
              <w:t>Cuma</w:t>
            </w:r>
          </w:p>
          <w:p w:rsidR="00E46E0D" w:rsidRPr="00916A3B" w:rsidRDefault="00E46E0D" w:rsidP="00916A3B">
            <w:pPr>
              <w:pStyle w:val="ListParagraph"/>
              <w:spacing w:after="0" w:line="240" w:lineRule="auto"/>
              <w:ind w:left="0"/>
              <w:rPr>
                <w:b/>
              </w:rPr>
            </w:pPr>
            <w:r w:rsidRPr="00916A3B">
              <w:rPr>
                <w:b/>
              </w:rPr>
              <w:t>16.30-21.00</w:t>
            </w:r>
          </w:p>
        </w:tc>
        <w:tc>
          <w:tcPr>
            <w:tcW w:w="1052" w:type="dxa"/>
          </w:tcPr>
          <w:p w:rsidR="00E46E0D" w:rsidRPr="00916A3B" w:rsidRDefault="00E46E0D" w:rsidP="00916A3B">
            <w:pPr>
              <w:pStyle w:val="ListParagraph"/>
              <w:spacing w:after="0" w:line="240" w:lineRule="auto"/>
              <w:ind w:left="0"/>
            </w:pPr>
            <w:r w:rsidRPr="00916A3B">
              <w:t>Pırasa</w:t>
            </w:r>
          </w:p>
        </w:tc>
        <w:tc>
          <w:tcPr>
            <w:tcW w:w="1052" w:type="dxa"/>
          </w:tcPr>
          <w:p w:rsidR="00E46E0D" w:rsidRPr="00916A3B" w:rsidRDefault="00E46E0D" w:rsidP="00916A3B">
            <w:pPr>
              <w:pStyle w:val="ListParagraph"/>
              <w:spacing w:after="0" w:line="240" w:lineRule="auto"/>
              <w:ind w:left="0"/>
            </w:pPr>
            <w:r w:rsidRPr="00916A3B">
              <w:t>Hamsi Tava</w:t>
            </w:r>
          </w:p>
        </w:tc>
        <w:tc>
          <w:tcPr>
            <w:tcW w:w="1052" w:type="dxa"/>
          </w:tcPr>
          <w:p w:rsidR="00E46E0D" w:rsidRPr="00916A3B" w:rsidRDefault="00E46E0D" w:rsidP="00916A3B">
            <w:pPr>
              <w:pStyle w:val="ListParagraph"/>
              <w:spacing w:after="0" w:line="240" w:lineRule="auto"/>
              <w:ind w:left="0"/>
            </w:pPr>
            <w:r w:rsidRPr="00916A3B">
              <w:t>Adana Kebap</w:t>
            </w:r>
          </w:p>
        </w:tc>
        <w:tc>
          <w:tcPr>
            <w:tcW w:w="1052" w:type="dxa"/>
          </w:tcPr>
          <w:p w:rsidR="00E46E0D" w:rsidRPr="00916A3B" w:rsidRDefault="00E46E0D" w:rsidP="00916A3B">
            <w:pPr>
              <w:pStyle w:val="ListParagraph"/>
              <w:spacing w:after="0" w:line="240" w:lineRule="auto"/>
              <w:ind w:left="0"/>
            </w:pPr>
            <w:r w:rsidRPr="00916A3B">
              <w:t>Kuzu</w:t>
            </w:r>
          </w:p>
          <w:p w:rsidR="00E46E0D" w:rsidRPr="00916A3B" w:rsidRDefault="00E46E0D" w:rsidP="00916A3B">
            <w:pPr>
              <w:pStyle w:val="ListParagraph"/>
              <w:spacing w:after="0" w:line="240" w:lineRule="auto"/>
              <w:ind w:left="0"/>
            </w:pPr>
            <w:r w:rsidRPr="00916A3B">
              <w:t>Şiş</w:t>
            </w:r>
          </w:p>
        </w:tc>
      </w:tr>
      <w:tr w:rsidR="00E46E0D" w:rsidRPr="00916A3B" w:rsidTr="00916A3B">
        <w:tc>
          <w:tcPr>
            <w:tcW w:w="1052" w:type="dxa"/>
          </w:tcPr>
          <w:p w:rsidR="00E46E0D" w:rsidRPr="00916A3B" w:rsidRDefault="00E46E0D" w:rsidP="00916A3B">
            <w:pPr>
              <w:pStyle w:val="ListParagraph"/>
              <w:spacing w:after="0" w:line="240" w:lineRule="auto"/>
              <w:ind w:left="0"/>
              <w:rPr>
                <w:b/>
              </w:rPr>
            </w:pPr>
            <w:r w:rsidRPr="00916A3B">
              <w:rPr>
                <w:b/>
              </w:rPr>
              <w:t>C.tesi</w:t>
            </w:r>
          </w:p>
          <w:p w:rsidR="00E46E0D" w:rsidRPr="00916A3B" w:rsidRDefault="00E46E0D" w:rsidP="00916A3B">
            <w:pPr>
              <w:pStyle w:val="ListParagraph"/>
              <w:spacing w:after="0" w:line="240" w:lineRule="auto"/>
              <w:ind w:left="0"/>
              <w:rPr>
                <w:b/>
              </w:rPr>
            </w:pPr>
            <w:r w:rsidRPr="00916A3B">
              <w:rPr>
                <w:b/>
              </w:rPr>
              <w:t>18.00-</w:t>
            </w:r>
          </w:p>
          <w:p w:rsidR="00E46E0D" w:rsidRPr="00916A3B" w:rsidRDefault="00E46E0D" w:rsidP="00916A3B">
            <w:pPr>
              <w:pStyle w:val="ListParagraph"/>
              <w:spacing w:after="0" w:line="240" w:lineRule="auto"/>
              <w:ind w:left="0"/>
              <w:rPr>
                <w:b/>
              </w:rPr>
            </w:pPr>
            <w:r w:rsidRPr="00916A3B">
              <w:rPr>
                <w:b/>
              </w:rPr>
              <w:t>22.30</w:t>
            </w:r>
          </w:p>
        </w:tc>
        <w:tc>
          <w:tcPr>
            <w:tcW w:w="1052" w:type="dxa"/>
          </w:tcPr>
          <w:p w:rsidR="00E46E0D" w:rsidRPr="00916A3B" w:rsidRDefault="00E46E0D" w:rsidP="00916A3B">
            <w:pPr>
              <w:pStyle w:val="ListParagraph"/>
              <w:spacing w:after="0" w:line="240" w:lineRule="auto"/>
              <w:ind w:left="0"/>
            </w:pPr>
            <w:r w:rsidRPr="00916A3B">
              <w:t>Nohut</w:t>
            </w:r>
          </w:p>
        </w:tc>
        <w:tc>
          <w:tcPr>
            <w:tcW w:w="1052" w:type="dxa"/>
          </w:tcPr>
          <w:p w:rsidR="00E46E0D" w:rsidRPr="00916A3B" w:rsidRDefault="00E46E0D" w:rsidP="00916A3B">
            <w:pPr>
              <w:pStyle w:val="ListParagraph"/>
              <w:spacing w:after="0" w:line="240" w:lineRule="auto"/>
              <w:ind w:left="0"/>
            </w:pPr>
            <w:r w:rsidRPr="00916A3B">
              <w:t>Döner</w:t>
            </w:r>
          </w:p>
        </w:tc>
        <w:tc>
          <w:tcPr>
            <w:tcW w:w="1052" w:type="dxa"/>
          </w:tcPr>
          <w:p w:rsidR="00E46E0D" w:rsidRPr="00916A3B" w:rsidRDefault="00E46E0D" w:rsidP="00916A3B">
            <w:pPr>
              <w:pStyle w:val="ListParagraph"/>
              <w:spacing w:after="0" w:line="240" w:lineRule="auto"/>
              <w:ind w:left="0"/>
            </w:pPr>
            <w:r w:rsidRPr="00916A3B">
              <w:t>Ispanak</w:t>
            </w:r>
          </w:p>
        </w:tc>
        <w:tc>
          <w:tcPr>
            <w:tcW w:w="1052" w:type="dxa"/>
          </w:tcPr>
          <w:p w:rsidR="00E46E0D" w:rsidRPr="00916A3B" w:rsidRDefault="00E46E0D" w:rsidP="00916A3B">
            <w:pPr>
              <w:pStyle w:val="ListParagraph"/>
              <w:spacing w:after="0" w:line="240" w:lineRule="auto"/>
              <w:ind w:left="0"/>
            </w:pPr>
            <w:r w:rsidRPr="00916A3B">
              <w:t>Deniz Kefali</w:t>
            </w:r>
          </w:p>
        </w:tc>
      </w:tr>
      <w:tr w:rsidR="00E46E0D" w:rsidRPr="00916A3B" w:rsidTr="00916A3B">
        <w:tc>
          <w:tcPr>
            <w:tcW w:w="1052" w:type="dxa"/>
          </w:tcPr>
          <w:p w:rsidR="00E46E0D" w:rsidRPr="00916A3B" w:rsidRDefault="00E46E0D" w:rsidP="00916A3B">
            <w:pPr>
              <w:pStyle w:val="ListParagraph"/>
              <w:spacing w:after="0" w:line="240" w:lineRule="auto"/>
              <w:ind w:left="0"/>
              <w:rPr>
                <w:b/>
              </w:rPr>
            </w:pPr>
            <w:r w:rsidRPr="00916A3B">
              <w:rPr>
                <w:b/>
              </w:rPr>
              <w:t>Pazar</w:t>
            </w:r>
          </w:p>
          <w:p w:rsidR="00E46E0D" w:rsidRPr="00916A3B" w:rsidRDefault="00E46E0D" w:rsidP="00916A3B">
            <w:pPr>
              <w:pStyle w:val="ListParagraph"/>
              <w:spacing w:after="0" w:line="240" w:lineRule="auto"/>
              <w:ind w:left="0"/>
              <w:rPr>
                <w:b/>
              </w:rPr>
            </w:pPr>
            <w:r w:rsidRPr="00916A3B">
              <w:rPr>
                <w:b/>
              </w:rPr>
              <w:t>17.00-</w:t>
            </w:r>
          </w:p>
          <w:p w:rsidR="00E46E0D" w:rsidRPr="00916A3B" w:rsidRDefault="00E46E0D" w:rsidP="00916A3B">
            <w:pPr>
              <w:pStyle w:val="ListParagraph"/>
              <w:spacing w:after="0" w:line="240" w:lineRule="auto"/>
              <w:ind w:left="0"/>
              <w:rPr>
                <w:b/>
              </w:rPr>
            </w:pPr>
            <w:r w:rsidRPr="00916A3B">
              <w:rPr>
                <w:b/>
              </w:rPr>
              <w:t>22.30</w:t>
            </w:r>
          </w:p>
        </w:tc>
        <w:tc>
          <w:tcPr>
            <w:tcW w:w="1052" w:type="dxa"/>
          </w:tcPr>
          <w:p w:rsidR="00E46E0D" w:rsidRPr="00916A3B" w:rsidRDefault="00E46E0D" w:rsidP="00916A3B">
            <w:pPr>
              <w:pStyle w:val="ListParagraph"/>
              <w:spacing w:after="0" w:line="240" w:lineRule="auto"/>
              <w:ind w:left="0"/>
            </w:pPr>
            <w:r w:rsidRPr="00916A3B">
              <w:t>Mercimek</w:t>
            </w:r>
          </w:p>
          <w:p w:rsidR="00E46E0D" w:rsidRPr="00916A3B" w:rsidRDefault="00E46E0D" w:rsidP="00916A3B">
            <w:pPr>
              <w:pStyle w:val="ListParagraph"/>
              <w:spacing w:after="0" w:line="240" w:lineRule="auto"/>
              <w:ind w:left="0"/>
            </w:pPr>
            <w:r w:rsidRPr="00916A3B">
              <w:t>Çorbası</w:t>
            </w:r>
          </w:p>
        </w:tc>
        <w:tc>
          <w:tcPr>
            <w:tcW w:w="1052" w:type="dxa"/>
          </w:tcPr>
          <w:p w:rsidR="00E46E0D" w:rsidRPr="00916A3B" w:rsidRDefault="00E46E0D" w:rsidP="00916A3B">
            <w:pPr>
              <w:pStyle w:val="ListParagraph"/>
              <w:spacing w:after="0" w:line="240" w:lineRule="auto"/>
              <w:ind w:left="0"/>
            </w:pPr>
            <w:r w:rsidRPr="00916A3B">
              <w:t>Ahtapot</w:t>
            </w:r>
          </w:p>
          <w:p w:rsidR="00E46E0D" w:rsidRPr="00916A3B" w:rsidRDefault="00E46E0D" w:rsidP="00916A3B">
            <w:pPr>
              <w:pStyle w:val="ListParagraph"/>
              <w:spacing w:after="0" w:line="240" w:lineRule="auto"/>
              <w:ind w:left="0"/>
            </w:pPr>
            <w:r w:rsidRPr="00916A3B">
              <w:t>Izgara</w:t>
            </w:r>
          </w:p>
        </w:tc>
        <w:tc>
          <w:tcPr>
            <w:tcW w:w="1052" w:type="dxa"/>
          </w:tcPr>
          <w:p w:rsidR="00E46E0D" w:rsidRPr="00916A3B" w:rsidRDefault="00E46E0D" w:rsidP="00916A3B">
            <w:pPr>
              <w:pStyle w:val="ListParagraph"/>
              <w:spacing w:after="0" w:line="240" w:lineRule="auto"/>
              <w:ind w:left="0"/>
            </w:pPr>
            <w:r w:rsidRPr="00916A3B">
              <w:t>Palamut</w:t>
            </w:r>
          </w:p>
        </w:tc>
        <w:tc>
          <w:tcPr>
            <w:tcW w:w="1052" w:type="dxa"/>
          </w:tcPr>
          <w:p w:rsidR="00E46E0D" w:rsidRPr="00916A3B" w:rsidRDefault="00E46E0D" w:rsidP="00916A3B">
            <w:pPr>
              <w:pStyle w:val="ListParagraph"/>
              <w:spacing w:after="0" w:line="240" w:lineRule="auto"/>
              <w:ind w:left="0"/>
            </w:pPr>
            <w:r w:rsidRPr="00916A3B">
              <w:t>Pizza</w:t>
            </w:r>
          </w:p>
        </w:tc>
      </w:tr>
    </w:tbl>
    <w:p w:rsidR="00E46E0D" w:rsidRDefault="00E46E0D" w:rsidP="00F4616B">
      <w:pPr>
        <w:pStyle w:val="ListParagraph"/>
        <w:ind w:left="502"/>
      </w:pPr>
    </w:p>
    <w:p w:rsidR="00E46E0D" w:rsidRDefault="00E46E0D" w:rsidP="004E2977">
      <w:pPr>
        <w:pStyle w:val="ListParagraph"/>
        <w:numPr>
          <w:ilvl w:val="0"/>
          <w:numId w:val="17"/>
        </w:numPr>
      </w:pPr>
      <w:r>
        <w:t>Sevgi Hanım sadece hafta içi ve saat 19.30’a kadar çalışır.</w:t>
      </w:r>
    </w:p>
    <w:p w:rsidR="00E46E0D" w:rsidRDefault="00E46E0D" w:rsidP="004E2977">
      <w:pPr>
        <w:pStyle w:val="ListParagraph"/>
        <w:numPr>
          <w:ilvl w:val="0"/>
          <w:numId w:val="17"/>
        </w:numPr>
      </w:pPr>
      <w:r>
        <w:t>Programda belirtilen günlerin birinde iş arkadaşlarıyla yemeğe gitmek istemektedir.</w:t>
      </w:r>
    </w:p>
    <w:p w:rsidR="00E46E0D" w:rsidRDefault="00E46E0D" w:rsidP="004E2977">
      <w:pPr>
        <w:pStyle w:val="ListParagraph"/>
        <w:numPr>
          <w:ilvl w:val="0"/>
          <w:numId w:val="17"/>
        </w:numPr>
      </w:pPr>
      <w:r>
        <w:t>İş çıkışında yemeğe gideceklerdir.</w:t>
      </w:r>
    </w:p>
    <w:p w:rsidR="00E46E0D" w:rsidRDefault="00E46E0D" w:rsidP="004E2977">
      <w:pPr>
        <w:pStyle w:val="ListParagraph"/>
        <w:numPr>
          <w:ilvl w:val="0"/>
          <w:numId w:val="17"/>
        </w:numPr>
      </w:pPr>
      <w:r>
        <w:t>Yalnızca deniz ürünleri yemek isterler.</w:t>
      </w:r>
    </w:p>
    <w:p w:rsidR="00E46E0D" w:rsidRPr="004E2977" w:rsidRDefault="00E46E0D" w:rsidP="004E2977">
      <w:pPr>
        <w:pStyle w:val="NoSpacing"/>
        <w:rPr>
          <w:b/>
        </w:rPr>
      </w:pPr>
      <w:r>
        <w:t xml:space="preserve">         </w:t>
      </w:r>
      <w:r w:rsidRPr="004E2977">
        <w:rPr>
          <w:b/>
        </w:rPr>
        <w:t xml:space="preserve">Yemek mönüsü ve Sevgi Hanım’la ilgili bilgilere     </w:t>
      </w:r>
    </w:p>
    <w:p w:rsidR="00E46E0D" w:rsidRPr="004E2977" w:rsidRDefault="00E46E0D" w:rsidP="004E2977">
      <w:pPr>
        <w:pStyle w:val="NoSpacing"/>
        <w:rPr>
          <w:b/>
        </w:rPr>
      </w:pPr>
      <w:r w:rsidRPr="004E2977">
        <w:rPr>
          <w:b/>
        </w:rPr>
        <w:t xml:space="preserve">         göre, Sevgi Hanım ve arkadaşları hangi lokantaya</w:t>
      </w:r>
    </w:p>
    <w:p w:rsidR="00E46E0D" w:rsidRDefault="00E46E0D" w:rsidP="004E2977">
      <w:pPr>
        <w:rPr>
          <w:b/>
        </w:rPr>
      </w:pPr>
      <w:r w:rsidRPr="004E2977">
        <w:rPr>
          <w:b/>
        </w:rPr>
        <w:t xml:space="preserve">         gitmelidirler?</w:t>
      </w:r>
    </w:p>
    <w:p w:rsidR="00E46E0D" w:rsidRPr="00B150B6" w:rsidRDefault="00E46E0D" w:rsidP="00B150B6">
      <w:pPr>
        <w:pStyle w:val="ListParagraph"/>
        <w:numPr>
          <w:ilvl w:val="0"/>
          <w:numId w:val="18"/>
        </w:numPr>
      </w:pPr>
      <w:r w:rsidRPr="00B150B6">
        <w:t>Sevgi Lokantası</w:t>
      </w:r>
    </w:p>
    <w:p w:rsidR="00E46E0D" w:rsidRPr="00B150B6" w:rsidRDefault="00E46E0D" w:rsidP="00B150B6">
      <w:pPr>
        <w:pStyle w:val="ListParagraph"/>
        <w:numPr>
          <w:ilvl w:val="0"/>
          <w:numId w:val="18"/>
        </w:numPr>
      </w:pPr>
      <w:r w:rsidRPr="00B150B6">
        <w:t>Güven Lokantası</w:t>
      </w:r>
    </w:p>
    <w:p w:rsidR="00E46E0D" w:rsidRPr="00B150B6" w:rsidRDefault="00E46E0D" w:rsidP="00B150B6">
      <w:pPr>
        <w:pStyle w:val="ListParagraph"/>
        <w:numPr>
          <w:ilvl w:val="0"/>
          <w:numId w:val="18"/>
        </w:numPr>
      </w:pPr>
      <w:r w:rsidRPr="00B150B6">
        <w:t>Şef Lokantası</w:t>
      </w:r>
    </w:p>
    <w:p w:rsidR="00E46E0D" w:rsidRPr="00B150B6" w:rsidRDefault="00E46E0D" w:rsidP="00B150B6">
      <w:pPr>
        <w:pStyle w:val="ListParagraph"/>
        <w:numPr>
          <w:ilvl w:val="0"/>
          <w:numId w:val="18"/>
        </w:numPr>
      </w:pPr>
      <w:r w:rsidRPr="00B150B6">
        <w:t>Halk Lokantası</w:t>
      </w:r>
    </w:p>
    <w:tbl>
      <w:tblPr>
        <w:tblpPr w:leftFromText="141" w:rightFromText="141" w:vertAnchor="text" w:horzAnchor="page" w:tblpX="2518"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60"/>
      </w:tblGrid>
      <w:tr w:rsidR="00E46E0D" w:rsidRPr="00916A3B" w:rsidTr="00916A3B">
        <w:trPr>
          <w:trHeight w:val="2400"/>
        </w:trPr>
        <w:tc>
          <w:tcPr>
            <w:tcW w:w="2960" w:type="dxa"/>
          </w:tcPr>
          <w:p w:rsidR="00E46E0D" w:rsidRPr="00916A3B" w:rsidRDefault="00E46E0D" w:rsidP="00916A3B">
            <w:pPr>
              <w:spacing w:after="0" w:line="240" w:lineRule="auto"/>
              <w:rPr>
                <w:rFonts w:ascii="Book Antiqua" w:hAnsi="Book Antiqua"/>
                <w:i/>
                <w:lang w:eastAsia="tr-TR"/>
              </w:rPr>
            </w:pPr>
            <w:r w:rsidRPr="00916A3B">
              <w:rPr>
                <w:rFonts w:ascii="Book Antiqua" w:hAnsi="Book Antiqua"/>
                <w:i/>
                <w:lang w:eastAsia="tr-TR"/>
              </w:rPr>
              <w:t>1.Dışarıda yoğun bir telaş olduğunu gördü.</w:t>
            </w:r>
          </w:p>
          <w:p w:rsidR="00E46E0D" w:rsidRPr="00916A3B" w:rsidRDefault="00E46E0D" w:rsidP="00916A3B">
            <w:pPr>
              <w:spacing w:after="0" w:line="240" w:lineRule="auto"/>
              <w:rPr>
                <w:rFonts w:ascii="Book Antiqua" w:hAnsi="Book Antiqua"/>
                <w:i/>
                <w:lang w:eastAsia="tr-TR"/>
              </w:rPr>
            </w:pPr>
            <w:r w:rsidRPr="00916A3B">
              <w:rPr>
                <w:rFonts w:ascii="Book Antiqua" w:hAnsi="Book Antiqua"/>
                <w:i/>
                <w:lang w:eastAsia="tr-TR"/>
              </w:rPr>
              <w:t>2.Güneş yüzünü hafif hafif gösterirken uyandı.</w:t>
            </w:r>
          </w:p>
          <w:p w:rsidR="00E46E0D" w:rsidRPr="00916A3B" w:rsidRDefault="00E46E0D" w:rsidP="00916A3B">
            <w:pPr>
              <w:spacing w:after="0" w:line="240" w:lineRule="auto"/>
              <w:rPr>
                <w:rFonts w:ascii="Book Antiqua" w:hAnsi="Book Antiqua"/>
                <w:i/>
                <w:lang w:eastAsia="tr-TR"/>
              </w:rPr>
            </w:pPr>
            <w:r w:rsidRPr="00916A3B">
              <w:rPr>
                <w:rFonts w:ascii="Book Antiqua" w:hAnsi="Book Antiqua"/>
                <w:i/>
                <w:lang w:eastAsia="tr-TR"/>
              </w:rPr>
              <w:t>3.Gözünü pencereden dışarı doğru dikti.</w:t>
            </w:r>
          </w:p>
          <w:p w:rsidR="00E46E0D" w:rsidRPr="00916A3B" w:rsidRDefault="00E46E0D" w:rsidP="00916A3B">
            <w:pPr>
              <w:spacing w:after="0" w:line="240" w:lineRule="auto"/>
              <w:rPr>
                <w:rFonts w:ascii="Book Antiqua" w:hAnsi="Book Antiqua"/>
                <w:i/>
                <w:lang w:eastAsia="tr-TR"/>
              </w:rPr>
            </w:pPr>
            <w:r w:rsidRPr="00916A3B">
              <w:rPr>
                <w:rFonts w:ascii="Book Antiqua" w:hAnsi="Book Antiqua"/>
                <w:i/>
                <w:lang w:eastAsia="tr-TR"/>
              </w:rPr>
              <w:t>4.Yastıktan başını doğrulttu.</w:t>
            </w:r>
          </w:p>
          <w:p w:rsidR="00E46E0D" w:rsidRPr="00916A3B" w:rsidRDefault="00E46E0D" w:rsidP="00916A3B">
            <w:pPr>
              <w:spacing w:after="0" w:line="240" w:lineRule="auto"/>
              <w:rPr>
                <w:rFonts w:ascii="Book Antiqua" w:hAnsi="Book Antiqua"/>
                <w:i/>
                <w:lang w:eastAsia="tr-TR"/>
              </w:rPr>
            </w:pPr>
            <w:r w:rsidRPr="00916A3B">
              <w:rPr>
                <w:rFonts w:ascii="Book Antiqua" w:hAnsi="Book Antiqua"/>
                <w:i/>
                <w:lang w:eastAsia="tr-TR"/>
              </w:rPr>
              <w:t>5.Elbette ki bu telaş bayram telaşıydı.</w:t>
            </w:r>
          </w:p>
          <w:p w:rsidR="00E46E0D" w:rsidRPr="00916A3B" w:rsidRDefault="00E46E0D" w:rsidP="00916A3B">
            <w:pPr>
              <w:spacing w:after="0" w:line="240" w:lineRule="auto"/>
            </w:pPr>
          </w:p>
        </w:tc>
      </w:tr>
    </w:tbl>
    <w:p w:rsidR="00E46E0D" w:rsidRPr="00883BDB" w:rsidRDefault="00E46E0D" w:rsidP="00F177A7">
      <w:pPr>
        <w:pStyle w:val="ListParagraph"/>
        <w:numPr>
          <w:ilvl w:val="0"/>
          <w:numId w:val="2"/>
        </w:numPr>
      </w:pPr>
      <w:r>
        <w:rPr>
          <w:noProof/>
          <w:lang w:eastAsia="tr-TR"/>
        </w:rPr>
        <w:pict>
          <v:shape id="Resim 18" o:spid="_x0000_s1030" type="#_x0000_t75" alt="read-a-thon-child_reading-clipart" style="position:absolute;left:0;text-align:left;margin-left:34.6pt;margin-top:9.65pt;width:71.05pt;height:118.5pt;z-index:251650048;visibility:visible;mso-position-horizontal-relative:text;mso-position-vertical-relative:text">
            <v:imagedata r:id="rId27" o:title=""/>
            <w10:wrap type="square"/>
          </v:shape>
        </w:pict>
      </w:r>
    </w:p>
    <w:p w:rsidR="00E46E0D" w:rsidRDefault="00E46E0D" w:rsidP="00B36955">
      <w:pPr>
        <w:ind w:left="720"/>
      </w:pPr>
    </w:p>
    <w:p w:rsidR="00E46E0D" w:rsidRDefault="00E46E0D" w:rsidP="00B36955">
      <w:pPr>
        <w:ind w:left="720"/>
      </w:pPr>
    </w:p>
    <w:p w:rsidR="00E46E0D" w:rsidRDefault="00E46E0D" w:rsidP="00B36955">
      <w:pPr>
        <w:ind w:left="720"/>
      </w:pPr>
    </w:p>
    <w:p w:rsidR="00E46E0D" w:rsidRDefault="00E46E0D" w:rsidP="00B36955">
      <w:pPr>
        <w:ind w:left="720"/>
      </w:pPr>
    </w:p>
    <w:p w:rsidR="00E46E0D" w:rsidRDefault="00E46E0D" w:rsidP="004D2ED3"/>
    <w:p w:rsidR="00E46E0D" w:rsidRPr="002E1F38" w:rsidRDefault="00E46E0D" w:rsidP="002E1F38">
      <w:pPr>
        <w:pStyle w:val="NoSpacing"/>
        <w:rPr>
          <w:b/>
        </w:rPr>
      </w:pPr>
      <w:r>
        <w:t xml:space="preserve">              </w:t>
      </w:r>
      <w:r w:rsidRPr="002E1F38">
        <w:rPr>
          <w:b/>
        </w:rPr>
        <w:t xml:space="preserve">Yukarıda karışık olarak verilen cümlelerden </w:t>
      </w:r>
    </w:p>
    <w:p w:rsidR="00E46E0D" w:rsidRPr="002E1F38" w:rsidRDefault="00E46E0D" w:rsidP="002E1F38">
      <w:pPr>
        <w:pStyle w:val="NoSpacing"/>
        <w:rPr>
          <w:b/>
        </w:rPr>
      </w:pPr>
      <w:r w:rsidRPr="002E1F38">
        <w:rPr>
          <w:b/>
        </w:rPr>
        <w:t xml:space="preserve">             anlamlı bir paragraf oluşturmak için cümleler </w:t>
      </w:r>
    </w:p>
    <w:p w:rsidR="00E46E0D" w:rsidRDefault="00E46E0D" w:rsidP="002E1F38">
      <w:pPr>
        <w:pStyle w:val="NoSpacing"/>
        <w:rPr>
          <w:b/>
        </w:rPr>
      </w:pPr>
      <w:r w:rsidRPr="002E1F38">
        <w:rPr>
          <w:b/>
        </w:rPr>
        <w:t xml:space="preserve">             nasıl sıralanmalıdır?</w:t>
      </w:r>
    </w:p>
    <w:p w:rsidR="00E46E0D" w:rsidRPr="00625A25" w:rsidRDefault="00E46E0D" w:rsidP="002E1F38">
      <w:pPr>
        <w:pStyle w:val="NoSpacing"/>
        <w:numPr>
          <w:ilvl w:val="0"/>
          <w:numId w:val="19"/>
        </w:numPr>
      </w:pPr>
      <w:r w:rsidRPr="00625A25">
        <w:t>2 -  4 – 3 – 1 -  5</w:t>
      </w:r>
    </w:p>
    <w:p w:rsidR="00E46E0D" w:rsidRPr="00625A25" w:rsidRDefault="00E46E0D" w:rsidP="002E1F38">
      <w:pPr>
        <w:pStyle w:val="NoSpacing"/>
        <w:numPr>
          <w:ilvl w:val="0"/>
          <w:numId w:val="19"/>
        </w:numPr>
      </w:pPr>
      <w:r w:rsidRPr="00625A25">
        <w:t xml:space="preserve">1 – 2 – 3 – 4 – 5 </w:t>
      </w:r>
    </w:p>
    <w:p w:rsidR="00E46E0D" w:rsidRPr="00625A25" w:rsidRDefault="00E46E0D" w:rsidP="002E1F38">
      <w:pPr>
        <w:pStyle w:val="NoSpacing"/>
        <w:numPr>
          <w:ilvl w:val="0"/>
          <w:numId w:val="19"/>
        </w:numPr>
      </w:pPr>
      <w:r w:rsidRPr="00625A25">
        <w:t>3 – 1 – 5 – 2 – 4</w:t>
      </w:r>
    </w:p>
    <w:p w:rsidR="00E46E0D" w:rsidRPr="00625A25" w:rsidRDefault="00E46E0D" w:rsidP="002E1F38">
      <w:pPr>
        <w:pStyle w:val="NoSpacing"/>
        <w:numPr>
          <w:ilvl w:val="0"/>
          <w:numId w:val="19"/>
        </w:numPr>
      </w:pPr>
      <w:r w:rsidRPr="00625A25">
        <w:t>4 – 2 – 1 – 5 - 3</w:t>
      </w:r>
    </w:p>
    <w:p w:rsidR="00E46E0D" w:rsidRDefault="00E46E0D" w:rsidP="00B36955">
      <w:pPr>
        <w:ind w:left="720"/>
      </w:pPr>
    </w:p>
    <w:p w:rsidR="00E46E0D" w:rsidRDefault="00E46E0D" w:rsidP="0010508B">
      <w:pPr>
        <w:pStyle w:val="ListParagraph"/>
        <w:numPr>
          <w:ilvl w:val="0"/>
          <w:numId w:val="2"/>
        </w:num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5" o:spid="_x0000_s1031" type="#_x0000_t63" style="position:absolute;left:0;text-align:left;margin-left:120.1pt;margin-top:12.8pt;width:161.25pt;height:120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" adj="-3811,12177">
            <v:textbox>
              <w:txbxContent>
                <w:p w:rsidR="00E46E0D" w:rsidRDefault="00E46E0D" w:rsidP="0094047F">
                  <w:pPr>
                    <w:pStyle w:val="NoSpacing"/>
                  </w:pPr>
                  <w:r>
                    <w:t>Sevinçten( ) heyecan-</w:t>
                  </w:r>
                </w:p>
                <w:p w:rsidR="00E46E0D" w:rsidRPr="00CF555B" w:rsidRDefault="00E46E0D" w:rsidP="0094047F">
                  <w:pPr>
                    <w:pStyle w:val="NoSpacing"/>
                  </w:pPr>
                  <w:r>
                    <w:t>dan  içim içime sığmıyor( ) bağırmak() kahkaha atmak istiyorum( )</w:t>
                  </w:r>
                </w:p>
                <w:p w:rsidR="00E46E0D" w:rsidRDefault="00E46E0D" w:rsidP="00F34AD1"/>
              </w:txbxContent>
            </v:textbox>
          </v:shape>
        </w:pict>
      </w:r>
    </w:p>
    <w:p w:rsidR="00E46E0D" w:rsidRPr="0003129F" w:rsidRDefault="00E46E0D" w:rsidP="00B36955">
      <w:pPr>
        <w:ind w:left="720"/>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2" o:spid="_x0000_s1032" type="#_x0000_t61" style="position:absolute;left:0;text-align:left;margin-left:406.35pt;margin-top:640.35pt;width:162pt;height:1in;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" o:allowoverlap="f" adj="-5720,16380" filled="f">
            <v:textbox>
              <w:txbxContent>
                <w:p w:rsidR="00E46E0D" w:rsidRPr="003A6BD3" w:rsidRDefault="00E46E0D" w:rsidP="00476A82">
                  <w:pPr>
                    <w:rPr>
                      <w:rFonts w:ascii="Book Antiqua" w:hAnsi="Book Antiqua"/>
                    </w:rPr>
                  </w:pPr>
                  <w:r w:rsidRPr="003A6BD3">
                    <w:rPr>
                      <w:rFonts w:ascii="Book Antiqua" w:hAnsi="Book Antiqua" w:cs="Arial"/>
                      <w:i/>
                      <w:iCs/>
                    </w:rPr>
                    <w:t>Sevinçten(   ) heyecandan içim içime sığmıyor(   ) bağırmak(   ) kahkahalar atmak(   ) ağlamak istiyorum (   )</w:t>
                  </w:r>
                </w:p>
              </w:txbxContent>
            </v:textbox>
          </v:shape>
        </w:pict>
      </w:r>
      <w:r>
        <w:rPr>
          <w:noProof/>
          <w:lang w:eastAsia="tr-TR"/>
        </w:rPr>
        <w:pict>
          <v:shape id="Dikdörtgen Belirtme Çizgisi 21" o:spid="_x0000_s1033" type="#_x0000_t61" style="position:absolute;left:0;text-align:left;margin-left:406.35pt;margin-top:640.35pt;width:162pt;height:1in;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" o:allowoverlap="f" adj="-5720,16380" filled="f">
            <v:textbox>
              <w:txbxContent>
                <w:p w:rsidR="00E46E0D" w:rsidRPr="003A6BD3" w:rsidRDefault="00E46E0D" w:rsidP="00476A82">
                  <w:pPr>
                    <w:rPr>
                      <w:rFonts w:ascii="Book Antiqua" w:hAnsi="Book Antiqua"/>
                    </w:rPr>
                  </w:pPr>
                  <w:r w:rsidRPr="003A6BD3">
                    <w:rPr>
                      <w:rFonts w:ascii="Book Antiqua" w:hAnsi="Book Antiqua" w:cs="Arial"/>
                      <w:i/>
                      <w:iCs/>
                    </w:rPr>
                    <w:t>Sevinçten(   ) heyecandan içim içime sığmıyor(   ) bağırmak(   ) kahkahalar atmak(   ) ağlamak istiyorum (   )</w:t>
                  </w:r>
                </w:p>
              </w:txbxContent>
            </v:textbox>
          </v:shape>
        </w:pict>
      </w:r>
      <w:hyperlink r:id="rId28" w:history="1">
        <w:r w:rsidRPr="00916A3B">
          <w:rPr>
            <w:noProof/>
            <w:color w:val="0000FF"/>
            <w:lang w:eastAsia="tr-TR"/>
          </w:rPr>
          <w:pict>
            <v:shape id="_x0000_i1036" type="#_x0000_t75" alt="http://www.resimdiyari.net/wp-content/uploads/2013/09/mutlu-cocuk-fotograflari-3.jpg" href="http://www.google.com.tr/url?sa=i&amp;rct=j&amp;q=&amp;esrc=s&amp;frm=1&amp;source=images&amp;cd=&amp;cad=rja&amp;docid=KYU5RrjWOA6RGM&amp;tbnid=yorqnR1mD7AzwM:&amp;ved=0CAUQjRw&amp;url=http://www.resimdiyari.net/mutlu-cocuk-fotograflari.html&amp;ei=BMpmUpTEH4OotAbGgoHwDw&amp;bvm=bv.55123115,d.Yms&amp;psig=AFQjCNF7xMUgqHH1kHpeD29Ip-OfR6Chrw&amp;ust=13825544661880" style="width:65.25pt;height:86.25pt;visibility:visible" o:button="t">
              <v:fill o:detectmouseclick="t"/>
              <v:imagedata r:id="rId29" o:title=""/>
            </v:shape>
          </w:pict>
        </w:r>
      </w:hyperlink>
    </w:p>
    <w:p w:rsidR="00E46E0D" w:rsidRDefault="00E46E0D" w:rsidP="006342BD">
      <w:pPr>
        <w:pStyle w:val="ListParagraph"/>
        <w:ind w:left="502"/>
      </w:pPr>
      <w:r>
        <w:t xml:space="preserve">             NAZ</w:t>
      </w:r>
    </w:p>
    <w:p w:rsidR="00E46E0D" w:rsidRPr="003235F1" w:rsidRDefault="00E46E0D" w:rsidP="003235F1">
      <w:pPr>
        <w:pStyle w:val="ListParagraph"/>
        <w:ind w:left="502"/>
        <w:rPr>
          <w:b/>
        </w:rPr>
      </w:pPr>
      <w:r w:rsidRPr="003235F1">
        <w:rPr>
          <w:b/>
        </w:rPr>
        <w:t xml:space="preserve">    Naz`ın söylediği cümledeki  boşluklara </w:t>
      </w:r>
    </w:p>
    <w:p w:rsidR="00E46E0D" w:rsidRPr="003235F1" w:rsidRDefault="00E46E0D" w:rsidP="003235F1">
      <w:pPr>
        <w:pStyle w:val="ListParagraph"/>
        <w:ind w:left="502"/>
        <w:rPr>
          <w:b/>
        </w:rPr>
      </w:pPr>
      <w:r>
        <w:rPr>
          <w:b/>
        </w:rPr>
        <w:t>s</w:t>
      </w:r>
      <w:r w:rsidRPr="003235F1">
        <w:rPr>
          <w:b/>
        </w:rPr>
        <w:t>ırasıyla hangi noktalama işaretleri gelmelidir?</w:t>
      </w:r>
    </w:p>
    <w:p w:rsidR="00E46E0D" w:rsidRDefault="00E46E0D" w:rsidP="006342BD">
      <w:pPr>
        <w:pStyle w:val="ListParagraph"/>
        <w:ind w:left="502"/>
        <w:rPr>
          <w:b/>
        </w:rPr>
      </w:pPr>
    </w:p>
    <w:p w:rsidR="00E46E0D" w:rsidRPr="00B704DA" w:rsidRDefault="00E46E0D" w:rsidP="003235F1">
      <w:pPr>
        <w:pStyle w:val="ListParagraph"/>
        <w:numPr>
          <w:ilvl w:val="0"/>
          <w:numId w:val="20"/>
        </w:numPr>
      </w:pPr>
      <w:r w:rsidRPr="00B704DA">
        <w:t>( ; ) (!) (…) (!)</w:t>
      </w:r>
    </w:p>
    <w:p w:rsidR="00E46E0D" w:rsidRPr="00B704DA" w:rsidRDefault="00E46E0D" w:rsidP="003235F1">
      <w:pPr>
        <w:pStyle w:val="ListParagraph"/>
        <w:numPr>
          <w:ilvl w:val="0"/>
          <w:numId w:val="20"/>
        </w:numPr>
      </w:pPr>
      <w:r w:rsidRPr="00B704DA">
        <w:t>(, ) (,) (, ) (…)</w:t>
      </w:r>
    </w:p>
    <w:p w:rsidR="00E46E0D" w:rsidRPr="00B704DA" w:rsidRDefault="00E46E0D" w:rsidP="003235F1">
      <w:pPr>
        <w:pStyle w:val="ListParagraph"/>
        <w:numPr>
          <w:ilvl w:val="0"/>
          <w:numId w:val="20"/>
        </w:numPr>
      </w:pPr>
      <w:r>
        <w:rPr>
          <w:noProof/>
          <w:lang w:eastAsia="tr-TR"/>
        </w:rPr>
        <w:pict>
          <v:shape id="Resim 17" o:spid="_x0000_s1034" type="#_x0000_t75" alt="mickey_mouse" href="http://images.google.com.tr/imgres?imgurl=http://img2.blogcu.com/images/y/a/n/yandimhasanhoca/mickey_mouse.jpg&amp;imgrefurl=http://yandimhasanhoca.blogcu.com/&amp;usg=__gsW_SwGfbmGjkI4UEpwfrneoC3Q=&amp;h=500&amp;w=290&amp;sz=45&amp;hl=tr&amp;start=5&amp;tbnid=pe8L-b0UYjxwPM:&amp;tbnh=130&amp;tbnw=75&amp;prev=/images?q=M%C4%B0KY+MAUSE&amp;gbv=2&amp;hl=" style="position:absolute;left:0;text-align:left;margin-left:309.85pt;margin-top:2.7pt;width:36pt;height:33.6pt;z-index:251655168;visibility:visible" o:button="t">
            <v:fill o:detectmouseclick="t"/>
            <v:imagedata r:id="rId30" o:title=""/>
            <w10:wrap type="square"/>
          </v:shape>
        </w:pict>
      </w:r>
      <w:r w:rsidRPr="00B704DA">
        <w:t>( , ) ( ; ) ( , ) ( . )</w:t>
      </w:r>
    </w:p>
    <w:p w:rsidR="00E46E0D" w:rsidRPr="00B704DA" w:rsidRDefault="00E46E0D" w:rsidP="003235F1">
      <w:pPr>
        <w:pStyle w:val="ListParagraph"/>
        <w:numPr>
          <w:ilvl w:val="0"/>
          <w:numId w:val="20"/>
        </w:numPr>
      </w:pPr>
      <w:r w:rsidRPr="00B704DA">
        <w:t>( , ) ( ; ) ( ; ) ( ! )</w:t>
      </w:r>
    </w:p>
    <w:p w:rsidR="00E46E0D" w:rsidRDefault="00E46E0D" w:rsidP="005A3346">
      <w:pPr>
        <w:pStyle w:val="ListParagraph"/>
        <w:ind w:left="862"/>
        <w:rPr>
          <w:b/>
        </w:rPr>
      </w:pPr>
    </w:p>
    <w:p w:rsidR="00E46E0D" w:rsidRDefault="00E46E0D" w:rsidP="005A3346">
      <w:pPr>
        <w:pStyle w:val="ListParagraph"/>
        <w:numPr>
          <w:ilvl w:val="0"/>
          <w:numId w:val="2"/>
        </w:numPr>
        <w:rPr>
          <w:b/>
        </w:rPr>
      </w:pPr>
      <w:r>
        <w:rPr>
          <w:b/>
        </w:rPr>
        <w:t xml:space="preserve"> </w:t>
      </w:r>
    </w:p>
    <w:p w:rsidR="00E46E0D" w:rsidRPr="003235F1" w:rsidRDefault="00E46E0D" w:rsidP="005A3346">
      <w:pPr>
        <w:pStyle w:val="ListParagraph"/>
        <w:ind w:left="502"/>
        <w:rPr>
          <w:b/>
        </w:rPr>
      </w:pPr>
      <w:r w:rsidRPr="00916A3B">
        <w:rPr>
          <w:rFonts w:ascii="Book Antiqua" w:hAnsi="Book Antiqua"/>
          <w:b/>
          <w:noProof/>
          <w:sz w:val="20"/>
          <w:szCs w:val="20"/>
          <w:lang w:eastAsia="tr-TR"/>
        </w:rPr>
        <w:pict>
          <v:shape id="Resim 26" o:spid="_x0000_i1037" type="#_x0000_t75" style="width:251.25pt;height:93.75pt;visibility:visible">
            <v:imagedata r:id="rId31" o:title=""/>
          </v:shape>
        </w:pict>
      </w:r>
    </w:p>
    <w:p w:rsidR="00E46E0D" w:rsidRDefault="00E46E0D" w:rsidP="00B36955">
      <w:pPr>
        <w:ind w:left="720"/>
        <w:rPr>
          <w:b/>
        </w:rPr>
      </w:pPr>
      <w:r>
        <w:rPr>
          <w:noProof/>
          <w:lang w:eastAsia="tr-TR"/>
        </w:rPr>
        <w:pict>
          <v:shape id="Resim 31" o:spid="_x0000_s1035" type="#_x0000_t75" style="position:absolute;left:0;text-align:left;margin-left:495.1pt;margin-top:7.65pt;width:29.25pt;height:33pt;z-index:251662336;visibility:visible">
            <v:imagedata r:id="rId32" o:title=""/>
            <w10:wrap type="square" side="right"/>
          </v:shape>
        </w:pict>
      </w:r>
      <w:r>
        <w:rPr>
          <w:b/>
        </w:rPr>
        <w:t>Yukarıdaki şiirde kaç tane fiilimsi vardır?</w:t>
      </w:r>
    </w:p>
    <w:p w:rsidR="00E46E0D" w:rsidRPr="005A3346" w:rsidRDefault="00E46E0D" w:rsidP="005A3346">
      <w:pPr>
        <w:pStyle w:val="ListParagraph"/>
        <w:numPr>
          <w:ilvl w:val="0"/>
          <w:numId w:val="21"/>
        </w:numPr>
        <w:rPr>
          <w:b/>
        </w:rPr>
      </w:pPr>
      <w:r>
        <w:rPr>
          <w:b/>
        </w:rPr>
        <w:t>2           B)   3           C)   4           D)   5</w:t>
      </w:r>
    </w:p>
    <w:p w:rsidR="00E46E0D" w:rsidRDefault="00E46E0D" w:rsidP="00B36955">
      <w:pPr>
        <w:ind w:left="720"/>
      </w:pPr>
    </w:p>
    <w:p w:rsidR="00E46E0D" w:rsidRDefault="00E46E0D" w:rsidP="007555D7">
      <w:pPr>
        <w:pStyle w:val="ListParagraph"/>
        <w:numPr>
          <w:ilvl w:val="0"/>
          <w:numId w:val="2"/>
        </w:numPr>
      </w:pPr>
      <w:r>
        <w:t xml:space="preserve">Aşağıdaki cümlede geçen sözcüklerden fiilimsi </w:t>
      </w:r>
      <w:r w:rsidRPr="00ED51A1">
        <w:rPr>
          <w:u w:val="single"/>
        </w:rPr>
        <w:t>olmayanlar</w:t>
      </w:r>
      <w:r>
        <w:t xml:space="preserve"> çöpe atılacaktır. </w:t>
      </w:r>
    </w:p>
    <w:p w:rsidR="00E46E0D" w:rsidRDefault="00E46E0D" w:rsidP="00B51EB4">
      <w:pPr>
        <w:pStyle w:val="ListParagraph"/>
        <w:ind w:left="502"/>
        <w:rPr>
          <w:b/>
        </w:rPr>
      </w:pPr>
      <w:r w:rsidRPr="00B51EB4">
        <w:rPr>
          <w:b/>
        </w:rPr>
        <w:t>Buna göre sözcüklerden hangisi ya da hangileri atılmalıdır?</w:t>
      </w:r>
    </w:p>
    <w:tbl>
      <w:tblPr>
        <w:tblpPr w:leftFromText="141" w:rightFromText="141" w:vertAnchor="text" w:horzAnchor="page" w:tblpX="8533"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5"/>
      </w:tblGrid>
      <w:tr w:rsidR="00E46E0D" w:rsidRPr="00916A3B" w:rsidTr="00916A3B">
        <w:trPr>
          <w:trHeight w:val="1758"/>
        </w:trPr>
        <w:tc>
          <w:tcPr>
            <w:tcW w:w="1985" w:type="dxa"/>
          </w:tcPr>
          <w:p w:rsidR="00E46E0D" w:rsidRPr="00916A3B" w:rsidRDefault="00E46E0D" w:rsidP="00916A3B">
            <w:pPr>
              <w:spacing w:after="0" w:line="240" w:lineRule="auto"/>
            </w:pPr>
            <w:hyperlink r:id="rId33" w:history="1">
              <w:r w:rsidRPr="00916A3B">
                <w:rPr>
                  <w:noProof/>
                  <w:color w:val="0000FF"/>
                  <w:lang w:eastAsia="tr-TR"/>
                </w:rPr>
                <w:pict>
                  <v:shape id="_x0000_i1038" type="#_x0000_t75" alt="http://mcdn01.gittigidiyor.net/2175/IKEA-DOKUMENT-CELIK-KAPLAMA-COP-KOVASI__21753768_0.jpg" href="http://www.google.com.tr/url?sa=i&amp;rct=j&amp;q=&amp;esrc=s&amp;frm=1&amp;source=images&amp;cd=&amp;cad=rja&amp;docid=WBxwCdtt6lsYIM&amp;tbnid=Y0E4RuKyZUPd9M:&amp;ved=0CAUQjRw&amp;url=http://urun.gittigidiyor.com/ev-bahce/ikea-dokument-celik-kaplama-cop-kovasi-21753768&amp;ei=Z9JmUrzBG8vAswad2YCwAg&amp;bvm=bv.55123115,d.Yms&amp;psig=AFQjCNFagqCmdB-r9rn6PPaKsBozJl4VOg&amp;ust=13825566269828" style="width:85.5pt;height:85.5pt;visibility:visible" o:button="t">
                    <v:fill o:detectmouseclick="t"/>
                    <v:imagedata r:id="rId34" o:title=""/>
                  </v:shape>
                </w:pict>
              </w:r>
            </w:hyperlink>
          </w:p>
        </w:tc>
      </w:tr>
    </w:tbl>
    <w:p w:rsidR="00E46E0D" w:rsidRDefault="00E46E0D" w:rsidP="00B51EB4">
      <w:pPr>
        <w:pStyle w:val="ListParagraph"/>
        <w:ind w:left="502"/>
        <w:rPr>
          <w:b/>
        </w:rPr>
      </w:pPr>
    </w:p>
    <w:p w:rsidR="00E46E0D" w:rsidRPr="00F337F2" w:rsidRDefault="00E46E0D" w:rsidP="00FD4EB4">
      <w:pPr>
        <w:pStyle w:val="ListParagraph"/>
        <w:numPr>
          <w:ilvl w:val="0"/>
          <w:numId w:val="25"/>
        </w:numPr>
      </w:pPr>
      <w:r w:rsidRPr="00F337F2">
        <w:t>Geldiğini</w:t>
      </w:r>
    </w:p>
    <w:p w:rsidR="00E46E0D" w:rsidRPr="00F337F2" w:rsidRDefault="00E46E0D" w:rsidP="00FD4EB4">
      <w:pPr>
        <w:pStyle w:val="ListParagraph"/>
        <w:numPr>
          <w:ilvl w:val="0"/>
          <w:numId w:val="25"/>
        </w:numPr>
      </w:pPr>
      <w:r w:rsidRPr="00F337F2">
        <w:t>duyunca</w:t>
      </w:r>
    </w:p>
    <w:p w:rsidR="00E46E0D" w:rsidRPr="00F337F2" w:rsidRDefault="00E46E0D" w:rsidP="00FD4EB4">
      <w:pPr>
        <w:pStyle w:val="ListParagraph"/>
        <w:numPr>
          <w:ilvl w:val="0"/>
          <w:numId w:val="25"/>
        </w:numPr>
      </w:pPr>
      <w:r w:rsidRPr="00F337F2">
        <w:t xml:space="preserve">kapattığı </w:t>
      </w:r>
    </w:p>
    <w:p w:rsidR="00E46E0D" w:rsidRPr="00F337F2" w:rsidRDefault="00E46E0D" w:rsidP="00FD4EB4">
      <w:pPr>
        <w:pStyle w:val="ListParagraph"/>
        <w:numPr>
          <w:ilvl w:val="0"/>
          <w:numId w:val="25"/>
        </w:numPr>
      </w:pPr>
      <w:r w:rsidRPr="00F337F2">
        <w:t>kapıyı</w:t>
      </w:r>
    </w:p>
    <w:p w:rsidR="00E46E0D" w:rsidRPr="00F337F2" w:rsidRDefault="00E46E0D" w:rsidP="00FD4EB4">
      <w:pPr>
        <w:pStyle w:val="ListParagraph"/>
        <w:numPr>
          <w:ilvl w:val="0"/>
          <w:numId w:val="25"/>
        </w:numPr>
      </w:pPr>
      <w:r w:rsidRPr="00F337F2">
        <w:t>açtı.</w:t>
      </w:r>
    </w:p>
    <w:p w:rsidR="00E46E0D" w:rsidRPr="00FD4EB4" w:rsidRDefault="00E46E0D" w:rsidP="00FD4EB4">
      <w:pPr>
        <w:rPr>
          <w:b/>
        </w:rPr>
      </w:pPr>
    </w:p>
    <w:p w:rsidR="00E46E0D" w:rsidRDefault="00E46E0D" w:rsidP="00ED51A1">
      <w:pPr>
        <w:pStyle w:val="ListParagraph"/>
        <w:numPr>
          <w:ilvl w:val="0"/>
          <w:numId w:val="26"/>
        </w:numPr>
      </w:pPr>
      <w:r>
        <w:t>III               B) IV-V                C)  I-II          D) II</w:t>
      </w:r>
    </w:p>
    <w:p w:rsidR="00E46E0D" w:rsidRDefault="00E46E0D" w:rsidP="00F337F2">
      <w:pPr>
        <w:pStyle w:val="ListParagraph"/>
        <w:ind w:left="765"/>
      </w:pPr>
    </w:p>
    <w:p w:rsidR="00E46E0D" w:rsidRDefault="00E46E0D" w:rsidP="00F337F2">
      <w:pPr>
        <w:pStyle w:val="ListParagraph"/>
        <w:numPr>
          <w:ilvl w:val="0"/>
          <w:numId w:val="2"/>
        </w:numPr>
      </w:pPr>
      <w:r>
        <w:rPr>
          <w:noProof/>
          <w:lang w:eastAsia="tr-TR"/>
        </w:rPr>
        <w:pict>
          <v:shape id="Resim 16" o:spid="_x0000_s1036" type="#_x0000_t75" alt="tren" style="position:absolute;left:0;text-align:left;margin-left:25.6pt;margin-top:29.85pt;width:3in;height:54pt;z-index:-251662336;visibility:visible">
            <v:imagedata r:id="rId35" o:title="" cropright="20339f"/>
          </v:shape>
        </w:pict>
      </w:r>
      <w:r>
        <w:t xml:space="preserve"> Aşağıdaki trenin hareket edebilmesi için her vagona bir fiilimsi yüklenmelidir.</w:t>
      </w:r>
    </w:p>
    <w:p w:rsidR="00E46E0D" w:rsidRDefault="00E46E0D" w:rsidP="00F337F2">
      <w:pPr>
        <w:pStyle w:val="ListParagraph"/>
        <w:ind w:left="502"/>
      </w:pPr>
    </w:p>
    <w:p w:rsidR="00E46E0D" w:rsidRDefault="00E46E0D" w:rsidP="00F337F2">
      <w:pPr>
        <w:pStyle w:val="ListParagraph"/>
        <w:ind w:left="502"/>
      </w:pPr>
    </w:p>
    <w:p w:rsidR="00E46E0D" w:rsidRDefault="00E46E0D" w:rsidP="00B36955">
      <w:pPr>
        <w:ind w:left="720"/>
      </w:pPr>
    </w:p>
    <w:p w:rsidR="00E46E0D" w:rsidRPr="00B704DA" w:rsidRDefault="00E46E0D" w:rsidP="00B36955">
      <w:pPr>
        <w:ind w:left="720"/>
        <w:rPr>
          <w:b/>
        </w:rPr>
      </w:pPr>
      <w:r w:rsidRPr="00B704DA">
        <w:rPr>
          <w:b/>
        </w:rPr>
        <w:t xml:space="preserve">Buna göre aşağıdaki cümlelerde altı çizili sözcüklerden hangisi vagonlara </w:t>
      </w:r>
      <w:r w:rsidRPr="00B704DA">
        <w:rPr>
          <w:b/>
          <w:u w:val="single"/>
        </w:rPr>
        <w:t>yazılamaz?</w:t>
      </w:r>
    </w:p>
    <w:p w:rsidR="00E46E0D" w:rsidRDefault="00E46E0D" w:rsidP="003205B6">
      <w:pPr>
        <w:pStyle w:val="ListParagraph"/>
        <w:numPr>
          <w:ilvl w:val="0"/>
          <w:numId w:val="29"/>
        </w:numPr>
      </w:pPr>
      <w:r>
        <w:t xml:space="preserve">Kahvaltıda bal ve </w:t>
      </w:r>
      <w:r w:rsidRPr="00B704DA">
        <w:rPr>
          <w:u w:val="single"/>
        </w:rPr>
        <w:t>kaymak</w:t>
      </w:r>
      <w:r w:rsidRPr="005B26CA">
        <w:rPr>
          <w:b/>
        </w:rPr>
        <w:t xml:space="preserve"> </w:t>
      </w:r>
      <w:r>
        <w:t>iyi gider.</w:t>
      </w:r>
    </w:p>
    <w:p w:rsidR="00E46E0D" w:rsidRDefault="00E46E0D" w:rsidP="003205B6">
      <w:pPr>
        <w:pStyle w:val="ListParagraph"/>
        <w:numPr>
          <w:ilvl w:val="0"/>
          <w:numId w:val="29"/>
        </w:numPr>
      </w:pPr>
      <w:r>
        <w:t xml:space="preserve">Bol bol kitap </w:t>
      </w:r>
      <w:r>
        <w:rPr>
          <w:u w:val="single"/>
        </w:rPr>
        <w:t>okuman</w:t>
      </w:r>
      <w:r>
        <w:t xml:space="preserve"> lazım.</w:t>
      </w:r>
    </w:p>
    <w:p w:rsidR="00E46E0D" w:rsidRDefault="00E46E0D" w:rsidP="003205B6">
      <w:pPr>
        <w:pStyle w:val="ListParagraph"/>
        <w:numPr>
          <w:ilvl w:val="0"/>
          <w:numId w:val="29"/>
        </w:numPr>
      </w:pPr>
      <w:r w:rsidRPr="005B26CA">
        <w:rPr>
          <w:u w:val="single"/>
        </w:rPr>
        <w:t>Atılacak</w:t>
      </w:r>
      <w:r>
        <w:t xml:space="preserve"> çöpleri toplayıverdim. </w:t>
      </w:r>
    </w:p>
    <w:p w:rsidR="00E46E0D" w:rsidRDefault="00E46E0D" w:rsidP="003205B6">
      <w:pPr>
        <w:pStyle w:val="ListParagraph"/>
        <w:numPr>
          <w:ilvl w:val="0"/>
          <w:numId w:val="29"/>
        </w:numPr>
      </w:pPr>
      <w:r>
        <w:t xml:space="preserve">Arkadaşıma </w:t>
      </w:r>
      <w:r w:rsidRPr="005B26CA">
        <w:rPr>
          <w:u w:val="single"/>
        </w:rPr>
        <w:t>bakıp</w:t>
      </w:r>
      <w:r>
        <w:t xml:space="preserve"> hemen çıkacağım.</w:t>
      </w:r>
    </w:p>
    <w:p w:rsidR="00E46E0D" w:rsidRDefault="00E46E0D" w:rsidP="00B704DA">
      <w:pPr>
        <w:pStyle w:val="ListParagraph"/>
        <w:ind w:left="960"/>
      </w:pPr>
    </w:p>
    <w:p w:rsidR="00E46E0D" w:rsidRDefault="00E46E0D" w:rsidP="00493BC6">
      <w:pPr>
        <w:pStyle w:val="ListParagraph"/>
        <w:numPr>
          <w:ilvl w:val="0"/>
          <w:numId w:val="2"/>
        </w:numPr>
      </w:pPr>
      <w:r>
        <w:t xml:space="preserve">Aşağıdaki çizgi film kahramanlarından hangisi </w:t>
      </w:r>
    </w:p>
    <w:p w:rsidR="00E46E0D" w:rsidRDefault="00E46E0D" w:rsidP="00096DEF">
      <w:pPr>
        <w:pStyle w:val="ListParagraph"/>
        <w:ind w:left="502"/>
      </w:pPr>
      <w:r>
        <w:t xml:space="preserve">zarf-fiili </w:t>
      </w:r>
      <w:r w:rsidRPr="009A62F2">
        <w:rPr>
          <w:u w:val="single"/>
        </w:rPr>
        <w:t>farklı</w:t>
      </w:r>
      <w:r>
        <w:t xml:space="preserve"> görevde kullanmıştır? (durum/zaman)</w:t>
      </w:r>
    </w:p>
    <w:p w:rsidR="00E46E0D" w:rsidRDefault="00E46E0D" w:rsidP="00493BC6">
      <w:pPr>
        <w:pStyle w:val="ListParagraph"/>
        <w:ind w:left="502"/>
      </w:pPr>
      <w:r>
        <w:t xml:space="preserve">  </w:t>
      </w:r>
    </w:p>
    <w:p w:rsidR="00E46E0D" w:rsidRDefault="00E46E0D" w:rsidP="00493BC6">
      <w:r>
        <w:t>Okula gelir gelmez sınıfa koştu.</w:t>
      </w:r>
    </w:p>
    <w:p w:rsidR="00E46E0D" w:rsidRDefault="00E46E0D" w:rsidP="00877BDA">
      <w:pPr>
        <w:ind w:left="360"/>
      </w:pPr>
      <w:r>
        <w:rPr>
          <w:noProof/>
          <w:lang w:eastAsia="tr-TR"/>
        </w:rPr>
        <w:pict>
          <v:shape id="Resim 19" o:spid="_x0000_s1037" type="#_x0000_t75" alt="bugsbunny11-1" style="position:absolute;left:0;text-align:left;margin-left:18.45pt;margin-top:3.1pt;width:28.5pt;height:41.25pt;z-index:251656192;visibility:visible">
            <v:imagedata r:id="rId36" o:title=""/>
          </v:shape>
        </w:pict>
      </w:r>
    </w:p>
    <w:p w:rsidR="00E46E0D" w:rsidRDefault="00E46E0D" w:rsidP="00493BC6">
      <w:pPr>
        <w:pStyle w:val="NoSpacing"/>
      </w:pPr>
      <w:r>
        <w:t xml:space="preserve">                     Sana bakınca anneni görür gibi  oluyorum.    </w:t>
      </w:r>
    </w:p>
    <w:p w:rsidR="00E46E0D" w:rsidRDefault="00E46E0D" w:rsidP="00493BC6">
      <w:pPr>
        <w:pStyle w:val="NoSpacing"/>
      </w:pPr>
      <w:r>
        <w:t xml:space="preserve">    </w:t>
      </w:r>
    </w:p>
    <w:p w:rsidR="00E46E0D" w:rsidRDefault="00E46E0D" w:rsidP="00493BC6">
      <w:pPr>
        <w:pStyle w:val="NoSpacing"/>
      </w:pPr>
      <w:r>
        <w:rPr>
          <w:noProof/>
          <w:lang w:eastAsia="tr-TR"/>
        </w:rPr>
        <w:pict>
          <v:shape id="Resim 24" o:spid="_x0000_s1038" type="#_x0000_t75" alt="sair" style="position:absolute;margin-left:18.45pt;margin-top:.95pt;width:29.25pt;height:33pt;z-index:251657216;visibility:visible">
            <v:imagedata r:id="rId37" o:title=""/>
          </v:shape>
        </w:pict>
      </w:r>
      <w:r>
        <w:t xml:space="preserve">                      </w:t>
      </w:r>
    </w:p>
    <w:p w:rsidR="00E46E0D" w:rsidRDefault="00E46E0D" w:rsidP="00877BDA">
      <w:pPr>
        <w:pStyle w:val="ListParagraph"/>
      </w:pPr>
      <w:r>
        <w:t xml:space="preserve">        Başını sallayarak beni onayladı.</w:t>
      </w:r>
    </w:p>
    <w:p w:rsidR="00E46E0D" w:rsidRDefault="00E46E0D" w:rsidP="00877BDA">
      <w:pPr>
        <w:pStyle w:val="ListParagraph"/>
      </w:pPr>
      <w:r>
        <w:rPr>
          <w:noProof/>
          <w:lang w:eastAsia="tr-TR"/>
        </w:rPr>
        <w:pict>
          <v:shape id="Resim 28" o:spid="_x0000_s1039" type="#_x0000_t75" style="position:absolute;left:0;text-align:left;margin-left:18.4pt;margin-top:5.85pt;width:29.25pt;height:39pt;z-index:251658240;visibility:visible">
            <v:imagedata r:id="rId32" o:title=""/>
            <w10:wrap type="square" side="right"/>
          </v:shape>
        </w:pict>
      </w:r>
    </w:p>
    <w:p w:rsidR="00E46E0D" w:rsidRDefault="00E46E0D" w:rsidP="00D047C4">
      <w:r>
        <w:t xml:space="preserve">  Hava kararırken eve geldi.       </w:t>
      </w:r>
    </w:p>
    <w:p w:rsidR="00E46E0D" w:rsidRDefault="00E46E0D" w:rsidP="00D047C4">
      <w:r>
        <w:rPr>
          <w:noProof/>
          <w:lang w:eastAsia="tr-TR"/>
        </w:rPr>
        <w:pict>
          <v:shape id="Resim 30" o:spid="_x0000_s1040" type="#_x0000_t75" alt="sair" style="position:absolute;margin-left:151.2pt;margin-top:11.9pt;width:24.7pt;height:27.9pt;z-index:251661312;visibility:visible">
            <v:imagedata r:id="rId38" o:title=""/>
          </v:shape>
        </w:pict>
      </w:r>
      <w:r>
        <w:rPr>
          <w:noProof/>
          <w:lang w:eastAsia="tr-TR"/>
        </w:rPr>
        <w:pict>
          <v:shape id="Resim 29" o:spid="_x0000_s1041" type="#_x0000_t75" alt="bugsbunny11-1" style="position:absolute;margin-left:94.95pt;margin-top:13.55pt;width:28.5pt;height:26.25pt;z-index:251660288;visibility:visible">
            <v:imagedata r:id="rId36" o:title=""/>
          </v:shape>
        </w:pict>
      </w:r>
      <w:r>
        <w:rPr>
          <w:noProof/>
          <w:lang w:eastAsia="tr-TR"/>
        </w:rPr>
        <w:pict>
          <v:shape id="Resim 23" o:spid="_x0000_s1042" type="#_x0000_t75" alt="mickey_mouse" href="http://images.google.com.tr/imgres?imgurl=http://img2.blogcu.com/images/y/a/n/yandimhasanhoca/mickey_mouse.jpg&amp;imgrefurl=http://yandimhasanhoca.blogcu.com/&amp;usg=__gsW_SwGfbmGjkI4UEpwfrneoC3Q=&amp;h=500&amp;w=290&amp;sz=45&amp;hl=tr&amp;start=5&amp;tbnid=pe8L-b0UYjxwPM:&amp;tbnh=130&amp;tbnw=75&amp;prev=/images?q=M%C4%B0KY+MAUSE&amp;gbv=2&amp;hl=" style="position:absolute;margin-left:31.2pt;margin-top:13.55pt;width:28.1pt;height:26.25pt;z-index:251659264;visibility:visible" o:button="t">
            <v:fill o:detectmouseclick="t"/>
            <v:imagedata r:id="rId30" o:title=""/>
            <w10:wrap type="square"/>
          </v:shape>
        </w:pict>
      </w:r>
      <w:r>
        <w:t xml:space="preserve">                         </w:t>
      </w:r>
    </w:p>
    <w:p w:rsidR="00E46E0D" w:rsidRDefault="00E46E0D" w:rsidP="00731DFB">
      <w:r>
        <w:t xml:space="preserve">                   </w:t>
      </w:r>
    </w:p>
    <w:p w:rsidR="00E46E0D" w:rsidRDefault="00E46E0D" w:rsidP="00491270">
      <w:pPr>
        <w:pStyle w:val="ListParagraph"/>
        <w:numPr>
          <w:ilvl w:val="0"/>
          <w:numId w:val="2"/>
        </w:numPr>
      </w:pPr>
      <w:r>
        <w:rPr>
          <w:noProof/>
          <w:lang w:eastAsia="tr-TR"/>
        </w:rPr>
        <w:pict>
          <v:shape id="Köşeleri Yuvarlanmış Dikdörtgen Belirtme Çizgisi 33" o:spid="_x0000_s1043" type="#_x0000_t62" style="position:absolute;left:0;text-align:left;margin-left:51.1pt;margin-top:2.15pt;width:189pt;height:7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" adj="14255,31016">
            <v:textbox>
              <w:txbxContent>
                <w:p w:rsidR="00E46E0D" w:rsidRDefault="00E46E0D">
                  <w:r>
                    <w:t xml:space="preserve">    Oğlum, gülen insana her zaman sen de gül. Hemen kalbini kırınca hemen özür dile. Tamir edilemez hatalar yapma.</w:t>
                  </w:r>
                </w:p>
              </w:txbxContent>
            </v:textbox>
          </v:shape>
        </w:pict>
      </w:r>
      <w:r>
        <w:t xml:space="preserve"> </w:t>
      </w:r>
    </w:p>
    <w:p w:rsidR="00E46E0D" w:rsidRDefault="00E46E0D" w:rsidP="0086599B">
      <w:pPr>
        <w:pStyle w:val="ListParagraph"/>
        <w:ind w:left="502"/>
      </w:pPr>
    </w:p>
    <w:p w:rsidR="00E46E0D" w:rsidRPr="00BB7BE4" w:rsidRDefault="00E46E0D" w:rsidP="00491270">
      <w:pPr>
        <w:rPr>
          <w:rFonts w:ascii="Arial" w:hAnsi="Arial" w:cs="Arial"/>
          <w:sz w:val="20"/>
          <w:szCs w:val="20"/>
        </w:rPr>
      </w:pPr>
    </w:p>
    <w:p w:rsidR="00E46E0D" w:rsidRDefault="00E46E0D" w:rsidP="00491270"/>
    <w:p w:rsidR="00E46E0D" w:rsidRPr="00BB7BE4" w:rsidRDefault="00E46E0D" w:rsidP="00491270">
      <w:pPr>
        <w:rPr>
          <w:rFonts w:ascii="Arial" w:hAnsi="Arial" w:cs="Arial"/>
          <w:sz w:val="20"/>
          <w:szCs w:val="20"/>
        </w:rPr>
      </w:pPr>
    </w:p>
    <w:p w:rsidR="00E46E0D" w:rsidRDefault="00E46E0D" w:rsidP="00491270">
      <w:pPr>
        <w:rPr>
          <w:rFonts w:ascii="Arial" w:hAnsi="Arial" w:cs="Arial"/>
          <w:sz w:val="20"/>
          <w:szCs w:val="20"/>
        </w:rPr>
      </w:pPr>
      <w:hyperlink r:id="rId39" w:history="1">
        <w:r w:rsidRPr="00916A3B">
          <w:rPr>
            <w:noProof/>
            <w:color w:val="0000FF"/>
            <w:lang w:eastAsia="tr-TR"/>
          </w:rPr>
          <w:pict>
            <v:shape id="_x0000_i1039" type="#_x0000_t75" alt="http://media.sondevir.com/250x190/2011/11/06/babaziz.jpg" href="http://www.google.com.tr/url?sa=i&amp;rct=j&amp;q=&amp;esrc=s&amp;frm=1&amp;source=images&amp;cd=&amp;cad=rja&amp;docid=K6gPWWCTp7Ti1M&amp;tbnid=18WtcNCSChehMM:&amp;ved=0CAUQjRw&amp;url=http://www.sondevir.com/egitim/134681/baba-ogutler-yeryuzunde-boburlenerek-yurume.html&amp;ei=ic5nUs_sJ8GQtQbFnYDwDA&amp;bvm=bv.55123115,d.Yms&amp;psig=AFQjCNG1PUMWYQUEllp68GCcE8AapYf7Zw&amp;ust=13826210731021" style="width:246pt;height:138.75pt;visibility:visible" o:button="t">
              <v:fill o:detectmouseclick="t"/>
              <v:imagedata r:id="rId40" o:title=""/>
            </v:shape>
          </w:pict>
        </w:r>
      </w:hyperlink>
    </w:p>
    <w:p w:rsidR="00E46E0D" w:rsidRPr="007763F0" w:rsidRDefault="00E46E0D" w:rsidP="00491270">
      <w:pPr>
        <w:rPr>
          <w:rFonts w:ascii="Arial" w:hAnsi="Arial" w:cs="Arial"/>
          <w:b/>
          <w:sz w:val="20"/>
          <w:szCs w:val="20"/>
        </w:rPr>
      </w:pPr>
      <w:r>
        <w:rPr>
          <w:rFonts w:ascii="Arial" w:hAnsi="Arial" w:cs="Arial"/>
          <w:sz w:val="20"/>
          <w:szCs w:val="20"/>
        </w:rPr>
        <w:t xml:space="preserve">          </w:t>
      </w:r>
      <w:r w:rsidRPr="007763F0">
        <w:rPr>
          <w:rFonts w:ascii="Arial" w:hAnsi="Arial" w:cs="Arial"/>
          <w:b/>
          <w:sz w:val="20"/>
          <w:szCs w:val="20"/>
        </w:rPr>
        <w:t xml:space="preserve">Oğluna öğüt veren baba aşağıdaki fiilimsilerden </w:t>
      </w:r>
    </w:p>
    <w:p w:rsidR="00E46E0D" w:rsidRPr="007763F0" w:rsidRDefault="00E46E0D" w:rsidP="007763F0">
      <w:pPr>
        <w:rPr>
          <w:b/>
        </w:rPr>
      </w:pPr>
      <w:r w:rsidRPr="007763F0">
        <w:rPr>
          <w:b/>
        </w:rPr>
        <w:t xml:space="preserve">           hangilerini kullanmıştır?</w:t>
      </w:r>
    </w:p>
    <w:p w:rsidR="00E46E0D" w:rsidRDefault="00E46E0D" w:rsidP="007763F0">
      <w:pPr>
        <w:pStyle w:val="ListParagraph"/>
        <w:numPr>
          <w:ilvl w:val="0"/>
          <w:numId w:val="34"/>
        </w:numPr>
      </w:pPr>
      <w:r>
        <w:t>İsim-fiil ve zarf fiil</w:t>
      </w:r>
    </w:p>
    <w:p w:rsidR="00E46E0D" w:rsidRDefault="00E46E0D" w:rsidP="007763F0">
      <w:pPr>
        <w:pStyle w:val="ListParagraph"/>
        <w:numPr>
          <w:ilvl w:val="0"/>
          <w:numId w:val="34"/>
        </w:numPr>
      </w:pPr>
      <w:r>
        <w:t>Sadece zarf fiil</w:t>
      </w:r>
    </w:p>
    <w:p w:rsidR="00E46E0D" w:rsidRDefault="00E46E0D" w:rsidP="007763F0">
      <w:pPr>
        <w:pStyle w:val="ListParagraph"/>
        <w:numPr>
          <w:ilvl w:val="0"/>
          <w:numId w:val="34"/>
        </w:numPr>
      </w:pPr>
      <w:r>
        <w:rPr>
          <w:noProof/>
          <w:lang w:eastAsia="tr-TR"/>
        </w:rPr>
        <w:pict>
          <v:shape id="Köşeleri Yuvarlanmış Dikdörtgen Belirtme Çizgisi 36" o:spid="_x0000_s1044" type="#_x0000_t62" style="position:absolute;left:0;text-align:left;margin-left:207.85pt;margin-top:6.8pt;width:135pt;height:40.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" adj="928,56240">
            <v:textbox>
              <w:txbxContent>
                <w:p w:rsidR="00E46E0D" w:rsidRPr="00BB7BE4" w:rsidRDefault="00E46E0D" w:rsidP="00056E38">
                  <w:pPr>
                    <w:rPr>
                      <w:rFonts w:ascii="Arial" w:hAnsi="Arial" w:cs="Arial"/>
                      <w:sz w:val="20"/>
                      <w:szCs w:val="20"/>
                    </w:rPr>
                  </w:pPr>
                  <w:r>
                    <w:rPr>
                      <w:rFonts w:ascii="Arial" w:hAnsi="Arial" w:cs="Arial"/>
                      <w:sz w:val="20"/>
                      <w:szCs w:val="20"/>
                    </w:rPr>
                    <w:t>Senin cevabı bildiğini hiç sanmam.</w:t>
                  </w:r>
                </w:p>
                <w:p w:rsidR="00E46E0D" w:rsidRPr="00BB7BE4" w:rsidRDefault="00E46E0D" w:rsidP="00056E38">
                  <w:pPr>
                    <w:rPr>
                      <w:rFonts w:ascii="Arial" w:hAnsi="Arial" w:cs="Arial"/>
                      <w:sz w:val="20"/>
                      <w:szCs w:val="20"/>
                    </w:rPr>
                  </w:pPr>
                </w:p>
              </w:txbxContent>
            </v:textbox>
          </v:shape>
        </w:pict>
      </w:r>
      <w:r>
        <w:t>Sadece sıfat-fiil</w:t>
      </w:r>
    </w:p>
    <w:p w:rsidR="00E46E0D" w:rsidRDefault="00E46E0D" w:rsidP="00056E38">
      <w:pPr>
        <w:pStyle w:val="ListParagraph"/>
        <w:numPr>
          <w:ilvl w:val="0"/>
          <w:numId w:val="34"/>
        </w:numPr>
      </w:pPr>
      <w:r>
        <w:t>Sıfat-fiil ve zarf-fiil</w:t>
      </w:r>
    </w:p>
    <w:p w:rsidR="00E46E0D" w:rsidRDefault="00E46E0D" w:rsidP="00056E38">
      <w:pPr>
        <w:pStyle w:val="ListParagraph"/>
        <w:numPr>
          <w:ilvl w:val="0"/>
          <w:numId w:val="2"/>
        </w:numPr>
      </w:pPr>
    </w:p>
    <w:p w:rsidR="00E46E0D" w:rsidRDefault="00E46E0D" w:rsidP="00B36955">
      <w:pPr>
        <w:ind w:left="720"/>
      </w:pPr>
      <w:r>
        <w:rPr>
          <w:noProof/>
          <w:lang w:eastAsia="tr-TR"/>
        </w:rPr>
        <w:pict>
          <v:shape id="Resim 34" o:spid="_x0000_s1045" type="#_x0000_t75" alt="lesson3_gif" style="position:absolute;left:0;text-align:left;margin-left:84.85pt;margin-top:11.4pt;width:170.25pt;height:188.1pt;z-index:251664384;visibility:visible">
            <v:imagedata r:id="rId41" o:title=""/>
            <w10:wrap type="square"/>
          </v:shape>
        </w:pict>
      </w:r>
      <w:r>
        <w:rPr>
          <w:noProof/>
          <w:lang w:eastAsia="tr-TR"/>
        </w:rPr>
        <w:pict>
          <v:shape id="Köşeleri Yuvarlanmış Dikdörtgen Belirtme Çizgisi 35" o:spid="_x0000_s1046" type="#_x0000_t62" style="position:absolute;left:0;text-align:left;margin-left:18.1pt;margin-top:11.15pt;width:54.75pt;height:8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" adj="32950,22711">
            <v:textbox>
              <w:txbxContent>
                <w:p w:rsidR="00E46E0D" w:rsidRDefault="00E46E0D" w:rsidP="00056E38">
                  <w:pPr>
                    <w:pStyle w:val="NoSpacing"/>
                  </w:pPr>
                  <w:r>
                    <w:t>Soruyu</w:t>
                  </w:r>
                </w:p>
                <w:p w:rsidR="00E46E0D" w:rsidRDefault="00E46E0D" w:rsidP="00056E38">
                  <w:pPr>
                    <w:pStyle w:val="NoSpacing"/>
                  </w:pPr>
                  <w:r>
                    <w:t xml:space="preserve">ben </w:t>
                  </w:r>
                </w:p>
                <w:p w:rsidR="00E46E0D" w:rsidRDefault="00E46E0D" w:rsidP="00056E38">
                  <w:pPr>
                    <w:pStyle w:val="NoSpacing"/>
                  </w:pPr>
                  <w:r>
                    <w:t>yanıt-</w:t>
                  </w:r>
                </w:p>
                <w:p w:rsidR="00E46E0D" w:rsidRDefault="00E46E0D" w:rsidP="00056E38">
                  <w:pPr>
                    <w:pStyle w:val="NoSpacing"/>
                  </w:pPr>
                  <w:r>
                    <w:t>lamak</w:t>
                  </w:r>
                </w:p>
                <w:p w:rsidR="00E46E0D" w:rsidRDefault="00E46E0D" w:rsidP="00056E38">
                  <w:pPr>
                    <w:pStyle w:val="NoSpacing"/>
                  </w:pPr>
                  <w:r>
                    <w:t>İsterim.</w:t>
                  </w:r>
                </w:p>
                <w:p w:rsidR="00E46E0D" w:rsidRPr="00BB7BE4" w:rsidRDefault="00E46E0D" w:rsidP="00056E38">
                  <w:pPr>
                    <w:rPr>
                      <w:rFonts w:ascii="Arial" w:hAnsi="Arial" w:cs="Arial"/>
                      <w:sz w:val="20"/>
                      <w:szCs w:val="20"/>
                    </w:rPr>
                  </w:pPr>
                </w:p>
                <w:p w:rsidR="00E46E0D" w:rsidRPr="00BB7BE4" w:rsidRDefault="00E46E0D" w:rsidP="00056E38">
                  <w:pPr>
                    <w:rPr>
                      <w:rFonts w:ascii="Arial" w:hAnsi="Arial" w:cs="Arial"/>
                      <w:sz w:val="20"/>
                      <w:szCs w:val="20"/>
                    </w:rPr>
                  </w:pPr>
                </w:p>
              </w:txbxContent>
            </v:textbox>
          </v:shape>
        </w:pict>
      </w:r>
    </w:p>
    <w:tbl>
      <w:tblPr>
        <w:tblpPr w:leftFromText="141" w:rightFromText="141" w:vertAnchor="text" w:horzAnchor="margin" w:tblpXSpec="center" w:tblpY="3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tblGrid>
      <w:tr w:rsidR="00E46E0D" w:rsidRPr="00916A3B" w:rsidTr="00916A3B">
        <w:tc>
          <w:tcPr>
            <w:tcW w:w="723" w:type="dxa"/>
          </w:tcPr>
          <w:p w:rsidR="00E46E0D" w:rsidRPr="00916A3B" w:rsidRDefault="00E46E0D" w:rsidP="00916A3B">
            <w:pPr>
              <w:pStyle w:val="ListParagraph"/>
              <w:spacing w:after="0" w:line="240" w:lineRule="auto"/>
              <w:ind w:left="0"/>
            </w:pPr>
          </w:p>
          <w:p w:rsidR="00E46E0D" w:rsidRPr="00916A3B" w:rsidRDefault="00E46E0D" w:rsidP="00916A3B">
            <w:pPr>
              <w:pStyle w:val="ListParagraph"/>
              <w:spacing w:after="0" w:line="240" w:lineRule="auto"/>
              <w:ind w:left="0"/>
            </w:pPr>
            <w:r w:rsidRPr="00916A3B">
              <w:t>Umut</w:t>
            </w:r>
          </w:p>
        </w:tc>
      </w:tr>
    </w:tbl>
    <w:p w:rsidR="00E46E0D" w:rsidRDefault="00E46E0D" w:rsidP="00B36955">
      <w:pPr>
        <w:ind w:left="720"/>
      </w:pPr>
    </w:p>
    <w:p w:rsidR="00E46E0D" w:rsidRDefault="00E46E0D" w:rsidP="00B36955">
      <w:pPr>
        <w:ind w:left="720"/>
      </w:pPr>
    </w:p>
    <w:p w:rsidR="00E46E0D" w:rsidRPr="00B36955" w:rsidRDefault="00E46E0D" w:rsidP="00B36955">
      <w:pPr>
        <w:ind w:left="720"/>
      </w:pPr>
      <w:r>
        <w:rPr>
          <w:noProof/>
          <w:lang w:eastAsia="tr-TR"/>
        </w:rPr>
        <w:pict>
          <v:shape id="Köşeleri Yuvarlanmış Dikdörtgen Belirtme Çizgisi 37" o:spid="_x0000_s1047" type="#_x0000_t62" style="position:absolute;left:0;text-align:left;margin-left:288.85pt;margin-top:15.9pt;width:78.75pt;height:66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" adj="-14621,10842">
            <v:textbox>
              <w:txbxContent>
                <w:p w:rsidR="00E46E0D" w:rsidRDefault="00E46E0D" w:rsidP="006A4559">
                  <w:pPr>
                    <w:pStyle w:val="NoSpacing"/>
                  </w:pPr>
                  <w:r>
                    <w:t>Biraz düşünüp söyleyece-</w:t>
                  </w:r>
                </w:p>
                <w:p w:rsidR="00E46E0D" w:rsidRPr="00BB7BE4" w:rsidRDefault="00E46E0D" w:rsidP="006A4559">
                  <w:pPr>
                    <w:pStyle w:val="NoSpacing"/>
                  </w:pPr>
                  <w:r>
                    <w:t>ğim.</w:t>
                  </w:r>
                </w:p>
                <w:p w:rsidR="00E46E0D" w:rsidRPr="00BB7BE4" w:rsidRDefault="00E46E0D" w:rsidP="006A4559">
                  <w:pPr>
                    <w:rPr>
                      <w:rFonts w:ascii="Arial" w:hAnsi="Arial" w:cs="Arial"/>
                      <w:sz w:val="20"/>
                      <w:szCs w:val="20"/>
                    </w:rPr>
                  </w:pPr>
                </w:p>
              </w:txbxContent>
            </v:textbox>
          </v:shape>
        </w:pict>
      </w:r>
      <w: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8"/>
      </w:tblGrid>
      <w:tr w:rsidR="00E46E0D" w:rsidRPr="00916A3B" w:rsidTr="00916A3B">
        <w:trPr>
          <w:trHeight w:val="457"/>
        </w:trPr>
        <w:tc>
          <w:tcPr>
            <w:tcW w:w="998" w:type="dxa"/>
          </w:tcPr>
          <w:p w:rsidR="00E46E0D" w:rsidRPr="00916A3B" w:rsidRDefault="00E46E0D" w:rsidP="00916A3B">
            <w:pPr>
              <w:spacing w:after="0" w:line="240" w:lineRule="auto"/>
            </w:pPr>
            <w:r w:rsidRPr="00916A3B">
              <w:t xml:space="preserve">Ecem    </w:t>
            </w:r>
          </w:p>
        </w:tc>
      </w:tr>
    </w:tbl>
    <w:tbl>
      <w:tblPr>
        <w:tblpPr w:leftFromText="141" w:rightFromText="141" w:vertAnchor="text" w:horzAnchor="margin" w:tblpXSpec="center" w:tblpY="7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4"/>
      </w:tblGrid>
      <w:tr w:rsidR="00E46E0D" w:rsidRPr="00916A3B" w:rsidTr="00916A3B">
        <w:tc>
          <w:tcPr>
            <w:tcW w:w="664" w:type="dxa"/>
          </w:tcPr>
          <w:p w:rsidR="00E46E0D" w:rsidRPr="00916A3B" w:rsidRDefault="00E46E0D" w:rsidP="00916A3B">
            <w:pPr>
              <w:spacing w:after="0" w:line="240" w:lineRule="auto"/>
            </w:pPr>
            <w:r w:rsidRPr="00916A3B">
              <w:t xml:space="preserve">        </w:t>
            </w:r>
          </w:p>
          <w:p w:rsidR="00E46E0D" w:rsidRPr="00916A3B" w:rsidRDefault="00E46E0D" w:rsidP="00916A3B">
            <w:pPr>
              <w:spacing w:after="0" w:line="240" w:lineRule="auto"/>
            </w:pPr>
            <w:r w:rsidRPr="00916A3B">
              <w:t>Can</w:t>
            </w:r>
          </w:p>
        </w:tc>
      </w:tr>
    </w:tbl>
    <w:tbl>
      <w:tblPr>
        <w:tblpPr w:leftFromText="141" w:rightFromText="141" w:vertAnchor="text" w:horzAnchor="page" w:tblpX="3538" w:tblpY="13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4"/>
      </w:tblGrid>
      <w:tr w:rsidR="00E46E0D" w:rsidRPr="00916A3B" w:rsidTr="00916A3B">
        <w:tc>
          <w:tcPr>
            <w:tcW w:w="664" w:type="dxa"/>
          </w:tcPr>
          <w:p w:rsidR="00E46E0D" w:rsidRPr="00916A3B" w:rsidRDefault="00E46E0D" w:rsidP="00916A3B">
            <w:pPr>
              <w:spacing w:after="0" w:line="240" w:lineRule="auto"/>
            </w:pPr>
          </w:p>
          <w:p w:rsidR="00E46E0D" w:rsidRPr="00916A3B" w:rsidRDefault="00E46E0D" w:rsidP="00916A3B">
            <w:pPr>
              <w:spacing w:after="0" w:line="240" w:lineRule="auto"/>
            </w:pPr>
            <w:r w:rsidRPr="00916A3B">
              <w:t>Sena</w:t>
            </w:r>
          </w:p>
        </w:tc>
      </w:tr>
    </w:tbl>
    <w:p w:rsidR="00E46E0D" w:rsidRDefault="00E46E0D" w:rsidP="00B36955">
      <w:pPr>
        <w:ind w:left="720"/>
      </w:pPr>
    </w:p>
    <w:p w:rsidR="00E46E0D" w:rsidRDefault="00E46E0D" w:rsidP="00B36955">
      <w:pPr>
        <w:ind w:left="720"/>
      </w:pPr>
      <w:r>
        <w:rPr>
          <w:noProof/>
          <w:lang w:eastAsia="tr-TR"/>
        </w:rPr>
        <w:pict>
          <v:rect id="Dikdörtgen 39" o:spid="_x0000_s1048" style="position:absolute;left:0;text-align:left;margin-left:384.85pt;margin-top:20.65pt;width:146.25pt;height:90.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" strokeweight="3pt">
            <v:stroke r:id="rId42" o:title="" filltype="pattern"/>
            <v:textbox>
              <w:txbxContent>
                <w:p w:rsidR="00E46E0D" w:rsidRDefault="00E46E0D" w:rsidP="009A62F2">
                  <w:pPr>
                    <w:pStyle w:val="NoSpacing"/>
                    <w:rPr>
                      <w:highlight w:val="yellow"/>
                    </w:rPr>
                  </w:pPr>
                  <w:r w:rsidRPr="00363B4E">
                    <w:rPr>
                      <w:highlight w:val="yellow"/>
                    </w:rPr>
                    <w:t xml:space="preserve">Her sorunun doğru cevabı </w:t>
                  </w:r>
                </w:p>
                <w:p w:rsidR="00E46E0D" w:rsidRPr="00363B4E" w:rsidRDefault="00E46E0D" w:rsidP="009A62F2">
                  <w:pPr>
                    <w:pStyle w:val="NoSpacing"/>
                    <w:rPr>
                      <w:highlight w:val="yellow"/>
                    </w:rPr>
                  </w:pPr>
                  <w:r>
                    <w:rPr>
                      <w:highlight w:val="yellow"/>
                    </w:rPr>
                    <w:t xml:space="preserve">             </w:t>
                  </w:r>
                  <w:r w:rsidRPr="00363B4E">
                    <w:rPr>
                      <w:highlight w:val="yellow"/>
                    </w:rPr>
                    <w:t xml:space="preserve">5 puandır. </w:t>
                  </w:r>
                </w:p>
                <w:p w:rsidR="00E46E0D" w:rsidRPr="00363B4E" w:rsidRDefault="00E46E0D" w:rsidP="00363B4E">
                  <w:pPr>
                    <w:pStyle w:val="NoSpacing"/>
                  </w:pPr>
                  <w:r w:rsidRPr="00363B4E">
                    <w:rPr>
                      <w:highlight w:val="yellow"/>
                    </w:rPr>
                    <w:t>Sınav süresi  40 dakikadır.</w:t>
                  </w:r>
                </w:p>
                <w:p w:rsidR="00E46E0D" w:rsidRDefault="00E46E0D" w:rsidP="009A62F2">
                  <w:pPr>
                    <w:pStyle w:val="NoSpacing"/>
                  </w:pPr>
                </w:p>
                <w:p w:rsidR="00E46E0D" w:rsidRPr="009A62F2" w:rsidRDefault="00E46E0D" w:rsidP="009A62F2">
                  <w:pPr>
                    <w:pStyle w:val="NoSpacing"/>
                    <w:jc w:val="center"/>
                    <w:rPr>
                      <w:rFonts w:ascii="Comic Sans MS" w:hAnsi="Comic Sans MS"/>
                      <w:sz w:val="20"/>
                      <w:szCs w:val="20"/>
                    </w:rPr>
                  </w:pPr>
                  <w:r w:rsidRPr="009A62F2">
                    <w:rPr>
                      <w:rFonts w:ascii="Comic Sans MS" w:hAnsi="Comic Sans MS"/>
                      <w:sz w:val="20"/>
                      <w:szCs w:val="20"/>
                    </w:rPr>
                    <w:t>Başarılar dilerim.</w:t>
                  </w:r>
                </w:p>
                <w:p w:rsidR="00E46E0D" w:rsidRPr="009A62F2" w:rsidRDefault="00E46E0D" w:rsidP="009A62F2">
                  <w:pPr>
                    <w:pStyle w:val="NoSpacing"/>
                    <w:jc w:val="center"/>
                  </w:pPr>
                  <w:r w:rsidRPr="009A62F2">
                    <w:rPr>
                      <w:rFonts w:ascii="Comic Sans MS" w:hAnsi="Comic Sans MS"/>
                      <w:sz w:val="20"/>
                      <w:szCs w:val="20"/>
                    </w:rPr>
                    <w:t>Hülya KILIÇASLAN</w:t>
                  </w:r>
                </w:p>
              </w:txbxContent>
            </v:textbox>
          </v:rect>
        </w:pict>
      </w:r>
    </w:p>
    <w:p w:rsidR="00E46E0D" w:rsidRDefault="00E46E0D" w:rsidP="00B36955">
      <w:pPr>
        <w:ind w:left="720"/>
      </w:pPr>
      <w:r>
        <w:rPr>
          <w:noProof/>
          <w:lang w:eastAsia="tr-TR"/>
        </w:rPr>
        <w:pict>
          <v:shape id="Köşeleri Yuvarlanmış Dikdörtgen Belirtme Çizgisi 38" o:spid="_x0000_s1049" type="#_x0000_t62" style="position:absolute;left:0;text-align:left;margin-left:198.1pt;margin-top:22.95pt;width:124.5pt;height:38.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" adj="-3189,-32713">
            <v:textbox>
              <w:txbxContent>
                <w:p w:rsidR="00E46E0D" w:rsidRPr="00BB7BE4" w:rsidRDefault="00E46E0D" w:rsidP="006A4559">
                  <w:pPr>
                    <w:rPr>
                      <w:rFonts w:ascii="Arial" w:hAnsi="Arial" w:cs="Arial"/>
                      <w:sz w:val="20"/>
                      <w:szCs w:val="20"/>
                    </w:rPr>
                  </w:pPr>
                  <w:r>
                    <w:rPr>
                      <w:rFonts w:ascii="Arial" w:hAnsi="Arial" w:cs="Arial"/>
                      <w:sz w:val="20"/>
                      <w:szCs w:val="20"/>
                    </w:rPr>
                    <w:t>Soruyu kim sordu ki? Ben duyamadım.</w:t>
                  </w:r>
                </w:p>
                <w:p w:rsidR="00E46E0D" w:rsidRPr="00BB7BE4" w:rsidRDefault="00E46E0D" w:rsidP="006A4559">
                  <w:pPr>
                    <w:rPr>
                      <w:rFonts w:ascii="Arial" w:hAnsi="Arial" w:cs="Arial"/>
                      <w:sz w:val="20"/>
                      <w:szCs w:val="20"/>
                    </w:rPr>
                  </w:pPr>
                </w:p>
              </w:txbxContent>
            </v:textbox>
          </v:shape>
        </w:pict>
      </w:r>
    </w:p>
    <w:p w:rsidR="00E46E0D" w:rsidRDefault="00E46E0D" w:rsidP="00B36955">
      <w:pPr>
        <w:ind w:left="720"/>
      </w:pPr>
    </w:p>
    <w:p w:rsidR="00E46E0D" w:rsidRDefault="00E46E0D" w:rsidP="00B36955">
      <w:pPr>
        <w:ind w:left="720"/>
      </w:pPr>
    </w:p>
    <w:tbl>
      <w:tblPr>
        <w:tblpPr w:leftFromText="141" w:rightFromText="141" w:vertAnchor="text" w:horzAnchor="page" w:tblpX="8803" w:tblpY="3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46"/>
      </w:tblGrid>
      <w:tr w:rsidR="00E46E0D" w:rsidRPr="00916A3B" w:rsidTr="00916A3B">
        <w:trPr>
          <w:trHeight w:val="1161"/>
        </w:trPr>
        <w:tc>
          <w:tcPr>
            <w:tcW w:w="1446" w:type="dxa"/>
          </w:tcPr>
          <w:p w:rsidR="00E46E0D" w:rsidRPr="00916A3B" w:rsidRDefault="00E46E0D" w:rsidP="00916A3B">
            <w:pPr>
              <w:spacing w:after="0" w:line="240" w:lineRule="auto"/>
            </w:pPr>
            <w:r w:rsidRPr="00916A3B">
              <w:rPr>
                <w:b/>
                <w:noProof/>
                <w:sz w:val="20"/>
                <w:lang w:eastAsia="tr-TR"/>
              </w:rPr>
              <w:pict>
                <v:shape id="Resim 40" o:spid="_x0000_i1040" type="#_x0000_t75" style="width:60.75pt;height:52.5pt;visibility:visible">
                  <v:imagedata r:id="rId43" o:title=""/>
                </v:shape>
              </w:pict>
            </w:r>
          </w:p>
        </w:tc>
      </w:tr>
    </w:tbl>
    <w:p w:rsidR="00E46E0D" w:rsidRDefault="00E46E0D" w:rsidP="00B36955">
      <w:pPr>
        <w:ind w:left="720"/>
        <w:rPr>
          <w:b/>
        </w:rPr>
      </w:pPr>
      <w:r w:rsidRPr="00390CAA">
        <w:rPr>
          <w:b/>
        </w:rPr>
        <w:t>Yukarıdaki öğrencilerden hangisi söylediği sözlerde fiilimsi kullanmamıştır?</w:t>
      </w:r>
    </w:p>
    <w:p w:rsidR="00E46E0D" w:rsidRDefault="00E46E0D" w:rsidP="00390CAA">
      <w:pPr>
        <w:pStyle w:val="ListParagraph"/>
        <w:numPr>
          <w:ilvl w:val="0"/>
          <w:numId w:val="35"/>
        </w:numPr>
      </w:pPr>
      <w:r w:rsidRPr="00390CAA">
        <w:t xml:space="preserve">Ecem          B)  Sena         C)  Can         D) Umut  </w:t>
      </w:r>
    </w:p>
    <w:p w:rsidR="00E46E0D" w:rsidRDefault="00E46E0D" w:rsidP="009A62F2">
      <w:pPr>
        <w:pStyle w:val="ListParagraph"/>
        <w:ind w:left="1080"/>
      </w:pPr>
    </w:p>
    <w:p w:rsidR="00E46E0D" w:rsidRDefault="00E46E0D" w:rsidP="009A62F2">
      <w:pPr>
        <w:pStyle w:val="ListParagraph"/>
        <w:ind w:left="1080"/>
      </w:pPr>
    </w:p>
    <w:p w:rsidR="00E46E0D" w:rsidRPr="009B3E6C" w:rsidRDefault="00E46E0D" w:rsidP="009B3E6C">
      <w: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02"/>
        <w:gridCol w:w="1183"/>
      </w:tblGrid>
      <w:tr w:rsidR="00E46E0D" w:rsidRPr="00916A3B" w:rsidTr="00916A3B">
        <w:trPr>
          <w:trHeight w:val="750"/>
        </w:trPr>
        <w:tc>
          <w:tcPr>
            <w:tcW w:w="3402" w:type="dxa"/>
          </w:tcPr>
          <w:p w:rsidR="00E46E0D" w:rsidRPr="00916A3B" w:rsidRDefault="00E46E0D" w:rsidP="00916A3B">
            <w:pPr>
              <w:spacing w:after="0" w:line="240" w:lineRule="auto"/>
            </w:pPr>
            <w:r w:rsidRPr="00916A3B">
              <w:t>Öğrencinin Adı Soyadı:</w:t>
            </w:r>
          </w:p>
          <w:p w:rsidR="00E46E0D" w:rsidRPr="00916A3B" w:rsidRDefault="00E46E0D" w:rsidP="00916A3B">
            <w:pPr>
              <w:spacing w:after="0" w:line="240" w:lineRule="auto"/>
            </w:pPr>
          </w:p>
          <w:p w:rsidR="00E46E0D" w:rsidRPr="00916A3B" w:rsidRDefault="00E46E0D" w:rsidP="00916A3B">
            <w:pPr>
              <w:spacing w:after="0" w:line="240" w:lineRule="auto"/>
            </w:pPr>
          </w:p>
        </w:tc>
        <w:tc>
          <w:tcPr>
            <w:tcW w:w="1183" w:type="dxa"/>
          </w:tcPr>
          <w:p w:rsidR="00E46E0D" w:rsidRPr="00916A3B" w:rsidRDefault="00E46E0D" w:rsidP="00916A3B">
            <w:pPr>
              <w:spacing w:after="0" w:line="240" w:lineRule="auto"/>
            </w:pPr>
            <w:r w:rsidRPr="00916A3B">
              <w:t>D. Sayısı:</w:t>
            </w:r>
          </w:p>
        </w:tc>
      </w:tr>
      <w:tr w:rsidR="00E46E0D" w:rsidRPr="00916A3B" w:rsidTr="00916A3B">
        <w:trPr>
          <w:trHeight w:val="330"/>
        </w:trPr>
        <w:tc>
          <w:tcPr>
            <w:tcW w:w="3402" w:type="dxa"/>
          </w:tcPr>
          <w:p w:rsidR="00E46E0D" w:rsidRPr="00916A3B" w:rsidRDefault="00E46E0D" w:rsidP="00916A3B">
            <w:pPr>
              <w:spacing w:after="0" w:line="240" w:lineRule="auto"/>
            </w:pPr>
            <w:r w:rsidRPr="00916A3B">
              <w:t>Sınıfı:</w:t>
            </w:r>
          </w:p>
          <w:p w:rsidR="00E46E0D" w:rsidRPr="00916A3B" w:rsidRDefault="00E46E0D" w:rsidP="00916A3B">
            <w:pPr>
              <w:spacing w:after="0" w:line="240" w:lineRule="auto"/>
            </w:pPr>
            <w:r w:rsidRPr="00916A3B">
              <w:t>Nu    :</w:t>
            </w:r>
          </w:p>
          <w:p w:rsidR="00E46E0D" w:rsidRPr="00916A3B" w:rsidRDefault="00E46E0D" w:rsidP="00916A3B">
            <w:pPr>
              <w:spacing w:after="0" w:line="240" w:lineRule="auto"/>
            </w:pPr>
          </w:p>
        </w:tc>
        <w:tc>
          <w:tcPr>
            <w:tcW w:w="1183" w:type="dxa"/>
          </w:tcPr>
          <w:p w:rsidR="00E46E0D" w:rsidRPr="00916A3B" w:rsidRDefault="00E46E0D" w:rsidP="00916A3B">
            <w:pPr>
              <w:spacing w:after="0" w:line="240" w:lineRule="auto"/>
            </w:pPr>
            <w:bookmarkStart w:id="0" w:name="_GoBack"/>
            <w:bookmarkEnd w:id="0"/>
          </w:p>
        </w:tc>
      </w:tr>
    </w:tbl>
    <w:p w:rsidR="00E46E0D" w:rsidRPr="009B3E6C" w:rsidRDefault="00E46E0D" w:rsidP="009B3E6C"/>
    <w:p w:rsidR="00E46E0D" w:rsidRDefault="00E46E0D" w:rsidP="00F864E6"/>
    <w:p w:rsidR="00E46E0D" w:rsidRDefault="00E46E0D" w:rsidP="00F864E6"/>
    <w:p w:rsidR="00E46E0D" w:rsidRDefault="00E46E0D" w:rsidP="00F864E6"/>
    <w:p w:rsidR="00E46E0D" w:rsidRDefault="00E46E0D" w:rsidP="00F864E6">
      <w:hyperlink r:id="rId44" w:history="1">
        <w:r w:rsidRPr="00354087">
          <w:rPr>
            <w:rStyle w:val="Hyperlink"/>
            <w:rFonts w:ascii="Georgia" w:hAnsi="Georgia"/>
            <w:sz w:val="20"/>
            <w:szCs w:val="20"/>
            <w:shd w:val="clear" w:color="auto" w:fill="FFFFFF"/>
          </w:rPr>
          <w:t>www.sorubak.com</w:t>
        </w:r>
      </w:hyperlink>
      <w:r>
        <w:rPr>
          <w:rStyle w:val="Strong"/>
          <w:rFonts w:ascii="Georgia" w:hAnsi="Georgia"/>
          <w:color w:val="333333"/>
          <w:sz w:val="20"/>
          <w:szCs w:val="20"/>
          <w:shd w:val="clear" w:color="auto" w:fill="FFFFFF"/>
        </w:rPr>
        <w:t xml:space="preserve"> </w:t>
      </w:r>
    </w:p>
    <w:p w:rsidR="00E46E0D" w:rsidRDefault="00E46E0D" w:rsidP="00F864E6"/>
    <w:p w:rsidR="00E46E0D" w:rsidRDefault="00E46E0D" w:rsidP="00F864E6"/>
    <w:p w:rsidR="00E46E0D" w:rsidRDefault="00E46E0D" w:rsidP="00F864E6"/>
    <w:p w:rsidR="00E46E0D" w:rsidRDefault="00E46E0D" w:rsidP="00F864E6"/>
    <w:p w:rsidR="00E46E0D" w:rsidRDefault="00E46E0D" w:rsidP="00F864E6"/>
    <w:p w:rsidR="00E46E0D" w:rsidRDefault="00E46E0D" w:rsidP="00F864E6"/>
    <w:p w:rsidR="00E46E0D" w:rsidRDefault="00E46E0D" w:rsidP="00F864E6"/>
    <w:p w:rsidR="00E46E0D" w:rsidRDefault="00E46E0D" w:rsidP="00F864E6"/>
    <w:p w:rsidR="00E46E0D" w:rsidRDefault="00E46E0D" w:rsidP="00F864E6"/>
    <w:p w:rsidR="00E46E0D" w:rsidRDefault="00E46E0D" w:rsidP="00F864E6">
      <w:pPr>
        <w:pStyle w:val="ListParagraph"/>
        <w:ind w:left="1080"/>
      </w:pPr>
    </w:p>
    <w:p w:rsidR="00E46E0D" w:rsidRDefault="00E46E0D" w:rsidP="00F864E6">
      <w:pPr>
        <w:pStyle w:val="ListParagraph"/>
        <w:ind w:left="1080"/>
      </w:pPr>
    </w:p>
    <w:p w:rsidR="00E46E0D" w:rsidRPr="00390CAA" w:rsidRDefault="00E46E0D" w:rsidP="00F864E6">
      <w:pPr>
        <w:pStyle w:val="ListParagraph"/>
        <w:ind w:left="1080"/>
      </w:pPr>
    </w:p>
    <w:sectPr w:rsidR="00E46E0D" w:rsidRPr="00390CAA" w:rsidSect="00086A90">
      <w:headerReference w:type="default" r:id="rId45"/>
      <w:pgSz w:w="11906" w:h="16838"/>
      <w:pgMar w:top="454" w:right="720" w:bottom="567" w:left="23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E0D" w:rsidRDefault="00E46E0D" w:rsidP="006D243A">
      <w:pPr>
        <w:spacing w:after="0" w:line="240" w:lineRule="auto"/>
      </w:pPr>
      <w:r>
        <w:separator/>
      </w:r>
    </w:p>
  </w:endnote>
  <w:endnote w:type="continuationSeparator" w:id="0">
    <w:p w:rsidR="00E46E0D" w:rsidRDefault="00E46E0D" w:rsidP="006D24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E0D" w:rsidRDefault="00E46E0D" w:rsidP="006D243A">
      <w:pPr>
        <w:spacing w:after="0" w:line="240" w:lineRule="auto"/>
      </w:pPr>
      <w:r>
        <w:separator/>
      </w:r>
    </w:p>
  </w:footnote>
  <w:footnote w:type="continuationSeparator" w:id="0">
    <w:p w:rsidR="00E46E0D" w:rsidRDefault="00E46E0D" w:rsidP="006D24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E0D" w:rsidRDefault="00E46E0D" w:rsidP="006D243A">
    <w:pPr>
      <w:pStyle w:val="Header"/>
      <w:jc w:val="center"/>
      <w:rPr>
        <w:rFonts w:ascii="Comic Sans MS" w:hAnsi="Comic Sans MS"/>
        <w:b/>
        <w:u w:val="single"/>
      </w:rPr>
    </w:pPr>
    <w:r>
      <w:rPr>
        <w:rFonts w:ascii="Comic Sans MS" w:hAnsi="Comic Sans MS"/>
        <w:b/>
        <w:u w:val="single"/>
      </w:rPr>
      <w:t xml:space="preserve">2014-2015 </w:t>
    </w:r>
    <w:r w:rsidRPr="006D243A">
      <w:rPr>
        <w:rFonts w:ascii="Comic Sans MS" w:hAnsi="Comic Sans MS"/>
        <w:b/>
        <w:u w:val="single"/>
      </w:rPr>
      <w:t xml:space="preserve"> ÖĞRETİM YILI ESENYURT Ş.A.P. ORTAOKULU 8. SINIF I. DÖNEM I. SINAV</w:t>
    </w:r>
    <w:r>
      <w:rPr>
        <w:rFonts w:ascii="Comic Sans MS" w:hAnsi="Comic Sans MS"/>
        <w:b/>
        <w:u w:val="single"/>
      </w:rPr>
      <w:t>I</w:t>
    </w:r>
  </w:p>
  <w:p w:rsidR="00E46E0D" w:rsidRPr="006D243A" w:rsidRDefault="00E46E0D" w:rsidP="006D243A">
    <w:pPr>
      <w:pStyle w:val="Header"/>
      <w:jc w:val="center"/>
      <w:rPr>
        <w:rFonts w:ascii="Comic Sans MS" w:hAnsi="Comic Sans MS"/>
        <w:b/>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2227E"/>
    <w:multiLevelType w:val="hybridMultilevel"/>
    <w:tmpl w:val="267E0764"/>
    <w:lvl w:ilvl="0" w:tplc="D9F87E24">
      <w:start w:val="1"/>
      <w:numFmt w:val="decimal"/>
      <w:lvlText w:val="%1."/>
      <w:lvlJc w:val="left"/>
      <w:pPr>
        <w:ind w:left="502"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76E41E9"/>
    <w:multiLevelType w:val="hybridMultilevel"/>
    <w:tmpl w:val="D7624344"/>
    <w:lvl w:ilvl="0" w:tplc="EF4829C6">
      <w:start w:val="1"/>
      <w:numFmt w:val="upperLetter"/>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2">
    <w:nsid w:val="0B322471"/>
    <w:multiLevelType w:val="hybridMultilevel"/>
    <w:tmpl w:val="8EC24EC2"/>
    <w:lvl w:ilvl="0" w:tplc="F2B8FCC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0CCF15F7"/>
    <w:multiLevelType w:val="hybridMultilevel"/>
    <w:tmpl w:val="0416FBA0"/>
    <w:lvl w:ilvl="0" w:tplc="4A6ECE5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0F54392E"/>
    <w:multiLevelType w:val="hybridMultilevel"/>
    <w:tmpl w:val="A0149294"/>
    <w:lvl w:ilvl="0" w:tplc="E130A9B8">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D04EFE"/>
    <w:multiLevelType w:val="hybridMultilevel"/>
    <w:tmpl w:val="844E4A64"/>
    <w:lvl w:ilvl="0" w:tplc="9BBCEF78">
      <w:start w:val="1"/>
      <w:numFmt w:val="upperRoman"/>
      <w:lvlText w:val="%1-"/>
      <w:lvlJc w:val="left"/>
      <w:pPr>
        <w:ind w:left="1222" w:hanging="72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6">
    <w:nsid w:val="151033FD"/>
    <w:multiLevelType w:val="hybridMultilevel"/>
    <w:tmpl w:val="76EE1382"/>
    <w:lvl w:ilvl="0" w:tplc="041F0001">
      <w:start w:val="1"/>
      <w:numFmt w:val="bullet"/>
      <w:lvlText w:val=""/>
      <w:lvlJc w:val="left"/>
      <w:pPr>
        <w:ind w:left="1222" w:hanging="360"/>
      </w:pPr>
      <w:rPr>
        <w:rFonts w:ascii="Symbol" w:hAnsi="Symbol" w:hint="default"/>
      </w:rPr>
    </w:lvl>
    <w:lvl w:ilvl="1" w:tplc="041F0003" w:tentative="1">
      <w:start w:val="1"/>
      <w:numFmt w:val="bullet"/>
      <w:lvlText w:val="o"/>
      <w:lvlJc w:val="left"/>
      <w:pPr>
        <w:ind w:left="1942" w:hanging="360"/>
      </w:pPr>
      <w:rPr>
        <w:rFonts w:ascii="Courier New" w:hAnsi="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7">
    <w:nsid w:val="160F0551"/>
    <w:multiLevelType w:val="hybridMultilevel"/>
    <w:tmpl w:val="710E92C8"/>
    <w:lvl w:ilvl="0" w:tplc="EFAAFD4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6BD7CC1"/>
    <w:multiLevelType w:val="hybridMultilevel"/>
    <w:tmpl w:val="236E77B4"/>
    <w:lvl w:ilvl="0" w:tplc="532A01D8">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9">
    <w:nsid w:val="16F86D18"/>
    <w:multiLevelType w:val="hybridMultilevel"/>
    <w:tmpl w:val="348089D0"/>
    <w:lvl w:ilvl="0" w:tplc="19925D2E">
      <w:start w:val="1"/>
      <w:numFmt w:val="upperLetter"/>
      <w:lvlText w:val="%1)"/>
      <w:lvlJc w:val="left"/>
      <w:pPr>
        <w:ind w:left="810" w:hanging="360"/>
      </w:pPr>
      <w:rPr>
        <w:rFonts w:cs="Times New Roman" w:hint="default"/>
      </w:rPr>
    </w:lvl>
    <w:lvl w:ilvl="1" w:tplc="041F0019" w:tentative="1">
      <w:start w:val="1"/>
      <w:numFmt w:val="lowerLetter"/>
      <w:lvlText w:val="%2."/>
      <w:lvlJc w:val="left"/>
      <w:pPr>
        <w:ind w:left="1530" w:hanging="360"/>
      </w:pPr>
      <w:rPr>
        <w:rFonts w:cs="Times New Roman"/>
      </w:rPr>
    </w:lvl>
    <w:lvl w:ilvl="2" w:tplc="041F001B" w:tentative="1">
      <w:start w:val="1"/>
      <w:numFmt w:val="lowerRoman"/>
      <w:lvlText w:val="%3."/>
      <w:lvlJc w:val="right"/>
      <w:pPr>
        <w:ind w:left="2250" w:hanging="180"/>
      </w:pPr>
      <w:rPr>
        <w:rFonts w:cs="Times New Roman"/>
      </w:rPr>
    </w:lvl>
    <w:lvl w:ilvl="3" w:tplc="041F000F" w:tentative="1">
      <w:start w:val="1"/>
      <w:numFmt w:val="decimal"/>
      <w:lvlText w:val="%4."/>
      <w:lvlJc w:val="left"/>
      <w:pPr>
        <w:ind w:left="2970" w:hanging="360"/>
      </w:pPr>
      <w:rPr>
        <w:rFonts w:cs="Times New Roman"/>
      </w:rPr>
    </w:lvl>
    <w:lvl w:ilvl="4" w:tplc="041F0019" w:tentative="1">
      <w:start w:val="1"/>
      <w:numFmt w:val="lowerLetter"/>
      <w:lvlText w:val="%5."/>
      <w:lvlJc w:val="left"/>
      <w:pPr>
        <w:ind w:left="3690" w:hanging="360"/>
      </w:pPr>
      <w:rPr>
        <w:rFonts w:cs="Times New Roman"/>
      </w:rPr>
    </w:lvl>
    <w:lvl w:ilvl="5" w:tplc="041F001B" w:tentative="1">
      <w:start w:val="1"/>
      <w:numFmt w:val="lowerRoman"/>
      <w:lvlText w:val="%6."/>
      <w:lvlJc w:val="right"/>
      <w:pPr>
        <w:ind w:left="4410" w:hanging="180"/>
      </w:pPr>
      <w:rPr>
        <w:rFonts w:cs="Times New Roman"/>
      </w:rPr>
    </w:lvl>
    <w:lvl w:ilvl="6" w:tplc="041F000F" w:tentative="1">
      <w:start w:val="1"/>
      <w:numFmt w:val="decimal"/>
      <w:lvlText w:val="%7."/>
      <w:lvlJc w:val="left"/>
      <w:pPr>
        <w:ind w:left="5130" w:hanging="360"/>
      </w:pPr>
      <w:rPr>
        <w:rFonts w:cs="Times New Roman"/>
      </w:rPr>
    </w:lvl>
    <w:lvl w:ilvl="7" w:tplc="041F0019" w:tentative="1">
      <w:start w:val="1"/>
      <w:numFmt w:val="lowerLetter"/>
      <w:lvlText w:val="%8."/>
      <w:lvlJc w:val="left"/>
      <w:pPr>
        <w:ind w:left="5850" w:hanging="360"/>
      </w:pPr>
      <w:rPr>
        <w:rFonts w:cs="Times New Roman"/>
      </w:rPr>
    </w:lvl>
    <w:lvl w:ilvl="8" w:tplc="041F001B" w:tentative="1">
      <w:start w:val="1"/>
      <w:numFmt w:val="lowerRoman"/>
      <w:lvlText w:val="%9."/>
      <w:lvlJc w:val="right"/>
      <w:pPr>
        <w:ind w:left="6570" w:hanging="180"/>
      </w:pPr>
      <w:rPr>
        <w:rFonts w:cs="Times New Roman"/>
      </w:rPr>
    </w:lvl>
  </w:abstractNum>
  <w:abstractNum w:abstractNumId="10">
    <w:nsid w:val="189C5EBF"/>
    <w:multiLevelType w:val="hybridMultilevel"/>
    <w:tmpl w:val="CD84CC4A"/>
    <w:lvl w:ilvl="0" w:tplc="8F309DC2">
      <w:start w:val="1"/>
      <w:numFmt w:val="upperLetter"/>
      <w:lvlText w:val="%1)"/>
      <w:lvlJc w:val="left"/>
      <w:pPr>
        <w:ind w:left="810" w:hanging="360"/>
      </w:pPr>
      <w:rPr>
        <w:rFonts w:cs="Times New Roman" w:hint="default"/>
      </w:rPr>
    </w:lvl>
    <w:lvl w:ilvl="1" w:tplc="041F0019" w:tentative="1">
      <w:start w:val="1"/>
      <w:numFmt w:val="lowerLetter"/>
      <w:lvlText w:val="%2."/>
      <w:lvlJc w:val="left"/>
      <w:pPr>
        <w:ind w:left="1530" w:hanging="360"/>
      </w:pPr>
      <w:rPr>
        <w:rFonts w:cs="Times New Roman"/>
      </w:rPr>
    </w:lvl>
    <w:lvl w:ilvl="2" w:tplc="041F001B" w:tentative="1">
      <w:start w:val="1"/>
      <w:numFmt w:val="lowerRoman"/>
      <w:lvlText w:val="%3."/>
      <w:lvlJc w:val="right"/>
      <w:pPr>
        <w:ind w:left="2250" w:hanging="180"/>
      </w:pPr>
      <w:rPr>
        <w:rFonts w:cs="Times New Roman"/>
      </w:rPr>
    </w:lvl>
    <w:lvl w:ilvl="3" w:tplc="041F000F" w:tentative="1">
      <w:start w:val="1"/>
      <w:numFmt w:val="decimal"/>
      <w:lvlText w:val="%4."/>
      <w:lvlJc w:val="left"/>
      <w:pPr>
        <w:ind w:left="2970" w:hanging="360"/>
      </w:pPr>
      <w:rPr>
        <w:rFonts w:cs="Times New Roman"/>
      </w:rPr>
    </w:lvl>
    <w:lvl w:ilvl="4" w:tplc="041F0019" w:tentative="1">
      <w:start w:val="1"/>
      <w:numFmt w:val="lowerLetter"/>
      <w:lvlText w:val="%5."/>
      <w:lvlJc w:val="left"/>
      <w:pPr>
        <w:ind w:left="3690" w:hanging="360"/>
      </w:pPr>
      <w:rPr>
        <w:rFonts w:cs="Times New Roman"/>
      </w:rPr>
    </w:lvl>
    <w:lvl w:ilvl="5" w:tplc="041F001B" w:tentative="1">
      <w:start w:val="1"/>
      <w:numFmt w:val="lowerRoman"/>
      <w:lvlText w:val="%6."/>
      <w:lvlJc w:val="right"/>
      <w:pPr>
        <w:ind w:left="4410" w:hanging="180"/>
      </w:pPr>
      <w:rPr>
        <w:rFonts w:cs="Times New Roman"/>
      </w:rPr>
    </w:lvl>
    <w:lvl w:ilvl="6" w:tplc="041F000F" w:tentative="1">
      <w:start w:val="1"/>
      <w:numFmt w:val="decimal"/>
      <w:lvlText w:val="%7."/>
      <w:lvlJc w:val="left"/>
      <w:pPr>
        <w:ind w:left="5130" w:hanging="360"/>
      </w:pPr>
      <w:rPr>
        <w:rFonts w:cs="Times New Roman"/>
      </w:rPr>
    </w:lvl>
    <w:lvl w:ilvl="7" w:tplc="041F0019" w:tentative="1">
      <w:start w:val="1"/>
      <w:numFmt w:val="lowerLetter"/>
      <w:lvlText w:val="%8."/>
      <w:lvlJc w:val="left"/>
      <w:pPr>
        <w:ind w:left="5850" w:hanging="360"/>
      </w:pPr>
      <w:rPr>
        <w:rFonts w:cs="Times New Roman"/>
      </w:rPr>
    </w:lvl>
    <w:lvl w:ilvl="8" w:tplc="041F001B" w:tentative="1">
      <w:start w:val="1"/>
      <w:numFmt w:val="lowerRoman"/>
      <w:lvlText w:val="%9."/>
      <w:lvlJc w:val="right"/>
      <w:pPr>
        <w:ind w:left="6570" w:hanging="180"/>
      </w:pPr>
      <w:rPr>
        <w:rFonts w:cs="Times New Roman"/>
      </w:rPr>
    </w:lvl>
  </w:abstractNum>
  <w:abstractNum w:abstractNumId="11">
    <w:nsid w:val="1CAD49E4"/>
    <w:multiLevelType w:val="hybridMultilevel"/>
    <w:tmpl w:val="1F58D50E"/>
    <w:lvl w:ilvl="0" w:tplc="63841E70">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1E717BBE"/>
    <w:multiLevelType w:val="hybridMultilevel"/>
    <w:tmpl w:val="C27A53B4"/>
    <w:lvl w:ilvl="0" w:tplc="AD923B7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0476F24"/>
    <w:multiLevelType w:val="hybridMultilevel"/>
    <w:tmpl w:val="E696AE38"/>
    <w:lvl w:ilvl="0" w:tplc="BA1439D4">
      <w:start w:val="1"/>
      <w:numFmt w:val="upperLetter"/>
      <w:lvlText w:val="%1)"/>
      <w:lvlJc w:val="left"/>
      <w:pPr>
        <w:ind w:left="862" w:hanging="360"/>
      </w:pPr>
      <w:rPr>
        <w:rFonts w:cs="Times New Roman" w:hint="default"/>
        <w:u w:val="none"/>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4">
    <w:nsid w:val="25404497"/>
    <w:multiLevelType w:val="hybridMultilevel"/>
    <w:tmpl w:val="C39A6DB2"/>
    <w:lvl w:ilvl="0" w:tplc="E63AFD08">
      <w:start w:val="1"/>
      <w:numFmt w:val="upperLetter"/>
      <w:lvlText w:val="%1)"/>
      <w:lvlJc w:val="left"/>
      <w:pPr>
        <w:ind w:left="1005" w:hanging="360"/>
      </w:pPr>
      <w:rPr>
        <w:rFonts w:cs="Times New Roman" w:hint="default"/>
      </w:rPr>
    </w:lvl>
    <w:lvl w:ilvl="1" w:tplc="041F0019" w:tentative="1">
      <w:start w:val="1"/>
      <w:numFmt w:val="lowerLetter"/>
      <w:lvlText w:val="%2."/>
      <w:lvlJc w:val="left"/>
      <w:pPr>
        <w:ind w:left="1725" w:hanging="360"/>
      </w:pPr>
      <w:rPr>
        <w:rFonts w:cs="Times New Roman"/>
      </w:rPr>
    </w:lvl>
    <w:lvl w:ilvl="2" w:tplc="041F001B" w:tentative="1">
      <w:start w:val="1"/>
      <w:numFmt w:val="lowerRoman"/>
      <w:lvlText w:val="%3."/>
      <w:lvlJc w:val="right"/>
      <w:pPr>
        <w:ind w:left="2445" w:hanging="180"/>
      </w:pPr>
      <w:rPr>
        <w:rFonts w:cs="Times New Roman"/>
      </w:rPr>
    </w:lvl>
    <w:lvl w:ilvl="3" w:tplc="041F000F" w:tentative="1">
      <w:start w:val="1"/>
      <w:numFmt w:val="decimal"/>
      <w:lvlText w:val="%4."/>
      <w:lvlJc w:val="left"/>
      <w:pPr>
        <w:ind w:left="3165" w:hanging="360"/>
      </w:pPr>
      <w:rPr>
        <w:rFonts w:cs="Times New Roman"/>
      </w:rPr>
    </w:lvl>
    <w:lvl w:ilvl="4" w:tplc="041F0019" w:tentative="1">
      <w:start w:val="1"/>
      <w:numFmt w:val="lowerLetter"/>
      <w:lvlText w:val="%5."/>
      <w:lvlJc w:val="left"/>
      <w:pPr>
        <w:ind w:left="3885" w:hanging="360"/>
      </w:pPr>
      <w:rPr>
        <w:rFonts w:cs="Times New Roman"/>
      </w:rPr>
    </w:lvl>
    <w:lvl w:ilvl="5" w:tplc="041F001B" w:tentative="1">
      <w:start w:val="1"/>
      <w:numFmt w:val="lowerRoman"/>
      <w:lvlText w:val="%6."/>
      <w:lvlJc w:val="right"/>
      <w:pPr>
        <w:ind w:left="4605" w:hanging="180"/>
      </w:pPr>
      <w:rPr>
        <w:rFonts w:cs="Times New Roman"/>
      </w:rPr>
    </w:lvl>
    <w:lvl w:ilvl="6" w:tplc="041F000F" w:tentative="1">
      <w:start w:val="1"/>
      <w:numFmt w:val="decimal"/>
      <w:lvlText w:val="%7."/>
      <w:lvlJc w:val="left"/>
      <w:pPr>
        <w:ind w:left="5325" w:hanging="360"/>
      </w:pPr>
      <w:rPr>
        <w:rFonts w:cs="Times New Roman"/>
      </w:rPr>
    </w:lvl>
    <w:lvl w:ilvl="7" w:tplc="041F0019" w:tentative="1">
      <w:start w:val="1"/>
      <w:numFmt w:val="lowerLetter"/>
      <w:lvlText w:val="%8."/>
      <w:lvlJc w:val="left"/>
      <w:pPr>
        <w:ind w:left="6045" w:hanging="360"/>
      </w:pPr>
      <w:rPr>
        <w:rFonts w:cs="Times New Roman"/>
      </w:rPr>
    </w:lvl>
    <w:lvl w:ilvl="8" w:tplc="041F001B" w:tentative="1">
      <w:start w:val="1"/>
      <w:numFmt w:val="lowerRoman"/>
      <w:lvlText w:val="%9."/>
      <w:lvlJc w:val="right"/>
      <w:pPr>
        <w:ind w:left="6765" w:hanging="180"/>
      </w:pPr>
      <w:rPr>
        <w:rFonts w:cs="Times New Roman"/>
      </w:rPr>
    </w:lvl>
  </w:abstractNum>
  <w:abstractNum w:abstractNumId="15">
    <w:nsid w:val="27DD7926"/>
    <w:multiLevelType w:val="hybridMultilevel"/>
    <w:tmpl w:val="DED65FB0"/>
    <w:lvl w:ilvl="0" w:tplc="E8DCBC28">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2C893606"/>
    <w:multiLevelType w:val="hybridMultilevel"/>
    <w:tmpl w:val="2E48E180"/>
    <w:lvl w:ilvl="0" w:tplc="F50EB00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nsid w:val="348A53FE"/>
    <w:multiLevelType w:val="hybridMultilevel"/>
    <w:tmpl w:val="6C160338"/>
    <w:lvl w:ilvl="0" w:tplc="467EDF1A">
      <w:start w:val="1"/>
      <w:numFmt w:val="upperLetter"/>
      <w:lvlText w:val="%1)"/>
      <w:lvlJc w:val="left"/>
      <w:pPr>
        <w:ind w:left="765" w:hanging="360"/>
      </w:pPr>
      <w:rPr>
        <w:rFonts w:cs="Times New Roman" w:hint="default"/>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18">
    <w:nsid w:val="34FF616D"/>
    <w:multiLevelType w:val="hybridMultilevel"/>
    <w:tmpl w:val="6D84F488"/>
    <w:lvl w:ilvl="0" w:tplc="84067FD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9">
    <w:nsid w:val="37B7146A"/>
    <w:multiLevelType w:val="hybridMultilevel"/>
    <w:tmpl w:val="EA2E8C4C"/>
    <w:lvl w:ilvl="0" w:tplc="D51C4B5E">
      <w:start w:val="1"/>
      <w:numFmt w:val="upperLetter"/>
      <w:lvlText w:val="%1)"/>
      <w:lvlJc w:val="left"/>
      <w:pPr>
        <w:ind w:left="786" w:hanging="360"/>
      </w:pPr>
      <w:rPr>
        <w:rFonts w:cs="Times New Roman" w:hint="default"/>
        <w:u w:val="none"/>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0">
    <w:nsid w:val="42556C24"/>
    <w:multiLevelType w:val="hybridMultilevel"/>
    <w:tmpl w:val="E500CE4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434F60C7"/>
    <w:multiLevelType w:val="hybridMultilevel"/>
    <w:tmpl w:val="00E00108"/>
    <w:lvl w:ilvl="0" w:tplc="E73C773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6CD61A1"/>
    <w:multiLevelType w:val="hybridMultilevel"/>
    <w:tmpl w:val="DB70D486"/>
    <w:lvl w:ilvl="0" w:tplc="229C127E">
      <w:start w:val="1"/>
      <w:numFmt w:val="upperLetter"/>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3">
    <w:nsid w:val="48397057"/>
    <w:multiLevelType w:val="hybridMultilevel"/>
    <w:tmpl w:val="56BA9CC4"/>
    <w:lvl w:ilvl="0" w:tplc="84067FD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4">
    <w:nsid w:val="4E751EFD"/>
    <w:multiLevelType w:val="hybridMultilevel"/>
    <w:tmpl w:val="915E290A"/>
    <w:lvl w:ilvl="0" w:tplc="A338265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5">
    <w:nsid w:val="5024450D"/>
    <w:multiLevelType w:val="hybridMultilevel"/>
    <w:tmpl w:val="8BEC83A0"/>
    <w:lvl w:ilvl="0" w:tplc="1CA403D6">
      <w:start w:val="1"/>
      <w:numFmt w:val="upperLetter"/>
      <w:lvlText w:val="%1)"/>
      <w:lvlJc w:val="left"/>
      <w:pPr>
        <w:ind w:left="825" w:hanging="360"/>
      </w:pPr>
      <w:rPr>
        <w:rFonts w:cs="Times New Roman" w:hint="default"/>
      </w:rPr>
    </w:lvl>
    <w:lvl w:ilvl="1" w:tplc="041F0019" w:tentative="1">
      <w:start w:val="1"/>
      <w:numFmt w:val="lowerLetter"/>
      <w:lvlText w:val="%2."/>
      <w:lvlJc w:val="left"/>
      <w:pPr>
        <w:ind w:left="1545" w:hanging="360"/>
      </w:pPr>
      <w:rPr>
        <w:rFonts w:cs="Times New Roman"/>
      </w:rPr>
    </w:lvl>
    <w:lvl w:ilvl="2" w:tplc="041F001B" w:tentative="1">
      <w:start w:val="1"/>
      <w:numFmt w:val="lowerRoman"/>
      <w:lvlText w:val="%3."/>
      <w:lvlJc w:val="right"/>
      <w:pPr>
        <w:ind w:left="2265" w:hanging="180"/>
      </w:pPr>
      <w:rPr>
        <w:rFonts w:cs="Times New Roman"/>
      </w:rPr>
    </w:lvl>
    <w:lvl w:ilvl="3" w:tplc="041F000F" w:tentative="1">
      <w:start w:val="1"/>
      <w:numFmt w:val="decimal"/>
      <w:lvlText w:val="%4."/>
      <w:lvlJc w:val="left"/>
      <w:pPr>
        <w:ind w:left="2985" w:hanging="360"/>
      </w:pPr>
      <w:rPr>
        <w:rFonts w:cs="Times New Roman"/>
      </w:rPr>
    </w:lvl>
    <w:lvl w:ilvl="4" w:tplc="041F0019" w:tentative="1">
      <w:start w:val="1"/>
      <w:numFmt w:val="lowerLetter"/>
      <w:lvlText w:val="%5."/>
      <w:lvlJc w:val="left"/>
      <w:pPr>
        <w:ind w:left="3705" w:hanging="360"/>
      </w:pPr>
      <w:rPr>
        <w:rFonts w:cs="Times New Roman"/>
      </w:rPr>
    </w:lvl>
    <w:lvl w:ilvl="5" w:tplc="041F001B" w:tentative="1">
      <w:start w:val="1"/>
      <w:numFmt w:val="lowerRoman"/>
      <w:lvlText w:val="%6."/>
      <w:lvlJc w:val="right"/>
      <w:pPr>
        <w:ind w:left="4425" w:hanging="180"/>
      </w:pPr>
      <w:rPr>
        <w:rFonts w:cs="Times New Roman"/>
      </w:rPr>
    </w:lvl>
    <w:lvl w:ilvl="6" w:tplc="041F000F" w:tentative="1">
      <w:start w:val="1"/>
      <w:numFmt w:val="decimal"/>
      <w:lvlText w:val="%7."/>
      <w:lvlJc w:val="left"/>
      <w:pPr>
        <w:ind w:left="5145" w:hanging="360"/>
      </w:pPr>
      <w:rPr>
        <w:rFonts w:cs="Times New Roman"/>
      </w:rPr>
    </w:lvl>
    <w:lvl w:ilvl="7" w:tplc="041F0019" w:tentative="1">
      <w:start w:val="1"/>
      <w:numFmt w:val="lowerLetter"/>
      <w:lvlText w:val="%8."/>
      <w:lvlJc w:val="left"/>
      <w:pPr>
        <w:ind w:left="5865" w:hanging="360"/>
      </w:pPr>
      <w:rPr>
        <w:rFonts w:cs="Times New Roman"/>
      </w:rPr>
    </w:lvl>
    <w:lvl w:ilvl="8" w:tplc="041F001B" w:tentative="1">
      <w:start w:val="1"/>
      <w:numFmt w:val="lowerRoman"/>
      <w:lvlText w:val="%9."/>
      <w:lvlJc w:val="right"/>
      <w:pPr>
        <w:ind w:left="6585" w:hanging="180"/>
      </w:pPr>
      <w:rPr>
        <w:rFonts w:cs="Times New Roman"/>
      </w:rPr>
    </w:lvl>
  </w:abstractNum>
  <w:abstractNum w:abstractNumId="26">
    <w:nsid w:val="515615E0"/>
    <w:multiLevelType w:val="hybridMultilevel"/>
    <w:tmpl w:val="B862325A"/>
    <w:lvl w:ilvl="0" w:tplc="91C6D772">
      <w:start w:val="1"/>
      <w:numFmt w:val="upperLetter"/>
      <w:lvlText w:val="%1)"/>
      <w:lvlJc w:val="left"/>
      <w:pPr>
        <w:ind w:left="705" w:hanging="360"/>
      </w:pPr>
      <w:rPr>
        <w:rFonts w:cs="Times New Roman" w:hint="default"/>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27">
    <w:nsid w:val="553F1013"/>
    <w:multiLevelType w:val="hybridMultilevel"/>
    <w:tmpl w:val="AAE0DFA4"/>
    <w:lvl w:ilvl="0" w:tplc="041F0001">
      <w:start w:val="1"/>
      <w:numFmt w:val="bullet"/>
      <w:lvlText w:val=""/>
      <w:lvlJc w:val="left"/>
      <w:pPr>
        <w:ind w:left="1680" w:hanging="360"/>
      </w:pPr>
      <w:rPr>
        <w:rFonts w:ascii="Symbol" w:hAnsi="Symbol" w:hint="default"/>
      </w:rPr>
    </w:lvl>
    <w:lvl w:ilvl="1" w:tplc="041F0003" w:tentative="1">
      <w:start w:val="1"/>
      <w:numFmt w:val="bullet"/>
      <w:lvlText w:val="o"/>
      <w:lvlJc w:val="left"/>
      <w:pPr>
        <w:ind w:left="2400" w:hanging="360"/>
      </w:pPr>
      <w:rPr>
        <w:rFonts w:ascii="Courier New" w:hAnsi="Courier New" w:hint="default"/>
      </w:rPr>
    </w:lvl>
    <w:lvl w:ilvl="2" w:tplc="041F0005" w:tentative="1">
      <w:start w:val="1"/>
      <w:numFmt w:val="bullet"/>
      <w:lvlText w:val=""/>
      <w:lvlJc w:val="left"/>
      <w:pPr>
        <w:ind w:left="3120" w:hanging="360"/>
      </w:pPr>
      <w:rPr>
        <w:rFonts w:ascii="Wingdings" w:hAnsi="Wingdings" w:hint="default"/>
      </w:rPr>
    </w:lvl>
    <w:lvl w:ilvl="3" w:tplc="041F0001" w:tentative="1">
      <w:start w:val="1"/>
      <w:numFmt w:val="bullet"/>
      <w:lvlText w:val=""/>
      <w:lvlJc w:val="left"/>
      <w:pPr>
        <w:ind w:left="3840" w:hanging="360"/>
      </w:pPr>
      <w:rPr>
        <w:rFonts w:ascii="Symbol" w:hAnsi="Symbol" w:hint="default"/>
      </w:rPr>
    </w:lvl>
    <w:lvl w:ilvl="4" w:tplc="041F0003" w:tentative="1">
      <w:start w:val="1"/>
      <w:numFmt w:val="bullet"/>
      <w:lvlText w:val="o"/>
      <w:lvlJc w:val="left"/>
      <w:pPr>
        <w:ind w:left="4560" w:hanging="360"/>
      </w:pPr>
      <w:rPr>
        <w:rFonts w:ascii="Courier New" w:hAnsi="Courier New" w:hint="default"/>
      </w:rPr>
    </w:lvl>
    <w:lvl w:ilvl="5" w:tplc="041F0005" w:tentative="1">
      <w:start w:val="1"/>
      <w:numFmt w:val="bullet"/>
      <w:lvlText w:val=""/>
      <w:lvlJc w:val="left"/>
      <w:pPr>
        <w:ind w:left="5280" w:hanging="360"/>
      </w:pPr>
      <w:rPr>
        <w:rFonts w:ascii="Wingdings" w:hAnsi="Wingdings" w:hint="default"/>
      </w:rPr>
    </w:lvl>
    <w:lvl w:ilvl="6" w:tplc="041F0001" w:tentative="1">
      <w:start w:val="1"/>
      <w:numFmt w:val="bullet"/>
      <w:lvlText w:val=""/>
      <w:lvlJc w:val="left"/>
      <w:pPr>
        <w:ind w:left="6000" w:hanging="360"/>
      </w:pPr>
      <w:rPr>
        <w:rFonts w:ascii="Symbol" w:hAnsi="Symbol" w:hint="default"/>
      </w:rPr>
    </w:lvl>
    <w:lvl w:ilvl="7" w:tplc="041F0003" w:tentative="1">
      <w:start w:val="1"/>
      <w:numFmt w:val="bullet"/>
      <w:lvlText w:val="o"/>
      <w:lvlJc w:val="left"/>
      <w:pPr>
        <w:ind w:left="6720" w:hanging="360"/>
      </w:pPr>
      <w:rPr>
        <w:rFonts w:ascii="Courier New" w:hAnsi="Courier New" w:hint="default"/>
      </w:rPr>
    </w:lvl>
    <w:lvl w:ilvl="8" w:tplc="041F0005" w:tentative="1">
      <w:start w:val="1"/>
      <w:numFmt w:val="bullet"/>
      <w:lvlText w:val=""/>
      <w:lvlJc w:val="left"/>
      <w:pPr>
        <w:ind w:left="7440" w:hanging="360"/>
      </w:pPr>
      <w:rPr>
        <w:rFonts w:ascii="Wingdings" w:hAnsi="Wingdings" w:hint="default"/>
      </w:rPr>
    </w:lvl>
  </w:abstractNum>
  <w:abstractNum w:abstractNumId="28">
    <w:nsid w:val="62941145"/>
    <w:multiLevelType w:val="hybridMultilevel"/>
    <w:tmpl w:val="F5FC6B34"/>
    <w:lvl w:ilvl="0" w:tplc="4838074A">
      <w:start w:val="1"/>
      <w:numFmt w:val="upperLetter"/>
      <w:lvlText w:val="%1)"/>
      <w:lvlJc w:val="left"/>
      <w:pPr>
        <w:ind w:left="765" w:hanging="360"/>
      </w:pPr>
      <w:rPr>
        <w:rFonts w:cs="Times New Roman" w:hint="default"/>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29">
    <w:nsid w:val="633F469D"/>
    <w:multiLevelType w:val="hybridMultilevel"/>
    <w:tmpl w:val="516E7A1A"/>
    <w:lvl w:ilvl="0" w:tplc="D934474A">
      <w:start w:val="1"/>
      <w:numFmt w:val="upperRoman"/>
      <w:lvlText w:val="%1."/>
      <w:lvlJc w:val="left"/>
      <w:pPr>
        <w:ind w:left="1222" w:hanging="72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30">
    <w:nsid w:val="64A31C7B"/>
    <w:multiLevelType w:val="hybridMultilevel"/>
    <w:tmpl w:val="724077B6"/>
    <w:lvl w:ilvl="0" w:tplc="05A841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68944675"/>
    <w:multiLevelType w:val="hybridMultilevel"/>
    <w:tmpl w:val="AB127510"/>
    <w:lvl w:ilvl="0" w:tplc="A44468EC">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2">
    <w:nsid w:val="6A5455AE"/>
    <w:multiLevelType w:val="hybridMultilevel"/>
    <w:tmpl w:val="AF9EB792"/>
    <w:lvl w:ilvl="0" w:tplc="338AB0FE">
      <w:start w:val="1"/>
      <w:numFmt w:val="upperLetter"/>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33">
    <w:nsid w:val="71884FDE"/>
    <w:multiLevelType w:val="hybridMultilevel"/>
    <w:tmpl w:val="FDBA6BD8"/>
    <w:lvl w:ilvl="0" w:tplc="C568BCD2">
      <w:start w:val="1"/>
      <w:numFmt w:val="upperLetter"/>
      <w:lvlText w:val="%1)"/>
      <w:lvlJc w:val="left"/>
      <w:pPr>
        <w:ind w:left="960" w:hanging="360"/>
      </w:pPr>
      <w:rPr>
        <w:rFonts w:cs="Times New Roman" w:hint="default"/>
      </w:rPr>
    </w:lvl>
    <w:lvl w:ilvl="1" w:tplc="041F0019" w:tentative="1">
      <w:start w:val="1"/>
      <w:numFmt w:val="lowerLetter"/>
      <w:lvlText w:val="%2."/>
      <w:lvlJc w:val="left"/>
      <w:pPr>
        <w:ind w:left="1680" w:hanging="360"/>
      </w:pPr>
      <w:rPr>
        <w:rFonts w:cs="Times New Roman"/>
      </w:rPr>
    </w:lvl>
    <w:lvl w:ilvl="2" w:tplc="041F001B" w:tentative="1">
      <w:start w:val="1"/>
      <w:numFmt w:val="lowerRoman"/>
      <w:lvlText w:val="%3."/>
      <w:lvlJc w:val="right"/>
      <w:pPr>
        <w:ind w:left="2400" w:hanging="180"/>
      </w:pPr>
      <w:rPr>
        <w:rFonts w:cs="Times New Roman"/>
      </w:rPr>
    </w:lvl>
    <w:lvl w:ilvl="3" w:tplc="041F000F" w:tentative="1">
      <w:start w:val="1"/>
      <w:numFmt w:val="decimal"/>
      <w:lvlText w:val="%4."/>
      <w:lvlJc w:val="left"/>
      <w:pPr>
        <w:ind w:left="3120" w:hanging="360"/>
      </w:pPr>
      <w:rPr>
        <w:rFonts w:cs="Times New Roman"/>
      </w:rPr>
    </w:lvl>
    <w:lvl w:ilvl="4" w:tplc="041F0019" w:tentative="1">
      <w:start w:val="1"/>
      <w:numFmt w:val="lowerLetter"/>
      <w:lvlText w:val="%5."/>
      <w:lvlJc w:val="left"/>
      <w:pPr>
        <w:ind w:left="3840" w:hanging="360"/>
      </w:pPr>
      <w:rPr>
        <w:rFonts w:cs="Times New Roman"/>
      </w:rPr>
    </w:lvl>
    <w:lvl w:ilvl="5" w:tplc="041F001B" w:tentative="1">
      <w:start w:val="1"/>
      <w:numFmt w:val="lowerRoman"/>
      <w:lvlText w:val="%6."/>
      <w:lvlJc w:val="right"/>
      <w:pPr>
        <w:ind w:left="4560" w:hanging="180"/>
      </w:pPr>
      <w:rPr>
        <w:rFonts w:cs="Times New Roman"/>
      </w:rPr>
    </w:lvl>
    <w:lvl w:ilvl="6" w:tplc="041F000F" w:tentative="1">
      <w:start w:val="1"/>
      <w:numFmt w:val="decimal"/>
      <w:lvlText w:val="%7."/>
      <w:lvlJc w:val="left"/>
      <w:pPr>
        <w:ind w:left="5280" w:hanging="360"/>
      </w:pPr>
      <w:rPr>
        <w:rFonts w:cs="Times New Roman"/>
      </w:rPr>
    </w:lvl>
    <w:lvl w:ilvl="7" w:tplc="041F0019" w:tentative="1">
      <w:start w:val="1"/>
      <w:numFmt w:val="lowerLetter"/>
      <w:lvlText w:val="%8."/>
      <w:lvlJc w:val="left"/>
      <w:pPr>
        <w:ind w:left="6000" w:hanging="360"/>
      </w:pPr>
      <w:rPr>
        <w:rFonts w:cs="Times New Roman"/>
      </w:rPr>
    </w:lvl>
    <w:lvl w:ilvl="8" w:tplc="041F001B" w:tentative="1">
      <w:start w:val="1"/>
      <w:numFmt w:val="lowerRoman"/>
      <w:lvlText w:val="%9."/>
      <w:lvlJc w:val="right"/>
      <w:pPr>
        <w:ind w:left="6720" w:hanging="180"/>
      </w:pPr>
      <w:rPr>
        <w:rFonts w:cs="Times New Roman"/>
      </w:rPr>
    </w:lvl>
  </w:abstractNum>
  <w:abstractNum w:abstractNumId="34">
    <w:nsid w:val="759D6331"/>
    <w:multiLevelType w:val="hybridMultilevel"/>
    <w:tmpl w:val="954022BA"/>
    <w:lvl w:ilvl="0" w:tplc="311202A4">
      <w:start w:val="1"/>
      <w:numFmt w:val="upperLetter"/>
      <w:lvlText w:val="%1)"/>
      <w:lvlJc w:val="left"/>
      <w:pPr>
        <w:ind w:left="1440" w:hanging="360"/>
      </w:pPr>
      <w:rPr>
        <w:rFonts w:cs="Times New Roman" w:hint="default"/>
        <w:u w:val="none"/>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num w:numId="1">
    <w:abstractNumId w:val="20"/>
  </w:num>
  <w:num w:numId="2">
    <w:abstractNumId w:val="0"/>
  </w:num>
  <w:num w:numId="3">
    <w:abstractNumId w:val="30"/>
  </w:num>
  <w:num w:numId="4">
    <w:abstractNumId w:val="25"/>
  </w:num>
  <w:num w:numId="5">
    <w:abstractNumId w:val="3"/>
  </w:num>
  <w:num w:numId="6">
    <w:abstractNumId w:val="15"/>
  </w:num>
  <w:num w:numId="7">
    <w:abstractNumId w:val="16"/>
  </w:num>
  <w:num w:numId="8">
    <w:abstractNumId w:val="18"/>
  </w:num>
  <w:num w:numId="9">
    <w:abstractNumId w:val="23"/>
  </w:num>
  <w:num w:numId="10">
    <w:abstractNumId w:val="34"/>
  </w:num>
  <w:num w:numId="11">
    <w:abstractNumId w:val="26"/>
  </w:num>
  <w:num w:numId="12">
    <w:abstractNumId w:val="22"/>
  </w:num>
  <w:num w:numId="13">
    <w:abstractNumId w:val="24"/>
  </w:num>
  <w:num w:numId="14">
    <w:abstractNumId w:val="19"/>
  </w:num>
  <w:num w:numId="15">
    <w:abstractNumId w:val="13"/>
  </w:num>
  <w:num w:numId="16">
    <w:abstractNumId w:val="11"/>
  </w:num>
  <w:num w:numId="17">
    <w:abstractNumId w:val="6"/>
  </w:num>
  <w:num w:numId="18">
    <w:abstractNumId w:val="10"/>
  </w:num>
  <w:num w:numId="19">
    <w:abstractNumId w:val="14"/>
  </w:num>
  <w:num w:numId="20">
    <w:abstractNumId w:val="1"/>
  </w:num>
  <w:num w:numId="21">
    <w:abstractNumId w:val="31"/>
  </w:num>
  <w:num w:numId="22">
    <w:abstractNumId w:val="5"/>
  </w:num>
  <w:num w:numId="23">
    <w:abstractNumId w:val="12"/>
  </w:num>
  <w:num w:numId="24">
    <w:abstractNumId w:val="29"/>
  </w:num>
  <w:num w:numId="25">
    <w:abstractNumId w:val="4"/>
  </w:num>
  <w:num w:numId="26">
    <w:abstractNumId w:val="17"/>
  </w:num>
  <w:num w:numId="27">
    <w:abstractNumId w:val="8"/>
  </w:num>
  <w:num w:numId="28">
    <w:abstractNumId w:val="9"/>
  </w:num>
  <w:num w:numId="29">
    <w:abstractNumId w:val="33"/>
  </w:num>
  <w:num w:numId="30">
    <w:abstractNumId w:val="27"/>
  </w:num>
  <w:num w:numId="31">
    <w:abstractNumId w:val="32"/>
  </w:num>
  <w:num w:numId="32">
    <w:abstractNumId w:val="7"/>
  </w:num>
  <w:num w:numId="33">
    <w:abstractNumId w:val="21"/>
  </w:num>
  <w:num w:numId="34">
    <w:abstractNumId w:val="28"/>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6A90"/>
    <w:rsid w:val="00006ED7"/>
    <w:rsid w:val="000119ED"/>
    <w:rsid w:val="0002047F"/>
    <w:rsid w:val="00021977"/>
    <w:rsid w:val="0003129F"/>
    <w:rsid w:val="00056E38"/>
    <w:rsid w:val="00086A90"/>
    <w:rsid w:val="00096DEF"/>
    <w:rsid w:val="0010508B"/>
    <w:rsid w:val="00110258"/>
    <w:rsid w:val="00116A4E"/>
    <w:rsid w:val="001A405A"/>
    <w:rsid w:val="00245D03"/>
    <w:rsid w:val="00296347"/>
    <w:rsid w:val="002E1F38"/>
    <w:rsid w:val="003205B6"/>
    <w:rsid w:val="003235F1"/>
    <w:rsid w:val="00354087"/>
    <w:rsid w:val="00363B4E"/>
    <w:rsid w:val="00390CAA"/>
    <w:rsid w:val="003A6BD3"/>
    <w:rsid w:val="003E133B"/>
    <w:rsid w:val="00411126"/>
    <w:rsid w:val="00421877"/>
    <w:rsid w:val="0042654E"/>
    <w:rsid w:val="004400AE"/>
    <w:rsid w:val="00451262"/>
    <w:rsid w:val="00476A82"/>
    <w:rsid w:val="00491270"/>
    <w:rsid w:val="00493BC6"/>
    <w:rsid w:val="004D2ED3"/>
    <w:rsid w:val="004E2977"/>
    <w:rsid w:val="0051429D"/>
    <w:rsid w:val="005143CF"/>
    <w:rsid w:val="00523516"/>
    <w:rsid w:val="0053591A"/>
    <w:rsid w:val="005439CC"/>
    <w:rsid w:val="00560648"/>
    <w:rsid w:val="005A3346"/>
    <w:rsid w:val="005B26CA"/>
    <w:rsid w:val="005D125E"/>
    <w:rsid w:val="00610558"/>
    <w:rsid w:val="00617406"/>
    <w:rsid w:val="00622905"/>
    <w:rsid w:val="00625A25"/>
    <w:rsid w:val="006342BD"/>
    <w:rsid w:val="006638D8"/>
    <w:rsid w:val="006A4559"/>
    <w:rsid w:val="006C5B65"/>
    <w:rsid w:val="006D243A"/>
    <w:rsid w:val="007001C3"/>
    <w:rsid w:val="00727A36"/>
    <w:rsid w:val="007311A0"/>
    <w:rsid w:val="00731DFB"/>
    <w:rsid w:val="00743ADB"/>
    <w:rsid w:val="007555D7"/>
    <w:rsid w:val="0076130D"/>
    <w:rsid w:val="007763F0"/>
    <w:rsid w:val="00784E8E"/>
    <w:rsid w:val="007A527E"/>
    <w:rsid w:val="007C7A5D"/>
    <w:rsid w:val="00803BDF"/>
    <w:rsid w:val="00814A3D"/>
    <w:rsid w:val="0086599B"/>
    <w:rsid w:val="00866C10"/>
    <w:rsid w:val="00877BDA"/>
    <w:rsid w:val="00883BDB"/>
    <w:rsid w:val="008A381A"/>
    <w:rsid w:val="008A7C66"/>
    <w:rsid w:val="008C2D44"/>
    <w:rsid w:val="008F1CA8"/>
    <w:rsid w:val="00916A3B"/>
    <w:rsid w:val="00917BB9"/>
    <w:rsid w:val="0094047F"/>
    <w:rsid w:val="00941E87"/>
    <w:rsid w:val="00943885"/>
    <w:rsid w:val="009A62F2"/>
    <w:rsid w:val="009B3C04"/>
    <w:rsid w:val="009B3E6C"/>
    <w:rsid w:val="009D7B55"/>
    <w:rsid w:val="00A20A0F"/>
    <w:rsid w:val="00A36C6D"/>
    <w:rsid w:val="00A75C87"/>
    <w:rsid w:val="00A9149D"/>
    <w:rsid w:val="00AF11DD"/>
    <w:rsid w:val="00AF308D"/>
    <w:rsid w:val="00B10C23"/>
    <w:rsid w:val="00B150B6"/>
    <w:rsid w:val="00B36955"/>
    <w:rsid w:val="00B51EB4"/>
    <w:rsid w:val="00B6448E"/>
    <w:rsid w:val="00B67324"/>
    <w:rsid w:val="00B704DA"/>
    <w:rsid w:val="00B86A6F"/>
    <w:rsid w:val="00BA6851"/>
    <w:rsid w:val="00BB54A4"/>
    <w:rsid w:val="00BB7BE4"/>
    <w:rsid w:val="00C04E98"/>
    <w:rsid w:val="00C0729F"/>
    <w:rsid w:val="00C131AC"/>
    <w:rsid w:val="00C346CA"/>
    <w:rsid w:val="00C512CC"/>
    <w:rsid w:val="00CD720B"/>
    <w:rsid w:val="00CF555B"/>
    <w:rsid w:val="00CF6E3F"/>
    <w:rsid w:val="00D047C4"/>
    <w:rsid w:val="00D26E2D"/>
    <w:rsid w:val="00D8452E"/>
    <w:rsid w:val="00D86505"/>
    <w:rsid w:val="00DE4FD4"/>
    <w:rsid w:val="00DF2067"/>
    <w:rsid w:val="00E0029C"/>
    <w:rsid w:val="00E42AC0"/>
    <w:rsid w:val="00E44D46"/>
    <w:rsid w:val="00E46E0D"/>
    <w:rsid w:val="00E57F1F"/>
    <w:rsid w:val="00E813FE"/>
    <w:rsid w:val="00ED51A1"/>
    <w:rsid w:val="00F1024A"/>
    <w:rsid w:val="00F177A7"/>
    <w:rsid w:val="00F337F2"/>
    <w:rsid w:val="00F34AD1"/>
    <w:rsid w:val="00F4616B"/>
    <w:rsid w:val="00F54717"/>
    <w:rsid w:val="00F65D04"/>
    <w:rsid w:val="00F70AEE"/>
    <w:rsid w:val="00F864E6"/>
    <w:rsid w:val="00FA175E"/>
    <w:rsid w:val="00FA6C12"/>
    <w:rsid w:val="00FD4EB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87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86A90"/>
    <w:pPr>
      <w:ind w:left="720"/>
      <w:contextualSpacing/>
    </w:pPr>
  </w:style>
  <w:style w:type="table" w:styleId="TableGrid">
    <w:name w:val="Table Grid"/>
    <w:basedOn w:val="TableNormal"/>
    <w:uiPriority w:val="99"/>
    <w:rsid w:val="00086A9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42A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2AC0"/>
    <w:rPr>
      <w:rFonts w:ascii="Tahoma" w:hAnsi="Tahoma" w:cs="Tahoma"/>
      <w:sz w:val="16"/>
      <w:szCs w:val="16"/>
    </w:rPr>
  </w:style>
  <w:style w:type="paragraph" w:styleId="Header">
    <w:name w:val="header"/>
    <w:basedOn w:val="Normal"/>
    <w:link w:val="HeaderChar"/>
    <w:uiPriority w:val="99"/>
    <w:rsid w:val="006D243A"/>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6D243A"/>
    <w:rPr>
      <w:rFonts w:cs="Times New Roman"/>
    </w:rPr>
  </w:style>
  <w:style w:type="paragraph" w:styleId="Footer">
    <w:name w:val="footer"/>
    <w:basedOn w:val="Normal"/>
    <w:link w:val="FooterChar"/>
    <w:uiPriority w:val="99"/>
    <w:rsid w:val="006D243A"/>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6D243A"/>
    <w:rPr>
      <w:rFonts w:cs="Times New Roman"/>
    </w:rPr>
  </w:style>
  <w:style w:type="paragraph" w:styleId="NoSpacing">
    <w:name w:val="No Spacing"/>
    <w:uiPriority w:val="99"/>
    <w:qFormat/>
    <w:rsid w:val="004E2977"/>
    <w:rPr>
      <w:lang w:eastAsia="en-US"/>
    </w:rPr>
  </w:style>
  <w:style w:type="character" w:styleId="Strong">
    <w:name w:val="Strong"/>
    <w:basedOn w:val="DefaultParagraphFont"/>
    <w:uiPriority w:val="99"/>
    <w:qFormat/>
    <w:locked/>
    <w:rsid w:val="00A75C87"/>
    <w:rPr>
      <w:rFonts w:cs="Times New Roman"/>
      <w:b/>
      <w:bCs/>
    </w:rPr>
  </w:style>
  <w:style w:type="character" w:customStyle="1" w:styleId="apple-converted-space">
    <w:name w:val="apple-converted-space"/>
    <w:basedOn w:val="DefaultParagraphFont"/>
    <w:uiPriority w:val="99"/>
    <w:rsid w:val="00A75C87"/>
    <w:rPr>
      <w:rFonts w:cs="Times New Roman"/>
    </w:rPr>
  </w:style>
  <w:style w:type="character" w:styleId="Hyperlink">
    <w:name w:val="Hyperlink"/>
    <w:basedOn w:val="DefaultParagraphFont"/>
    <w:uiPriority w:val="99"/>
    <w:rsid w:val="00A75C8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ogle.com.tr/url?sa=i&amp;rct=j&amp;q=&amp;esrc=s&amp;frm=1&amp;source=images&amp;cd=&amp;cad=rja&amp;docid=Lt_enqJ5k6nAkM&amp;tbnid=8XB9NIXCHkkWzM:&amp;ved=0CAUQjRw&amp;url=http://www.kavga.net/kar-manzarasi-karakalem/&amp;ei=7XNlUo-eAsebtAa19YDgBQ&amp;bvm=bv.54934254,d.Yms&amp;psig=AFQjCNHc5uEmhycWB16YyKCGl1v4hmTO5A&amp;ust=1382466858114553" TargetMode="External"/><Relationship Id="rId18" Type="http://schemas.openxmlformats.org/officeDocument/2006/relationships/image" Target="media/image7.jpeg"/><Relationship Id="rId26" Type="http://schemas.openxmlformats.org/officeDocument/2006/relationships/image" Target="media/image11.jpeg"/><Relationship Id="rId39" Type="http://schemas.openxmlformats.org/officeDocument/2006/relationships/hyperlink" Target="http://www.google.com.tr/url?sa=i&amp;rct=j&amp;q=&amp;esrc=s&amp;frm=1&amp;source=images&amp;cd=&amp;cad=rja&amp;docid=K6gPWWCTp7Ti1M&amp;tbnid=18WtcNCSChehMM:&amp;ved=0CAUQjRw&amp;url=http://www.sondevir.com/egitim/134681/baba-ogutler-yeryuzunde-boburlenerek-yurume.html&amp;ei=ic5nUs_sJ8GQtQbFnYDwDA&amp;bvm=bv.55123115,d.Yms&amp;psig=AFQjCNG1PUMWYQUEllp68GCcE8AapYf7Zw&amp;ust=1382621073102149" TargetMode="External"/><Relationship Id="rId3" Type="http://schemas.openxmlformats.org/officeDocument/2006/relationships/settings" Target="settings.xml"/><Relationship Id="rId21" Type="http://schemas.openxmlformats.org/officeDocument/2006/relationships/hyperlink" Target="http://www.google.com.tr/url?sa=i&amp;rct=j&amp;q=&amp;esrc=s&amp;frm=1&amp;source=images&amp;cd=&amp;cad=rja&amp;docid=qfx9eIRqN01moM&amp;tbnid=MfB1JVk4SVJVvM:&amp;ved=0CAUQjRw&amp;url=http://tr.clipartlogo.com/premium/detail/customizable-graphic-background_59092045.html&amp;ei=aqtmUtynKMmctQbQhoGACg&amp;bvm=bv.55123115,d.Yms&amp;psig=AFQjCNEqyRq1Tl3xWeh5n6oOzlB-H4VtVw&amp;ust=1382546623802821" TargetMode="External"/><Relationship Id="rId34" Type="http://schemas.openxmlformats.org/officeDocument/2006/relationships/image" Target="media/image17.jpeg"/><Relationship Id="rId42" Type="http://schemas.openxmlformats.org/officeDocument/2006/relationships/image" Target="media/image24.gif"/><Relationship Id="rId47" Type="http://schemas.openxmlformats.org/officeDocument/2006/relationships/theme" Target="theme/theme1.xml"/><Relationship Id="rId7" Type="http://schemas.openxmlformats.org/officeDocument/2006/relationships/hyperlink" Target="http://www.google.com.tr/url?sa=i&amp;rct=j&amp;q=&amp;esrc=s&amp;frm=1&amp;source=images&amp;cd=&amp;cad=rja&amp;docid=F4gW8EhrKWVhdM&amp;tbnid=BSRhC71SAdnZpM:&amp;ved=0CAUQjRw&amp;url=http://www.bulten.gen.tr/haber-8503-_balikesirde_43_yilda_930_bin_hektar_bozuk_ormanlik_alan_rehabilite_edildi.html&amp;ei=fmllUtW6DsjGtQb5pYFw&amp;bvm=bv.54934254,d.Yms&amp;psig=AFQjCNF7ynsjukHPVtKBGH7xNVYKaOVXSg&amp;ust=1382464170035001" TargetMode="External"/><Relationship Id="rId12" Type="http://schemas.openxmlformats.org/officeDocument/2006/relationships/image" Target="media/image3.jpeg"/><Relationship Id="rId17" Type="http://schemas.openxmlformats.org/officeDocument/2006/relationships/hyperlink" Target="http://www.google.com.tr/url?sa=i&amp;rct=j&amp;q=&amp;esrc=s&amp;frm=1&amp;source=images&amp;cd=&amp;cad=rja&amp;docid=LgaU5DUaD-aBHM&amp;tbnid=qWeLBT1WULhOjM:&amp;ved=0CAUQjRw&amp;url=http://www.pdrkariyer.com/aileyemektuplar/mek21.html&amp;ei=-35lUsTYJsSgtAaQ54DAAw&amp;bvm=bv.54934254,d.Yms&amp;psig=AFQjCNGUsJG7gb2J0YsWarnNVWRzN6mnpg&amp;ust=1382469703848597" TargetMode="External"/><Relationship Id="rId25" Type="http://schemas.openxmlformats.org/officeDocument/2006/relationships/hyperlink" Target="http://www.google.com.tr/url?sa=i&amp;rct=j&amp;q=&amp;esrc=s&amp;frm=1&amp;source=images&amp;cd=&amp;cad=rja&amp;docid=DxDjtufoMJE63M&amp;tbnid=e2HmWT3mYGPBvM:&amp;ved=0CAUQjRw&amp;url=http://cemoli.com/bir-trafik-polisi-ile-roportaj.html&amp;ei=4LNmUvLYAYOgtAbP6oDoAQ&amp;bvm=bv.55123115,d.Yms&amp;psig=AFQjCNFGy79VzC9sfIwf9sekIL6_8sjZ7w&amp;ust=1382548754482279" TargetMode="External"/><Relationship Id="rId33" Type="http://schemas.openxmlformats.org/officeDocument/2006/relationships/hyperlink" Target="http://www.google.com.tr/url?sa=i&amp;rct=j&amp;q=&amp;esrc=s&amp;frm=1&amp;source=images&amp;cd=&amp;cad=rja&amp;docid=WBxwCdtt6lsYIM&amp;tbnid=Y0E4RuKyZUPd9M:&amp;ved=0CAUQjRw&amp;url=http://urun.gittigidiyor.com/ev-bahce/ikea-dokument-celik-kaplama-cop-kovasi-21753768&amp;ei=Z9JmUrzBG8vAswad2YCwAg&amp;bvm=bv.55123115,d.Yms&amp;psig=AFQjCNFagqCmdB-r9rn6PPaKsBozJl4VOg&amp;ust=1382556626982805" TargetMode="External"/><Relationship Id="rId38" Type="http://schemas.openxmlformats.org/officeDocument/2006/relationships/image" Target="media/image21.jpe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jpeg"/><Relationship Id="rId29" Type="http://schemas.openxmlformats.org/officeDocument/2006/relationships/image" Target="media/image13.jpeg"/><Relationship Id="rId41"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tr/url?sa=i&amp;rct=j&amp;q=&amp;esrc=s&amp;frm=1&amp;source=images&amp;cd=&amp;cad=rja&amp;docid=XMmGrVFemLsSgM&amp;tbnid=Tev4p5nKelFX1M:&amp;ved=0CAUQjRw&amp;url=http://www.electroworld.com.tr/p/lizer-teleskop-f90060m/&amp;ei=SHJlUuPSFMWGswanoIAY&amp;bvm=bv.54934254,d.Yms&amp;psig=AFQjCNGCwVzCPcnXmJso-aibeApB3Fkecg&amp;ust=1382466484161954" TargetMode="External"/><Relationship Id="rId24" Type="http://schemas.openxmlformats.org/officeDocument/2006/relationships/image" Target="media/image10.jpeg"/><Relationship Id="rId32" Type="http://schemas.openxmlformats.org/officeDocument/2006/relationships/image" Target="media/image16.png"/><Relationship Id="rId37" Type="http://schemas.openxmlformats.org/officeDocument/2006/relationships/image" Target="media/image20.jpeg"/><Relationship Id="rId40" Type="http://schemas.openxmlformats.org/officeDocument/2006/relationships/image" Target="media/image22.jpe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google.com.tr/url?sa=i&amp;rct=j&amp;q=&amp;esrc=s&amp;frm=1&amp;source=images&amp;cd=&amp;cad=rja&amp;docid=QwmmxOWYVwdWUM&amp;tbnid=h8XTvlHI4wjnuM:&amp;ved=0CAUQjRw&amp;url=http://tr.stockfresh.com/image/747572/hot-summer-sun&amp;ei=_qtmUoa8Dcjfswbks4HoCg&amp;bvm=bv.55123115,d.Yms&amp;psig=AFQjCNEo13GfVKgFhaSqxLWdNKBNgm3BCw&amp;ust=1382546772413524" TargetMode="External"/><Relationship Id="rId28" Type="http://schemas.openxmlformats.org/officeDocument/2006/relationships/hyperlink" Target="http://www.google.com.tr/url?sa=i&amp;rct=j&amp;q=&amp;esrc=s&amp;frm=1&amp;source=images&amp;cd=&amp;cad=rja&amp;docid=KYU5RrjWOA6RGM&amp;tbnid=yorqnR1mD7AzwM:&amp;ved=0CAUQjRw&amp;url=http://www.resimdiyari.net/mutlu-cocuk-fotograflari.html&amp;ei=BMpmUpTEH4OotAbGgoHwDw&amp;bvm=bv.55123115,d.Yms&amp;psig=AFQjCNF7xMUgqHH1kHpeD29Ip-OfR6Chrw&amp;ust=1382554466188056" TargetMode="External"/><Relationship Id="rId36" Type="http://schemas.openxmlformats.org/officeDocument/2006/relationships/image" Target="media/image19.png"/><Relationship Id="rId10" Type="http://schemas.openxmlformats.org/officeDocument/2006/relationships/image" Target="media/image2.jpeg"/><Relationship Id="rId19" Type="http://schemas.openxmlformats.org/officeDocument/2006/relationships/hyperlink" Target="http://www.google.com.tr/url?sa=i&amp;rct=j&amp;q=&amp;esrc=s&amp;frm=1&amp;source=images&amp;cd=&amp;cad=rja&amp;docid=SoKfvDGA0Jg1JM&amp;tbnid=shuDXPXDTiWLoM:&amp;ved=0CAUQjRw&amp;url=http://www.projedenizi.com/odalar/kutuphane/sablondoga.html&amp;ei=na1mUvPYJsfdswbz54DIBA&amp;bvm=bv.55123115,d.Yms&amp;psig=AFQjCNHtNeN2re4WHEyrH6GPjUVJ4xprkA&amp;ust=1382547223666333" TargetMode="External"/><Relationship Id="rId31" Type="http://schemas.openxmlformats.org/officeDocument/2006/relationships/image" Target="media/image15.emf"/><Relationship Id="rId44"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google.com.tr/url?sa=i&amp;rct=j&amp;q=&amp;esrc=s&amp;frm=1&amp;source=images&amp;cd=&amp;cad=rja&amp;docid=rYe7qEjpyFOXlM&amp;tbnid=JBp5QScOqBrTTM:&amp;ved=0CAUQjRw&amp;url=http://www.google.com.tr/url?sa=i&amp;rct=j&amp;q=&amp;esrc=s&amp;frm=1&amp;source=images&amp;cd=&amp;cad=rja&amp;docid=rYe7qEjpyFOXlM&amp;tbnid=JBp5QScOqBrTTM:&amp;ved=&amp;url=http://tr.wikipedia.org/wiki/Kelaynak&amp;ei=u2tlUrzqCcSPtQbXh4CYBw&amp;bvm=bv.54934254,d.Yms&amp;psig=AFQjCNFmTQ3ga3fe3ADlCyITqPxlXMOwag&amp;ust=1382464827613972&amp;ei=wmtlUuX6D9HRsgbt-ICoAQ&amp;bvm=bv.54934254,d.Yms&amp;psig=AFQjCNFmTQ3ga3fe3ADlCyITqPxlXMOwag&amp;ust=1382464827613972" TargetMode="Externa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image" Target="media/image12.png"/><Relationship Id="rId30" Type="http://schemas.openxmlformats.org/officeDocument/2006/relationships/image" Target="media/image14.jpeg"/><Relationship Id="rId35" Type="http://schemas.openxmlformats.org/officeDocument/2006/relationships/image" Target="media/image18.png"/><Relationship Id="rId43"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463</TotalTime>
  <Pages>4</Pages>
  <Words>1694</Words>
  <Characters>9656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ESENYURT</dc:creator>
  <cp:keywords/>
  <dc:description/>
  <cp:lastModifiedBy>edanur</cp:lastModifiedBy>
  <cp:revision>24</cp:revision>
  <dcterms:created xsi:type="dcterms:W3CDTF">2013-10-21T17:22:00Z</dcterms:created>
  <dcterms:modified xsi:type="dcterms:W3CDTF">2014-10-23T16:20:00Z</dcterms:modified>
</cp:coreProperties>
</file>