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6B41" w:rsidRDefault="00B96B41">
      <w:r>
        <w:rPr>
          <w:noProof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26" type="#_x0000_t13" style="position:absolute;margin-left:-19.85pt;margin-top:23.3pt;width:419.25pt;height:48.75pt;z-index:251656192" adj="16085,4741" strokeweight="1pt">
            <v:stroke dashstyle="dash"/>
            <v:shadow color="#868686"/>
            <v:textbox>
              <w:txbxContent>
                <w:p w:rsidR="00B96B41" w:rsidRDefault="00B96B41" w:rsidP="00905C2F">
                  <w:r>
                    <w:rPr>
                      <w:rFonts w:ascii="Comic Sans MS" w:hAnsi="Comic Sans MS"/>
                      <w:sz w:val="18"/>
                      <w:szCs w:val="18"/>
                    </w:rPr>
                    <w:t>AD</w:t>
                  </w:r>
                  <w:r w:rsidRPr="009E5106">
                    <w:rPr>
                      <w:rFonts w:ascii="Comic Sans MS" w:hAnsi="Comic Sans MS"/>
                      <w:sz w:val="18"/>
                      <w:szCs w:val="18"/>
                    </w:rPr>
                    <w:t xml:space="preserve">         </w:t>
                  </w:r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  SOYAD                   NO</w:t>
                  </w:r>
                  <w:r w:rsidRPr="009E5106">
                    <w:rPr>
                      <w:rFonts w:ascii="Comic Sans MS" w:hAnsi="Comic Sans MS"/>
                      <w:sz w:val="18"/>
                      <w:szCs w:val="18"/>
                    </w:rPr>
                    <w:t xml:space="preserve">                SINIF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188" coordsize="21600,21600" o:spt="188" adj="1404,10800" path="m@43@0c@42@1@41@3@40@0@39@1@38@3@37@0l@30@4c@31@5@32@6@33@4@34@5@35@6@36@4xe">
            <v:stroke joinstyle="miter"/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1 3"/>
              <v:f eqn="prod @8 2 3"/>
              <v:f eqn="prod @8 4 3"/>
              <v:f eqn="prod @8 5 3"/>
              <v:f eqn="prod @8 2 1"/>
              <v:f eqn="sum 21600 0 @9"/>
              <v:f eqn="sum 21600 0 @10"/>
              <v:f eqn="sum 21600 0 @8"/>
              <v:f eqn="sum 21600 0 @11"/>
              <v:f eqn="sum 21600 0 @12"/>
              <v:f eqn="sum 21600 0 @13"/>
              <v:f eqn="prod #1 1 3"/>
              <v:f eqn="prod #1 2 3"/>
              <v:f eqn="prod #1 4 3"/>
              <v:f eqn="prod #1 5 3"/>
              <v:f eqn="prod #1 2 1"/>
              <v:f eqn="sum 21600 0 @20"/>
              <v:f eqn="sum 21600 0 @21"/>
              <v:f eqn="sum 21600 0 @22"/>
              <v:f eqn="sum 21600 0 @23"/>
              <v:f eqn="sum 21600 0 @24"/>
              <v:f eqn="if @7 @19 0"/>
              <v:f eqn="if @7 @18 @20"/>
              <v:f eqn="if @7 @17 @21"/>
              <v:f eqn="if @7 @16 #1"/>
              <v:f eqn="if @7 @15 @22"/>
              <v:f eqn="if @7 @14 @23"/>
              <v:f eqn="if @7 21600 @24"/>
              <v:f eqn="if @7 0 @29"/>
              <v:f eqn="if @7 @9 @28"/>
              <v:f eqn="if @7 @10 @27"/>
              <v:f eqn="if @7 @8 @8"/>
              <v:f eqn="if @7 @11 @26"/>
              <v:f eqn="if @7 @12 @25"/>
              <v:f eqn="if @7 @13 21600"/>
              <v:f eqn="sum @36 0 @30"/>
              <v:f eqn="sum @4 0 @0"/>
              <v:f eqn="max @30 @37"/>
              <v:f eqn="min @36 @43"/>
              <v:f eqn="prod @0 2 1"/>
              <v:f eqn="sum 21600 0 @48"/>
              <v:f eqn="mid @36 @43"/>
              <v:f eqn="mid @30 @37"/>
            </v:formulas>
            <v:path o:connecttype="custom" o:connectlocs="@40,@0;@51,10800;@33,@4;@50,10800" o:connectangles="270,180,90,0" textboxrect="@46,@48,@47,@49"/>
            <v:handles>
              <v:h position="topLeft,#0" yrange="0,2229"/>
              <v:h position="#1,bottomRight" xrange="8640,12960"/>
            </v:handles>
          </v:shapetype>
          <v:shape id="_x0000_s1027" type="#_x0000_t188" style="position:absolute;margin-left:-19.85pt;margin-top:-48.7pt;width:507pt;height:76.5pt;z-index:-251661312" wrapcoords="1917 -212 -32 0 -32 20329 7413 21600 8020 21600 19683 21600 20194 21600 21632 20541 21632 1059 13516 -212 1917 -212" strokeweight="1pt">
            <v:stroke dashstyle="dash"/>
            <v:shadow color="#868686"/>
            <v:textbox style="mso-next-textbox:#_x0000_s1027">
              <w:txbxContent>
                <w:p w:rsidR="00B96B41" w:rsidRPr="009E5106" w:rsidRDefault="00B96B41" w:rsidP="00905C2F">
                  <w:pPr>
                    <w:jc w:val="center"/>
                  </w:pPr>
                  <w:r w:rsidRPr="009E5106">
                    <w:rPr>
                      <w:rFonts w:ascii="Comic Sans MS" w:hAnsi="Comic Sans MS"/>
                    </w:rPr>
                    <w:t>2014-2015 EĞİTİM ÖĞRETİM YILI  T</w:t>
                  </w:r>
                  <w:r>
                    <w:rPr>
                      <w:rFonts w:ascii="Comic Sans MS" w:hAnsi="Comic Sans MS"/>
                    </w:rPr>
                    <w:t>.</w:t>
                  </w:r>
                  <w:r w:rsidRPr="009E5106">
                    <w:rPr>
                      <w:rFonts w:ascii="Comic Sans MS" w:hAnsi="Comic Sans MS"/>
                    </w:rPr>
                    <w:t>C</w:t>
                  </w:r>
                  <w:r>
                    <w:rPr>
                      <w:rFonts w:ascii="Comic Sans MS" w:hAnsi="Comic Sans MS"/>
                    </w:rPr>
                    <w:t>.</w:t>
                  </w:r>
                  <w:r w:rsidRPr="009E5106">
                    <w:rPr>
                      <w:rFonts w:ascii="Comic Sans MS" w:hAnsi="Comic Sans MS"/>
                    </w:rPr>
                    <w:t xml:space="preserve"> İNKILAP TARİHİ VE ATATÜRKÇÜLÜK  DERSİ  I.DÖNEM II YAZILI  YOKLAMA</w:t>
                  </w:r>
                  <w:r>
                    <w:rPr>
                      <w:rFonts w:ascii="Comic Sans MS" w:hAnsi="Comic Sans MS"/>
                    </w:rPr>
                    <w:t xml:space="preserve"> </w:t>
                  </w:r>
                  <w:hyperlink r:id="rId6" w:history="1">
                    <w:r w:rsidRPr="003312BD">
                      <w:rPr>
                        <w:rStyle w:val="Hyperlink"/>
                        <w:rFonts w:ascii="Comic Sans MS" w:hAnsi="Comic Sans MS"/>
                        <w:sz w:val="20"/>
                        <w:szCs w:val="20"/>
                      </w:rPr>
                      <w:t>www.sorubak.com</w:t>
                    </w:r>
                  </w:hyperlink>
                </w:p>
              </w:txbxContent>
            </v:textbox>
            <w10:wrap type="through"/>
          </v:shape>
        </w:pict>
      </w:r>
      <w:r>
        <w:rPr>
          <w:noProof/>
          <w:lang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28" type="#_x0000_t106" style="position:absolute;margin-left:404.65pt;margin-top:31.55pt;width:96.75pt;height:45pt;z-index:251657216" adj="24290,-8280" strokeweight="1pt">
            <v:stroke dashstyle="dash"/>
            <v:shadow color="#868686"/>
            <v:textbox style="mso-next-textbox:#_x0000_s1028">
              <w:txbxContent>
                <w:p w:rsidR="00B96B41" w:rsidRPr="00D66CF2" w:rsidRDefault="00B96B41" w:rsidP="00905C2F">
                  <w:pPr>
                    <w:rPr>
                      <w:rFonts w:ascii="Forte" w:hAnsi="Forte"/>
                      <w:sz w:val="24"/>
                      <w:szCs w:val="24"/>
                    </w:rPr>
                  </w:pPr>
                  <w:r w:rsidRPr="00D66CF2">
                    <w:rPr>
                      <w:rFonts w:ascii="Forte" w:hAnsi="Forte"/>
                      <w:sz w:val="24"/>
                      <w:szCs w:val="24"/>
                    </w:rPr>
                    <w:t>Puan :</w:t>
                  </w:r>
                </w:p>
              </w:txbxContent>
            </v:textbox>
          </v:shape>
        </w:pict>
      </w:r>
    </w:p>
    <w:p w:rsidR="00B96B41" w:rsidRDefault="00B96B41"/>
    <w:p w:rsidR="00B96B41" w:rsidRPr="00905C2F" w:rsidRDefault="00B96B41">
      <w:pPr>
        <w:rPr>
          <w:rFonts w:ascii="Comic Sans MS" w:hAnsi="Comic Sans MS"/>
          <w:sz w:val="20"/>
          <w:szCs w:val="20"/>
        </w:rPr>
      </w:pPr>
      <w:r w:rsidRPr="00905C2F">
        <w:rPr>
          <w:rFonts w:ascii="Comic Sans MS" w:hAnsi="Comic Sans MS"/>
          <w:sz w:val="20"/>
          <w:szCs w:val="20"/>
        </w:rPr>
        <w:t>A-Aşağıda verilen  cümlelere  doğru  ise   D   yanlış  ise  Y  harfini koyunuz.  (10 puan)</w:t>
      </w:r>
    </w:p>
    <w:p w:rsidR="00B96B41" w:rsidRPr="00905C2F" w:rsidRDefault="00B96B41">
      <w:pPr>
        <w:rPr>
          <w:rFonts w:ascii="Comic Sans MS" w:hAnsi="Comic Sans MS"/>
          <w:sz w:val="20"/>
          <w:szCs w:val="20"/>
        </w:rPr>
      </w:pPr>
      <w:r w:rsidRPr="00905C2F">
        <w:rPr>
          <w:rFonts w:ascii="Comic Sans MS" w:hAnsi="Comic Sans MS"/>
          <w:sz w:val="20"/>
          <w:szCs w:val="20"/>
        </w:rPr>
        <w:t>1.Sulh ve Selameti Osmaniye Cemiyeti ,milli varlığa zararlı   cemiyettir.(....).</w:t>
      </w:r>
    </w:p>
    <w:p w:rsidR="00B96B41" w:rsidRPr="00905C2F" w:rsidRDefault="00B96B41">
      <w:pPr>
        <w:rPr>
          <w:rFonts w:ascii="Comic Sans MS" w:hAnsi="Comic Sans MS"/>
          <w:sz w:val="20"/>
          <w:szCs w:val="20"/>
        </w:rPr>
      </w:pPr>
      <w:r w:rsidRPr="00905C2F">
        <w:rPr>
          <w:rFonts w:ascii="Comic Sans MS" w:hAnsi="Comic Sans MS"/>
          <w:sz w:val="20"/>
          <w:szCs w:val="20"/>
        </w:rPr>
        <w:t>2.Sevr Antlaşması'nı ,TBMM onaylamıştır.(.....)</w:t>
      </w:r>
    </w:p>
    <w:p w:rsidR="00B96B41" w:rsidRPr="00905C2F" w:rsidRDefault="00B96B41">
      <w:pPr>
        <w:rPr>
          <w:rFonts w:ascii="Comic Sans MS" w:hAnsi="Comic Sans MS"/>
          <w:sz w:val="20"/>
          <w:szCs w:val="20"/>
        </w:rPr>
      </w:pPr>
      <w:r w:rsidRPr="00905C2F">
        <w:rPr>
          <w:rFonts w:ascii="Comic Sans MS" w:hAnsi="Comic Sans MS"/>
          <w:sz w:val="20"/>
          <w:szCs w:val="20"/>
        </w:rPr>
        <w:t>3.TBMM , güçler  ayrılığı  ilkesini  benimsemiştir.(.....)</w:t>
      </w:r>
    </w:p>
    <w:p w:rsidR="00B96B41" w:rsidRPr="00905C2F" w:rsidRDefault="00B96B41">
      <w:pPr>
        <w:rPr>
          <w:rFonts w:ascii="Comic Sans MS" w:hAnsi="Comic Sans MS"/>
          <w:sz w:val="20"/>
          <w:szCs w:val="20"/>
        </w:rPr>
      </w:pPr>
      <w:r w:rsidRPr="00905C2F">
        <w:rPr>
          <w:rFonts w:ascii="Comic Sans MS" w:hAnsi="Comic Sans MS"/>
          <w:sz w:val="20"/>
          <w:szCs w:val="20"/>
        </w:rPr>
        <w:t>4.Sakarya ve  Büyük Taarruz  Savaşlarını  Mustafa Kemal  yönetmiştir.(......)</w:t>
      </w:r>
    </w:p>
    <w:p w:rsidR="00B96B41" w:rsidRPr="00905C2F" w:rsidRDefault="00B96B41">
      <w:pPr>
        <w:rPr>
          <w:rFonts w:ascii="Comic Sans MS" w:hAnsi="Comic Sans MS"/>
          <w:sz w:val="20"/>
          <w:szCs w:val="20"/>
        </w:rPr>
      </w:pPr>
      <w:r w:rsidRPr="00905C2F">
        <w:rPr>
          <w:rFonts w:ascii="Comic Sans MS" w:hAnsi="Comic Sans MS"/>
          <w:sz w:val="20"/>
          <w:szCs w:val="20"/>
        </w:rPr>
        <w:t>5.Kütahya ve Eskişehir Savaşları  ,Türk ordusunun galibiyetiyle sonuçlanmıştır.(......)</w:t>
      </w:r>
    </w:p>
    <w:p w:rsidR="00B96B41" w:rsidRPr="00905C2F" w:rsidRDefault="00B96B41">
      <w:pPr>
        <w:rPr>
          <w:rFonts w:ascii="Comic Sans MS" w:hAnsi="Comic Sans MS"/>
          <w:sz w:val="20"/>
          <w:szCs w:val="20"/>
        </w:rPr>
      </w:pPr>
      <w:r>
        <w:rPr>
          <w:noProof/>
          <w:lang w:eastAsia="tr-TR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29" type="#_x0000_t176" style="position:absolute;margin-left:-19.85pt;margin-top:18.35pt;width:507pt;height:35.25pt;z-index:-251658240" strokeweight="1pt">
            <v:stroke dashstyle="dash"/>
            <v:shadow color="#868686"/>
          </v:shape>
        </w:pict>
      </w:r>
      <w:r w:rsidRPr="00905C2F">
        <w:rPr>
          <w:rFonts w:ascii="Comic Sans MS" w:hAnsi="Comic Sans MS"/>
          <w:sz w:val="20"/>
          <w:szCs w:val="20"/>
        </w:rPr>
        <w:t xml:space="preserve">B-Aşağıdaki cümlelerde bulunan noktalı yerleri verilen sözcüklerden  uygun  olanı ile doldurunuz.     </w:t>
      </w:r>
    </w:p>
    <w:p w:rsidR="00B96B41" w:rsidRPr="00905C2F" w:rsidRDefault="00B96B41">
      <w:pPr>
        <w:rPr>
          <w:rFonts w:ascii="Comic Sans MS" w:hAnsi="Comic Sans MS"/>
          <w:sz w:val="20"/>
          <w:szCs w:val="20"/>
        </w:rPr>
      </w:pPr>
      <w:r w:rsidRPr="00905C2F">
        <w:rPr>
          <w:rFonts w:ascii="Comic Sans MS" w:hAnsi="Comic Sans MS"/>
          <w:sz w:val="20"/>
          <w:szCs w:val="20"/>
        </w:rPr>
        <w:t xml:space="preserve"> Traplusgarp  - I İnönü- Amasya   Genelgesi-  Sivas   Kongresi - Erzurum  Kongresi- Sakarya- II  İnönü</w:t>
      </w:r>
    </w:p>
    <w:p w:rsidR="00B96B41" w:rsidRPr="00905C2F" w:rsidRDefault="00B96B41">
      <w:pPr>
        <w:rPr>
          <w:rFonts w:ascii="Comic Sans MS" w:hAnsi="Comic Sans MS"/>
          <w:sz w:val="20"/>
          <w:szCs w:val="20"/>
        </w:rPr>
      </w:pPr>
      <w:r w:rsidRPr="00905C2F">
        <w:rPr>
          <w:rFonts w:ascii="Comic Sans MS" w:hAnsi="Comic Sans MS"/>
          <w:sz w:val="20"/>
          <w:szCs w:val="20"/>
        </w:rPr>
        <w:t>1.Londra  Konferansı'nın toplanmasına...................................   Zaferi neden  olmuştur.</w:t>
      </w:r>
    </w:p>
    <w:p w:rsidR="00B96B41" w:rsidRPr="00905C2F" w:rsidRDefault="00B96B41">
      <w:pPr>
        <w:rPr>
          <w:rFonts w:ascii="Comic Sans MS" w:hAnsi="Comic Sans MS"/>
          <w:sz w:val="20"/>
          <w:szCs w:val="20"/>
        </w:rPr>
      </w:pPr>
      <w:r w:rsidRPr="00905C2F">
        <w:rPr>
          <w:rFonts w:ascii="Comic Sans MS" w:hAnsi="Comic Sans MS"/>
          <w:sz w:val="20"/>
          <w:szCs w:val="20"/>
        </w:rPr>
        <w:t>2.</w:t>
      </w:r>
      <w:r>
        <w:rPr>
          <w:rFonts w:ascii="Comic Sans MS" w:hAnsi="Comic Sans MS"/>
          <w:sz w:val="20"/>
          <w:szCs w:val="20"/>
        </w:rPr>
        <w:t>Mustafa Kemal</w:t>
      </w:r>
      <w:r w:rsidRPr="00905C2F">
        <w:rPr>
          <w:rFonts w:ascii="Comic Sans MS" w:hAnsi="Comic Sans MS"/>
          <w:sz w:val="20"/>
          <w:szCs w:val="20"/>
        </w:rPr>
        <w:t xml:space="preserve">, gazi  ünvanını  ve  mareşallik rütbesini .........................Savaşından sonra almıştır .    </w:t>
      </w:r>
    </w:p>
    <w:p w:rsidR="00B96B41" w:rsidRPr="00905C2F" w:rsidRDefault="00B96B41">
      <w:pPr>
        <w:rPr>
          <w:rFonts w:ascii="Comic Sans MS" w:hAnsi="Comic Sans MS"/>
          <w:sz w:val="20"/>
          <w:szCs w:val="20"/>
        </w:rPr>
      </w:pPr>
      <w:r w:rsidRPr="00905C2F">
        <w:rPr>
          <w:rFonts w:ascii="Comic Sans MS" w:hAnsi="Comic Sans MS"/>
          <w:sz w:val="20"/>
          <w:szCs w:val="20"/>
        </w:rPr>
        <w:t>3.Kurtuluş Savaşı'nın  yöntemini  belirleyen  belge.................................dir.</w:t>
      </w:r>
    </w:p>
    <w:p w:rsidR="00B96B41" w:rsidRPr="00905C2F" w:rsidRDefault="00B96B41">
      <w:pPr>
        <w:rPr>
          <w:rFonts w:ascii="Comic Sans MS" w:hAnsi="Comic Sans MS"/>
          <w:sz w:val="20"/>
          <w:szCs w:val="20"/>
        </w:rPr>
      </w:pPr>
      <w:r w:rsidRPr="00905C2F">
        <w:rPr>
          <w:rFonts w:ascii="Comic Sans MS" w:hAnsi="Comic Sans MS"/>
          <w:sz w:val="20"/>
          <w:szCs w:val="20"/>
        </w:rPr>
        <w:t>4.Cemiyetler  ..........................Kongresi'nde Anadolu ve Rumeli  Müdafaa-i Hukuk Cemiyeti  adı altında birleştirildi.</w:t>
      </w:r>
    </w:p>
    <w:p w:rsidR="00B96B41" w:rsidRPr="00905C2F" w:rsidRDefault="00B96B41">
      <w:pPr>
        <w:rPr>
          <w:rFonts w:ascii="Comic Sans MS" w:hAnsi="Comic Sans MS"/>
          <w:sz w:val="20"/>
          <w:szCs w:val="20"/>
        </w:rPr>
      </w:pPr>
      <w:r w:rsidRPr="00905C2F">
        <w:rPr>
          <w:rFonts w:ascii="Comic Sans MS" w:hAnsi="Comic Sans MS"/>
          <w:sz w:val="20"/>
          <w:szCs w:val="20"/>
        </w:rPr>
        <w:t>5.Mustafa Kemal 'in  ilk askeri  başarısı..................Savaş'ında  olmuştur.</w:t>
      </w:r>
    </w:p>
    <w:p w:rsidR="00B96B41" w:rsidRPr="00905C2F" w:rsidRDefault="00B96B41">
      <w:pPr>
        <w:rPr>
          <w:rFonts w:ascii="Comic Sans MS" w:hAnsi="Comic Sans MS"/>
          <w:sz w:val="20"/>
          <w:szCs w:val="20"/>
        </w:rPr>
      </w:pPr>
      <w:r w:rsidRPr="00905C2F">
        <w:rPr>
          <w:rFonts w:ascii="Comic Sans MS" w:hAnsi="Comic Sans MS"/>
          <w:sz w:val="20"/>
          <w:szCs w:val="20"/>
        </w:rPr>
        <w:t>C-Aşağıdaki çoktan seçmeli soruları cevaplayınız. Her soru 5'er puandır.</w:t>
      </w:r>
    </w:p>
    <w:p w:rsidR="00B96B41" w:rsidRPr="00905C2F" w:rsidRDefault="00B96B41">
      <w:pPr>
        <w:rPr>
          <w:rFonts w:ascii="Comic Sans MS" w:hAnsi="Comic Sans MS"/>
          <w:sz w:val="20"/>
          <w:szCs w:val="20"/>
        </w:rPr>
      </w:pPr>
      <w:smartTag w:uri="urn:schemas-microsoft-com:office:smarttags" w:element="metricconverter">
        <w:smartTagPr>
          <w:attr w:name="ProductID" w:val="1.'"/>
        </w:smartTagPr>
        <w:r w:rsidRPr="00905C2F">
          <w:rPr>
            <w:rFonts w:ascii="Comic Sans MS" w:hAnsi="Comic Sans MS"/>
            <w:sz w:val="20"/>
            <w:szCs w:val="20"/>
          </w:rPr>
          <w:t>1.'</w:t>
        </w:r>
      </w:smartTag>
      <w:r w:rsidRPr="00905C2F">
        <w:rPr>
          <w:rFonts w:ascii="Comic Sans MS" w:hAnsi="Comic Sans MS"/>
          <w:sz w:val="20"/>
          <w:szCs w:val="20"/>
        </w:rPr>
        <w:t>'A tatürk ,askerlik ,yönetim,siyaset  eğitim,sanat,edebiyat ,tarih,dil,sosyoloji  ve din  gibi alanlarda bilgi  ve eser  veren bir kişidir.''  Bu durum Atatürk 'ün hangi yönünü öncelikle  göstermektedir?</w:t>
      </w:r>
    </w:p>
    <w:p w:rsidR="00B96B41" w:rsidRPr="00905C2F" w:rsidRDefault="00B96B41">
      <w:pPr>
        <w:rPr>
          <w:rFonts w:ascii="Comic Sans MS" w:hAnsi="Comic Sans MS"/>
          <w:sz w:val="20"/>
          <w:szCs w:val="20"/>
        </w:rPr>
      </w:pPr>
      <w:r w:rsidRPr="00905C2F">
        <w:rPr>
          <w:rFonts w:ascii="Comic Sans MS" w:hAnsi="Comic Sans MS"/>
          <w:sz w:val="20"/>
          <w:szCs w:val="20"/>
        </w:rPr>
        <w:t>A.İleri görüşlülüğünü    B.Çok  yönlülüğünü  C.Mantıklılığı  D.İdealistliğini</w:t>
      </w:r>
    </w:p>
    <w:p w:rsidR="00B96B41" w:rsidRPr="00905C2F" w:rsidRDefault="00B96B41">
      <w:pPr>
        <w:rPr>
          <w:rFonts w:ascii="Comic Sans MS" w:hAnsi="Comic Sans MS"/>
          <w:sz w:val="20"/>
          <w:szCs w:val="20"/>
        </w:rPr>
      </w:pPr>
      <w:r w:rsidRPr="00905C2F">
        <w:rPr>
          <w:rFonts w:ascii="Comic Sans MS" w:hAnsi="Comic Sans MS"/>
          <w:sz w:val="20"/>
          <w:szCs w:val="20"/>
        </w:rPr>
        <w:t>2.        1.Kafkas Cephesi   2.Çanakkale Cephesi     3. Suriye Cephesi   4.Yemen-Hicaz Cephesi</w:t>
      </w:r>
    </w:p>
    <w:p w:rsidR="00B96B41" w:rsidRPr="00905C2F" w:rsidRDefault="00B96B41">
      <w:pPr>
        <w:rPr>
          <w:rFonts w:ascii="Comic Sans MS" w:hAnsi="Comic Sans MS"/>
          <w:sz w:val="20"/>
          <w:szCs w:val="20"/>
        </w:rPr>
      </w:pPr>
      <w:r w:rsidRPr="00905C2F">
        <w:rPr>
          <w:rFonts w:ascii="Comic Sans MS" w:hAnsi="Comic Sans MS"/>
          <w:sz w:val="20"/>
          <w:szCs w:val="20"/>
        </w:rPr>
        <w:t>Birinci Dünya  Savaşı'nda açılan yukarıdaki cephelerden hangisinde  Mustafa  Kemal  Atatürk  savaşmamıştır?                    A.4          B.3        C.2           D.1</w:t>
      </w:r>
    </w:p>
    <w:p w:rsidR="00B96B41" w:rsidRPr="00905C2F" w:rsidRDefault="00B96B41">
      <w:pPr>
        <w:rPr>
          <w:rFonts w:ascii="Comic Sans MS" w:hAnsi="Comic Sans MS"/>
          <w:sz w:val="20"/>
          <w:szCs w:val="20"/>
        </w:rPr>
      </w:pPr>
      <w:r w:rsidRPr="00905C2F">
        <w:rPr>
          <w:rFonts w:ascii="Comic Sans MS" w:hAnsi="Comic Sans MS"/>
          <w:sz w:val="20"/>
          <w:szCs w:val="20"/>
        </w:rPr>
        <w:t>3.Aşağıdakilerden hangisi   ulusal  cemiyetlerin  ortak özellikleri  arasında yer almaz?</w:t>
      </w:r>
    </w:p>
    <w:p w:rsidR="00B96B41" w:rsidRPr="00905C2F" w:rsidRDefault="00B96B41">
      <w:pPr>
        <w:rPr>
          <w:rFonts w:ascii="Comic Sans MS" w:hAnsi="Comic Sans MS"/>
          <w:sz w:val="20"/>
          <w:szCs w:val="20"/>
        </w:rPr>
      </w:pPr>
      <w:r w:rsidRPr="00905C2F">
        <w:rPr>
          <w:rFonts w:ascii="Comic Sans MS" w:hAnsi="Comic Sans MS"/>
          <w:sz w:val="20"/>
          <w:szCs w:val="20"/>
        </w:rPr>
        <w:t>A.Bölgesel   olarak  kurulmuşlardır.</w:t>
      </w:r>
    </w:p>
    <w:p w:rsidR="00B96B41" w:rsidRPr="00905C2F" w:rsidRDefault="00B96B41">
      <w:pPr>
        <w:rPr>
          <w:rFonts w:ascii="Comic Sans MS" w:hAnsi="Comic Sans MS"/>
          <w:sz w:val="20"/>
          <w:szCs w:val="20"/>
        </w:rPr>
      </w:pPr>
      <w:r w:rsidRPr="00905C2F">
        <w:rPr>
          <w:rFonts w:ascii="Comic Sans MS" w:hAnsi="Comic Sans MS"/>
          <w:sz w:val="20"/>
          <w:szCs w:val="20"/>
        </w:rPr>
        <w:t>B.İşgalleri  engellemek  amacıyla  kurulmuşlardır.</w:t>
      </w:r>
    </w:p>
    <w:p w:rsidR="00B96B41" w:rsidRPr="00905C2F" w:rsidRDefault="00B96B41">
      <w:pPr>
        <w:rPr>
          <w:rFonts w:ascii="Comic Sans MS" w:hAnsi="Comic Sans MS"/>
          <w:sz w:val="20"/>
          <w:szCs w:val="20"/>
        </w:rPr>
      </w:pPr>
      <w:r w:rsidRPr="00905C2F">
        <w:rPr>
          <w:rFonts w:ascii="Comic Sans MS" w:hAnsi="Comic Sans MS"/>
          <w:sz w:val="20"/>
          <w:szCs w:val="20"/>
        </w:rPr>
        <w:t>C.Gerekirse  silahlı  mücadele  kararı almışlardır.</w:t>
      </w:r>
    </w:p>
    <w:p w:rsidR="00B96B41" w:rsidRPr="00905C2F" w:rsidRDefault="00B96B41">
      <w:pPr>
        <w:rPr>
          <w:rFonts w:ascii="Comic Sans MS" w:hAnsi="Comic Sans MS"/>
          <w:sz w:val="20"/>
          <w:szCs w:val="20"/>
        </w:rPr>
      </w:pPr>
      <w:r w:rsidRPr="00905C2F">
        <w:rPr>
          <w:rFonts w:ascii="Comic Sans MS" w:hAnsi="Comic Sans MS"/>
          <w:sz w:val="20"/>
          <w:szCs w:val="20"/>
        </w:rPr>
        <w:t>D.Padişah ve halifenin  buyruklarına  uymakla  vatanın kurtuluşunun mümkün olacağına inanmışlardı.</w:t>
      </w:r>
    </w:p>
    <w:p w:rsidR="00B96B41" w:rsidRPr="00905C2F" w:rsidRDefault="00B96B41">
      <w:pPr>
        <w:rPr>
          <w:rFonts w:ascii="Comic Sans MS" w:hAnsi="Comic Sans MS"/>
          <w:sz w:val="20"/>
          <w:szCs w:val="20"/>
        </w:rPr>
      </w:pPr>
      <w:r w:rsidRPr="00905C2F">
        <w:rPr>
          <w:rFonts w:ascii="Comic Sans MS" w:hAnsi="Comic Sans MS"/>
          <w:sz w:val="20"/>
          <w:szCs w:val="20"/>
        </w:rPr>
        <w:t>4.Erzurum Kongresi'nde   ''Ulusal  iradeyi hakim kılmak esastır.''kararının alınması aşağıdakilerden  hangisinin gerçekleştirileceğinin   bir göstergesidir.</w:t>
      </w:r>
    </w:p>
    <w:p w:rsidR="00B96B41" w:rsidRPr="00905C2F" w:rsidRDefault="00B96B41" w:rsidP="00B87359">
      <w:pPr>
        <w:rPr>
          <w:rFonts w:ascii="Comic Sans MS" w:hAnsi="Comic Sans MS"/>
          <w:sz w:val="20"/>
          <w:szCs w:val="20"/>
        </w:rPr>
      </w:pPr>
      <w:r w:rsidRPr="00905C2F">
        <w:rPr>
          <w:rFonts w:ascii="Comic Sans MS" w:hAnsi="Comic Sans MS"/>
          <w:sz w:val="20"/>
          <w:szCs w:val="20"/>
        </w:rPr>
        <w:t>A.Bölgesel direniş örgütlerinin destekleneceği             B.Düzenli ordunun kurulacağının</w:t>
      </w:r>
    </w:p>
    <w:p w:rsidR="00B96B41" w:rsidRPr="00905C2F" w:rsidRDefault="00B96B41" w:rsidP="00B87359">
      <w:pPr>
        <w:rPr>
          <w:rFonts w:ascii="Comic Sans MS" w:hAnsi="Comic Sans MS"/>
          <w:sz w:val="20"/>
          <w:szCs w:val="20"/>
        </w:rPr>
      </w:pPr>
      <w:r w:rsidRPr="00905C2F">
        <w:rPr>
          <w:rFonts w:ascii="Comic Sans MS" w:hAnsi="Comic Sans MS"/>
          <w:sz w:val="20"/>
          <w:szCs w:val="20"/>
        </w:rPr>
        <w:t xml:space="preserve"> C.İstanbul   Hükümeti ile birlikte hareket edileceği  D.Yönetim şeklinin değiştirileceğinin</w:t>
      </w:r>
    </w:p>
    <w:p w:rsidR="00B96B41" w:rsidRPr="00905C2F" w:rsidRDefault="00B96B41">
      <w:pPr>
        <w:rPr>
          <w:rFonts w:ascii="Comic Sans MS" w:hAnsi="Comic Sans MS"/>
          <w:sz w:val="20"/>
          <w:szCs w:val="20"/>
        </w:rPr>
      </w:pPr>
      <w:r w:rsidRPr="00905C2F">
        <w:rPr>
          <w:rFonts w:ascii="Comic Sans MS" w:hAnsi="Comic Sans MS"/>
          <w:sz w:val="20"/>
          <w:szCs w:val="20"/>
        </w:rPr>
        <w:t xml:space="preserve">5.-Temsil Heyeti         -Anadolu ve Rumeli  Müdafa-i Hukuk cemiyeti   </w:t>
      </w:r>
    </w:p>
    <w:p w:rsidR="00B96B41" w:rsidRPr="00905C2F" w:rsidRDefault="00B96B41">
      <w:pPr>
        <w:rPr>
          <w:rFonts w:ascii="Comic Sans MS" w:hAnsi="Comic Sans MS"/>
          <w:sz w:val="20"/>
          <w:szCs w:val="20"/>
        </w:rPr>
      </w:pPr>
      <w:r w:rsidRPr="00905C2F">
        <w:rPr>
          <w:rFonts w:ascii="Comic Sans MS" w:hAnsi="Comic Sans MS"/>
          <w:sz w:val="20"/>
          <w:szCs w:val="20"/>
        </w:rPr>
        <w:t xml:space="preserve">  Verilen kurumların çalışmaları  aşağıdaki gelişmelerden  hangisi  ile  sona ermiştir?</w:t>
      </w:r>
    </w:p>
    <w:p w:rsidR="00B96B41" w:rsidRPr="00905C2F" w:rsidRDefault="00B96B41">
      <w:pPr>
        <w:rPr>
          <w:rFonts w:ascii="Comic Sans MS" w:hAnsi="Comic Sans MS"/>
          <w:sz w:val="20"/>
          <w:szCs w:val="20"/>
        </w:rPr>
      </w:pPr>
      <w:r w:rsidRPr="00905C2F">
        <w:rPr>
          <w:rFonts w:ascii="Comic Sans MS" w:hAnsi="Comic Sans MS"/>
          <w:sz w:val="20"/>
          <w:szCs w:val="20"/>
        </w:rPr>
        <w:t xml:space="preserve">A.TBMM'nin açılması  B.Mebusan Meclisinin  toplanması </w:t>
      </w:r>
    </w:p>
    <w:p w:rsidR="00B96B41" w:rsidRPr="00905C2F" w:rsidRDefault="00B96B41">
      <w:pPr>
        <w:rPr>
          <w:rFonts w:ascii="Comic Sans MS" w:hAnsi="Comic Sans MS"/>
          <w:sz w:val="20"/>
          <w:szCs w:val="20"/>
        </w:rPr>
      </w:pPr>
      <w:r w:rsidRPr="00905C2F">
        <w:rPr>
          <w:rFonts w:ascii="Comic Sans MS" w:hAnsi="Comic Sans MS"/>
          <w:sz w:val="20"/>
          <w:szCs w:val="20"/>
        </w:rPr>
        <w:t>C.Sivas Kongresi' nin  düzenlenmesi     D.Amasya  Görüşmeleri</w:t>
      </w:r>
    </w:p>
    <w:p w:rsidR="00B96B41" w:rsidRPr="00905C2F" w:rsidRDefault="00B96B41">
      <w:pPr>
        <w:rPr>
          <w:rFonts w:ascii="Comic Sans MS" w:hAnsi="Comic Sans MS"/>
          <w:sz w:val="20"/>
          <w:szCs w:val="20"/>
        </w:rPr>
      </w:pPr>
      <w:r w:rsidRPr="00905C2F">
        <w:rPr>
          <w:rFonts w:ascii="Comic Sans MS" w:hAnsi="Comic Sans MS"/>
          <w:sz w:val="20"/>
          <w:szCs w:val="20"/>
        </w:rPr>
        <w:t>6.Mustafa  Kemal  5 Ağustos ,1921'de TBMM'den Başkomutanlık yetkilerini almış ve 8 Ağustos  1921 de Tekalif -i Milliye Emirlerini  yayınlayarak ,halktan  orduya yardım etmeleri ni istemiştir.</w:t>
      </w:r>
    </w:p>
    <w:p w:rsidR="00B96B41" w:rsidRPr="00905C2F" w:rsidRDefault="00B96B41">
      <w:pPr>
        <w:rPr>
          <w:rFonts w:ascii="Comic Sans MS" w:hAnsi="Comic Sans MS"/>
          <w:sz w:val="20"/>
          <w:szCs w:val="20"/>
        </w:rPr>
      </w:pPr>
      <w:r w:rsidRPr="00905C2F">
        <w:rPr>
          <w:rFonts w:ascii="Comic Sans MS" w:hAnsi="Comic Sans MS"/>
          <w:sz w:val="20"/>
          <w:szCs w:val="20"/>
        </w:rPr>
        <w:t>Bu  çalışmalar ,aşağıdaki savaşlardan  hangisine hazırlık amacını taşımaktadır?</w:t>
      </w:r>
    </w:p>
    <w:p w:rsidR="00B96B41" w:rsidRPr="00905C2F" w:rsidRDefault="00B96B41">
      <w:pPr>
        <w:rPr>
          <w:rFonts w:ascii="Comic Sans MS" w:hAnsi="Comic Sans MS"/>
          <w:sz w:val="20"/>
          <w:szCs w:val="20"/>
        </w:rPr>
      </w:pPr>
      <w:r w:rsidRPr="00905C2F">
        <w:rPr>
          <w:rFonts w:ascii="Comic Sans MS" w:hAnsi="Comic Sans MS"/>
          <w:sz w:val="20"/>
          <w:szCs w:val="20"/>
        </w:rPr>
        <w:t>A.Sakarya Meydan Muh.  B.II.İnönü Muh.   C.Kütahya-Eskişehir Muh.  D.Başkomutanlık Meydan Muh.</w:t>
      </w:r>
    </w:p>
    <w:p w:rsidR="00B96B41" w:rsidRPr="00905C2F" w:rsidRDefault="00B96B41">
      <w:pPr>
        <w:rPr>
          <w:rFonts w:ascii="Comic Sans MS" w:hAnsi="Comic Sans MS"/>
          <w:sz w:val="20"/>
          <w:szCs w:val="20"/>
        </w:rPr>
      </w:pPr>
      <w:r w:rsidRPr="00905C2F">
        <w:rPr>
          <w:rFonts w:ascii="Comic Sans MS" w:hAnsi="Comic Sans MS"/>
          <w:sz w:val="20"/>
          <w:szCs w:val="20"/>
        </w:rPr>
        <w:t>7.Aşağıdakilerden hangisi  I. İnönü Zaferi 'nin   sonucunda yaşanan  diplomatik  gelişmelerden biri  değildir?</w:t>
      </w:r>
    </w:p>
    <w:p w:rsidR="00B96B41" w:rsidRPr="00905C2F" w:rsidRDefault="00B96B41">
      <w:pPr>
        <w:rPr>
          <w:rFonts w:ascii="Comic Sans MS" w:hAnsi="Comic Sans MS"/>
          <w:sz w:val="20"/>
          <w:szCs w:val="20"/>
        </w:rPr>
      </w:pPr>
      <w:r w:rsidRPr="00905C2F">
        <w:rPr>
          <w:rFonts w:ascii="Comic Sans MS" w:hAnsi="Comic Sans MS"/>
          <w:sz w:val="20"/>
          <w:szCs w:val="20"/>
        </w:rPr>
        <w:t>A.Moskova Antlaşması          B.Türk Afgan Dostluk  Antlaşması</w:t>
      </w:r>
    </w:p>
    <w:p w:rsidR="00B96B41" w:rsidRPr="00905C2F" w:rsidRDefault="00B96B41">
      <w:pPr>
        <w:rPr>
          <w:rFonts w:ascii="Comic Sans MS" w:hAnsi="Comic Sans MS"/>
          <w:sz w:val="20"/>
          <w:szCs w:val="20"/>
        </w:rPr>
      </w:pPr>
      <w:r w:rsidRPr="00905C2F">
        <w:rPr>
          <w:rFonts w:ascii="Comic Sans MS" w:hAnsi="Comic Sans MS"/>
          <w:sz w:val="20"/>
          <w:szCs w:val="20"/>
        </w:rPr>
        <w:t>C .Gümrü Antlaşması              D.Londra Konferası</w:t>
      </w:r>
    </w:p>
    <w:p w:rsidR="00B96B41" w:rsidRPr="00905C2F" w:rsidRDefault="00B96B41">
      <w:pPr>
        <w:rPr>
          <w:rFonts w:ascii="Comic Sans MS" w:hAnsi="Comic Sans MS"/>
          <w:sz w:val="20"/>
          <w:szCs w:val="20"/>
        </w:rPr>
      </w:pPr>
      <w:r w:rsidRPr="00905C2F">
        <w:rPr>
          <w:rFonts w:ascii="Comic Sans MS" w:hAnsi="Comic Sans MS"/>
          <w:sz w:val="20"/>
          <w:szCs w:val="20"/>
        </w:rPr>
        <w:t xml:space="preserve"> 8.Mudanya Ateşkes  Antlaşmasının  -İstanbul ve çevresinin TBMM'ye  bırakılması</w:t>
      </w:r>
    </w:p>
    <w:p w:rsidR="00B96B41" w:rsidRPr="00905C2F" w:rsidRDefault="00B96B41">
      <w:pPr>
        <w:rPr>
          <w:rFonts w:ascii="Comic Sans MS" w:hAnsi="Comic Sans MS"/>
          <w:sz w:val="20"/>
          <w:szCs w:val="20"/>
        </w:rPr>
      </w:pPr>
      <w:r w:rsidRPr="00905C2F">
        <w:rPr>
          <w:rFonts w:ascii="Comic Sans MS" w:hAnsi="Comic Sans MS"/>
          <w:sz w:val="20"/>
          <w:szCs w:val="20"/>
        </w:rPr>
        <w:t xml:space="preserve"> -Doğu Trakya 'daki Yunan  birliklerinin çekilmesi      kararları  aşağıdakilerden hangisini gerçekleştirmeye yöneliktir?</w:t>
      </w:r>
    </w:p>
    <w:p w:rsidR="00B96B41" w:rsidRPr="00905C2F" w:rsidRDefault="00B96B41">
      <w:pPr>
        <w:rPr>
          <w:rFonts w:ascii="Comic Sans MS" w:hAnsi="Comic Sans MS"/>
          <w:sz w:val="20"/>
          <w:szCs w:val="20"/>
        </w:rPr>
      </w:pPr>
      <w:r w:rsidRPr="00905C2F">
        <w:rPr>
          <w:rFonts w:ascii="Comic Sans MS" w:hAnsi="Comic Sans MS"/>
          <w:sz w:val="20"/>
          <w:szCs w:val="20"/>
        </w:rPr>
        <w:t>A.Milli egemenlik  B.Misakı milli  C.Sömürgecilik   D.Cumhuriyet</w:t>
      </w:r>
    </w:p>
    <w:p w:rsidR="00B96B41" w:rsidRPr="00905C2F" w:rsidRDefault="00B96B41">
      <w:pPr>
        <w:rPr>
          <w:rFonts w:ascii="Comic Sans MS" w:hAnsi="Comic Sans MS"/>
          <w:sz w:val="20"/>
          <w:szCs w:val="20"/>
        </w:rPr>
      </w:pPr>
      <w:r w:rsidRPr="00905C2F">
        <w:rPr>
          <w:rFonts w:ascii="Comic Sans MS" w:hAnsi="Comic Sans MS"/>
          <w:sz w:val="20"/>
          <w:szCs w:val="20"/>
        </w:rPr>
        <w:t>9.Kurtuluş Savaşı' nın en krıtik günlerinde  Mustafa  Kemal' in Maarif Kongresini   toplaması ,aşağıdakilerden  hangisini  gerçekleştirmeyi amaçladığı  söylenebilir?</w:t>
      </w:r>
    </w:p>
    <w:p w:rsidR="00B96B41" w:rsidRPr="00905C2F" w:rsidRDefault="00B96B41">
      <w:pPr>
        <w:rPr>
          <w:rFonts w:ascii="Comic Sans MS" w:hAnsi="Comic Sans MS"/>
          <w:sz w:val="20"/>
          <w:szCs w:val="20"/>
        </w:rPr>
      </w:pPr>
      <w:r w:rsidRPr="00905C2F">
        <w:rPr>
          <w:rFonts w:ascii="Comic Sans MS" w:hAnsi="Comic Sans MS"/>
          <w:sz w:val="20"/>
          <w:szCs w:val="20"/>
        </w:rPr>
        <w:t>A.Milli  egemenlik  B.Çağdaş ve milli eğitim  C.Tam bağımsızlık  D.Milli  ekonomi</w:t>
      </w:r>
    </w:p>
    <w:p w:rsidR="00B96B41" w:rsidRPr="00905C2F" w:rsidRDefault="00B96B41">
      <w:pPr>
        <w:rPr>
          <w:rFonts w:ascii="Comic Sans MS" w:hAnsi="Comic Sans MS"/>
          <w:sz w:val="20"/>
          <w:szCs w:val="20"/>
        </w:rPr>
      </w:pPr>
      <w:r w:rsidRPr="00905C2F">
        <w:rPr>
          <w:rFonts w:ascii="Comic Sans MS" w:hAnsi="Comic Sans MS"/>
          <w:sz w:val="20"/>
          <w:szCs w:val="20"/>
        </w:rPr>
        <w:t>10.Aşağıdakilerden hangisi  Doğu sınırımızın belirlenmesinde etkili olan antlaşmalardır?</w:t>
      </w:r>
    </w:p>
    <w:p w:rsidR="00B96B41" w:rsidRPr="00905C2F" w:rsidRDefault="00B96B41">
      <w:pPr>
        <w:rPr>
          <w:rFonts w:ascii="Comic Sans MS" w:hAnsi="Comic Sans MS"/>
          <w:sz w:val="20"/>
          <w:szCs w:val="20"/>
        </w:rPr>
      </w:pPr>
      <w:r w:rsidRPr="00905C2F">
        <w:rPr>
          <w:rFonts w:ascii="Comic Sans MS" w:hAnsi="Comic Sans MS"/>
          <w:sz w:val="20"/>
          <w:szCs w:val="20"/>
        </w:rPr>
        <w:t>A.Kars-Mudanya -Gümrü      B.Gümrü-Londra-Kars  C.Gümrü-Moskova-Kars   D.Moskova-Ankara-Kars</w:t>
      </w:r>
    </w:p>
    <w:p w:rsidR="00B96B41" w:rsidRPr="00905C2F" w:rsidRDefault="00B96B41">
      <w:pPr>
        <w:rPr>
          <w:rFonts w:ascii="Comic Sans MS" w:hAnsi="Comic Sans MS"/>
          <w:sz w:val="20"/>
          <w:szCs w:val="20"/>
        </w:rPr>
      </w:pPr>
      <w:smartTag w:uri="urn:schemas-microsoft-com:office:smarttags" w:element="metricconverter">
        <w:smartTagPr>
          <w:attr w:name="ProductID" w:val="11.'"/>
        </w:smartTagPr>
        <w:r w:rsidRPr="00905C2F">
          <w:rPr>
            <w:rFonts w:ascii="Comic Sans MS" w:hAnsi="Comic Sans MS"/>
            <w:sz w:val="20"/>
            <w:szCs w:val="20"/>
          </w:rPr>
          <w:t>11.'</w:t>
        </w:r>
      </w:smartTag>
      <w:r w:rsidRPr="00905C2F">
        <w:rPr>
          <w:rFonts w:ascii="Comic Sans MS" w:hAnsi="Comic Sans MS"/>
          <w:sz w:val="20"/>
          <w:szCs w:val="20"/>
        </w:rPr>
        <w:t>' Ordular ilk hedefiniz  Akdeniz'dir .İleri!''Mustafa Kemal  Atatürk ,ordularını yukarıdaki  emri hangi savaş sonrasında  vermiştir?</w:t>
      </w:r>
    </w:p>
    <w:p w:rsidR="00B96B41" w:rsidRPr="00905C2F" w:rsidRDefault="00B96B41">
      <w:pPr>
        <w:rPr>
          <w:rFonts w:ascii="Comic Sans MS" w:hAnsi="Comic Sans MS"/>
          <w:sz w:val="20"/>
          <w:szCs w:val="20"/>
        </w:rPr>
      </w:pPr>
      <w:r w:rsidRPr="00905C2F">
        <w:rPr>
          <w:rFonts w:ascii="Comic Sans MS" w:hAnsi="Comic Sans MS"/>
          <w:sz w:val="20"/>
          <w:szCs w:val="20"/>
        </w:rPr>
        <w:t xml:space="preserve">A.Çanakkale Savaşı                  </w:t>
      </w:r>
      <w:r>
        <w:rPr>
          <w:rFonts w:ascii="Comic Sans MS" w:hAnsi="Comic Sans MS"/>
          <w:sz w:val="20"/>
          <w:szCs w:val="20"/>
        </w:rPr>
        <w:t xml:space="preserve">                      </w:t>
      </w:r>
      <w:r w:rsidRPr="00905C2F">
        <w:rPr>
          <w:rFonts w:ascii="Comic Sans MS" w:hAnsi="Comic Sans MS"/>
          <w:sz w:val="20"/>
          <w:szCs w:val="20"/>
        </w:rPr>
        <w:t>B.İnönü Muharebesi                                                                                                       C.Başkomutanlık Meydan Muharebesi            D.Sakarya Meydan Muharebesi</w:t>
      </w:r>
    </w:p>
    <w:p w:rsidR="00B96B41" w:rsidRPr="00905C2F" w:rsidRDefault="00B96B41">
      <w:pPr>
        <w:rPr>
          <w:rFonts w:ascii="Comic Sans MS" w:hAnsi="Comic Sans MS"/>
          <w:sz w:val="20"/>
          <w:szCs w:val="20"/>
        </w:rPr>
      </w:pPr>
      <w:smartTag w:uri="urn:schemas-microsoft-com:office:smarttags" w:element="metricconverter">
        <w:smartTagPr>
          <w:attr w:name="ProductID" w:val="12.'"/>
        </w:smartTagPr>
        <w:r w:rsidRPr="00905C2F">
          <w:rPr>
            <w:rFonts w:ascii="Comic Sans MS" w:hAnsi="Comic Sans MS"/>
            <w:sz w:val="20"/>
            <w:szCs w:val="20"/>
          </w:rPr>
          <w:t>12.'</w:t>
        </w:r>
      </w:smartTag>
      <w:r w:rsidRPr="00905C2F">
        <w:rPr>
          <w:rFonts w:ascii="Comic Sans MS" w:hAnsi="Comic Sans MS"/>
          <w:sz w:val="20"/>
          <w:szCs w:val="20"/>
        </w:rPr>
        <w:t>'Misak- ı milli de,milli ve  ekonomik gelişmemizi engelleyen  siyasi,adli,mali  sınırlandırmalar kaldırılmalıdır.'' kararı alınmıştır.Bu karar aşağıdakilerden hangisine karşı çıkmaktadır?</w:t>
      </w:r>
    </w:p>
    <w:p w:rsidR="00B96B41" w:rsidRPr="00905C2F" w:rsidRDefault="00B96B41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A.Ermeni Sorunu</w:t>
      </w:r>
      <w:r w:rsidRPr="00905C2F">
        <w:rPr>
          <w:rFonts w:ascii="Comic Sans MS" w:hAnsi="Comic Sans MS"/>
          <w:sz w:val="20"/>
          <w:szCs w:val="20"/>
        </w:rPr>
        <w:t>na  B.Hatay Sorununa C.Azınlık  hakları  D.Kapitülasyonlar</w:t>
      </w:r>
    </w:p>
    <w:p w:rsidR="00B96B41" w:rsidRPr="00905C2F" w:rsidRDefault="00B96B41">
      <w:pPr>
        <w:rPr>
          <w:rFonts w:ascii="Comic Sans MS" w:hAnsi="Comic Sans MS"/>
          <w:sz w:val="20"/>
          <w:szCs w:val="20"/>
        </w:rPr>
      </w:pPr>
      <w:r w:rsidRPr="00905C2F">
        <w:rPr>
          <w:rFonts w:ascii="Comic Sans MS" w:hAnsi="Comic Sans MS"/>
          <w:sz w:val="20"/>
          <w:szCs w:val="20"/>
        </w:rPr>
        <w:t>13.Devlet rejiminin gerçek adının konulması  ve devlet başkanının belli olmasıyla birlikte,meclis başkanlığı ile hükümet başkanlığı  birbirinden ayrıldı.        Bu durumu ortaya  çıkaran olay ve getirdiği sistem aşağıdakilerden hangisidir?</w:t>
      </w:r>
    </w:p>
    <w:p w:rsidR="00B96B41" w:rsidRPr="00905C2F" w:rsidRDefault="00B96B41">
      <w:pPr>
        <w:rPr>
          <w:rFonts w:ascii="Comic Sans MS" w:hAnsi="Comic Sans MS"/>
          <w:sz w:val="20"/>
          <w:szCs w:val="20"/>
        </w:rPr>
      </w:pPr>
      <w:r w:rsidRPr="00905C2F">
        <w:rPr>
          <w:rFonts w:ascii="Comic Sans MS" w:hAnsi="Comic Sans MS"/>
          <w:sz w:val="20"/>
          <w:szCs w:val="20"/>
        </w:rPr>
        <w:t>A.Cumhuriyetin  ilanı /Meclis Hükümeti sistemi   B.Halifeliğin kaldırılması /Çok partili sistemi</w:t>
      </w:r>
    </w:p>
    <w:p w:rsidR="00B96B41" w:rsidRPr="00905C2F" w:rsidRDefault="00B96B41">
      <w:pPr>
        <w:rPr>
          <w:rFonts w:ascii="Comic Sans MS" w:hAnsi="Comic Sans MS"/>
          <w:sz w:val="20"/>
          <w:szCs w:val="20"/>
        </w:rPr>
      </w:pPr>
      <w:r w:rsidRPr="00905C2F">
        <w:rPr>
          <w:rFonts w:ascii="Comic Sans MS" w:hAnsi="Comic Sans MS"/>
          <w:sz w:val="20"/>
          <w:szCs w:val="20"/>
        </w:rPr>
        <w:t>C.Saltanatın kaldırılması/Çok uluslu sistem     D.Cumhuriyetin ilanı /Kabine sistemi</w:t>
      </w:r>
    </w:p>
    <w:p w:rsidR="00B96B41" w:rsidRPr="00905C2F" w:rsidRDefault="00B96B41">
      <w:pPr>
        <w:rPr>
          <w:rFonts w:ascii="Comic Sans MS" w:hAnsi="Comic Sans MS"/>
          <w:sz w:val="20"/>
          <w:szCs w:val="20"/>
        </w:rPr>
      </w:pPr>
    </w:p>
    <w:p w:rsidR="00B96B41" w:rsidRPr="00905C2F" w:rsidRDefault="00B96B41">
      <w:pPr>
        <w:rPr>
          <w:rFonts w:ascii="Comic Sans MS" w:hAnsi="Comic Sans MS"/>
          <w:sz w:val="20"/>
          <w:szCs w:val="20"/>
        </w:rPr>
      </w:pPr>
      <w:r w:rsidRPr="00905C2F">
        <w:rPr>
          <w:rFonts w:ascii="Comic Sans MS" w:hAnsi="Comic Sans MS"/>
          <w:sz w:val="20"/>
          <w:szCs w:val="20"/>
        </w:rPr>
        <w:t>14.Lozan  Antlaşmasında aşağıdaki konulardan hangisi  çözülememiştir?</w:t>
      </w:r>
    </w:p>
    <w:p w:rsidR="00B96B41" w:rsidRPr="00905C2F" w:rsidRDefault="00B96B41">
      <w:pPr>
        <w:rPr>
          <w:rFonts w:ascii="Comic Sans MS" w:hAnsi="Comic Sans MS"/>
          <w:sz w:val="20"/>
          <w:szCs w:val="20"/>
        </w:rPr>
      </w:pPr>
      <w:r w:rsidRPr="00905C2F">
        <w:rPr>
          <w:rFonts w:ascii="Comic Sans MS" w:hAnsi="Comic Sans MS"/>
          <w:sz w:val="20"/>
          <w:szCs w:val="20"/>
        </w:rPr>
        <w:t>A.Kapitülasyonlar       B. Musul  Sorunu      C.Ermeni Sorunu    D.Azınlık Sorunu</w:t>
      </w:r>
    </w:p>
    <w:p w:rsidR="00B96B41" w:rsidRPr="00905C2F" w:rsidRDefault="00B96B41">
      <w:pPr>
        <w:rPr>
          <w:rFonts w:ascii="Comic Sans MS" w:hAnsi="Comic Sans MS"/>
          <w:sz w:val="20"/>
          <w:szCs w:val="20"/>
        </w:rPr>
      </w:pPr>
    </w:p>
    <w:p w:rsidR="00B96B41" w:rsidRPr="00905C2F" w:rsidRDefault="00B96B41">
      <w:pPr>
        <w:rPr>
          <w:rFonts w:ascii="Comic Sans MS" w:hAnsi="Comic Sans MS"/>
          <w:sz w:val="20"/>
          <w:szCs w:val="20"/>
        </w:rPr>
      </w:pPr>
      <w:r w:rsidRPr="00905C2F">
        <w:rPr>
          <w:rFonts w:ascii="Comic Sans MS" w:hAnsi="Comic Sans MS"/>
          <w:sz w:val="20"/>
          <w:szCs w:val="20"/>
        </w:rPr>
        <w:t>15.                                .......................................................</w:t>
      </w:r>
    </w:p>
    <w:p w:rsidR="00B96B41" w:rsidRPr="00905C2F" w:rsidRDefault="00B96B41">
      <w:pPr>
        <w:rPr>
          <w:rFonts w:ascii="Comic Sans MS" w:hAnsi="Comic Sans MS"/>
          <w:sz w:val="20"/>
          <w:szCs w:val="20"/>
        </w:rPr>
      </w:pPr>
      <w:r w:rsidRPr="00905C2F">
        <w:rPr>
          <w:rFonts w:ascii="Comic Sans MS" w:hAnsi="Comic Sans MS"/>
          <w:sz w:val="20"/>
          <w:szCs w:val="20"/>
        </w:rPr>
        <w:t xml:space="preserve">  İtilaf Devletleri  arasındaki  birlik bozuldu.Türk ordusu, son  savunma  savaşını  yaptığı için taarruza  geçti. Kars ve  Ankara  Antlaşmaları  yapıldı.</w:t>
      </w:r>
    </w:p>
    <w:p w:rsidR="00B96B41" w:rsidRPr="00905C2F" w:rsidRDefault="00B96B41">
      <w:pPr>
        <w:rPr>
          <w:rFonts w:ascii="Comic Sans MS" w:hAnsi="Comic Sans MS"/>
          <w:sz w:val="20"/>
          <w:szCs w:val="20"/>
        </w:rPr>
      </w:pPr>
      <w:r w:rsidRPr="00905C2F">
        <w:rPr>
          <w:rFonts w:ascii="Comic Sans MS" w:hAnsi="Comic Sans MS"/>
          <w:sz w:val="20"/>
          <w:szCs w:val="20"/>
        </w:rPr>
        <w:t xml:space="preserve">   Yukarıdaki  bilgilere verilebilecek  </w:t>
      </w:r>
      <w:r w:rsidRPr="00905C2F">
        <w:rPr>
          <w:rFonts w:ascii="Comic Sans MS" w:hAnsi="Comic Sans MS"/>
          <w:sz w:val="20"/>
          <w:szCs w:val="20"/>
          <w:u w:val="single"/>
        </w:rPr>
        <w:t>en  uygun</w:t>
      </w:r>
      <w:r w:rsidRPr="00905C2F">
        <w:rPr>
          <w:rFonts w:ascii="Comic Sans MS" w:hAnsi="Comic Sans MS"/>
          <w:sz w:val="20"/>
          <w:szCs w:val="20"/>
        </w:rPr>
        <w:t xml:space="preserve"> başlık aşağıdakilerden hangisidir?  </w:t>
      </w:r>
    </w:p>
    <w:p w:rsidR="00B96B41" w:rsidRPr="00905C2F" w:rsidRDefault="00B96B41">
      <w:pPr>
        <w:rPr>
          <w:rFonts w:ascii="Comic Sans MS" w:hAnsi="Comic Sans MS"/>
          <w:sz w:val="20"/>
          <w:szCs w:val="20"/>
        </w:rPr>
      </w:pPr>
      <w:r w:rsidRPr="00905C2F">
        <w:rPr>
          <w:rFonts w:ascii="Comic Sans MS" w:hAnsi="Comic Sans MS"/>
          <w:sz w:val="20"/>
          <w:szCs w:val="20"/>
        </w:rPr>
        <w:t xml:space="preserve">   A)  Sakarya  Savaşı'nın  Sonuçları</w:t>
      </w:r>
    </w:p>
    <w:p w:rsidR="00B96B41" w:rsidRPr="00905C2F" w:rsidRDefault="00B96B41">
      <w:pPr>
        <w:rPr>
          <w:rFonts w:ascii="Comic Sans MS" w:hAnsi="Comic Sans MS"/>
          <w:sz w:val="20"/>
          <w:szCs w:val="20"/>
        </w:rPr>
      </w:pPr>
      <w:r w:rsidRPr="00905C2F">
        <w:rPr>
          <w:rFonts w:ascii="Comic Sans MS" w:hAnsi="Comic Sans MS"/>
          <w:sz w:val="20"/>
          <w:szCs w:val="20"/>
        </w:rPr>
        <w:t xml:space="preserve">   B)  ll.  İnönü  Savaşı'nın  Nedenleri</w:t>
      </w:r>
    </w:p>
    <w:p w:rsidR="00B96B41" w:rsidRPr="00905C2F" w:rsidRDefault="00B96B41">
      <w:pPr>
        <w:rPr>
          <w:rFonts w:ascii="Comic Sans MS" w:hAnsi="Comic Sans MS"/>
          <w:sz w:val="20"/>
          <w:szCs w:val="20"/>
        </w:rPr>
      </w:pPr>
      <w:r w:rsidRPr="00905C2F">
        <w:rPr>
          <w:rFonts w:ascii="Comic Sans MS" w:hAnsi="Comic Sans MS"/>
          <w:sz w:val="20"/>
          <w:szCs w:val="20"/>
        </w:rPr>
        <w:t xml:space="preserve">   C)  l. İnönü  Savaşı'nın  Sonuçları</w:t>
      </w:r>
    </w:p>
    <w:p w:rsidR="00B96B41" w:rsidRPr="00905C2F" w:rsidRDefault="00B96B41" w:rsidP="00ED4D3C">
      <w:pPr>
        <w:tabs>
          <w:tab w:val="left" w:pos="6720"/>
        </w:tabs>
        <w:rPr>
          <w:rFonts w:ascii="Comic Sans MS" w:hAnsi="Comic Sans MS"/>
          <w:sz w:val="20"/>
          <w:szCs w:val="20"/>
        </w:rPr>
      </w:pPr>
      <w:r w:rsidRPr="00905C2F">
        <w:rPr>
          <w:rFonts w:ascii="Comic Sans MS" w:hAnsi="Comic Sans MS"/>
          <w:sz w:val="20"/>
          <w:szCs w:val="20"/>
        </w:rPr>
        <w:t xml:space="preserve">   D) Büyük  Taarruz'un Nedenleri</w:t>
      </w:r>
      <w:r w:rsidRPr="00905C2F">
        <w:rPr>
          <w:rFonts w:ascii="Comic Sans MS" w:hAnsi="Comic Sans MS"/>
          <w:sz w:val="20"/>
          <w:szCs w:val="20"/>
        </w:rPr>
        <w:tab/>
      </w:r>
    </w:p>
    <w:p w:rsidR="00B96B41" w:rsidRPr="00905C2F" w:rsidRDefault="00B96B41">
      <w:pPr>
        <w:rPr>
          <w:rFonts w:ascii="Comic Sans MS" w:hAnsi="Comic Sans MS"/>
          <w:sz w:val="20"/>
          <w:szCs w:val="20"/>
        </w:rPr>
      </w:pPr>
    </w:p>
    <w:p w:rsidR="00B96B41" w:rsidRPr="00905C2F" w:rsidRDefault="00B96B41">
      <w:pPr>
        <w:rPr>
          <w:rFonts w:ascii="Comic Sans MS" w:hAnsi="Comic Sans MS"/>
          <w:sz w:val="20"/>
          <w:szCs w:val="20"/>
        </w:rPr>
      </w:pPr>
      <w:r w:rsidRPr="00905C2F">
        <w:rPr>
          <w:rFonts w:ascii="Comic Sans MS" w:hAnsi="Comic Sans MS"/>
          <w:sz w:val="20"/>
          <w:szCs w:val="20"/>
        </w:rPr>
        <w:t>16. TBMM'nin uluslararası alanda  ilk askeri  ve  siyasi  başarısını  aşağıdaki  devletlerden  hangisine  karşı  kazandığı  söylenebilir ?</w:t>
      </w:r>
    </w:p>
    <w:p w:rsidR="00B96B41" w:rsidRDefault="00B96B41">
      <w:pPr>
        <w:rPr>
          <w:rFonts w:ascii="Comic Sans MS" w:hAnsi="Comic Sans MS"/>
          <w:sz w:val="20"/>
          <w:szCs w:val="20"/>
        </w:rPr>
      </w:pPr>
      <w:r w:rsidRPr="00905C2F">
        <w:rPr>
          <w:rFonts w:ascii="Comic Sans MS" w:hAnsi="Comic Sans MS"/>
          <w:sz w:val="20"/>
          <w:szCs w:val="20"/>
        </w:rPr>
        <w:t xml:space="preserve">    A)  Fransa                    B)İtalya                    C)Rusya                    D) Ermenista</w:t>
      </w:r>
      <w:r>
        <w:rPr>
          <w:rFonts w:ascii="Comic Sans MS" w:hAnsi="Comic Sans MS"/>
          <w:sz w:val="20"/>
          <w:szCs w:val="20"/>
        </w:rPr>
        <w:t>n</w:t>
      </w:r>
    </w:p>
    <w:p w:rsidR="00B96B41" w:rsidRDefault="00B96B41">
      <w:pPr>
        <w:rPr>
          <w:rFonts w:ascii="Comic Sans MS" w:hAnsi="Comic Sans MS"/>
          <w:sz w:val="20"/>
          <w:szCs w:val="20"/>
        </w:rPr>
      </w:pPr>
      <w:hyperlink r:id="rId7" w:history="1">
        <w:r w:rsidRPr="003312BD">
          <w:rPr>
            <w:rStyle w:val="Hyperlink"/>
            <w:rFonts w:ascii="Comic Sans MS" w:hAnsi="Comic Sans MS"/>
            <w:sz w:val="20"/>
            <w:szCs w:val="20"/>
          </w:rPr>
          <w:t>www.sorubak.com</w:t>
        </w:r>
      </w:hyperlink>
      <w:r>
        <w:rPr>
          <w:rFonts w:ascii="Comic Sans MS" w:hAnsi="Comic Sans MS"/>
          <w:sz w:val="20"/>
          <w:szCs w:val="20"/>
        </w:rPr>
        <w:t xml:space="preserve"> </w:t>
      </w:r>
    </w:p>
    <w:p w:rsidR="00B96B41" w:rsidRDefault="00B96B41">
      <w:pPr>
        <w:rPr>
          <w:rFonts w:ascii="Comic Sans MS" w:hAnsi="Comic Sans MS"/>
          <w:sz w:val="20"/>
          <w:szCs w:val="20"/>
        </w:rPr>
      </w:pPr>
      <w:r>
        <w:rPr>
          <w:noProof/>
          <w:lang w:eastAsia="tr-TR"/>
        </w:rPr>
        <w:pict>
          <v:shape id="_x0000_s1030" type="#_x0000_t106" style="position:absolute;margin-left:253.9pt;margin-top:16.8pt;width:237.75pt;height:76.5pt;z-index:251660288" adj="1812,30791">
            <v:textbox>
              <w:txbxContent>
                <w:p w:rsidR="00B96B41" w:rsidRDefault="00B96B41">
                  <w:pPr>
                    <w:rPr>
                      <w:rFonts w:ascii="Forte" w:hAnsi="Forte"/>
                    </w:rPr>
                  </w:pPr>
                  <w:r w:rsidRPr="00E53D17">
                    <w:rPr>
                      <w:rFonts w:ascii="Forte" w:hAnsi="Forte"/>
                    </w:rPr>
                    <w:t xml:space="preserve">Basarılar dilerim </w:t>
                  </w:r>
                  <w:r>
                    <w:rPr>
                      <w:rFonts w:ascii="Forte" w:hAnsi="Forte"/>
                    </w:rPr>
                    <w:t xml:space="preserve">    </w:t>
                  </w:r>
                </w:p>
                <w:p w:rsidR="00B96B41" w:rsidRPr="00E53D17" w:rsidRDefault="00B96B41">
                  <w:pPr>
                    <w:rPr>
                      <w:rFonts w:ascii="Forte" w:hAnsi="Forte"/>
                    </w:rPr>
                  </w:pPr>
                  <w:r w:rsidRPr="00E53D17">
                    <w:rPr>
                      <w:rFonts w:ascii="Forte" w:hAnsi="Forte"/>
                    </w:rPr>
                    <w:t>Emine SAHIN</w:t>
                  </w:r>
                  <w:r>
                    <w:rPr>
                      <w:rFonts w:ascii="Forte" w:hAnsi="Forte"/>
                    </w:rPr>
                    <w:t>...</w:t>
                  </w:r>
                </w:p>
              </w:txbxContent>
            </v:textbox>
          </v:shape>
        </w:pict>
      </w:r>
      <w:r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</w:p>
    <w:p w:rsidR="00B96B41" w:rsidRPr="00905C2F" w:rsidRDefault="00B96B41">
      <w:pPr>
        <w:rPr>
          <w:rFonts w:ascii="Comic Sans MS" w:hAnsi="Comic Sans MS"/>
          <w:sz w:val="20"/>
          <w:szCs w:val="20"/>
        </w:rPr>
      </w:pPr>
      <w:r>
        <w:rPr>
          <w:noProof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31" type="#_x0000_t96" style="position:absolute;margin-left:202.9pt;margin-top:86pt;width:54.75pt;height:50.25pt;z-index:251659264"/>
        </w:pic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 w:rsidRPr="00905C2F">
        <w:rPr>
          <w:rFonts w:ascii="Comic Sans MS" w:hAnsi="Comic Sans MS"/>
          <w:sz w:val="20"/>
          <w:szCs w:val="20"/>
        </w:rPr>
        <w:t xml:space="preserve"> </w:t>
      </w:r>
    </w:p>
    <w:sectPr w:rsidR="00B96B41" w:rsidRPr="00905C2F" w:rsidSect="00BB228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6B41" w:rsidRDefault="00B96B41" w:rsidP="00FE3B5E">
      <w:pPr>
        <w:spacing w:after="0" w:line="240" w:lineRule="auto"/>
      </w:pPr>
      <w:r>
        <w:separator/>
      </w:r>
    </w:p>
  </w:endnote>
  <w:endnote w:type="continuationSeparator" w:id="0">
    <w:p w:rsidR="00B96B41" w:rsidRDefault="00B96B41" w:rsidP="00FE3B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Forte">
    <w:panose1 w:val="03060902040502070203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6B41" w:rsidRDefault="00B96B41" w:rsidP="00FE3B5E">
      <w:pPr>
        <w:spacing w:after="0" w:line="240" w:lineRule="auto"/>
      </w:pPr>
      <w:r>
        <w:separator/>
      </w:r>
    </w:p>
  </w:footnote>
  <w:footnote w:type="continuationSeparator" w:id="0">
    <w:p w:rsidR="00B96B41" w:rsidRDefault="00B96B41" w:rsidP="00FE3B5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413F8"/>
    <w:rsid w:val="0004548F"/>
    <w:rsid w:val="00081909"/>
    <w:rsid w:val="000A7A3A"/>
    <w:rsid w:val="000D7C9A"/>
    <w:rsid w:val="00106A18"/>
    <w:rsid w:val="00111D6F"/>
    <w:rsid w:val="00152EE6"/>
    <w:rsid w:val="001E31A0"/>
    <w:rsid w:val="0026581C"/>
    <w:rsid w:val="00267238"/>
    <w:rsid w:val="002948FD"/>
    <w:rsid w:val="002E00BE"/>
    <w:rsid w:val="00322451"/>
    <w:rsid w:val="003312BD"/>
    <w:rsid w:val="003724D3"/>
    <w:rsid w:val="003B2CC8"/>
    <w:rsid w:val="003B3EDC"/>
    <w:rsid w:val="003C3C03"/>
    <w:rsid w:val="003C53B6"/>
    <w:rsid w:val="003C7577"/>
    <w:rsid w:val="003E0501"/>
    <w:rsid w:val="003F6B2D"/>
    <w:rsid w:val="0044263F"/>
    <w:rsid w:val="00537371"/>
    <w:rsid w:val="005A1170"/>
    <w:rsid w:val="0061063F"/>
    <w:rsid w:val="00632C0F"/>
    <w:rsid w:val="00643517"/>
    <w:rsid w:val="00661B4F"/>
    <w:rsid w:val="006D7738"/>
    <w:rsid w:val="006E030A"/>
    <w:rsid w:val="00717DED"/>
    <w:rsid w:val="00763A72"/>
    <w:rsid w:val="007A4A87"/>
    <w:rsid w:val="007F1309"/>
    <w:rsid w:val="00806A81"/>
    <w:rsid w:val="0082544F"/>
    <w:rsid w:val="008C183F"/>
    <w:rsid w:val="00905C2F"/>
    <w:rsid w:val="00974AFC"/>
    <w:rsid w:val="009D1AD9"/>
    <w:rsid w:val="009E37E0"/>
    <w:rsid w:val="009E5106"/>
    <w:rsid w:val="00A12890"/>
    <w:rsid w:val="00A40314"/>
    <w:rsid w:val="00A634B7"/>
    <w:rsid w:val="00A86DDF"/>
    <w:rsid w:val="00AA47F5"/>
    <w:rsid w:val="00AD673D"/>
    <w:rsid w:val="00B03906"/>
    <w:rsid w:val="00B263E1"/>
    <w:rsid w:val="00B53BF1"/>
    <w:rsid w:val="00B7137F"/>
    <w:rsid w:val="00B87359"/>
    <w:rsid w:val="00B96B41"/>
    <w:rsid w:val="00BB2289"/>
    <w:rsid w:val="00C413F8"/>
    <w:rsid w:val="00C96F61"/>
    <w:rsid w:val="00CA5AB8"/>
    <w:rsid w:val="00CE1978"/>
    <w:rsid w:val="00CF3CED"/>
    <w:rsid w:val="00D66CF2"/>
    <w:rsid w:val="00D777C1"/>
    <w:rsid w:val="00DC170E"/>
    <w:rsid w:val="00DD29C4"/>
    <w:rsid w:val="00DF7A3B"/>
    <w:rsid w:val="00E36DC8"/>
    <w:rsid w:val="00E50EA9"/>
    <w:rsid w:val="00E53D17"/>
    <w:rsid w:val="00EA0EF4"/>
    <w:rsid w:val="00EC37AA"/>
    <w:rsid w:val="00ED4D3C"/>
    <w:rsid w:val="00F03A39"/>
    <w:rsid w:val="00F3152F"/>
    <w:rsid w:val="00F450BE"/>
    <w:rsid w:val="00F96348"/>
    <w:rsid w:val="00FE3B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2289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FE3B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FE3B5E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FE3B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FE3B5E"/>
    <w:rPr>
      <w:rFonts w:cs="Times New Roman"/>
    </w:rPr>
  </w:style>
  <w:style w:type="character" w:styleId="Hyperlink">
    <w:name w:val="Hyperlink"/>
    <w:basedOn w:val="DefaultParagraphFont"/>
    <w:uiPriority w:val="99"/>
    <w:rsid w:val="00C96F61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108</TotalTime>
  <Pages>3</Pages>
  <Words>905</Words>
  <Characters>5160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edanur</cp:lastModifiedBy>
  <cp:revision>31</cp:revision>
  <cp:lastPrinted>2014-12-28T22:03:00Z</cp:lastPrinted>
  <dcterms:created xsi:type="dcterms:W3CDTF">2014-12-28T20:18:00Z</dcterms:created>
  <dcterms:modified xsi:type="dcterms:W3CDTF">2015-01-06T14:39:00Z</dcterms:modified>
</cp:coreProperties>
</file>