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851" w:rsidRDefault="00A02851" w:rsidP="003D6E35">
      <w:pPr>
        <w:ind w:left="-1080" w:right="-828"/>
      </w:pPr>
    </w:p>
    <w:p w:rsidR="00A02851" w:rsidRDefault="00A02851" w:rsidP="003D6E35">
      <w:pPr>
        <w:ind w:left="-1080" w:right="-828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6" o:spid="_x0000_s1026" type="#_x0000_t202" style="position:absolute;left:0;text-align:left;margin-left:-49.85pt;margin-top:1.8pt;width:540pt;height:84.7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" strokeweight="2.5pt">
            <v:shadow color="#868686"/>
            <v:textbox style="mso-next-textbox:#Metin Kutusu 36">
              <w:txbxContent>
                <w:p w:rsidR="00A02851" w:rsidRDefault="00A02851" w:rsidP="00F5258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2014-2015 EĞİTİM-ÖĞRETİM YILI CEMİL TÜRKER ORTAOKULU MATEMATİK DERSİ 1.DÖNEM 1.YAZILI(ORTAK SINAV)</w:t>
                  </w:r>
                </w:p>
                <w:p w:rsidR="00A02851" w:rsidRDefault="00A02851" w:rsidP="00F5258F">
                  <w:pPr>
                    <w:jc w:val="center"/>
                    <w:rPr>
                      <w:b/>
                    </w:rPr>
                  </w:pPr>
                </w:p>
                <w:p w:rsidR="00A02851" w:rsidRPr="00FE51D8" w:rsidRDefault="00A02851" w:rsidP="00F5258F">
                  <w:pPr>
                    <w:rPr>
                      <w:b/>
                    </w:rPr>
                  </w:pPr>
                  <w:r>
                    <w:rPr>
                      <w:b/>
                    </w:rPr>
                    <w:t>AD-SOYADI-NO:</w:t>
                  </w:r>
                </w:p>
              </w:txbxContent>
            </v:textbox>
          </v:shape>
        </w:pict>
      </w:r>
    </w:p>
    <w:p w:rsidR="00A02851" w:rsidRDefault="00A02851" w:rsidP="003D6E35">
      <w:pPr>
        <w:ind w:left="-1080" w:right="-828"/>
      </w:pPr>
    </w:p>
    <w:p w:rsidR="00A02851" w:rsidRDefault="00A02851" w:rsidP="003D6E35">
      <w:pPr>
        <w:ind w:left="-1080" w:right="-828"/>
      </w:pPr>
    </w:p>
    <w:p w:rsidR="00A02851" w:rsidRDefault="00A02851" w:rsidP="003D6E35">
      <w:pPr>
        <w:ind w:left="-1080" w:right="-828"/>
      </w:pPr>
    </w:p>
    <w:p w:rsidR="00A02851" w:rsidRDefault="00A02851" w:rsidP="003D6E35">
      <w:pPr>
        <w:ind w:left="-1080" w:right="-828"/>
        <w:sectPr w:rsidR="00A02851" w:rsidSect="003D6E35">
          <w:pgSz w:w="11906" w:h="16838"/>
          <w:pgMar w:top="0" w:right="1417" w:bottom="1417" w:left="1417" w:header="708" w:footer="708" w:gutter="0"/>
          <w:cols w:space="708"/>
          <w:docGrid w:linePitch="360"/>
        </w:sectPr>
      </w:pPr>
    </w:p>
    <w:p w:rsidR="00A02851" w:rsidRDefault="00A02851" w:rsidP="003D6E35">
      <w:pPr>
        <w:ind w:left="-1080" w:right="-828"/>
      </w:pPr>
    </w:p>
    <w:p w:rsidR="00A02851" w:rsidRDefault="00A02851" w:rsidP="003D6E35">
      <w:pPr>
        <w:ind w:left="-1080" w:right="-828"/>
      </w:pPr>
    </w:p>
    <w:p w:rsidR="00A02851" w:rsidRDefault="00A02851" w:rsidP="003D6E35">
      <w:pPr>
        <w:ind w:left="-1080" w:right="-828"/>
      </w:pPr>
    </w:p>
    <w:p w:rsidR="00A02851" w:rsidRDefault="00A02851" w:rsidP="003D6E35">
      <w:pPr>
        <w:ind w:left="-1080" w:right="-828"/>
      </w:pPr>
      <w:r>
        <w:t xml:space="preserve">1-) </w:t>
      </w:r>
    </w:p>
    <w:p w:rsidR="00A02851" w:rsidRDefault="00A02851" w:rsidP="003D6E35">
      <w:pPr>
        <w:ind w:left="-1080" w:right="-828"/>
      </w:pPr>
      <w:r w:rsidRPr="00D5618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52.75pt;height:299.25pt;visibility:visible">
            <v:imagedata r:id="rId5" o:title=""/>
          </v:shape>
        </w:pict>
      </w:r>
    </w:p>
    <w:p w:rsidR="00A02851" w:rsidRDefault="00A02851" w:rsidP="003D6E35">
      <w:pPr>
        <w:ind w:left="-1080" w:right="-828"/>
      </w:pPr>
    </w:p>
    <w:p w:rsidR="00A02851" w:rsidRDefault="00A02851" w:rsidP="003D6E35">
      <w:pPr>
        <w:ind w:left="-1080" w:right="-828"/>
      </w:pPr>
      <w:r>
        <w:t>2-)</w:t>
      </w:r>
    </w:p>
    <w:p w:rsidR="00A02851" w:rsidRDefault="00A02851" w:rsidP="003D6E35">
      <w:pPr>
        <w:ind w:left="-1080" w:right="-828"/>
      </w:pPr>
    </w:p>
    <w:p w:rsidR="00A02851" w:rsidRDefault="00A02851" w:rsidP="003D6E35">
      <w:pPr>
        <w:ind w:left="-1080" w:right="-828"/>
      </w:pPr>
      <w:r w:rsidRPr="00D56189">
        <w:rPr>
          <w:noProof/>
        </w:rPr>
        <w:pict>
          <v:shape id="Resim 30" o:spid="_x0000_i1026" type="#_x0000_t75" style="width:228.75pt;height:120.75pt;visibility:visible">
            <v:imagedata r:id="rId6" o:title=""/>
          </v:shape>
        </w:pict>
      </w:r>
    </w:p>
    <w:p w:rsidR="00A02851" w:rsidRDefault="00A02851" w:rsidP="003D6E35">
      <w:pPr>
        <w:ind w:left="-1080" w:right="-828"/>
      </w:pPr>
      <w:r>
        <w:t>3-)</w:t>
      </w:r>
    </w:p>
    <w:p w:rsidR="00A02851" w:rsidRDefault="00A02851" w:rsidP="003D6E35">
      <w:pPr>
        <w:ind w:left="-1080" w:right="-828"/>
      </w:pPr>
    </w:p>
    <w:p w:rsidR="00A02851" w:rsidRDefault="00A02851" w:rsidP="003D6E35">
      <w:pPr>
        <w:ind w:left="-1080" w:right="-828"/>
      </w:pPr>
      <w:r w:rsidRPr="00D56189">
        <w:rPr>
          <w:noProof/>
        </w:rPr>
        <w:pict>
          <v:shape id="Resim 3" o:spid="_x0000_i1027" type="#_x0000_t75" style="width:219pt;height:151.5pt;visibility:visible">
            <v:imagedata r:id="rId7" o:title=""/>
          </v:shape>
        </w:pict>
      </w:r>
    </w:p>
    <w:p w:rsidR="00A02851" w:rsidRDefault="00A02851" w:rsidP="003D6E35">
      <w:pPr>
        <w:ind w:left="-1080" w:right="-828"/>
      </w:pPr>
    </w:p>
    <w:p w:rsidR="00A02851" w:rsidRDefault="00A02851" w:rsidP="008E6EE3">
      <w:pPr>
        <w:ind w:right="-828"/>
      </w:pPr>
    </w:p>
    <w:p w:rsidR="00A02851" w:rsidRDefault="00A02851" w:rsidP="008E6EE3">
      <w:pPr>
        <w:ind w:right="-828"/>
      </w:pPr>
    </w:p>
    <w:p w:rsidR="00A02851" w:rsidRDefault="00A02851" w:rsidP="008E6EE3">
      <w:pPr>
        <w:ind w:right="-828"/>
      </w:pPr>
    </w:p>
    <w:p w:rsidR="00A02851" w:rsidRPr="002F06DF" w:rsidRDefault="00A02851" w:rsidP="003D6E35">
      <w:pPr>
        <w:ind w:right="-828"/>
        <w:rPr>
          <w:i/>
        </w:rPr>
      </w:pPr>
    </w:p>
    <w:p w:rsidR="00A02851" w:rsidRDefault="00A02851" w:rsidP="003D6E35">
      <w:pPr>
        <w:ind w:left="-900" w:right="-828"/>
      </w:pPr>
      <w:r>
        <w:t>4-)</w:t>
      </w:r>
    </w:p>
    <w:p w:rsidR="00A02851" w:rsidRDefault="00A02851" w:rsidP="003D6E35">
      <w:pPr>
        <w:ind w:left="-900" w:right="-828"/>
      </w:pPr>
      <w:r w:rsidRPr="00D56189">
        <w:rPr>
          <w:noProof/>
        </w:rPr>
        <w:pict>
          <v:shape id="Resim 20" o:spid="_x0000_i1028" type="#_x0000_t75" style="width:208.5pt;height:125.25pt;visibility:visible">
            <v:imagedata r:id="rId8" o:title="" gain="109227f" blacklevel="-6554f"/>
          </v:shape>
        </w:pict>
      </w: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  <w:r>
        <w:t>5-)</w:t>
      </w:r>
    </w:p>
    <w:p w:rsidR="00A02851" w:rsidRDefault="00A02851" w:rsidP="008E6EE3">
      <w:pPr>
        <w:ind w:left="-900" w:right="-828"/>
      </w:pPr>
      <w:r w:rsidRPr="00D56189">
        <w:rPr>
          <w:noProof/>
        </w:rPr>
        <w:pict>
          <v:shape id="Resim 29" o:spid="_x0000_i1029" type="#_x0000_t75" style="width:230.25pt;height:137.25pt;visibility:visible">
            <v:imagedata r:id="rId9" o:title="" gain="109227f" blacklevel="-6554f"/>
          </v:shape>
        </w:pict>
      </w:r>
    </w:p>
    <w:p w:rsidR="00A02851" w:rsidRDefault="00A02851" w:rsidP="003D6E35">
      <w:pPr>
        <w:ind w:left="-900" w:right="-828"/>
      </w:pPr>
      <w:r>
        <w:t>6-)</w:t>
      </w:r>
    </w:p>
    <w:p w:rsidR="00A02851" w:rsidRDefault="00A02851" w:rsidP="008E6EE3">
      <w:pPr>
        <w:ind w:left="-900" w:right="-828"/>
      </w:pPr>
      <w:r w:rsidRPr="00D56189">
        <w:rPr>
          <w:noProof/>
        </w:rPr>
        <w:pict>
          <v:shape id="Resim 6" o:spid="_x0000_i1030" type="#_x0000_t75" style="width:233.25pt;height:258.75pt;visibility:visible">
            <v:imagedata r:id="rId10" o:title=""/>
          </v:shape>
        </w:pict>
      </w: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  <w:r>
        <w:t>7)</w:t>
      </w:r>
      <w:r w:rsidRPr="008E6EE3">
        <w:t xml:space="preserve"> </w:t>
      </w:r>
    </w:p>
    <w:p w:rsidR="00A02851" w:rsidRDefault="00A02851" w:rsidP="003D6E35">
      <w:pPr>
        <w:ind w:left="-900" w:right="-828"/>
      </w:pPr>
      <w:r w:rsidRPr="00D56189">
        <w:rPr>
          <w:noProof/>
        </w:rPr>
        <w:pict>
          <v:shape id="Resim 40" o:spid="_x0000_i1031" type="#_x0000_t75" style="width:213.75pt;height:113.25pt;visibility:visible">
            <v:imagedata r:id="rId11" o:title=""/>
          </v:shape>
        </w:pict>
      </w:r>
    </w:p>
    <w:p w:rsidR="00A02851" w:rsidRDefault="00A02851" w:rsidP="003D6E35">
      <w:pPr>
        <w:ind w:left="-900" w:right="-828"/>
      </w:pPr>
    </w:p>
    <w:p w:rsidR="00A02851" w:rsidRDefault="00A02851" w:rsidP="009A0105">
      <w:pPr>
        <w:ind w:left="-900" w:right="-828"/>
      </w:pPr>
      <w:r>
        <w:t>8-)</w:t>
      </w:r>
    </w:p>
    <w:p w:rsidR="00A02851" w:rsidRDefault="00A02851" w:rsidP="009A0105">
      <w:pPr>
        <w:ind w:right="-828"/>
      </w:pPr>
    </w:p>
    <w:p w:rsidR="00A02851" w:rsidRDefault="00A02851" w:rsidP="003D6E35">
      <w:pPr>
        <w:ind w:left="-900" w:right="-828"/>
      </w:pPr>
      <w:r w:rsidRPr="00D56189">
        <w:rPr>
          <w:noProof/>
        </w:rPr>
        <w:pict>
          <v:shape id="_x0000_i1032" type="#_x0000_t75" style="width:234.75pt;height:216.75pt;visibility:visible">
            <v:imagedata r:id="rId12" o:title=""/>
          </v:shape>
        </w:pict>
      </w: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  <w:r>
        <w:t>9-)</w:t>
      </w:r>
    </w:p>
    <w:p w:rsidR="00A02851" w:rsidRDefault="00A02851" w:rsidP="003D6E35">
      <w:pPr>
        <w:ind w:left="-900" w:right="-828"/>
      </w:pPr>
      <w:r w:rsidRPr="00D56189">
        <w:rPr>
          <w:noProof/>
        </w:rPr>
        <w:pict>
          <v:shape id="Resim 11" o:spid="_x0000_i1033" type="#_x0000_t75" style="width:224.25pt;height:267pt;visibility:visible">
            <v:imagedata r:id="rId13" o:title=""/>
          </v:shape>
        </w:pict>
      </w: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  <w:r>
        <w:t>10-)</w:t>
      </w:r>
    </w:p>
    <w:p w:rsidR="00A02851" w:rsidRDefault="00A02851" w:rsidP="00176609">
      <w:pPr>
        <w:ind w:right="-828"/>
      </w:pPr>
      <w:r w:rsidRPr="00A025DD">
        <w:rPr>
          <w:position w:val="-24"/>
        </w:rPr>
        <w:object w:dxaOrig="960" w:dyaOrig="660">
          <v:shape id="_x0000_i1034" type="#_x0000_t75" style="width:48pt;height:33pt" o:ole="">
            <v:imagedata r:id="rId14" o:title=""/>
          </v:shape>
          <o:OLEObject Type="Embed" ProgID="Equation.3" ShapeID="_x0000_i1034" DrawAspect="Content" ObjectID="_1476440058" r:id="rId15"/>
        </w:object>
      </w:r>
    </w:p>
    <w:p w:rsidR="00A02851" w:rsidRDefault="00A02851" w:rsidP="00176609">
      <w:pPr>
        <w:ind w:right="-828"/>
      </w:pPr>
    </w:p>
    <w:p w:rsidR="00A02851" w:rsidRDefault="00A02851" w:rsidP="00176609">
      <w:pPr>
        <w:ind w:right="-828"/>
      </w:pPr>
      <w:r>
        <w:t>A)288   B)144   C)96  D)48</w:t>
      </w:r>
    </w:p>
    <w:p w:rsidR="00A02851" w:rsidRDefault="00A02851" w:rsidP="00176609">
      <w:pPr>
        <w:ind w:right="-828"/>
      </w:pPr>
    </w:p>
    <w:p w:rsidR="00A02851" w:rsidRDefault="00A02851" w:rsidP="00176609">
      <w:pPr>
        <w:ind w:right="-828"/>
      </w:pPr>
    </w:p>
    <w:p w:rsidR="00A02851" w:rsidRDefault="00A02851" w:rsidP="00176609">
      <w:pPr>
        <w:ind w:right="-828"/>
      </w:pPr>
    </w:p>
    <w:p w:rsidR="00A02851" w:rsidRDefault="00A02851" w:rsidP="00176609">
      <w:pPr>
        <w:ind w:right="-828"/>
      </w:pPr>
    </w:p>
    <w:p w:rsidR="00A02851" w:rsidRDefault="00A02851" w:rsidP="00176609">
      <w:pPr>
        <w:ind w:right="-828"/>
      </w:pPr>
    </w:p>
    <w:p w:rsidR="00A02851" w:rsidRDefault="00A02851" w:rsidP="00176609">
      <w:pPr>
        <w:ind w:right="-828"/>
      </w:pPr>
    </w:p>
    <w:p w:rsidR="00A02851" w:rsidRDefault="00A02851" w:rsidP="00EF575E">
      <w:pPr>
        <w:ind w:left="-567" w:right="-828"/>
      </w:pPr>
      <w:r>
        <w:t>11)</w:t>
      </w:r>
    </w:p>
    <w:p w:rsidR="00A02851" w:rsidRDefault="00A02851" w:rsidP="00EF575E">
      <w:pPr>
        <w:ind w:left="-900" w:right="-828"/>
      </w:pPr>
      <w:r w:rsidRPr="00D56189">
        <w:rPr>
          <w:noProof/>
        </w:rPr>
        <w:pict>
          <v:shape id="Resim 26" o:spid="_x0000_i1035" type="#_x0000_t75" style="width:213pt;height:231pt;visibility:visible">
            <v:imagedata r:id="rId16" o:title="" gain="6.25" blacklevel="-17695f" grayscale="t"/>
          </v:shape>
        </w:pict>
      </w: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  <w:r>
        <w:t>12-)</w:t>
      </w:r>
    </w:p>
    <w:p w:rsidR="00A02851" w:rsidRDefault="00A02851" w:rsidP="003D6E35">
      <w:pPr>
        <w:ind w:left="-900" w:right="-828"/>
      </w:pPr>
      <w:r w:rsidRPr="00D56189">
        <w:rPr>
          <w:noProof/>
        </w:rPr>
        <w:pict>
          <v:shape id="Resim 12" o:spid="_x0000_i1036" type="#_x0000_t75" style="width:186.75pt;height:62.25pt;visibility:visible">
            <v:imagedata r:id="rId17" o:title=""/>
          </v:shape>
        </w:pict>
      </w: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  <w:r>
        <w:t>13-)</w:t>
      </w:r>
    </w:p>
    <w:p w:rsidR="00A02851" w:rsidRDefault="00A02851" w:rsidP="003D6E35">
      <w:pPr>
        <w:ind w:left="-900" w:right="-828"/>
      </w:pPr>
      <w:r w:rsidRPr="00D56189">
        <w:rPr>
          <w:noProof/>
        </w:rPr>
        <w:pict>
          <v:shape id="Resim 13" o:spid="_x0000_i1037" type="#_x0000_t75" style="width:186pt;height:96.75pt;visibility:visible">
            <v:imagedata r:id="rId18" o:title=""/>
          </v:shape>
        </w:pict>
      </w:r>
    </w:p>
    <w:p w:rsidR="00A02851" w:rsidRDefault="00A02851" w:rsidP="003D6E35">
      <w:pPr>
        <w:ind w:left="-900" w:right="-828"/>
      </w:pPr>
    </w:p>
    <w:p w:rsidR="00A02851" w:rsidRDefault="00A02851" w:rsidP="00EF575E">
      <w:pPr>
        <w:ind w:right="-828"/>
      </w:pPr>
    </w:p>
    <w:p w:rsidR="00A02851" w:rsidRDefault="00A02851" w:rsidP="003D6E35">
      <w:pPr>
        <w:ind w:left="-900" w:right="-828"/>
      </w:pPr>
      <w:r>
        <w:t>14-)</w:t>
      </w:r>
    </w:p>
    <w:p w:rsidR="00A02851" w:rsidRDefault="00A02851" w:rsidP="003D6E35">
      <w:pPr>
        <w:ind w:left="-900" w:right="-828"/>
      </w:pPr>
      <w:r w:rsidRPr="00D56189">
        <w:rPr>
          <w:noProof/>
        </w:rPr>
        <w:pict>
          <v:shape id="Resim 15" o:spid="_x0000_i1038" type="#_x0000_t75" style="width:178.5pt;height:75.75pt;visibility:visible">
            <v:imagedata r:id="rId19" o:title=""/>
          </v:shape>
        </w:pict>
      </w:r>
    </w:p>
    <w:p w:rsidR="00A02851" w:rsidRDefault="00A02851" w:rsidP="003D6E35">
      <w:pPr>
        <w:ind w:left="-900" w:right="-828"/>
      </w:pPr>
      <w:r>
        <w:t>15-)</w:t>
      </w:r>
    </w:p>
    <w:p w:rsidR="00A02851" w:rsidRDefault="00A02851" w:rsidP="003D6E35">
      <w:pPr>
        <w:ind w:left="-900" w:right="-828"/>
      </w:pPr>
      <w:r w:rsidRPr="00D56189">
        <w:rPr>
          <w:noProof/>
        </w:rPr>
        <w:pict>
          <v:shape id="Resim 16" o:spid="_x0000_i1039" type="#_x0000_t75" style="width:196.5pt;height:75pt;visibility:visible">
            <v:imagedata r:id="rId20" o:title=""/>
          </v:shape>
        </w:pict>
      </w:r>
    </w:p>
    <w:p w:rsidR="00A02851" w:rsidRDefault="00A02851" w:rsidP="003D6E35">
      <w:pPr>
        <w:ind w:left="-900" w:right="-828"/>
      </w:pPr>
      <w:r>
        <w:t>16-)</w:t>
      </w:r>
    </w:p>
    <w:p w:rsidR="00A02851" w:rsidRDefault="00A02851" w:rsidP="003D6E35">
      <w:pPr>
        <w:ind w:left="-900" w:right="-828"/>
      </w:pPr>
      <w:r w:rsidRPr="00D56189">
        <w:rPr>
          <w:noProof/>
        </w:rPr>
        <w:pict>
          <v:shape id="Resim 10" o:spid="_x0000_i1040" type="#_x0000_t75" style="width:224.25pt;height:64.5pt;visibility:visible">
            <v:imagedata r:id="rId21" o:title=""/>
          </v:shape>
        </w:pict>
      </w: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  <w:r>
        <w:t>17-)</w:t>
      </w:r>
    </w:p>
    <w:p w:rsidR="00A02851" w:rsidRDefault="00A02851" w:rsidP="003D6E35">
      <w:pPr>
        <w:ind w:left="-900" w:right="-828"/>
      </w:pPr>
      <w:r w:rsidRPr="00D56189">
        <w:rPr>
          <w:noProof/>
        </w:rPr>
        <w:pict>
          <v:shape id="Resim 17" o:spid="_x0000_i1041" type="#_x0000_t75" style="width:207.75pt;height:108pt;visibility:visible">
            <v:imagedata r:id="rId22" o:title=""/>
          </v:shape>
        </w:pict>
      </w:r>
    </w:p>
    <w:p w:rsidR="00A02851" w:rsidRDefault="00A02851" w:rsidP="003D6E35">
      <w:pPr>
        <w:ind w:left="-900" w:right="-828"/>
      </w:pPr>
    </w:p>
    <w:p w:rsidR="00A02851" w:rsidRDefault="00A02851" w:rsidP="003D4B9B">
      <w:pPr>
        <w:ind w:right="-828"/>
      </w:pPr>
    </w:p>
    <w:p w:rsidR="00A02851" w:rsidRDefault="00A02851" w:rsidP="003D4B9B">
      <w:pPr>
        <w:ind w:right="-828"/>
      </w:pPr>
    </w:p>
    <w:p w:rsidR="00A02851" w:rsidRDefault="00A02851" w:rsidP="003D4B9B">
      <w:pPr>
        <w:ind w:right="-828"/>
      </w:pPr>
    </w:p>
    <w:p w:rsidR="00A02851" w:rsidRDefault="00A02851" w:rsidP="003D4B9B">
      <w:pPr>
        <w:ind w:right="-828"/>
      </w:pPr>
    </w:p>
    <w:p w:rsidR="00A02851" w:rsidRDefault="00A02851" w:rsidP="003D4B9B">
      <w:pPr>
        <w:ind w:right="-828"/>
      </w:pPr>
    </w:p>
    <w:p w:rsidR="00A02851" w:rsidRDefault="00A02851" w:rsidP="003D6E35">
      <w:pPr>
        <w:ind w:left="-900" w:right="-828"/>
      </w:pPr>
      <w:r>
        <w:t>18-)</w:t>
      </w:r>
      <w:r w:rsidRPr="00D56189">
        <w:rPr>
          <w:noProof/>
        </w:rPr>
        <w:pict>
          <v:shape id="_x0000_i1042" type="#_x0000_t75" style="width:230.25pt;height:236.25pt;visibility:visible">
            <v:imagedata r:id="rId23" o:title=""/>
          </v:shape>
        </w:pict>
      </w: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  <w:r>
        <w:t>19-)</w:t>
      </w:r>
    </w:p>
    <w:p w:rsidR="00A02851" w:rsidRDefault="00A02851" w:rsidP="003D6E35">
      <w:pPr>
        <w:ind w:left="-900" w:right="-828"/>
      </w:pPr>
      <w:r w:rsidRPr="00D56189">
        <w:rPr>
          <w:noProof/>
        </w:rPr>
        <w:pict>
          <v:shape id="Resim 14" o:spid="_x0000_i1043" type="#_x0000_t75" style="width:198pt;height:192.75pt;visibility:visible">
            <v:imagedata r:id="rId24" o:title=""/>
          </v:shape>
        </w:pict>
      </w:r>
    </w:p>
    <w:p w:rsidR="00A02851" w:rsidRDefault="00A02851" w:rsidP="003D6E35">
      <w:pPr>
        <w:ind w:left="-900" w:right="-828"/>
      </w:pPr>
    </w:p>
    <w:p w:rsidR="00A02851" w:rsidRDefault="00A02851" w:rsidP="00EF575E">
      <w:pPr>
        <w:ind w:left="-900" w:right="-828"/>
      </w:pPr>
    </w:p>
    <w:p w:rsidR="00A02851" w:rsidRDefault="00A02851" w:rsidP="00EF575E">
      <w:pPr>
        <w:ind w:left="-900" w:right="-828"/>
      </w:pPr>
    </w:p>
    <w:p w:rsidR="00A02851" w:rsidRDefault="00A02851" w:rsidP="00EF575E">
      <w:pPr>
        <w:ind w:left="-900" w:right="-828"/>
      </w:pPr>
    </w:p>
    <w:p w:rsidR="00A02851" w:rsidRDefault="00A02851" w:rsidP="00EF575E">
      <w:pPr>
        <w:ind w:left="-900" w:right="-828"/>
      </w:pPr>
    </w:p>
    <w:p w:rsidR="00A02851" w:rsidRDefault="00A02851" w:rsidP="00EF575E">
      <w:pPr>
        <w:ind w:left="-900" w:right="-828"/>
      </w:pPr>
    </w:p>
    <w:p w:rsidR="00A02851" w:rsidRDefault="00A02851" w:rsidP="00EF575E">
      <w:pPr>
        <w:ind w:left="-900" w:right="-828"/>
      </w:pPr>
    </w:p>
    <w:p w:rsidR="00A02851" w:rsidRDefault="00A02851" w:rsidP="00EF575E">
      <w:pPr>
        <w:ind w:left="-900" w:right="-828"/>
      </w:pPr>
    </w:p>
    <w:p w:rsidR="00A02851" w:rsidRDefault="00A02851" w:rsidP="00EF575E">
      <w:pPr>
        <w:ind w:left="-900" w:right="-828"/>
      </w:pPr>
    </w:p>
    <w:p w:rsidR="00A02851" w:rsidRDefault="00A02851" w:rsidP="001144C2">
      <w:pPr>
        <w:ind w:right="-828"/>
      </w:pPr>
    </w:p>
    <w:p w:rsidR="00A02851" w:rsidRDefault="00A02851" w:rsidP="00EF575E">
      <w:pPr>
        <w:ind w:left="-900" w:right="-828"/>
      </w:pPr>
      <w:r>
        <w:t>20)</w:t>
      </w:r>
    </w:p>
    <w:p w:rsidR="00A02851" w:rsidRDefault="00A02851" w:rsidP="001531AA">
      <w:pPr>
        <w:shd w:val="clear" w:color="auto" w:fill="FFFFFF"/>
        <w:spacing w:before="100" w:beforeAutospacing="1" w:after="100" w:afterAutospacing="1"/>
        <w:jc w:val="both"/>
        <w:rPr>
          <w:rFonts w:cs="Arial"/>
          <w:sz w:val="26"/>
          <w:szCs w:val="26"/>
        </w:rPr>
      </w:pPr>
      <w:r w:rsidRPr="004D7E0A">
        <w:rPr>
          <w:position w:val="-28"/>
        </w:rPr>
        <w:object w:dxaOrig="1180" w:dyaOrig="760">
          <v:shape id="_x0000_i1044" type="#_x0000_t75" style="width:59.25pt;height:38.25pt" o:ole="">
            <v:imagedata r:id="rId25" o:title=""/>
          </v:shape>
          <o:OLEObject Type="Embed" ProgID="Equation.DSMT4" ShapeID="_x0000_i1044" DrawAspect="Content" ObjectID="_1476440059" r:id="rId26"/>
        </w:object>
      </w:r>
    </w:p>
    <w:p w:rsidR="00A02851" w:rsidRPr="00A3570C" w:rsidRDefault="00A02851" w:rsidP="001531AA">
      <w:pPr>
        <w:shd w:val="clear" w:color="auto" w:fill="FFFFFF"/>
        <w:spacing w:before="100" w:beforeAutospacing="1" w:after="100" w:afterAutospacing="1"/>
        <w:jc w:val="both"/>
        <w:rPr>
          <w:rFonts w:cs="Arial"/>
          <w:sz w:val="26"/>
          <w:szCs w:val="26"/>
        </w:rPr>
      </w:pPr>
      <w:r w:rsidRPr="00A3570C">
        <w:rPr>
          <w:noProof/>
          <w:sz w:val="26"/>
          <w:szCs w:val="26"/>
        </w:rPr>
        <w:t>İşleminin sonucu kaçtır?</w:t>
      </w:r>
    </w:p>
    <w:p w:rsidR="00A02851" w:rsidRDefault="00A02851" w:rsidP="001531AA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noProof/>
        </w:rPr>
      </w:pPr>
      <w:r w:rsidRPr="004D7E0A">
        <w:rPr>
          <w:position w:val="-26"/>
        </w:rPr>
        <w:object w:dxaOrig="279" w:dyaOrig="700">
          <v:shape id="_x0000_i1045" type="#_x0000_t75" style="width:14.25pt;height:35.25pt" o:ole="">
            <v:imagedata r:id="rId27" o:title=""/>
          </v:shape>
          <o:OLEObject Type="Embed" ProgID="Equation.DSMT4" ShapeID="_x0000_i1045" DrawAspect="Content" ObjectID="_1476440060" r:id="rId28"/>
        </w:object>
      </w:r>
      <w:r w:rsidRPr="00A3570C">
        <w:rPr>
          <w:noProof/>
          <w:sz w:val="26"/>
          <w:szCs w:val="26"/>
        </w:rPr>
        <w:t xml:space="preserve"> </w:t>
      </w:r>
      <w:r>
        <w:rPr>
          <w:noProof/>
          <w:sz w:val="26"/>
          <w:szCs w:val="26"/>
        </w:rPr>
        <w:t xml:space="preserve"> </w:t>
      </w:r>
      <w:r w:rsidRPr="00A3570C">
        <w:rPr>
          <w:noProof/>
          <w:sz w:val="26"/>
          <w:szCs w:val="26"/>
        </w:rPr>
        <w:t>B)</w:t>
      </w:r>
      <w:r w:rsidRPr="002F747E">
        <w:rPr>
          <w:noProof/>
          <w:sz w:val="28"/>
          <w:szCs w:val="26"/>
        </w:rPr>
        <w:t>3</w:t>
      </w:r>
      <w:r w:rsidRPr="00A3570C">
        <w:rPr>
          <w:noProof/>
          <w:sz w:val="26"/>
          <w:szCs w:val="26"/>
        </w:rPr>
        <w:t xml:space="preserve">  </w:t>
      </w:r>
      <w:r>
        <w:rPr>
          <w:noProof/>
          <w:sz w:val="26"/>
          <w:szCs w:val="26"/>
        </w:rPr>
        <w:t xml:space="preserve"> </w:t>
      </w:r>
      <w:r w:rsidRPr="00A3570C">
        <w:rPr>
          <w:noProof/>
          <w:sz w:val="26"/>
          <w:szCs w:val="26"/>
        </w:rPr>
        <w:t xml:space="preserve">C) </w:t>
      </w:r>
      <w:r>
        <w:rPr>
          <w:noProof/>
          <w:sz w:val="26"/>
          <w:szCs w:val="26"/>
        </w:rPr>
        <w:t xml:space="preserve"> </w:t>
      </w:r>
      <w:r w:rsidRPr="004D7E0A">
        <w:rPr>
          <w:position w:val="-26"/>
        </w:rPr>
        <w:object w:dxaOrig="279" w:dyaOrig="700">
          <v:shape id="_x0000_i1046" type="#_x0000_t75" style="width:14.25pt;height:35.25pt" o:ole="">
            <v:imagedata r:id="rId29" o:title=""/>
          </v:shape>
          <o:OLEObject Type="Embed" ProgID="Equation.DSMT4" ShapeID="_x0000_i1046" DrawAspect="Content" ObjectID="_1476440061" r:id="rId30"/>
        </w:object>
      </w:r>
      <w:r w:rsidRPr="00A3570C">
        <w:rPr>
          <w:noProof/>
          <w:sz w:val="26"/>
          <w:szCs w:val="26"/>
        </w:rPr>
        <w:t xml:space="preserve">D)   </w:t>
      </w:r>
      <w:r w:rsidRPr="002F747E">
        <w:rPr>
          <w:noProof/>
          <w:sz w:val="28"/>
          <w:szCs w:val="26"/>
        </w:rPr>
        <w:t>4</w:t>
      </w: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2F06DF">
      <w:pPr>
        <w:tabs>
          <w:tab w:val="left" w:pos="6690"/>
        </w:tabs>
        <w:rPr>
          <w:rFonts w:ascii="Calibri" w:hAnsi="Calibri" w:cs="Calibri"/>
          <w:b/>
          <w:i/>
        </w:rPr>
      </w:pPr>
    </w:p>
    <w:p w:rsidR="00A02851" w:rsidRDefault="00A02851" w:rsidP="002F06DF">
      <w:pPr>
        <w:tabs>
          <w:tab w:val="left" w:pos="6690"/>
        </w:tabs>
        <w:rPr>
          <w:rFonts w:ascii="Calibri" w:hAnsi="Calibri" w:cs="Calibri"/>
          <w:b/>
          <w:i/>
        </w:rPr>
      </w:pPr>
    </w:p>
    <w:p w:rsidR="00A02851" w:rsidRDefault="00A02851" w:rsidP="002F06DF">
      <w:pPr>
        <w:rPr>
          <w:rFonts w:ascii="Mistral" w:hAnsi="Mistral" w:cs="Arial"/>
          <w:b/>
          <w:sz w:val="36"/>
          <w:szCs w:val="36"/>
        </w:rPr>
      </w:pPr>
      <w:r>
        <w:rPr>
          <w:rFonts w:ascii="Mistral" w:hAnsi="Mistral" w:cs="Arial"/>
          <w:b/>
          <w:sz w:val="36"/>
          <w:szCs w:val="36"/>
        </w:rPr>
        <w:t>NOT:Her soru  5 puan dır</w:t>
      </w:r>
    </w:p>
    <w:p w:rsidR="00A02851" w:rsidRDefault="00A02851" w:rsidP="002F06DF"/>
    <w:p w:rsidR="00A02851" w:rsidRDefault="00A02851" w:rsidP="002F06DF"/>
    <w:p w:rsidR="00A02851" w:rsidRDefault="00A02851" w:rsidP="002F06DF">
      <w:pPr>
        <w:rPr>
          <w:rFonts w:ascii="Comic Sans MS" w:hAnsi="Comic Sans MS"/>
          <w:noProof/>
          <w:sz w:val="20"/>
          <w:szCs w:val="20"/>
        </w:rPr>
      </w:pPr>
      <w:r>
        <w:rPr>
          <w:rFonts w:ascii="Mistral" w:hAnsi="Mistral" w:cs="Arial"/>
          <w:b/>
          <w:sz w:val="36"/>
          <w:szCs w:val="36"/>
        </w:rPr>
        <w:t xml:space="preserve">        AHMET BAYIR</w:t>
      </w:r>
    </w:p>
    <w:p w:rsidR="00A02851" w:rsidRDefault="00A02851" w:rsidP="002F06DF">
      <w:pPr>
        <w:jc w:val="center"/>
        <w:rPr>
          <w:rFonts w:ascii="Mistral" w:hAnsi="Mistral" w:cs="Arial"/>
          <w:b/>
          <w:sz w:val="36"/>
          <w:szCs w:val="36"/>
        </w:rPr>
      </w:pPr>
      <w:r>
        <w:rPr>
          <w:noProof/>
        </w:rPr>
        <w:pict>
          <v:shape id="Resim 8" o:spid="_x0000_s1027" type="#_x0000_t75" style="position:absolute;left:0;text-align:left;margin-left:327.1pt;margin-top:39.65pt;width:163pt;height:126.2pt;rotation:-1850907fd;z-index:-251659264;visibility:visible;mso-wrap-distance-left:5pt;mso-wrap-distance-right:5pt;mso-position-horizontal-relative:margin">
            <v:imagedata r:id="rId31" o:title=""/>
            <w10:wrap anchorx="margin"/>
          </v:shape>
        </w:pict>
      </w:r>
      <w:r>
        <w:rPr>
          <w:rFonts w:ascii="Mistral" w:hAnsi="Mistral" w:cs="Arial"/>
          <w:b/>
          <w:sz w:val="36"/>
          <w:szCs w:val="36"/>
        </w:rPr>
        <w:t>Başarılae  Dilerim.                                Matematik Öğretmeni</w:t>
      </w:r>
    </w:p>
    <w:p w:rsidR="00A02851" w:rsidRDefault="00A02851" w:rsidP="002F06DF">
      <w:pPr>
        <w:jc w:val="center"/>
        <w:rPr>
          <w:rFonts w:ascii="Mistral" w:hAnsi="Mistral" w:cs="Arial"/>
          <w:b/>
          <w:sz w:val="36"/>
          <w:szCs w:val="36"/>
        </w:rPr>
      </w:pPr>
    </w:p>
    <w:p w:rsidR="00A02851" w:rsidRDefault="00A02851" w:rsidP="002F06DF">
      <w:pPr>
        <w:jc w:val="center"/>
        <w:rPr>
          <w:rFonts w:ascii="Mistral" w:hAnsi="Mistral" w:cs="Arial"/>
          <w:b/>
          <w:sz w:val="36"/>
          <w:szCs w:val="36"/>
        </w:rPr>
      </w:pPr>
    </w:p>
    <w:p w:rsidR="00A02851" w:rsidRPr="00F15485" w:rsidRDefault="00A02851" w:rsidP="002F06DF">
      <w:pPr>
        <w:ind w:left="644"/>
        <w:rPr>
          <w:rFonts w:ascii="Chiller" w:hAnsi="Chiller"/>
          <w:b/>
          <w:sz w:val="36"/>
          <w:szCs w:val="36"/>
        </w:rPr>
      </w:pPr>
      <w:r w:rsidRPr="00F15485">
        <w:rPr>
          <w:rFonts w:ascii="Chiller" w:hAnsi="Chiller"/>
          <w:b/>
          <w:sz w:val="36"/>
          <w:szCs w:val="36"/>
        </w:rPr>
        <w:t xml:space="preserve"> </w:t>
      </w: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  <w:hyperlink r:id="rId32" w:history="1">
        <w:r>
          <w:rPr>
            <w:rStyle w:val="Hyperlink"/>
            <w:rFonts w:ascii="Comic Sans MS" w:hAnsi="Comic Sans MS"/>
            <w:b/>
            <w:sz w:val="20"/>
            <w:szCs w:val="20"/>
          </w:rPr>
          <w:t>www.sorubak.com</w:t>
        </w:r>
      </w:hyperlink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Default="00A02851" w:rsidP="003D6E35">
      <w:pPr>
        <w:ind w:left="-900" w:right="-828"/>
      </w:pPr>
    </w:p>
    <w:p w:rsidR="00A02851" w:rsidRPr="00834806" w:rsidRDefault="00A02851" w:rsidP="001531AA">
      <w:pPr>
        <w:ind w:right="-828"/>
      </w:pPr>
    </w:p>
    <w:p w:rsidR="00A02851" w:rsidRDefault="00A02851" w:rsidP="003D6E35">
      <w:pPr>
        <w:ind w:left="-900" w:right="-828"/>
      </w:pPr>
    </w:p>
    <w:sectPr w:rsidR="00A02851" w:rsidSect="003D6E35">
      <w:type w:val="continuous"/>
      <w:pgSz w:w="11906" w:h="16838"/>
      <w:pgMar w:top="0" w:right="1417" w:bottom="180" w:left="1417" w:header="708" w:footer="708" w:gutter="0"/>
      <w:cols w:num="2" w:sep="1" w:space="24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istral">
    <w:altName w:val="Arabic Typesetting"/>
    <w:panose1 w:val="00000000000000000000"/>
    <w:charset w:val="A2"/>
    <w:family w:val="script"/>
    <w:notTrueType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hiller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D7ED5"/>
    <w:multiLevelType w:val="hybridMultilevel"/>
    <w:tmpl w:val="7568B980"/>
    <w:lvl w:ilvl="0" w:tplc="909C4A22">
      <w:start w:val="1"/>
      <w:numFmt w:val="upperLetter"/>
      <w:lvlText w:val="%1)"/>
      <w:lvlJc w:val="left"/>
      <w:pPr>
        <w:ind w:left="-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9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6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0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7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5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220" w:hanging="180"/>
      </w:pPr>
      <w:rPr>
        <w:rFonts w:cs="Times New Roman"/>
      </w:rPr>
    </w:lvl>
  </w:abstractNum>
  <w:abstractNum w:abstractNumId="1">
    <w:nsid w:val="7BDA1F54"/>
    <w:multiLevelType w:val="hybridMultilevel"/>
    <w:tmpl w:val="7702ECDE"/>
    <w:lvl w:ilvl="0" w:tplc="892E393E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6E35"/>
    <w:rsid w:val="001144C2"/>
    <w:rsid w:val="00121082"/>
    <w:rsid w:val="001531AA"/>
    <w:rsid w:val="00176609"/>
    <w:rsid w:val="001D7607"/>
    <w:rsid w:val="00255E8F"/>
    <w:rsid w:val="002C21F4"/>
    <w:rsid w:val="002F06DF"/>
    <w:rsid w:val="002F084E"/>
    <w:rsid w:val="002F747E"/>
    <w:rsid w:val="003D323C"/>
    <w:rsid w:val="003D4B9B"/>
    <w:rsid w:val="003D58F1"/>
    <w:rsid w:val="003D6E35"/>
    <w:rsid w:val="004D08EB"/>
    <w:rsid w:val="004D7E0A"/>
    <w:rsid w:val="004F34BF"/>
    <w:rsid w:val="00787986"/>
    <w:rsid w:val="007A4D23"/>
    <w:rsid w:val="00824E73"/>
    <w:rsid w:val="00834806"/>
    <w:rsid w:val="00867E99"/>
    <w:rsid w:val="008E6EE3"/>
    <w:rsid w:val="00942C09"/>
    <w:rsid w:val="00987C0B"/>
    <w:rsid w:val="009A0105"/>
    <w:rsid w:val="00A025DD"/>
    <w:rsid w:val="00A02851"/>
    <w:rsid w:val="00A3570C"/>
    <w:rsid w:val="00A66A74"/>
    <w:rsid w:val="00AE06EB"/>
    <w:rsid w:val="00BE50CB"/>
    <w:rsid w:val="00BE61A0"/>
    <w:rsid w:val="00C10C53"/>
    <w:rsid w:val="00C617EA"/>
    <w:rsid w:val="00D2002F"/>
    <w:rsid w:val="00D424A4"/>
    <w:rsid w:val="00D56189"/>
    <w:rsid w:val="00EF575E"/>
    <w:rsid w:val="00F15485"/>
    <w:rsid w:val="00F42337"/>
    <w:rsid w:val="00F5258F"/>
    <w:rsid w:val="00FB283A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98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9A01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A010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531A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D08E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20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png"/><Relationship Id="rId29" Type="http://schemas.openxmlformats.org/officeDocument/2006/relationships/image" Target="media/image22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32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15" Type="http://schemas.openxmlformats.org/officeDocument/2006/relationships/oleObject" Target="embeddings/oleObject1.bin"/><Relationship Id="rId23" Type="http://schemas.openxmlformats.org/officeDocument/2006/relationships/image" Target="media/image18.png"/><Relationship Id="rId28" Type="http://schemas.openxmlformats.org/officeDocument/2006/relationships/oleObject" Target="embeddings/oleObject3.bin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Relationship Id="rId22" Type="http://schemas.openxmlformats.org/officeDocument/2006/relationships/image" Target="media/image17.png"/><Relationship Id="rId27" Type="http://schemas.openxmlformats.org/officeDocument/2006/relationships/image" Target="media/image21.wmf"/><Relationship Id="rId30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3</Pages>
  <Words>83</Words>
  <Characters>478</Characters>
  <Application>Microsoft Office Outlook</Application>
  <DocSecurity>0</DocSecurity>
  <Lines>0</Lines>
  <Paragraphs>0</Paragraphs>
  <ScaleCrop>false</ScaleCrop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ADI:</dc:title>
  <dc:subject/>
  <dc:creator>alihoca</dc:creator>
  <cp:keywords>www.sorubak.com</cp:keywords>
  <dc:description/>
  <cp:lastModifiedBy>edanur</cp:lastModifiedBy>
  <cp:revision>20</cp:revision>
  <cp:lastPrinted>2014-10-25T17:56:00Z</cp:lastPrinted>
  <dcterms:created xsi:type="dcterms:W3CDTF">2014-10-20T15:54:00Z</dcterms:created>
  <dcterms:modified xsi:type="dcterms:W3CDTF">2014-11-02T11:28:00Z</dcterms:modified>
</cp:coreProperties>
</file>