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EC" w:rsidRDefault="00EA01EC" w:rsidP="008E5C5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81.95pt;margin-top:-7.8pt;width:75pt;height:21pt;z-index:251654656">
            <v:textbox>
              <w:txbxContent>
                <w:p w:rsidR="00EA01EC" w:rsidRDefault="00EA01EC">
                  <w:r>
                    <w:t>31.10.2014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left:0;text-align:left;margin-left:444.45pt;margin-top:22.2pt;width:107.25pt;height:48pt;z-index:251653632" arcsize="10923f">
            <v:textbox>
              <w:txbxContent>
                <w:p w:rsidR="00EA01EC" w:rsidRDefault="00EA01EC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color w:val="000000"/>
          <w:sz w:val="22"/>
          <w:szCs w:val="22"/>
        </w:rPr>
        <w:t xml:space="preserve">2014 – 2015  EĞİTİM-ÖĞRETİM  YILI  SUVARLI HÜRRİYET ORTAOKULU  </w:t>
      </w:r>
      <w:r>
        <w:rPr>
          <w:b/>
          <w:color w:val="000000"/>
          <w:sz w:val="22"/>
          <w:szCs w:val="22"/>
        </w:rPr>
        <w:br/>
        <w:t>8. SINIF  MATEMATİK DERSİ I. DÖNEM  I. YAZILI SORULARI</w:t>
      </w:r>
    </w:p>
    <w:p w:rsidR="00EA01EC" w:rsidRPr="00766F13" w:rsidRDefault="00EA01EC" w:rsidP="00766F13">
      <w:pPr>
        <w:tabs>
          <w:tab w:val="left" w:pos="284"/>
        </w:tabs>
        <w:ind w:left="426"/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55680" o:connectortype="straight"/>
        </w:pict>
      </w:r>
      <w:r w:rsidRPr="00766F13">
        <w:rPr>
          <w:b/>
          <w:bCs/>
        </w:rPr>
        <w:t>Adı, soyadı:</w:t>
      </w:r>
      <w:r w:rsidRPr="00766F13">
        <w:rPr>
          <w:b/>
          <w:bCs/>
        </w:rPr>
        <w:br/>
      </w:r>
      <w:r>
        <w:rPr>
          <w:b/>
          <w:bCs/>
        </w:rPr>
        <w:br/>
      </w:r>
      <w:r w:rsidRPr="00766F13">
        <w:rPr>
          <w:b/>
          <w:bCs/>
        </w:rPr>
        <w:t>Şube, no:</w:t>
      </w:r>
      <w:r w:rsidRPr="00766F13">
        <w:rPr>
          <w:b/>
          <w:bCs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1"/>
        <w:gridCol w:w="5423"/>
      </w:tblGrid>
      <w:tr w:rsidR="00EA01EC" w:rsidTr="00283B33">
        <w:trPr>
          <w:trHeight w:val="5180"/>
        </w:trPr>
        <w:tc>
          <w:tcPr>
            <w:tcW w:w="11164" w:type="dxa"/>
            <w:gridSpan w:val="2"/>
          </w:tcPr>
          <w:p w:rsidR="00EA01EC" w:rsidRPr="00283B33" w:rsidRDefault="00EA01EC" w:rsidP="00283B33">
            <w:pPr>
              <w:tabs>
                <w:tab w:val="left" w:pos="284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3" o:spid="_x0000_s1029" type="#_x0000_t75" style="position:absolute;margin-left:277.8pt;margin-top:6.45pt;width:271.5pt;height:245.25pt;z-index:251658752;visibility:visible">
                  <v:imagedata r:id="rId6" o:title=""/>
                </v:shape>
              </w:pict>
            </w:r>
            <w:r w:rsidRPr="00283B33">
              <w:rPr>
                <w:b/>
                <w:bCs/>
                <w:sz w:val="28"/>
                <w:szCs w:val="28"/>
              </w:rPr>
              <w:t xml:space="preserve">1) </w:t>
            </w:r>
            <w:r w:rsidRPr="00283B33">
              <w:rPr>
                <w:sz w:val="22"/>
                <w:szCs w:val="22"/>
              </w:rPr>
              <w:t xml:space="preserve">Yandaki </w:t>
            </w:r>
            <w:r w:rsidRPr="00283B33">
              <w:rPr>
                <w:position w:val="-6"/>
              </w:rPr>
              <w:object w:dxaOrig="560" w:dyaOrig="440">
                <v:shape id="_x0000_i1025" type="#_x0000_t75" style="width:23.25pt;height:21.75pt" o:ole="">
                  <v:imagedata r:id="rId7" o:title=""/>
                </v:shape>
                <o:OLEObject Type="Embed" ProgID="Equation.DSMT4" ShapeID="_x0000_i1025" DrawAspect="Content" ObjectID="_1476552403" r:id="rId8"/>
              </w:object>
            </w:r>
            <w:r w:rsidRPr="00283B33">
              <w:rPr>
                <w:sz w:val="22"/>
                <w:szCs w:val="22"/>
              </w:rPr>
              <w:t xml:space="preserve">’ni koordinat yönünün tersine </w:t>
            </w:r>
            <w:r w:rsidRPr="00283B33">
              <w:rPr>
                <w:position w:val="-6"/>
              </w:rPr>
              <w:object w:dxaOrig="360" w:dyaOrig="320">
                <v:shape id="_x0000_i1026" type="#_x0000_t75" style="width:18pt;height:15.75pt" o:ole="">
                  <v:imagedata r:id="rId9" o:title=""/>
                </v:shape>
                <o:OLEObject Type="Embed" ProgID="Equation.DSMT4" ShapeID="_x0000_i1026" DrawAspect="Content" ObjectID="_1476552404" r:id="rId10"/>
              </w:object>
            </w:r>
            <w:r w:rsidRPr="00283B33">
              <w:rPr>
                <w:sz w:val="22"/>
                <w:szCs w:val="22"/>
              </w:rPr>
              <w:br/>
              <w:t>döndürdükten sonra 5br yukarıya, 2br sağa ötelediğimizde</w:t>
            </w:r>
            <w:r w:rsidRPr="00283B33">
              <w:rPr>
                <w:sz w:val="22"/>
                <w:szCs w:val="22"/>
              </w:rPr>
              <w:br/>
              <w:t>oluşan yeni</w:t>
            </w:r>
            <w:r w:rsidRPr="00283B33">
              <w:rPr>
                <w:position w:val="-6"/>
              </w:rPr>
              <w:object w:dxaOrig="560" w:dyaOrig="440">
                <v:shape id="_x0000_i1027" type="#_x0000_t75" style="width:23.25pt;height:21.75pt" o:ole="">
                  <v:imagedata r:id="rId11" o:title=""/>
                </v:shape>
                <o:OLEObject Type="Embed" ProgID="Equation.DSMT4" ShapeID="_x0000_i1027" DrawAspect="Content" ObjectID="_1476552405" r:id="rId12"/>
              </w:object>
            </w:r>
            <w:r w:rsidRPr="00283B33">
              <w:rPr>
                <w:sz w:val="22"/>
                <w:szCs w:val="22"/>
              </w:rPr>
              <w:t>ni koordinat düzleminde gösteriniz.</w:t>
            </w:r>
            <w:r w:rsidRPr="00283B33">
              <w:rPr>
                <w:b/>
                <w:bCs/>
                <w:sz w:val="22"/>
                <w:szCs w:val="22"/>
              </w:rPr>
              <w:t>(15puan)</w:t>
            </w:r>
          </w:p>
          <w:p w:rsidR="00EA01EC" w:rsidRPr="00283B33" w:rsidRDefault="00EA01EC" w:rsidP="00283B33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</w:p>
        </w:tc>
      </w:tr>
      <w:tr w:rsidR="00EA01EC" w:rsidTr="00283B33">
        <w:trPr>
          <w:trHeight w:val="2547"/>
        </w:trPr>
        <w:tc>
          <w:tcPr>
            <w:tcW w:w="11164" w:type="dxa"/>
            <w:gridSpan w:val="2"/>
          </w:tcPr>
          <w:p w:rsidR="00EA01EC" w:rsidRPr="00283B33" w:rsidRDefault="00EA01EC" w:rsidP="00283B33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283B33">
              <w:rPr>
                <w:b/>
                <w:bCs/>
                <w:sz w:val="28"/>
                <w:szCs w:val="28"/>
              </w:rPr>
              <w:t>2)</w:t>
            </w:r>
            <w:r w:rsidRPr="00283B33">
              <w:rPr>
                <w:b/>
                <w:bCs/>
                <w:sz w:val="22"/>
                <w:szCs w:val="22"/>
              </w:rPr>
              <w:t xml:space="preserve"> </w:t>
            </w:r>
            <w:r w:rsidRPr="00283B33">
              <w:rPr>
                <w:sz w:val="22"/>
                <w:szCs w:val="22"/>
              </w:rPr>
              <w:t xml:space="preserve">Aşağıda verilen şekillerden hangisinde ötelemeli yansıma hareketi kullanılmıştır? </w:t>
            </w:r>
            <w:r w:rsidRPr="00283B33">
              <w:rPr>
                <w:b/>
                <w:bCs/>
                <w:sz w:val="22"/>
                <w:szCs w:val="22"/>
              </w:rPr>
              <w:t>(5puan)</w:t>
            </w:r>
          </w:p>
          <w:p w:rsidR="00EA01EC" w:rsidRPr="00283B33" w:rsidRDefault="00EA01EC" w:rsidP="00283B33">
            <w:pPr>
              <w:tabs>
                <w:tab w:val="left" w:pos="284"/>
              </w:tabs>
              <w:rPr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shape id="Resim 51" o:spid="_x0000_s1030" type="#_x0000_t75" style="position:absolute;margin-left:1.8pt;margin-top:-.25pt;width:361.5pt;height:108pt;z-index:251659776;visibility:visible">
                  <v:imagedata r:id="rId13" o:title=""/>
                </v:shape>
              </w:pict>
            </w:r>
          </w:p>
        </w:tc>
      </w:tr>
      <w:tr w:rsidR="00EA01EC" w:rsidTr="00283B33">
        <w:trPr>
          <w:trHeight w:val="6226"/>
        </w:trPr>
        <w:tc>
          <w:tcPr>
            <w:tcW w:w="5741" w:type="dxa"/>
          </w:tcPr>
          <w:p w:rsidR="00EA01EC" w:rsidRPr="00283B33" w:rsidRDefault="00EA01EC" w:rsidP="00283B33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283B33">
              <w:rPr>
                <w:b/>
                <w:bCs/>
                <w:sz w:val="28"/>
                <w:szCs w:val="28"/>
              </w:rPr>
              <w:t>3)</w:t>
            </w:r>
            <w:r w:rsidRPr="00283B33">
              <w:rPr>
                <w:sz w:val="22"/>
                <w:szCs w:val="22"/>
              </w:rPr>
              <w:t xml:space="preserve">Aşağıda verilen ondalık kesirlere ve rasyonel sayılara karşılık gelen sayıları bulunuz. </w:t>
            </w:r>
            <w:r w:rsidRPr="00283B33">
              <w:rPr>
                <w:b/>
                <w:bCs/>
                <w:sz w:val="22"/>
                <w:szCs w:val="22"/>
              </w:rPr>
              <w:t>(15puan)</w:t>
            </w:r>
            <w:r w:rsidRPr="00283B33">
              <w:rPr>
                <w:b/>
                <w:bCs/>
                <w:sz w:val="22"/>
                <w:szCs w:val="22"/>
              </w:rPr>
              <w:br/>
              <w:t>A)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14"/>
              </w:rPr>
              <w:object w:dxaOrig="859" w:dyaOrig="440">
                <v:shape id="_x0000_i1028" type="#_x0000_t75" style="width:51.75pt;height:26.25pt" o:ole="">
                  <v:imagedata r:id="rId14" o:title=""/>
                </v:shape>
                <o:OLEObject Type="Embed" ProgID="Equation.DSMT4" ShapeID="_x0000_i1028" DrawAspect="Content" ObjectID="_1476552406" r:id="rId15"/>
              </w:objec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  <w:t>B)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14"/>
              </w:rPr>
              <w:object w:dxaOrig="980" w:dyaOrig="440">
                <v:shape id="_x0000_i1029" type="#_x0000_t75" style="width:58.5pt;height:26.25pt" o:ole="">
                  <v:imagedata r:id="rId16" o:title=""/>
                </v:shape>
                <o:OLEObject Type="Embed" ProgID="Equation.DSMT4" ShapeID="_x0000_i1029" DrawAspect="Content" ObjectID="_1476552407" r:id="rId17"/>
              </w:objec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  <w:t>C)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28"/>
              </w:rPr>
              <w:object w:dxaOrig="820" w:dyaOrig="740">
                <v:shape id="_x0000_i1030" type="#_x0000_t75" style="width:47.25pt;height:42pt" o:ole="">
                  <v:imagedata r:id="rId18" o:title=""/>
                </v:shape>
                <o:OLEObject Type="Embed" ProgID="Equation.DSMT4" ShapeID="_x0000_i1030" DrawAspect="Content" ObjectID="_1476552408" r:id="rId19"/>
              </w:objec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  <w:t>Ç)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28"/>
              </w:rPr>
              <w:object w:dxaOrig="999" w:dyaOrig="740">
                <v:shape id="_x0000_i1031" type="#_x0000_t75" style="width:56.25pt;height:40.5pt" o:ole="">
                  <v:imagedata r:id="rId20" o:title=""/>
                </v:shape>
                <o:OLEObject Type="Embed" ProgID="Equation.DSMT4" ShapeID="_x0000_i1031" DrawAspect="Content" ObjectID="_1476552409" r:id="rId21"/>
              </w:objec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  <w:t>D)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18"/>
              </w:rPr>
              <w:object w:dxaOrig="859" w:dyaOrig="520">
                <v:shape id="_x0000_i1032" type="#_x0000_t75" style="width:57.75pt;height:35.25pt" o:ole="">
                  <v:imagedata r:id="rId22" o:title=""/>
                </v:shape>
                <o:OLEObject Type="Embed" ProgID="Equation.DSMT4" ShapeID="_x0000_i1032" DrawAspect="Content" ObjectID="_1476552410" r:id="rId23"/>
              </w:object>
            </w:r>
          </w:p>
        </w:tc>
        <w:tc>
          <w:tcPr>
            <w:tcW w:w="5423" w:type="dxa"/>
          </w:tcPr>
          <w:p w:rsidR="00EA01EC" w:rsidRDefault="00EA01EC" w:rsidP="00283B33">
            <w:pPr>
              <w:tabs>
                <w:tab w:val="left" w:pos="284"/>
              </w:tabs>
              <w:rPr>
                <w:b/>
                <w:bCs/>
                <w:sz w:val="22"/>
                <w:szCs w:val="22"/>
              </w:rPr>
            </w:pPr>
            <w:r w:rsidRPr="00283B33">
              <w:rPr>
                <w:b/>
                <w:bCs/>
                <w:sz w:val="28"/>
                <w:szCs w:val="28"/>
              </w:rPr>
              <w:t xml:space="preserve">4) </w:t>
            </w:r>
            <w:r w:rsidRPr="00283B33">
              <w:rPr>
                <w:sz w:val="22"/>
                <w:szCs w:val="22"/>
              </w:rPr>
              <w:t>Çözümlenmiş şekli aşağıdaki gibi olan ondalık kesri yazınız.</w:t>
            </w:r>
            <w:r w:rsidRPr="00283B33">
              <w:rPr>
                <w:b/>
                <w:bCs/>
                <w:sz w:val="22"/>
                <w:szCs w:val="22"/>
              </w:rPr>
              <w:t xml:space="preserve"> (7puan)</w: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position w:val="-16"/>
              </w:rPr>
              <w:object w:dxaOrig="3760" w:dyaOrig="440">
                <v:shape id="_x0000_i1033" type="#_x0000_t75" style="width:214.5pt;height:24.75pt" o:ole="">
                  <v:imagedata r:id="rId24" o:title=""/>
                </v:shape>
                <o:OLEObject Type="Embed" ProgID="Equation.DSMT4" ShapeID="_x0000_i1033" DrawAspect="Content" ObjectID="_1476552411" r:id="rId25"/>
              </w:object>
            </w:r>
            <w:r w:rsidRPr="00283B33">
              <w:rPr>
                <w:sz w:val="22"/>
                <w:szCs w:val="22"/>
              </w:rPr>
              <w:t>=</w:t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2"/>
                <w:szCs w:val="22"/>
              </w:rPr>
              <w:br/>
            </w:r>
            <w:r w:rsidRPr="00283B33">
              <w:rPr>
                <w:b/>
                <w:bCs/>
                <w:sz w:val="28"/>
                <w:szCs w:val="28"/>
              </w:rPr>
              <w:t>B)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10"/>
              </w:rPr>
              <w:object w:dxaOrig="1219" w:dyaOrig="360">
                <v:shape id="_x0000_i1034" type="#_x0000_t75" style="width:73.5pt;height:21.75pt" o:ole="">
                  <v:imagedata r:id="rId26" o:title=""/>
                </v:shape>
                <o:OLEObject Type="Embed" ProgID="Equation.DSMT4" ShapeID="_x0000_i1034" DrawAspect="Content" ObjectID="_1476552412" r:id="rId27"/>
              </w:object>
            </w:r>
            <w:r w:rsidRPr="00283B33">
              <w:rPr>
                <w:sz w:val="22"/>
                <w:szCs w:val="22"/>
              </w:rPr>
              <w:t>sayısının bilimsel gösterimi nedir?</w:t>
            </w:r>
            <w:r w:rsidRPr="00283B33">
              <w:rPr>
                <w:b/>
                <w:bCs/>
                <w:sz w:val="22"/>
                <w:szCs w:val="22"/>
              </w:rPr>
              <w:t xml:space="preserve"> (10puan)</w:t>
            </w:r>
          </w:p>
          <w:p w:rsidR="00EA01EC" w:rsidRPr="002D244B" w:rsidRDefault="00EA01EC" w:rsidP="00BD55D2">
            <w:pPr>
              <w:spacing w:line="240" w:lineRule="atLeast"/>
              <w:ind w:left="284"/>
              <w:rPr>
                <w:rFonts w:ascii="Comic Sans MS" w:hAnsi="Comic Sans MS"/>
              </w:rPr>
            </w:pPr>
            <w:hyperlink r:id="rId28" w:history="1">
              <w:r w:rsidRPr="00907A27">
                <w:rPr>
                  <w:rStyle w:val="Hyperlink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  <w:p w:rsidR="00EA01EC" w:rsidRPr="00283B33" w:rsidRDefault="00EA01EC" w:rsidP="00283B33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</w:p>
        </w:tc>
      </w:tr>
      <w:tr w:rsidR="00EA01EC" w:rsidTr="00283B33">
        <w:trPr>
          <w:trHeight w:val="1700"/>
        </w:trPr>
        <w:tc>
          <w:tcPr>
            <w:tcW w:w="11164" w:type="dxa"/>
            <w:gridSpan w:val="2"/>
          </w:tcPr>
          <w:p w:rsidR="00EA01EC" w:rsidRPr="00283B33" w:rsidRDefault="00EA01EC" w:rsidP="00283B33">
            <w:pPr>
              <w:tabs>
                <w:tab w:val="left" w:pos="284"/>
              </w:tabs>
              <w:rPr>
                <w:b/>
                <w:bCs/>
                <w:sz w:val="22"/>
                <w:szCs w:val="22"/>
              </w:rPr>
            </w:pPr>
            <w:r w:rsidRPr="00283B33">
              <w:rPr>
                <w:b/>
                <w:bCs/>
                <w:sz w:val="28"/>
                <w:szCs w:val="28"/>
              </w:rPr>
              <w:t>5)</w:t>
            </w:r>
            <w:r w:rsidRPr="00283B33">
              <w:rPr>
                <w:b/>
                <w:bCs/>
                <w:sz w:val="22"/>
                <w:szCs w:val="22"/>
              </w:rPr>
              <w:t xml:space="preserve"> </w:t>
            </w:r>
            <w:r w:rsidRPr="00283B33">
              <w:rPr>
                <w:position w:val="-6"/>
              </w:rPr>
              <w:object w:dxaOrig="820" w:dyaOrig="320">
                <v:shape id="_x0000_i1035" type="#_x0000_t75" style="width:61.5pt;height:23.25pt" o:ole="">
                  <v:imagedata r:id="rId29" o:title=""/>
                </v:shape>
                <o:OLEObject Type="Embed" ProgID="Equation.DSMT4" ShapeID="_x0000_i1035" DrawAspect="Content" ObjectID="_1476552413" r:id="rId30"/>
              </w:object>
            </w:r>
            <w:r w:rsidRPr="00283B33">
              <w:rPr>
                <w:sz w:val="22"/>
                <w:szCs w:val="22"/>
              </w:rPr>
              <w:t xml:space="preserve">  işleminin sonucu kaç basamaklıdır?</w:t>
            </w:r>
            <w:r w:rsidRPr="00283B33">
              <w:rPr>
                <w:b/>
                <w:bCs/>
                <w:sz w:val="22"/>
                <w:szCs w:val="22"/>
              </w:rPr>
              <w:t xml:space="preserve"> (8puan)</w:t>
            </w:r>
          </w:p>
          <w:p w:rsidR="00EA01EC" w:rsidRPr="00283B33" w:rsidRDefault="00EA01EC" w:rsidP="00283B33">
            <w:pPr>
              <w:tabs>
                <w:tab w:val="left" w:pos="6540"/>
              </w:tabs>
              <w:rPr>
                <w:sz w:val="22"/>
                <w:szCs w:val="22"/>
              </w:rPr>
            </w:pPr>
            <w:r w:rsidRPr="00283B33">
              <w:rPr>
                <w:sz w:val="22"/>
                <w:szCs w:val="22"/>
              </w:rPr>
              <w:tab/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sz w:val="22"/>
                <w:szCs w:val="22"/>
              </w:rPr>
              <w:br/>
            </w:r>
          </w:p>
        </w:tc>
      </w:tr>
      <w:tr w:rsidR="00EA01EC" w:rsidTr="00283B33">
        <w:trPr>
          <w:trHeight w:val="2687"/>
        </w:trPr>
        <w:tc>
          <w:tcPr>
            <w:tcW w:w="11164" w:type="dxa"/>
            <w:gridSpan w:val="2"/>
          </w:tcPr>
          <w:p w:rsidR="00EA01EC" w:rsidRPr="00283B33" w:rsidRDefault="00EA01EC" w:rsidP="00283B33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rect id="_x0000_s1031" style="position:absolute;margin-left:277.05pt;margin-top:23.95pt;width:8.25pt;height:108pt;z-index:251661824;mso-position-horizontal-relative:text;mso-position-vertical-relative:text" fillcolor="black" strokecolor="#f2f2f2" strokeweight="3pt">
                  <v:shadow on="t" type="perspective" color="#7f7f7f" opacity=".5" offset="1pt" offset2="-1pt"/>
                </v:rect>
              </w:pict>
            </w:r>
            <w:r w:rsidRPr="00283B33">
              <w:rPr>
                <w:b/>
                <w:bCs/>
                <w:sz w:val="28"/>
                <w:szCs w:val="28"/>
              </w:rPr>
              <w:t>6)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10"/>
              </w:rPr>
              <w:object w:dxaOrig="2280" w:dyaOrig="360">
                <v:shape id="_x0000_i1036" type="#_x0000_t75" style="width:129.75pt;height:21pt" o:ole="">
                  <v:imagedata r:id="rId31" o:title=""/>
                </v:shape>
                <o:OLEObject Type="Embed" ProgID="Equation.DSMT4" ShapeID="_x0000_i1036" DrawAspect="Content" ObjectID="_1476552414" r:id="rId32"/>
              </w:object>
            </w:r>
            <w:r w:rsidRPr="00283B33">
              <w:rPr>
                <w:sz w:val="22"/>
                <w:szCs w:val="22"/>
              </w:rPr>
              <w:t xml:space="preserve"> sayıları veriliyor. Aşağıda verilen işlemlerin sonuçlarını üslü olarak yazınız.</w:t>
            </w:r>
            <w:r w:rsidRPr="00283B33">
              <w:rPr>
                <w:b/>
                <w:bCs/>
                <w:sz w:val="22"/>
                <w:szCs w:val="22"/>
              </w:rPr>
              <w:t xml:space="preserve"> (16puan)</w:t>
            </w:r>
            <w:r w:rsidRPr="00283B33">
              <w:rPr>
                <w:sz w:val="22"/>
                <w:szCs w:val="22"/>
              </w:rPr>
              <w:br/>
            </w:r>
            <w:r w:rsidRPr="00283B33">
              <w:rPr>
                <w:b/>
                <w:bCs/>
                <w:sz w:val="32"/>
                <w:szCs w:val="32"/>
              </w:rPr>
              <w:t>A)</w:t>
            </w:r>
            <w:r w:rsidRPr="00283B33">
              <w:rPr>
                <w:b/>
                <w:bCs/>
              </w:rPr>
              <w:t xml:space="preserve">   </w:t>
            </w:r>
            <w:r w:rsidRPr="00283B33">
              <w:rPr>
                <w:position w:val="-24"/>
              </w:rPr>
              <w:object w:dxaOrig="560" w:dyaOrig="660">
                <v:shape id="_x0000_i1037" type="#_x0000_t75" style="width:32.25pt;height:39pt" o:ole="">
                  <v:imagedata r:id="rId33" o:title=""/>
                </v:shape>
                <o:OLEObject Type="Embed" ProgID="Equation.DSMT4" ShapeID="_x0000_i1037" DrawAspect="Content" ObjectID="_1476552415" r:id="rId34"/>
              </w:object>
            </w:r>
            <w:r w:rsidRPr="00283B33">
              <w:rPr>
                <w:b/>
                <w:bCs/>
              </w:rPr>
              <w:t xml:space="preserve">                                                                              B)</w:t>
            </w:r>
            <w:r w:rsidRPr="00283B33">
              <w:rPr>
                <w:sz w:val="22"/>
                <w:szCs w:val="22"/>
              </w:rPr>
              <w:t xml:space="preserve"> </w:t>
            </w:r>
            <w:r w:rsidRPr="00283B33">
              <w:rPr>
                <w:position w:val="-24"/>
              </w:rPr>
              <w:object w:dxaOrig="660" w:dyaOrig="660">
                <v:shape id="_x0000_i1038" type="#_x0000_t75" style="width:36.75pt;height:36.75pt" o:ole="">
                  <v:imagedata r:id="rId35" o:title=""/>
                </v:shape>
                <o:OLEObject Type="Embed" ProgID="Equation.DSMT4" ShapeID="_x0000_i1038" DrawAspect="Content" ObjectID="_1476552416" r:id="rId36"/>
              </w:object>
            </w:r>
          </w:p>
        </w:tc>
      </w:tr>
    </w:tbl>
    <w:p w:rsidR="00EA01EC" w:rsidRPr="00766F13" w:rsidRDefault="00EA01EC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64"/>
      </w:tblGrid>
      <w:tr w:rsidR="00EA01EC" w:rsidTr="00283B33">
        <w:trPr>
          <w:trHeight w:val="10323"/>
        </w:trPr>
        <w:tc>
          <w:tcPr>
            <w:tcW w:w="11164" w:type="dxa"/>
          </w:tcPr>
          <w:p w:rsidR="00EA01EC" w:rsidRPr="00283B33" w:rsidRDefault="00EA01EC" w:rsidP="00283B33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49" o:spid="_x0000_s1032" type="#_x0000_t75" style="position:absolute;margin-left:356.55pt;margin-top:512pt;width:182.25pt;height:43.65pt;z-index:-251658752;visibility:visible">
                  <v:imagedata r:id="rId37" o:title=""/>
                </v:shape>
              </w:pict>
            </w:r>
            <w:r>
              <w:rPr>
                <w:noProof/>
              </w:rPr>
              <w:pict>
                <v:shape id="_x0000_s1033" type="#_x0000_t202" style="position:absolute;margin-left:296.5pt;margin-top:8.5pt;width:239.35pt;height:59.6pt;z-index:251660800">
                  <v:shadow on="t" type="perspective" opacity=".5" origin=",.5" offset="0,0" matrix=",-56756f,,.5"/>
                  <v:textbox style="mso-next-textbox:#_x0000_s1033">
                    <w:txbxContent>
                      <w:p w:rsidR="00EA01EC" w:rsidRDefault="00EA01EC" w:rsidP="003E1EA1">
                        <w:r>
                          <w:t>38, 41, 41, 42, 45, 46, 46, 46, 48, 49, 52, 55, 56, 57, 58, 59, 62, 62, 62, 64, 65, 66, 67, 67, 72, 75, 76, 77</w:t>
                        </w:r>
                      </w:p>
                    </w:txbxContent>
                  </v:textbox>
                </v:shape>
              </w:pict>
            </w:r>
            <w:r w:rsidRPr="00283B33">
              <w:rPr>
                <w:b/>
                <w:bCs/>
                <w:sz w:val="28"/>
                <w:szCs w:val="28"/>
              </w:rPr>
              <w:t>7)</w:t>
            </w:r>
            <w:r w:rsidRPr="00283B33">
              <w:rPr>
                <w:b/>
                <w:bCs/>
                <w:sz w:val="22"/>
                <w:szCs w:val="22"/>
              </w:rPr>
              <w:t xml:space="preserve"> </w:t>
            </w:r>
            <w:r w:rsidRPr="00283B33">
              <w:rPr>
                <w:sz w:val="22"/>
                <w:szCs w:val="22"/>
              </w:rPr>
              <w:t xml:space="preserve">Bir sınıftaki öğrencilerin kiloları kilogram cinsinden </w:t>
            </w:r>
            <w:r w:rsidRPr="00283B33">
              <w:rPr>
                <w:sz w:val="22"/>
                <w:szCs w:val="22"/>
              </w:rPr>
              <w:br/>
              <w:t>yandaki tabloda verilmiştir.</w:t>
            </w:r>
            <w:r w:rsidRPr="00283B33">
              <w:rPr>
                <w:sz w:val="22"/>
                <w:szCs w:val="22"/>
              </w:rPr>
              <w:br/>
              <w:t>Bu veriler 6 gruba ayrılmak istendiğine göre sıklık ve</w:t>
            </w:r>
            <w:r w:rsidRPr="00283B33">
              <w:rPr>
                <w:sz w:val="22"/>
                <w:szCs w:val="22"/>
              </w:rPr>
              <w:br/>
              <w:t xml:space="preserve"> çetele tablosu oluşturarak,  bu verilere ait histogramı</w:t>
            </w:r>
            <w:r w:rsidRPr="00283B33">
              <w:rPr>
                <w:sz w:val="22"/>
                <w:szCs w:val="22"/>
              </w:rPr>
              <w:br/>
              <w:t xml:space="preserve"> çiziniz.</w:t>
            </w:r>
            <w:r w:rsidRPr="00283B33">
              <w:rPr>
                <w:b/>
                <w:bCs/>
                <w:sz w:val="22"/>
                <w:szCs w:val="22"/>
              </w:rPr>
              <w:t xml:space="preserve"> (24puan)</w:t>
            </w:r>
          </w:p>
        </w:tc>
      </w:tr>
    </w:tbl>
    <w:p w:rsidR="00EA01EC" w:rsidRPr="00766F13" w:rsidRDefault="00EA01EC" w:rsidP="00766F13">
      <w:pPr>
        <w:tabs>
          <w:tab w:val="left" w:pos="284"/>
        </w:tabs>
        <w:ind w:left="426"/>
        <w:rPr>
          <w:b/>
          <w:bCs/>
        </w:rPr>
      </w:pPr>
      <w:bookmarkStart w:id="0" w:name="_GoBack"/>
      <w:r>
        <w:rPr>
          <w:noProof/>
        </w:rPr>
        <w:pict>
          <v:shape id="Resim 46" o:spid="_x0000_s1034" type="#_x0000_t75" style="position:absolute;left:0;text-align:left;margin-left:43.2pt;margin-top:.6pt;width:125.25pt;height:38.4pt;z-index:-251659776;visibility:visible;mso-position-horizontal-relative:text;mso-position-vertical-relative:text">
            <v:imagedata r:id="rId38" o:title=""/>
          </v:shape>
        </w:pict>
      </w:r>
      <w:bookmarkEnd w:id="0"/>
    </w:p>
    <w:sectPr w:rsidR="00EA01E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1EC" w:rsidRDefault="00EA01EC" w:rsidP="00E11C23">
      <w:r>
        <w:separator/>
      </w:r>
    </w:p>
  </w:endnote>
  <w:endnote w:type="continuationSeparator" w:id="0">
    <w:p w:rsidR="00EA01EC" w:rsidRDefault="00EA01EC" w:rsidP="00E1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1EC" w:rsidRDefault="00EA01EC" w:rsidP="00E11C23">
      <w:r>
        <w:separator/>
      </w:r>
    </w:p>
  </w:footnote>
  <w:footnote w:type="continuationSeparator" w:id="0">
    <w:p w:rsidR="00EA01EC" w:rsidRDefault="00EA01EC" w:rsidP="00E11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F13"/>
    <w:rsid w:val="0004310A"/>
    <w:rsid w:val="00077FB5"/>
    <w:rsid w:val="001029B4"/>
    <w:rsid w:val="001049D0"/>
    <w:rsid w:val="00162ACB"/>
    <w:rsid w:val="0027668C"/>
    <w:rsid w:val="00283B33"/>
    <w:rsid w:val="002C44DF"/>
    <w:rsid w:val="002D244B"/>
    <w:rsid w:val="003E1EA1"/>
    <w:rsid w:val="003E46E6"/>
    <w:rsid w:val="00570F5F"/>
    <w:rsid w:val="005810D1"/>
    <w:rsid w:val="00594D7C"/>
    <w:rsid w:val="005F63D8"/>
    <w:rsid w:val="006148AF"/>
    <w:rsid w:val="00651C86"/>
    <w:rsid w:val="006838D3"/>
    <w:rsid w:val="0071163B"/>
    <w:rsid w:val="00766F13"/>
    <w:rsid w:val="008E5C53"/>
    <w:rsid w:val="00907A27"/>
    <w:rsid w:val="009B3F89"/>
    <w:rsid w:val="00A334B9"/>
    <w:rsid w:val="00A75ADD"/>
    <w:rsid w:val="00B3788D"/>
    <w:rsid w:val="00BA2204"/>
    <w:rsid w:val="00BA4F22"/>
    <w:rsid w:val="00BD55D2"/>
    <w:rsid w:val="00C01113"/>
    <w:rsid w:val="00C40C79"/>
    <w:rsid w:val="00D04C7C"/>
    <w:rsid w:val="00E11C23"/>
    <w:rsid w:val="00EA01EC"/>
    <w:rsid w:val="00FE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0F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color w:val="000000"/>
      <w:sz w:val="20"/>
    </w:rPr>
  </w:style>
  <w:style w:type="paragraph" w:styleId="Header">
    <w:name w:val="header"/>
    <w:basedOn w:val="Normal"/>
    <w:link w:val="HeaderChar"/>
    <w:uiPriority w:val="99"/>
    <w:semiHidden/>
    <w:rsid w:val="00E11C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1C23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E11C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1C23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E5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5C5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D55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yperlink" Target="http://www.sorubak.com" TargetMode="External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227</Words>
  <Characters>1296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edanur</cp:lastModifiedBy>
  <cp:revision>5</cp:revision>
  <cp:lastPrinted>2014-10-30T11:43:00Z</cp:lastPrinted>
  <dcterms:created xsi:type="dcterms:W3CDTF">2014-10-26T20:15:00Z</dcterms:created>
  <dcterms:modified xsi:type="dcterms:W3CDTF">2014-11-03T18:40:00Z</dcterms:modified>
</cp:coreProperties>
</file>