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227" w:rsidRPr="00F44B34" w:rsidRDefault="00C37227" w:rsidP="000D0457">
      <w:pPr>
        <w:tabs>
          <w:tab w:val="left" w:pos="4942"/>
        </w:tabs>
        <w:jc w:val="center"/>
        <w:rPr>
          <w:b/>
        </w:rPr>
      </w:pPr>
      <w:r>
        <w:rPr>
          <w:noProof/>
        </w:rPr>
        <w:pict>
          <v:shape id="Resim 10" o:spid="_x0000_s1026" type="#_x0000_t75" style="position:absolute;left:0;text-align:left;margin-left:-12.75pt;margin-top:-17.2pt;width:60pt;height:64.5pt;z-index:251646464;visibility:visible">
            <v:imagedata r:id="rId5" o:title=""/>
          </v:shape>
        </w:pict>
      </w:r>
      <w:r>
        <w:rPr>
          <w:noProof/>
        </w:rPr>
        <w:pict>
          <v:shape id="Resim 8" o:spid="_x0000_s1027" type="#_x0000_t75" style="position:absolute;left:0;text-align:left;margin-left:489.75pt;margin-top:-19.45pt;width:56.25pt;height:59.25pt;z-index:251645440;visibility:visible">
            <v:imagedata r:id="rId6" o:title=""/>
          </v:shape>
        </w:pict>
      </w:r>
      <w:r w:rsidRPr="00F44B34">
        <w:rPr>
          <w:b/>
        </w:rPr>
        <w:t>201</w:t>
      </w:r>
      <w:r>
        <w:rPr>
          <w:b/>
        </w:rPr>
        <w:t>4</w:t>
      </w:r>
      <w:r w:rsidRPr="00F44B34">
        <w:rPr>
          <w:b/>
        </w:rPr>
        <w:t>-201</w:t>
      </w:r>
      <w:r>
        <w:rPr>
          <w:b/>
        </w:rPr>
        <w:t xml:space="preserve">5 </w:t>
      </w:r>
      <w:r w:rsidRPr="00F44B34">
        <w:rPr>
          <w:b/>
        </w:rPr>
        <w:t>EĞİTİM-ÖĞRETİM YILI CEMALEDDİN ÖZTÜRK ORTA OKULU</w:t>
      </w:r>
    </w:p>
    <w:p w:rsidR="00C37227" w:rsidRDefault="00C37227" w:rsidP="000D0457">
      <w:pPr>
        <w:pStyle w:val="Header"/>
        <w:tabs>
          <w:tab w:val="left" w:pos="4942"/>
        </w:tabs>
        <w:jc w:val="center"/>
        <w:rPr>
          <w:b/>
        </w:rPr>
      </w:pPr>
      <w:r>
        <w:rPr>
          <w:b/>
        </w:rPr>
        <w:t>8-A</w:t>
      </w:r>
      <w:r w:rsidRPr="00F44B34">
        <w:rPr>
          <w:b/>
        </w:rPr>
        <w:t xml:space="preserve"> SINIF</w:t>
      </w:r>
      <w:r>
        <w:rPr>
          <w:b/>
        </w:rPr>
        <w:t>I I. DÖNEM I.</w:t>
      </w:r>
      <w:r w:rsidRPr="00F44B34">
        <w:rPr>
          <w:b/>
        </w:rPr>
        <w:t xml:space="preserve"> </w:t>
      </w:r>
      <w:r>
        <w:rPr>
          <w:b/>
        </w:rPr>
        <w:t>MATEMATİK</w:t>
      </w:r>
      <w:r w:rsidRPr="00F44B34">
        <w:rPr>
          <w:b/>
        </w:rPr>
        <w:t xml:space="preserve"> </w:t>
      </w:r>
      <w:r>
        <w:rPr>
          <w:b/>
        </w:rPr>
        <w:t>YAZILISI</w:t>
      </w:r>
    </w:p>
    <w:p w:rsidR="00C37227" w:rsidRDefault="00C37227" w:rsidP="00AB4B24">
      <w:pPr>
        <w:tabs>
          <w:tab w:val="left" w:pos="4942"/>
        </w:tabs>
        <w:jc w:val="center"/>
        <w:rPr>
          <w:b/>
        </w:rPr>
      </w:pPr>
      <w:r>
        <w:rPr>
          <w:b/>
        </w:rPr>
        <w:t>---A---</w:t>
      </w:r>
    </w:p>
    <w:p w:rsidR="00C37227" w:rsidRDefault="00C37227" w:rsidP="000D0457">
      <w:pPr>
        <w:tabs>
          <w:tab w:val="left" w:pos="4942"/>
        </w:tabs>
        <w:rPr>
          <w:b/>
        </w:rPr>
      </w:pPr>
    </w:p>
    <w:p w:rsidR="00C37227" w:rsidRDefault="00C37227" w:rsidP="000D0457">
      <w:pPr>
        <w:tabs>
          <w:tab w:val="left" w:pos="4942"/>
        </w:tabs>
        <w:rPr>
          <w:b/>
        </w:rPr>
      </w:pPr>
      <w:r>
        <w:rPr>
          <w:b/>
        </w:rPr>
        <w:t>ADI :                                    SOYADI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 :</w:t>
      </w:r>
      <w:r>
        <w:rPr>
          <w:b/>
        </w:rPr>
        <w:tab/>
      </w:r>
      <w:r w:rsidRPr="00D4078A">
        <w:rPr>
          <w:b/>
        </w:rPr>
        <w:tab/>
        <w:t>PUAN:</w:t>
      </w:r>
      <w:r>
        <w:rPr>
          <w:b/>
        </w:rPr>
        <w:tab/>
      </w:r>
      <w:r>
        <w:rPr>
          <w:b/>
        </w:rPr>
        <w:tab/>
        <w:t>04.11.2014</w:t>
      </w:r>
    </w:p>
    <w:p w:rsidR="00C37227" w:rsidRDefault="00C37227" w:rsidP="000D0457">
      <w:pPr>
        <w:tabs>
          <w:tab w:val="left" w:pos="4942"/>
        </w:tabs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58.75pt;margin-top:11.3pt;width:.75pt;height:657pt;z-index:251652608" o:connectortype="straight"/>
        </w:pict>
      </w:r>
      <w:r>
        <w:rPr>
          <w:noProof/>
        </w:rPr>
        <w:pict>
          <v:shape id="Resim 3" o:spid="_x0000_s1029" type="#_x0000_t75" style="position:absolute;margin-left:13.5pt;margin-top:6.8pt;width:178.5pt;height:130.5pt;z-index:251647488;visibility:visible">
            <v:imagedata r:id="rId7" o:title=""/>
          </v:shape>
        </w:pict>
      </w: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22" o:spid="_x0000_s1030" type="#_x0000_t75" style="position:absolute;margin-left:300.75pt;margin-top:.5pt;width:198pt;height:45pt;z-index:251653632;visibility:visible">
            <v:imagedata r:id="rId8" o:title=""/>
          </v:shape>
        </w:pict>
      </w:r>
      <w:r>
        <w:rPr>
          <w:b/>
        </w:rPr>
        <w:t>1.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6.</w:t>
      </w:r>
      <w:r w:rsidRPr="00AB4B24"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24" o:spid="_x0000_s1031" type="#_x0000_t75" style="position:absolute;margin-left:300.75pt;margin-top:12.8pt;width:201.75pt;height:66pt;z-index:251654656;visibility:visible">
            <v:imagedata r:id="rId9" o:title=""/>
          </v:shape>
        </w:pict>
      </w:r>
      <w:r>
        <w:rPr>
          <w:noProof/>
        </w:rPr>
        <w:pict>
          <v:shape id="Resim 14" o:spid="_x0000_s1032" type="#_x0000_t75" style="position:absolute;margin-left:13.5pt;margin-top:12.8pt;width:183pt;height:136.5pt;z-index:251648512;visibility:visible">
            <v:imagedata r:id="rId10" o:title=""/>
          </v:shape>
        </w:pict>
      </w: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b/>
        </w:rPr>
        <w:t>2.</w:t>
      </w:r>
      <w:r w:rsidRPr="00AB4B24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AB4B24">
        <w:rPr>
          <w:b/>
          <w:noProof/>
        </w:rPr>
        <w:t>7.</w:t>
      </w:r>
      <w:r w:rsidRPr="00AB4B24">
        <w:rPr>
          <w:noProof/>
        </w:rPr>
        <w:t xml:space="preserve"> </w:t>
      </w: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32" o:spid="_x0000_s1033" type="#_x0000_t75" style="position:absolute;margin-left:300.75pt;margin-top:11.35pt;width:207.75pt;height:59.25pt;z-index:251655680;visibility:visible">
            <v:imagedata r:id="rId11" o:title=""/>
          </v:shape>
        </w:pict>
      </w: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2" o:spid="_x0000_s1034" type="#_x0000_t75" style="position:absolute;margin-left:17.25pt;margin-top:11.05pt;width:192.75pt;height:118.5pt;z-index:251649536;visibility:visible">
            <v:imagedata r:id="rId12" o:title=""/>
          </v:shape>
        </w:pict>
      </w:r>
      <w:r>
        <w:rPr>
          <w:b/>
        </w:rPr>
        <w:t>3.</w:t>
      </w:r>
      <w:r w:rsidRPr="00AB4B24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8.</w:t>
      </w:r>
      <w:r w:rsidRPr="00AB4B24">
        <w:rPr>
          <w:noProof/>
        </w:rPr>
        <w:t xml:space="preserve"> </w:t>
      </w: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47" o:spid="_x0000_s1035" type="#_x0000_t75" style="position:absolute;margin-left:300pt;margin-top:7.75pt;width:3in;height:96pt;z-index:251657728;visibility:visible">
            <v:imagedata r:id="rId13" o:title=""/>
          </v:shape>
        </w:pict>
      </w:r>
      <w:r>
        <w:rPr>
          <w:noProof/>
        </w:rPr>
        <w:pict>
          <v:shape id="Resim 21" o:spid="_x0000_s1036" type="#_x0000_t75" style="position:absolute;margin-left:17.25pt;margin-top:12.55pt;width:192.75pt;height:86.25pt;z-index:251650560;visibility:visible">
            <v:imagedata r:id="rId14" o:title=""/>
          </v:shape>
        </w:pict>
      </w: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b/>
        </w:rPr>
        <w:t>4.</w:t>
      </w:r>
      <w:r w:rsidRPr="00AB4B24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9.</w:t>
      </w:r>
      <w:r w:rsidRPr="00AB4B24">
        <w:rPr>
          <w:noProof/>
        </w:rPr>
        <w:t xml:space="preserve"> </w:t>
      </w: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33" o:spid="_x0000_s1037" type="#_x0000_t75" style="position:absolute;margin-left:303.25pt;margin-top:11.8pt;width:205.25pt;height:61.5pt;z-index:251656704;visibility:visible">
            <v:imagedata r:id="rId15" o:title=""/>
          </v:shape>
        </w:pict>
      </w:r>
      <w:r>
        <w:rPr>
          <w:noProof/>
        </w:rPr>
        <w:pict>
          <v:shape id="Resim 5" o:spid="_x0000_s1038" type="#_x0000_t75" style="position:absolute;margin-left:13.5pt;margin-top:11.65pt;width:191.25pt;height:71.25pt;z-index:251651584;visibility:visible">
            <v:imagedata r:id="rId16" o:title=""/>
          </v:shape>
        </w:pict>
      </w: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b/>
        </w:rPr>
        <w:t>5.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10.</w:t>
      </w:r>
      <w:r w:rsidRPr="00AB4B24">
        <w:rPr>
          <w:noProof/>
        </w:rPr>
        <w:t xml:space="preserve">  </w:t>
      </w: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_x0000_s1039" type="#_x0000_t32" style="position:absolute;margin-left:262.5pt;margin-top:-10.45pt;width:0;height:683.25pt;z-index:251663872" o:connectortype="straight"/>
        </w:pict>
      </w:r>
      <w:r>
        <w:rPr>
          <w:noProof/>
        </w:rPr>
        <w:pict>
          <v:shape id="Resim 75" o:spid="_x0000_s1040" type="#_x0000_t75" style="position:absolute;margin-left:302.25pt;margin-top:-.7pt;width:222.75pt;height:90.75pt;z-index:251664896;visibility:visible">
            <v:imagedata r:id="rId17" o:title=""/>
          </v:shape>
        </w:pict>
      </w:r>
      <w:r>
        <w:rPr>
          <w:noProof/>
        </w:rPr>
        <w:pict>
          <v:shape id="Resim 52" o:spid="_x0000_s1041" type="#_x0000_t75" style="position:absolute;margin-left:23.25pt;margin-top:-5.2pt;width:198pt;height:45pt;z-index:251658752;visibility:visible">
            <v:imagedata r:id="rId18" o:title=""/>
          </v:shape>
        </w:pict>
      </w:r>
      <w:r>
        <w:rPr>
          <w:b/>
        </w:rPr>
        <w:t>11.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16.</w:t>
      </w:r>
      <w:r w:rsidRPr="00AD1FFC">
        <w:rPr>
          <w:noProof/>
        </w:rPr>
        <w:t xml:space="preserve"> </w:t>
      </w: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57" o:spid="_x0000_s1042" type="#_x0000_t75" style="position:absolute;margin-left:18pt;margin-top:11.45pt;width:184.5pt;height:54.75pt;z-index:251659776;visibility:visible">
            <v:imagedata r:id="rId19" o:title=""/>
          </v:shape>
        </w:pict>
      </w: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b/>
        </w:rPr>
        <w:t>12.</w:t>
      </w:r>
      <w:r w:rsidRPr="00AB4B24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17.</w:t>
      </w:r>
      <w:r>
        <w:rPr>
          <w:noProof/>
        </w:rPr>
        <w:pict>
          <v:shape id="Resim 13" o:spid="_x0000_s1043" type="#_x0000_t75" style="position:absolute;margin-left:300pt;margin-top:.35pt;width:210pt;height:71.25pt;z-index:251665920;visibility:visible;mso-position-horizontal-relative:text;mso-position-vertical-relative:text">
            <v:imagedata r:id="rId20" o:title=""/>
          </v:shape>
        </w:pict>
      </w: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44" o:spid="_x0000_s1044" type="#_x0000_t75" style="position:absolute;margin-left:23.25pt;margin-top:9.8pt;width:193.5pt;height:73.5pt;z-index:251660800;visibility:visible">
            <v:imagedata r:id="rId21" o:title=""/>
          </v:shape>
        </w:pict>
      </w: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b/>
        </w:rPr>
        <w:t>13.</w:t>
      </w:r>
      <w:r w:rsidRPr="00AB4B24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18.</w:t>
      </w:r>
      <w:r>
        <w:rPr>
          <w:noProof/>
        </w:rPr>
        <w:pict>
          <v:shape id="_x0000_s1045" type="#_x0000_t75" style="position:absolute;margin-left:300pt;margin-top:-.1pt;width:208.5pt;height:67.5pt;z-index:251666944;visibility:visible;mso-position-horizontal-relative:text;mso-position-vertical-relative:text">
            <v:imagedata r:id="rId22" o:title=""/>
          </v:shape>
        </w:pict>
      </w: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73" o:spid="_x0000_s1046" type="#_x0000_t75" style="position:absolute;margin-left:18pt;margin-top:12.25pt;width:203.25pt;height:66pt;z-index:251661824;visibility:visible">
            <v:imagedata r:id="rId23" o:title=""/>
          </v:shape>
        </w:pict>
      </w: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b/>
        </w:rPr>
        <w:t>14.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19.</w:t>
      </w:r>
      <w:r>
        <w:rPr>
          <w:noProof/>
        </w:rPr>
        <w:pict>
          <v:shape id="Resim 15" o:spid="_x0000_s1047" type="#_x0000_t75" style="position:absolute;margin-left:300pt;margin-top:-.05pt;width:206.25pt;height:54pt;z-index:251667968;visibility:visible;mso-position-horizontal-relative:text;mso-position-vertical-relative:text">
            <v:imagedata r:id="rId24" o:title=""/>
          </v:shape>
        </w:pict>
      </w:r>
      <w:r w:rsidRPr="00AD1FFC">
        <w:rPr>
          <w:noProof/>
        </w:rPr>
        <w:t xml:space="preserve"> </w:t>
      </w: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  <w:r>
        <w:rPr>
          <w:noProof/>
        </w:rPr>
        <w:pict>
          <v:shape id="Resim 16" o:spid="_x0000_s1048" type="#_x0000_t75" style="position:absolute;margin-left:302.25pt;margin-top:-.05pt;width:208.5pt;height:104.25pt;z-index:251668992;visibility:visible">
            <v:imagedata r:id="rId25" o:title=""/>
          </v:shape>
        </w:pict>
      </w:r>
      <w:r>
        <w:rPr>
          <w:noProof/>
        </w:rPr>
        <w:pict>
          <v:shape id="Resim 84" o:spid="_x0000_s1049" type="#_x0000_t75" style="position:absolute;margin-left:18pt;margin-top:-.2pt;width:214.5pt;height:138pt;z-index:251662848;visibility:visible">
            <v:imagedata r:id="rId26" o:title=""/>
          </v:shape>
        </w:pict>
      </w:r>
      <w:r>
        <w:rPr>
          <w:b/>
        </w:rPr>
        <w:t>15.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20.</w:t>
      </w: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Default="00C37227" w:rsidP="007933C8">
      <w:pPr>
        <w:tabs>
          <w:tab w:val="left" w:pos="4942"/>
        </w:tabs>
        <w:rPr>
          <w:b/>
        </w:rPr>
      </w:pPr>
    </w:p>
    <w:p w:rsidR="00C37227" w:rsidRPr="003D7267" w:rsidRDefault="00C37227" w:rsidP="000D0457">
      <w:pPr>
        <w:tabs>
          <w:tab w:val="left" w:pos="4942"/>
        </w:tabs>
        <w:rPr>
          <w:i/>
        </w:rPr>
      </w:pPr>
      <w:r w:rsidRPr="00ED2812">
        <w:rPr>
          <w:b/>
          <w:u w:val="single"/>
        </w:rPr>
        <w:t>NOT:</w:t>
      </w:r>
      <w:r w:rsidRPr="00ED2812">
        <w:t xml:space="preserve"> </w:t>
      </w:r>
      <w:r w:rsidRPr="003D7267">
        <w:rPr>
          <w:i/>
        </w:rPr>
        <w:t xml:space="preserve">Süre 1 ders saati olup doğru </w:t>
      </w:r>
      <w:r>
        <w:rPr>
          <w:i/>
        </w:rPr>
        <w:t>sorular eşit puanlıdır.</w:t>
      </w:r>
    </w:p>
    <w:p w:rsidR="00C37227" w:rsidRDefault="00C37227" w:rsidP="000602B7">
      <w:hyperlink r:id="rId2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C37227" w:rsidRPr="00AD1FFC" w:rsidRDefault="00C37227" w:rsidP="00AD1FFC">
      <w:pPr>
        <w:tabs>
          <w:tab w:val="left" w:pos="4942"/>
        </w:tabs>
        <w:jc w:val="center"/>
      </w:pPr>
      <w:r>
        <w:rPr>
          <w:noProof/>
        </w:rPr>
        <w:pict>
          <v:shape id="Resim 17" o:spid="_x0000_s1050" type="#_x0000_t75" style="position:absolute;left:0;text-align:left;margin-left:401.25pt;margin-top:29.8pt;width:136.5pt;height:38.25pt;z-index:251670016;visibility:visible">
            <v:imagedata r:id="rId28" o:title=""/>
          </v:shape>
        </w:pict>
      </w:r>
      <w:r w:rsidRPr="00D22F6E">
        <w:rPr>
          <w:rFonts w:ascii="Comic Sans MS" w:hAnsi="Comic Sans MS"/>
          <w:color w:val="000000"/>
          <w:sz w:val="32"/>
          <w:szCs w:val="32"/>
        </w:rPr>
        <w:t>BAŞARILAR…</w:t>
      </w:r>
    </w:p>
    <w:sectPr w:rsidR="00C37227" w:rsidRPr="00AD1FFC" w:rsidSect="004E6D89">
      <w:pgSz w:w="11906" w:h="16838"/>
      <w:pgMar w:top="719" w:right="746" w:bottom="1417" w:left="540" w:header="708" w:footer="708" w:gutter="0"/>
      <w:cols w:sep="1" w:space="708" w:equalWidth="0">
        <w:col w:w="106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imbus Roman No9 L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.25pt;height:2.25pt" o:bullet="t">
        <v:imagedata r:id="rId1" o:title=""/>
      </v:shape>
    </w:pict>
  </w:numPicBullet>
  <w:numPicBullet w:numPicBulletId="1">
    <w:pict>
      <v:shape id="_x0000_i1026" type="#_x0000_t75" style="width:11.25pt;height:11.25pt" o:bullet="t">
        <v:imagedata r:id="rId2" o:title="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4A4C4D"/>
    <w:multiLevelType w:val="hybridMultilevel"/>
    <w:tmpl w:val="176CE8E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E44682"/>
    <w:multiLevelType w:val="hybridMultilevel"/>
    <w:tmpl w:val="75F0EA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</w:pPr>
      <w:rPr>
        <w:rFonts w:ascii="Symbol" w:hAnsi="Symbol" w:hint="default"/>
        <w:color w:val="auto"/>
        <w:sz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/>
      </w:pPr>
      <w:rPr>
        <w:rFonts w:cs="Times New Roman"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12473C9"/>
    <w:multiLevelType w:val="hybridMultilevel"/>
    <w:tmpl w:val="E8220396"/>
    <w:lvl w:ilvl="0" w:tplc="BB9AB4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B731AC3"/>
    <w:multiLevelType w:val="hybridMultilevel"/>
    <w:tmpl w:val="D0E2E5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E2916EE"/>
    <w:multiLevelType w:val="hybridMultilevel"/>
    <w:tmpl w:val="7FE63B46"/>
    <w:lvl w:ilvl="0" w:tplc="CD2A5B42">
      <w:start w:val="1"/>
      <w:numFmt w:val="upperLetter"/>
      <w:lvlText w:val="%1)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A0A1EB6"/>
    <w:multiLevelType w:val="hybridMultilevel"/>
    <w:tmpl w:val="68BA2E82"/>
    <w:lvl w:ilvl="0" w:tplc="0AE2EC2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6"/>
  </w:num>
  <w:num w:numId="5">
    <w:abstractNumId w:val="13"/>
  </w:num>
  <w:num w:numId="6">
    <w:abstractNumId w:val="12"/>
  </w:num>
  <w:num w:numId="7">
    <w:abstractNumId w:val="18"/>
  </w:num>
  <w:num w:numId="8">
    <w:abstractNumId w:val="15"/>
  </w:num>
  <w:num w:numId="9">
    <w:abstractNumId w:val="8"/>
  </w:num>
  <w:num w:numId="10">
    <w:abstractNumId w:val="14"/>
  </w:num>
  <w:num w:numId="11">
    <w:abstractNumId w:val="32"/>
  </w:num>
  <w:num w:numId="12">
    <w:abstractNumId w:val="9"/>
  </w:num>
  <w:num w:numId="13">
    <w:abstractNumId w:val="20"/>
  </w:num>
  <w:num w:numId="14">
    <w:abstractNumId w:val="30"/>
  </w:num>
  <w:num w:numId="15">
    <w:abstractNumId w:val="11"/>
  </w:num>
  <w:num w:numId="16">
    <w:abstractNumId w:val="25"/>
  </w:num>
  <w:num w:numId="17">
    <w:abstractNumId w:val="2"/>
  </w:num>
  <w:num w:numId="18">
    <w:abstractNumId w:val="4"/>
  </w:num>
  <w:num w:numId="19">
    <w:abstractNumId w:val="19"/>
  </w:num>
  <w:num w:numId="20">
    <w:abstractNumId w:val="1"/>
  </w:num>
  <w:num w:numId="21">
    <w:abstractNumId w:val="33"/>
  </w:num>
  <w:num w:numId="22">
    <w:abstractNumId w:val="31"/>
  </w:num>
  <w:num w:numId="23">
    <w:abstractNumId w:val="22"/>
  </w:num>
  <w:num w:numId="24">
    <w:abstractNumId w:val="5"/>
  </w:num>
  <w:num w:numId="25">
    <w:abstractNumId w:val="23"/>
  </w:num>
  <w:num w:numId="26">
    <w:abstractNumId w:val="0"/>
  </w:num>
  <w:num w:numId="27">
    <w:abstractNumId w:val="35"/>
  </w:num>
  <w:num w:numId="28">
    <w:abstractNumId w:val="34"/>
  </w:num>
  <w:num w:numId="29">
    <w:abstractNumId w:val="6"/>
  </w:num>
  <w:num w:numId="30">
    <w:abstractNumId w:val="21"/>
  </w:num>
  <w:num w:numId="31">
    <w:abstractNumId w:val="17"/>
  </w:num>
  <w:num w:numId="32">
    <w:abstractNumId w:val="7"/>
  </w:num>
  <w:num w:numId="33">
    <w:abstractNumId w:val="24"/>
  </w:num>
  <w:num w:numId="34">
    <w:abstractNumId w:val="3"/>
  </w:num>
  <w:num w:numId="35">
    <w:abstractNumId w:val="27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7A94"/>
    <w:rsid w:val="00003CF8"/>
    <w:rsid w:val="00006F7D"/>
    <w:rsid w:val="000235AC"/>
    <w:rsid w:val="00023A63"/>
    <w:rsid w:val="000258E2"/>
    <w:rsid w:val="00026E00"/>
    <w:rsid w:val="000278BF"/>
    <w:rsid w:val="00030CC0"/>
    <w:rsid w:val="00046F42"/>
    <w:rsid w:val="000602B7"/>
    <w:rsid w:val="00060553"/>
    <w:rsid w:val="00066336"/>
    <w:rsid w:val="000739F1"/>
    <w:rsid w:val="00074BB0"/>
    <w:rsid w:val="00075E0D"/>
    <w:rsid w:val="000771B7"/>
    <w:rsid w:val="0008456D"/>
    <w:rsid w:val="00090063"/>
    <w:rsid w:val="00091040"/>
    <w:rsid w:val="000A2153"/>
    <w:rsid w:val="000A636A"/>
    <w:rsid w:val="000A780D"/>
    <w:rsid w:val="000B0A48"/>
    <w:rsid w:val="000B6953"/>
    <w:rsid w:val="000C094D"/>
    <w:rsid w:val="000C2B24"/>
    <w:rsid w:val="000D0457"/>
    <w:rsid w:val="000F38C0"/>
    <w:rsid w:val="000F4C56"/>
    <w:rsid w:val="000F6C0D"/>
    <w:rsid w:val="00102781"/>
    <w:rsid w:val="00106520"/>
    <w:rsid w:val="00107B50"/>
    <w:rsid w:val="0011021A"/>
    <w:rsid w:val="0011274D"/>
    <w:rsid w:val="00115F4C"/>
    <w:rsid w:val="00121F94"/>
    <w:rsid w:val="001273A6"/>
    <w:rsid w:val="00143ACF"/>
    <w:rsid w:val="001470A4"/>
    <w:rsid w:val="00150ED1"/>
    <w:rsid w:val="0015310E"/>
    <w:rsid w:val="00171339"/>
    <w:rsid w:val="0017462E"/>
    <w:rsid w:val="0018090D"/>
    <w:rsid w:val="00183690"/>
    <w:rsid w:val="0018473C"/>
    <w:rsid w:val="001853CC"/>
    <w:rsid w:val="001921CD"/>
    <w:rsid w:val="00194959"/>
    <w:rsid w:val="00194F66"/>
    <w:rsid w:val="001A3CA3"/>
    <w:rsid w:val="001B3B92"/>
    <w:rsid w:val="001B6F43"/>
    <w:rsid w:val="001D6052"/>
    <w:rsid w:val="001D73FE"/>
    <w:rsid w:val="001E1427"/>
    <w:rsid w:val="001E5902"/>
    <w:rsid w:val="001E62FC"/>
    <w:rsid w:val="001F2089"/>
    <w:rsid w:val="001F7605"/>
    <w:rsid w:val="00215162"/>
    <w:rsid w:val="00222543"/>
    <w:rsid w:val="00233C9F"/>
    <w:rsid w:val="002376A2"/>
    <w:rsid w:val="00237A69"/>
    <w:rsid w:val="00243803"/>
    <w:rsid w:val="002608C4"/>
    <w:rsid w:val="0028387E"/>
    <w:rsid w:val="00285B27"/>
    <w:rsid w:val="002952AD"/>
    <w:rsid w:val="00295405"/>
    <w:rsid w:val="002A13DC"/>
    <w:rsid w:val="002A2887"/>
    <w:rsid w:val="002A420C"/>
    <w:rsid w:val="002A6A3B"/>
    <w:rsid w:val="002B787C"/>
    <w:rsid w:val="002B7898"/>
    <w:rsid w:val="002C1C47"/>
    <w:rsid w:val="002C6A2A"/>
    <w:rsid w:val="002D75DE"/>
    <w:rsid w:val="002E46F7"/>
    <w:rsid w:val="002E5CD3"/>
    <w:rsid w:val="002E7E7D"/>
    <w:rsid w:val="00300428"/>
    <w:rsid w:val="003018C5"/>
    <w:rsid w:val="00305B5D"/>
    <w:rsid w:val="00307C53"/>
    <w:rsid w:val="003250CC"/>
    <w:rsid w:val="003400CC"/>
    <w:rsid w:val="00341401"/>
    <w:rsid w:val="00343C76"/>
    <w:rsid w:val="003457C5"/>
    <w:rsid w:val="00350DEC"/>
    <w:rsid w:val="00361A0D"/>
    <w:rsid w:val="00384508"/>
    <w:rsid w:val="003857BC"/>
    <w:rsid w:val="00395CD1"/>
    <w:rsid w:val="003A0AB5"/>
    <w:rsid w:val="003A1B8D"/>
    <w:rsid w:val="003B5AC5"/>
    <w:rsid w:val="003C3514"/>
    <w:rsid w:val="003D2604"/>
    <w:rsid w:val="003D2D63"/>
    <w:rsid w:val="003D7267"/>
    <w:rsid w:val="003E7C4D"/>
    <w:rsid w:val="003F1406"/>
    <w:rsid w:val="003F1D81"/>
    <w:rsid w:val="003F2666"/>
    <w:rsid w:val="004003F6"/>
    <w:rsid w:val="00404DEB"/>
    <w:rsid w:val="0041085D"/>
    <w:rsid w:val="0043238E"/>
    <w:rsid w:val="0044772E"/>
    <w:rsid w:val="00466E0E"/>
    <w:rsid w:val="0047782B"/>
    <w:rsid w:val="00490EC7"/>
    <w:rsid w:val="004A3DCD"/>
    <w:rsid w:val="004A4C2C"/>
    <w:rsid w:val="004A7FA4"/>
    <w:rsid w:val="004B1440"/>
    <w:rsid w:val="004E6D89"/>
    <w:rsid w:val="004F570D"/>
    <w:rsid w:val="005101E9"/>
    <w:rsid w:val="00510BD6"/>
    <w:rsid w:val="00512E3A"/>
    <w:rsid w:val="00513BF9"/>
    <w:rsid w:val="00530404"/>
    <w:rsid w:val="00530413"/>
    <w:rsid w:val="00535828"/>
    <w:rsid w:val="00550202"/>
    <w:rsid w:val="0055703A"/>
    <w:rsid w:val="00561E19"/>
    <w:rsid w:val="00564250"/>
    <w:rsid w:val="005668A0"/>
    <w:rsid w:val="00571E28"/>
    <w:rsid w:val="00575D58"/>
    <w:rsid w:val="0058571C"/>
    <w:rsid w:val="005904E9"/>
    <w:rsid w:val="0059299F"/>
    <w:rsid w:val="0059592B"/>
    <w:rsid w:val="00597252"/>
    <w:rsid w:val="005A7479"/>
    <w:rsid w:val="005B68EA"/>
    <w:rsid w:val="005C47D1"/>
    <w:rsid w:val="005C7680"/>
    <w:rsid w:val="005D574C"/>
    <w:rsid w:val="005D6B2B"/>
    <w:rsid w:val="005D7CED"/>
    <w:rsid w:val="005F4174"/>
    <w:rsid w:val="00601509"/>
    <w:rsid w:val="00602866"/>
    <w:rsid w:val="00616AC2"/>
    <w:rsid w:val="00623B59"/>
    <w:rsid w:val="00634B65"/>
    <w:rsid w:val="00644739"/>
    <w:rsid w:val="006460E7"/>
    <w:rsid w:val="0065699D"/>
    <w:rsid w:val="006608A3"/>
    <w:rsid w:val="0066384C"/>
    <w:rsid w:val="0066441B"/>
    <w:rsid w:val="00673720"/>
    <w:rsid w:val="006801F9"/>
    <w:rsid w:val="00694A4F"/>
    <w:rsid w:val="00696739"/>
    <w:rsid w:val="006973D0"/>
    <w:rsid w:val="006B4B1A"/>
    <w:rsid w:val="006C1562"/>
    <w:rsid w:val="006C4521"/>
    <w:rsid w:val="006D0E56"/>
    <w:rsid w:val="006D189C"/>
    <w:rsid w:val="006D3FA4"/>
    <w:rsid w:val="006D430F"/>
    <w:rsid w:val="006E05FE"/>
    <w:rsid w:val="006E4081"/>
    <w:rsid w:val="006E5B5C"/>
    <w:rsid w:val="006E7C29"/>
    <w:rsid w:val="006F21C0"/>
    <w:rsid w:val="00704D9F"/>
    <w:rsid w:val="007125CD"/>
    <w:rsid w:val="00725007"/>
    <w:rsid w:val="0073098E"/>
    <w:rsid w:val="00730F52"/>
    <w:rsid w:val="00732BC9"/>
    <w:rsid w:val="00737D49"/>
    <w:rsid w:val="00753FE4"/>
    <w:rsid w:val="00757AAA"/>
    <w:rsid w:val="007608DA"/>
    <w:rsid w:val="00770595"/>
    <w:rsid w:val="007827AF"/>
    <w:rsid w:val="00782FDF"/>
    <w:rsid w:val="007865B8"/>
    <w:rsid w:val="007933C8"/>
    <w:rsid w:val="00794F2D"/>
    <w:rsid w:val="00795B83"/>
    <w:rsid w:val="007C743B"/>
    <w:rsid w:val="007E1454"/>
    <w:rsid w:val="007E3846"/>
    <w:rsid w:val="007E3CD5"/>
    <w:rsid w:val="007E5A77"/>
    <w:rsid w:val="007E7520"/>
    <w:rsid w:val="007E79E2"/>
    <w:rsid w:val="007F3D6C"/>
    <w:rsid w:val="008042C0"/>
    <w:rsid w:val="00810400"/>
    <w:rsid w:val="0083146C"/>
    <w:rsid w:val="00831BD9"/>
    <w:rsid w:val="00844E6A"/>
    <w:rsid w:val="00844F12"/>
    <w:rsid w:val="00865EBC"/>
    <w:rsid w:val="00895194"/>
    <w:rsid w:val="00895D84"/>
    <w:rsid w:val="008A2151"/>
    <w:rsid w:val="008A28FC"/>
    <w:rsid w:val="008A3284"/>
    <w:rsid w:val="008B7B66"/>
    <w:rsid w:val="008C2493"/>
    <w:rsid w:val="008D1233"/>
    <w:rsid w:val="008D3A57"/>
    <w:rsid w:val="008E1600"/>
    <w:rsid w:val="008E1938"/>
    <w:rsid w:val="008E36CD"/>
    <w:rsid w:val="008E5ADF"/>
    <w:rsid w:val="008F348B"/>
    <w:rsid w:val="008F4489"/>
    <w:rsid w:val="0093150C"/>
    <w:rsid w:val="00934190"/>
    <w:rsid w:val="00935590"/>
    <w:rsid w:val="00943F8E"/>
    <w:rsid w:val="00946EA6"/>
    <w:rsid w:val="00955979"/>
    <w:rsid w:val="00956283"/>
    <w:rsid w:val="0098210A"/>
    <w:rsid w:val="00984BC9"/>
    <w:rsid w:val="00990D22"/>
    <w:rsid w:val="009B3F93"/>
    <w:rsid w:val="009B4F45"/>
    <w:rsid w:val="009B643D"/>
    <w:rsid w:val="009D0795"/>
    <w:rsid w:val="009D57D6"/>
    <w:rsid w:val="009E3A98"/>
    <w:rsid w:val="009E491E"/>
    <w:rsid w:val="009E68E6"/>
    <w:rsid w:val="009F009B"/>
    <w:rsid w:val="009F0D50"/>
    <w:rsid w:val="00A22643"/>
    <w:rsid w:val="00A24365"/>
    <w:rsid w:val="00A367CA"/>
    <w:rsid w:val="00A37753"/>
    <w:rsid w:val="00A47F53"/>
    <w:rsid w:val="00A551B9"/>
    <w:rsid w:val="00A60A1B"/>
    <w:rsid w:val="00A76477"/>
    <w:rsid w:val="00A94B49"/>
    <w:rsid w:val="00AB4B24"/>
    <w:rsid w:val="00AB5C4E"/>
    <w:rsid w:val="00AD1343"/>
    <w:rsid w:val="00AD1FFC"/>
    <w:rsid w:val="00AE6B96"/>
    <w:rsid w:val="00AF2C70"/>
    <w:rsid w:val="00AF62E5"/>
    <w:rsid w:val="00B01E3F"/>
    <w:rsid w:val="00B10725"/>
    <w:rsid w:val="00B32191"/>
    <w:rsid w:val="00B334F2"/>
    <w:rsid w:val="00B4135D"/>
    <w:rsid w:val="00B41863"/>
    <w:rsid w:val="00B4541B"/>
    <w:rsid w:val="00B500E1"/>
    <w:rsid w:val="00B53665"/>
    <w:rsid w:val="00B70101"/>
    <w:rsid w:val="00B74AA2"/>
    <w:rsid w:val="00B750F6"/>
    <w:rsid w:val="00B818AD"/>
    <w:rsid w:val="00B8554F"/>
    <w:rsid w:val="00B9073F"/>
    <w:rsid w:val="00BB449E"/>
    <w:rsid w:val="00BB55BD"/>
    <w:rsid w:val="00BB7064"/>
    <w:rsid w:val="00BC164F"/>
    <w:rsid w:val="00BD0838"/>
    <w:rsid w:val="00BE10A5"/>
    <w:rsid w:val="00C11ED8"/>
    <w:rsid w:val="00C13BB3"/>
    <w:rsid w:val="00C26383"/>
    <w:rsid w:val="00C36B82"/>
    <w:rsid w:val="00C37227"/>
    <w:rsid w:val="00C63144"/>
    <w:rsid w:val="00C77599"/>
    <w:rsid w:val="00C91032"/>
    <w:rsid w:val="00CA7D98"/>
    <w:rsid w:val="00CC0C34"/>
    <w:rsid w:val="00CC2814"/>
    <w:rsid w:val="00CD6B26"/>
    <w:rsid w:val="00D02288"/>
    <w:rsid w:val="00D144F5"/>
    <w:rsid w:val="00D22857"/>
    <w:rsid w:val="00D22F6E"/>
    <w:rsid w:val="00D24841"/>
    <w:rsid w:val="00D25177"/>
    <w:rsid w:val="00D308E8"/>
    <w:rsid w:val="00D34FFB"/>
    <w:rsid w:val="00D4078A"/>
    <w:rsid w:val="00D415E0"/>
    <w:rsid w:val="00D56D32"/>
    <w:rsid w:val="00D669FE"/>
    <w:rsid w:val="00D71AAC"/>
    <w:rsid w:val="00DA023C"/>
    <w:rsid w:val="00DB203B"/>
    <w:rsid w:val="00DC37BE"/>
    <w:rsid w:val="00DC4A9F"/>
    <w:rsid w:val="00DC4F4C"/>
    <w:rsid w:val="00DC64AE"/>
    <w:rsid w:val="00DD0FFE"/>
    <w:rsid w:val="00DD27AA"/>
    <w:rsid w:val="00DD3DC9"/>
    <w:rsid w:val="00DE1499"/>
    <w:rsid w:val="00DE6761"/>
    <w:rsid w:val="00DF06BE"/>
    <w:rsid w:val="00E1170E"/>
    <w:rsid w:val="00E12605"/>
    <w:rsid w:val="00E14CF9"/>
    <w:rsid w:val="00E43025"/>
    <w:rsid w:val="00E46AC1"/>
    <w:rsid w:val="00E4765B"/>
    <w:rsid w:val="00E529E0"/>
    <w:rsid w:val="00E5497D"/>
    <w:rsid w:val="00E61591"/>
    <w:rsid w:val="00E65B65"/>
    <w:rsid w:val="00E72007"/>
    <w:rsid w:val="00E74EEC"/>
    <w:rsid w:val="00E75B7D"/>
    <w:rsid w:val="00E85B1B"/>
    <w:rsid w:val="00E94EDF"/>
    <w:rsid w:val="00E9593F"/>
    <w:rsid w:val="00E97838"/>
    <w:rsid w:val="00EB312F"/>
    <w:rsid w:val="00EB468D"/>
    <w:rsid w:val="00EB5A57"/>
    <w:rsid w:val="00EC0568"/>
    <w:rsid w:val="00EC4480"/>
    <w:rsid w:val="00ED2812"/>
    <w:rsid w:val="00ED4755"/>
    <w:rsid w:val="00EF6D58"/>
    <w:rsid w:val="00F006CF"/>
    <w:rsid w:val="00F018E0"/>
    <w:rsid w:val="00F1453E"/>
    <w:rsid w:val="00F23DEB"/>
    <w:rsid w:val="00F4172F"/>
    <w:rsid w:val="00F44B34"/>
    <w:rsid w:val="00F52ABD"/>
    <w:rsid w:val="00F649A9"/>
    <w:rsid w:val="00F72CB5"/>
    <w:rsid w:val="00F767E9"/>
    <w:rsid w:val="00F77A3E"/>
    <w:rsid w:val="00F77A94"/>
    <w:rsid w:val="00F81F22"/>
    <w:rsid w:val="00F974F3"/>
    <w:rsid w:val="00F97ABB"/>
    <w:rsid w:val="00FA66E3"/>
    <w:rsid w:val="00FB0E1D"/>
    <w:rsid w:val="00FB14AF"/>
    <w:rsid w:val="00FB1D68"/>
    <w:rsid w:val="00FB6A2D"/>
    <w:rsid w:val="00FC370D"/>
    <w:rsid w:val="00FD0A41"/>
    <w:rsid w:val="00FD233B"/>
    <w:rsid w:val="00FE2154"/>
    <w:rsid w:val="00FF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466E0E"/>
    <w:pPr>
      <w:ind w:left="105"/>
      <w:jc w:val="both"/>
    </w:pPr>
    <w:rPr>
      <w:sz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874B6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1F760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874B6"/>
    <w:rPr>
      <w:sz w:val="16"/>
      <w:szCs w:val="16"/>
    </w:rPr>
  </w:style>
  <w:style w:type="paragraph" w:styleId="Header">
    <w:name w:val="header"/>
    <w:basedOn w:val="Normal"/>
    <w:link w:val="HeaderChar"/>
    <w:uiPriority w:val="99"/>
    <w:rsid w:val="00E75B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D3FA4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7E3846"/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FB1D68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5904E9"/>
    <w:rPr>
      <w:b/>
      <w:sz w:val="24"/>
    </w:rPr>
  </w:style>
  <w:style w:type="paragraph" w:styleId="ListParagraph">
    <w:name w:val="List Paragraph"/>
    <w:basedOn w:val="Normal"/>
    <w:uiPriority w:val="99"/>
    <w:qFormat/>
    <w:rsid w:val="00FB1D68"/>
    <w:pPr>
      <w:ind w:left="720"/>
      <w:contextualSpacing/>
    </w:pPr>
  </w:style>
  <w:style w:type="table" w:styleId="TableGrid">
    <w:name w:val="Table Grid"/>
    <w:basedOn w:val="TableNormal"/>
    <w:uiPriority w:val="99"/>
    <w:rsid w:val="001D73F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C1C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1C47"/>
    <w:rPr>
      <w:rFonts w:ascii="Tahoma" w:hAnsi="Tahoma" w:cs="Tahoma"/>
      <w:sz w:val="16"/>
      <w:szCs w:val="16"/>
    </w:rPr>
  </w:style>
  <w:style w:type="paragraph" w:customStyle="1" w:styleId="soru">
    <w:name w:val="soru"/>
    <w:basedOn w:val="Normal"/>
    <w:uiPriority w:val="99"/>
    <w:rsid w:val="00F4172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F4172F"/>
    <w:rPr>
      <w:rFonts w:cs="Times New Roman"/>
      <w:color w:val="808080"/>
    </w:rPr>
  </w:style>
  <w:style w:type="paragraph" w:styleId="BodyText">
    <w:name w:val="Body Text"/>
    <w:basedOn w:val="Normal"/>
    <w:link w:val="BodyTextChar"/>
    <w:uiPriority w:val="99"/>
    <w:rsid w:val="00B750F6"/>
    <w:pPr>
      <w:widowControl w:val="0"/>
      <w:suppressAutoHyphens/>
      <w:spacing w:after="120"/>
    </w:pPr>
    <w:rPr>
      <w:rFonts w:ascii="Nimbus Roman No9 L" w:eastAsia="DejaVu Sans" w:hAnsi="Nimbus Roman No9 L"/>
      <w:kern w:val="1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750F6"/>
    <w:rPr>
      <w:rFonts w:ascii="Nimbus Roman No9 L" w:eastAsia="DejaVu Sans" w:hAnsi="Nimbus Roman No9 L" w:cs="Times New Roman"/>
      <w:kern w:val="1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9B3F93"/>
    <w:rPr>
      <w:rFonts w:cs="Times New Roman"/>
    </w:rPr>
  </w:style>
  <w:style w:type="character" w:styleId="Hyperlink">
    <w:name w:val="Hyperlink"/>
    <w:basedOn w:val="DefaultParagraphFont"/>
    <w:uiPriority w:val="99"/>
    <w:rsid w:val="000602B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70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image" Target="media/image11.jpeg"/><Relationship Id="rId18" Type="http://schemas.openxmlformats.org/officeDocument/2006/relationships/image" Target="media/image16.jpeg"/><Relationship Id="rId26" Type="http://schemas.openxmlformats.org/officeDocument/2006/relationships/image" Target="media/image24.png"/><Relationship Id="rId3" Type="http://schemas.openxmlformats.org/officeDocument/2006/relationships/settings" Target="settings.xml"/><Relationship Id="rId21" Type="http://schemas.openxmlformats.org/officeDocument/2006/relationships/image" Target="media/image19.jpeg"/><Relationship Id="rId7" Type="http://schemas.openxmlformats.org/officeDocument/2006/relationships/image" Target="media/image5.jpeg"/><Relationship Id="rId12" Type="http://schemas.openxmlformats.org/officeDocument/2006/relationships/image" Target="media/image10.jpeg"/><Relationship Id="rId17" Type="http://schemas.openxmlformats.org/officeDocument/2006/relationships/image" Target="media/image15.png"/><Relationship Id="rId25" Type="http://schemas.openxmlformats.org/officeDocument/2006/relationships/image" Target="media/image23.jpeg"/><Relationship Id="rId2" Type="http://schemas.openxmlformats.org/officeDocument/2006/relationships/styles" Target="styles.xml"/><Relationship Id="rId16" Type="http://schemas.openxmlformats.org/officeDocument/2006/relationships/image" Target="media/image14.jpeg"/><Relationship Id="rId20" Type="http://schemas.openxmlformats.org/officeDocument/2006/relationships/image" Target="media/image18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9.jpeg"/><Relationship Id="rId24" Type="http://schemas.openxmlformats.org/officeDocument/2006/relationships/image" Target="media/image22.jpeg"/><Relationship Id="rId5" Type="http://schemas.openxmlformats.org/officeDocument/2006/relationships/image" Target="media/image3.jpeg"/><Relationship Id="rId15" Type="http://schemas.openxmlformats.org/officeDocument/2006/relationships/image" Target="media/image13.jpeg"/><Relationship Id="rId23" Type="http://schemas.openxmlformats.org/officeDocument/2006/relationships/image" Target="media/image21.png"/><Relationship Id="rId28" Type="http://schemas.openxmlformats.org/officeDocument/2006/relationships/image" Target="media/image25.jpeg"/><Relationship Id="rId10" Type="http://schemas.openxmlformats.org/officeDocument/2006/relationships/image" Target="media/image8.jpeg"/><Relationship Id="rId19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image" Target="media/image7.jpeg"/><Relationship Id="rId14" Type="http://schemas.openxmlformats.org/officeDocument/2006/relationships/image" Target="media/image12.jpeg"/><Relationship Id="rId22" Type="http://schemas.openxmlformats.org/officeDocument/2006/relationships/image" Target="media/image20.jpeg"/><Relationship Id="rId27" Type="http://schemas.openxmlformats.org/officeDocument/2006/relationships/hyperlink" Target="http://www.sorubak.com/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335</TotalTime>
  <Pages>2</Pages>
  <Words>79</Words>
  <Characters>454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yazılı sınav</dc:title>
  <dc:subject>SINAV</dc:subject>
  <dc:creator/>
  <cp:keywords>SINAV</cp:keywords>
  <dc:description/>
  <cp:lastModifiedBy>edanur</cp:lastModifiedBy>
  <cp:revision>55</cp:revision>
  <cp:lastPrinted>2012-10-29T16:53:00Z</cp:lastPrinted>
  <dcterms:created xsi:type="dcterms:W3CDTF">2013-09-24T14:13:00Z</dcterms:created>
  <dcterms:modified xsi:type="dcterms:W3CDTF">2014-10-27T19:30:00Z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