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56"/>
        <w:gridCol w:w="6360"/>
        <w:gridCol w:w="2056"/>
      </w:tblGrid>
      <w:tr w:rsidR="00670A8E" w:rsidTr="00AA26E6">
        <w:tc>
          <w:tcPr>
            <w:tcW w:w="1267" w:type="pct"/>
          </w:tcPr>
          <w:p w:rsidR="00670A8E" w:rsidRDefault="00670A8E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Align w:val="center"/>
          </w:tcPr>
          <w:p w:rsidR="00670A8E" w:rsidRPr="00EA5056" w:rsidRDefault="00670A8E" w:rsidP="00AA26E6">
            <w:pPr>
              <w:spacing w:line="240" w:lineRule="auto"/>
              <w:jc w:val="center"/>
              <w:rPr>
                <w:rFonts w:ascii="Calibri" w:hAnsi="Calibri"/>
                <w:b/>
              </w:rPr>
            </w:pPr>
            <w:r w:rsidRPr="00AA26E6">
              <w:rPr>
                <w:rFonts w:ascii="Verdana" w:hAnsi="Verdana" w:cs="Aharoni"/>
                <w:b/>
                <w:sz w:val="16"/>
                <w:szCs w:val="22"/>
                <w:lang w:bidi="he-IL"/>
              </w:rPr>
              <w:t>İZMİR BAYRAKLI KAYMAKAM ÖZGÜR AZER KURAK OO</w:t>
            </w:r>
          </w:p>
        </w:tc>
        <w:tc>
          <w:tcPr>
            <w:tcW w:w="912" w:type="pct"/>
            <w:vMerge w:val="restart"/>
            <w:vAlign w:val="center"/>
          </w:tcPr>
          <w:p w:rsidR="00670A8E" w:rsidRDefault="00670A8E" w:rsidP="001B1796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8.SINIF</w:t>
            </w:r>
          </w:p>
          <w:p w:rsidR="00670A8E" w:rsidRDefault="00670A8E" w:rsidP="001A3BBC">
            <w:pPr>
              <w:jc w:val="center"/>
              <w:rPr>
                <w:rFonts w:ascii="Castellar" w:hAnsi="Castellar"/>
                <w:b/>
              </w:rPr>
            </w:pPr>
            <w:r>
              <w:rPr>
                <w:rFonts w:ascii="Castellar" w:hAnsi="Castellar"/>
                <w:b/>
                <w:sz w:val="20"/>
                <w:szCs w:val="22"/>
              </w:rPr>
              <w:t>31 ARALIK 2014</w:t>
            </w:r>
          </w:p>
        </w:tc>
      </w:tr>
      <w:tr w:rsidR="00670A8E" w:rsidTr="00AA26E6">
        <w:tc>
          <w:tcPr>
            <w:tcW w:w="1267" w:type="pct"/>
          </w:tcPr>
          <w:p w:rsidR="00670A8E" w:rsidRDefault="00670A8E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Align w:val="center"/>
          </w:tcPr>
          <w:p w:rsidR="00670A8E" w:rsidRPr="00DD6FDD" w:rsidRDefault="00670A8E" w:rsidP="00AA26E6">
            <w:pPr>
              <w:spacing w:line="240" w:lineRule="auto"/>
              <w:jc w:val="center"/>
              <w:rPr>
                <w:rFonts w:ascii="Berlin Sans FB Demi" w:hAnsi="Berlin Sans FB Demi" w:cs="Arial"/>
                <w:b/>
              </w:rPr>
            </w:pPr>
            <w:r>
              <w:rPr>
                <w:rFonts w:ascii="Verdana" w:hAnsi="Verdana" w:cs="Aharoni"/>
                <w:b/>
                <w:sz w:val="16"/>
                <w:szCs w:val="22"/>
                <w:lang w:bidi="he-IL"/>
              </w:rPr>
              <w:t xml:space="preserve">2014-2015 </w:t>
            </w:r>
            <w:r w:rsidRPr="00AA26E6">
              <w:rPr>
                <w:rFonts w:ascii="Verdana" w:hAnsi="Verdana" w:cs="Aharoni"/>
                <w:b/>
                <w:sz w:val="16"/>
                <w:szCs w:val="22"/>
                <w:lang w:bidi="he-IL"/>
              </w:rPr>
              <w:t xml:space="preserve"> EĞİTİM ÖĞRETİM YILI</w:t>
            </w:r>
          </w:p>
        </w:tc>
        <w:tc>
          <w:tcPr>
            <w:tcW w:w="912" w:type="pct"/>
            <w:vMerge/>
            <w:vAlign w:val="center"/>
          </w:tcPr>
          <w:p w:rsidR="00670A8E" w:rsidRDefault="00670A8E">
            <w:pPr>
              <w:rPr>
                <w:rFonts w:ascii="Castellar" w:hAnsi="Castellar"/>
                <w:b/>
              </w:rPr>
            </w:pPr>
          </w:p>
        </w:tc>
      </w:tr>
      <w:tr w:rsidR="00670A8E" w:rsidTr="00774C1A">
        <w:tc>
          <w:tcPr>
            <w:tcW w:w="1267" w:type="pct"/>
          </w:tcPr>
          <w:p w:rsidR="00670A8E" w:rsidRDefault="00670A8E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Align w:val="center"/>
          </w:tcPr>
          <w:p w:rsidR="00670A8E" w:rsidRPr="00EB2E96" w:rsidRDefault="00670A8E" w:rsidP="001A3BBC">
            <w:pPr>
              <w:spacing w:line="240" w:lineRule="auto"/>
              <w:jc w:val="center"/>
              <w:rPr>
                <w:rFonts w:ascii="Verdana" w:hAnsi="Verdana" w:cs="Aharoni"/>
                <w:b/>
                <w:lang w:bidi="he-IL"/>
              </w:rPr>
            </w:pPr>
            <w:r w:rsidRPr="00EB2E96">
              <w:rPr>
                <w:rFonts w:ascii="Verdana" w:hAnsi="Verdana" w:cs="Aharoni"/>
                <w:b/>
                <w:sz w:val="16"/>
                <w:szCs w:val="22"/>
                <w:lang w:bidi="he-IL"/>
              </w:rPr>
              <w:t>TC. INKILAP TAR</w:t>
            </w:r>
            <w:r w:rsidRPr="00EB2E96">
              <w:rPr>
                <w:rFonts w:ascii="Verdana" w:hAnsi="Verdana" w:cs="Arial"/>
                <w:b/>
                <w:sz w:val="16"/>
                <w:szCs w:val="22"/>
              </w:rPr>
              <w:t>İHİ VE ATATÜRKÇÜLÜK</w:t>
            </w:r>
            <w:r>
              <w:rPr>
                <w:rFonts w:ascii="Verdana" w:hAnsi="Verdana" w:cs="Arial"/>
                <w:b/>
                <w:sz w:val="16"/>
                <w:szCs w:val="22"/>
              </w:rPr>
              <w:t xml:space="preserve"> </w:t>
            </w:r>
            <w:r w:rsidRPr="00EB2E96">
              <w:rPr>
                <w:rFonts w:ascii="Verdana" w:hAnsi="Verdana" w:cs="Aharoni"/>
                <w:b/>
                <w:sz w:val="16"/>
                <w:szCs w:val="22"/>
                <w:lang w:bidi="he-IL"/>
              </w:rPr>
              <w:t>I.DÖNEM I</w:t>
            </w:r>
            <w:r>
              <w:rPr>
                <w:rFonts w:ascii="Verdana" w:hAnsi="Verdana" w:cs="Aharoni"/>
                <w:b/>
                <w:sz w:val="16"/>
                <w:szCs w:val="22"/>
                <w:lang w:bidi="he-IL"/>
              </w:rPr>
              <w:t>I</w:t>
            </w:r>
            <w:r w:rsidRPr="00EB2E96">
              <w:rPr>
                <w:rFonts w:ascii="Verdana" w:hAnsi="Verdana" w:cs="Aharoni"/>
                <w:b/>
                <w:sz w:val="16"/>
                <w:szCs w:val="22"/>
                <w:lang w:bidi="he-IL"/>
              </w:rPr>
              <w:t>.</w:t>
            </w:r>
            <w:r>
              <w:rPr>
                <w:rFonts w:ascii="Verdana" w:hAnsi="Verdana" w:cs="Aharoni"/>
                <w:b/>
                <w:sz w:val="16"/>
                <w:szCs w:val="22"/>
                <w:lang w:bidi="he-IL"/>
              </w:rPr>
              <w:t xml:space="preserve"> ORTAK</w:t>
            </w:r>
            <w:r w:rsidRPr="00EB2E96">
              <w:rPr>
                <w:rFonts w:ascii="Verdana" w:hAnsi="Verdana" w:cs="Aharoni"/>
                <w:b/>
                <w:sz w:val="16"/>
                <w:szCs w:val="22"/>
                <w:lang w:bidi="he-IL"/>
              </w:rPr>
              <w:t xml:space="preserve"> SINAV</w:t>
            </w:r>
          </w:p>
        </w:tc>
        <w:tc>
          <w:tcPr>
            <w:tcW w:w="912" w:type="pct"/>
            <w:vMerge/>
            <w:vAlign w:val="center"/>
          </w:tcPr>
          <w:p w:rsidR="00670A8E" w:rsidRDefault="00670A8E">
            <w:pPr>
              <w:rPr>
                <w:rFonts w:ascii="Castellar" w:hAnsi="Castellar"/>
                <w:b/>
              </w:rPr>
            </w:pPr>
          </w:p>
        </w:tc>
      </w:tr>
    </w:tbl>
    <w:p w:rsidR="00670A8E" w:rsidRDefault="00670A8E">
      <w:pPr>
        <w:sectPr w:rsidR="00670A8E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670A8E" w:rsidRPr="00C2067C" w:rsidRDefault="00670A8E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8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4" o:spid="_x0000_s1026" type="#_x0000_t75" style="position:absolute;left:0;text-align:left;margin-left:20.8pt;margin-top:16.45pt;width:201.6pt;height:133.45pt;z-index:251649024;visibility:visible;mso-wrap-distance-left:53.64pt;mso-wrap-distance-top:12.96pt;mso-wrap-distance-bottom:13.35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">
            <v:imagedata r:id="rId7" o:title=""/>
            <o:lock v:ext="edit" aspectratio="f"/>
          </v:shape>
        </w:pict>
      </w:r>
    </w:p>
    <w:p w:rsidR="00670A8E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Pr="004C5696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>1</w:t>
      </w:r>
      <w:r w:rsidRPr="004C5696">
        <w:rPr>
          <w:rFonts w:ascii="Garamond" w:hAnsi="Garamond"/>
          <w:b/>
          <w:sz w:val="22"/>
          <w:szCs w:val="16"/>
        </w:rPr>
        <w:t xml:space="preserve">-) </w:t>
      </w:r>
    </w:p>
    <w:p w:rsidR="00670A8E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  <w:r>
        <w:rPr>
          <w:rFonts w:ascii="Garamond" w:hAnsi="Garamond"/>
          <w:sz w:val="22"/>
          <w:szCs w:val="16"/>
        </w:rPr>
        <w:t>Yukarıdaki tabloda Osmanlı Devleti’nin dağılmasını engellemek amacıyla ortaya atılan fikir akımları verilmiştir.</w:t>
      </w:r>
    </w:p>
    <w:p w:rsidR="00670A8E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  <w:r w:rsidRPr="003D1571">
        <w:rPr>
          <w:rFonts w:ascii="Garamond" w:hAnsi="Garamond"/>
          <w:b/>
          <w:sz w:val="22"/>
          <w:szCs w:val="16"/>
        </w:rPr>
        <w:t>Bu akımlar aşağıdakilerden hangisinde doğru olarak eşleştirilmiştir.</w:t>
      </w:r>
    </w:p>
    <w:p w:rsidR="00670A8E" w:rsidRPr="005851E7" w:rsidRDefault="00670A8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6"/>
          <w:szCs w:val="16"/>
        </w:rPr>
      </w:pPr>
    </w:p>
    <w:tbl>
      <w:tblPr>
        <w:tblW w:w="5614" w:type="dxa"/>
        <w:tblInd w:w="-17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0A0"/>
      </w:tblPr>
      <w:tblGrid>
        <w:gridCol w:w="466"/>
        <w:gridCol w:w="1287"/>
        <w:gridCol w:w="1287"/>
        <w:gridCol w:w="1287"/>
        <w:gridCol w:w="1287"/>
      </w:tblGrid>
      <w:tr w:rsidR="00670A8E" w:rsidTr="004B471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</w:pPr>
          </w:p>
        </w:tc>
        <w:tc>
          <w:tcPr>
            <w:tcW w:w="1287" w:type="dxa"/>
            <w:shd w:val="clear" w:color="auto" w:fill="F5F8EE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  <w:t>I</w:t>
            </w:r>
          </w:p>
        </w:tc>
        <w:tc>
          <w:tcPr>
            <w:tcW w:w="1287" w:type="dxa"/>
            <w:shd w:val="clear" w:color="auto" w:fill="F5F8EE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  <w:t>II</w:t>
            </w:r>
          </w:p>
        </w:tc>
        <w:tc>
          <w:tcPr>
            <w:tcW w:w="1287" w:type="dxa"/>
            <w:shd w:val="clear" w:color="auto" w:fill="F5F8EE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  <w:t>III</w:t>
            </w:r>
          </w:p>
        </w:tc>
        <w:tc>
          <w:tcPr>
            <w:tcW w:w="1287" w:type="dxa"/>
            <w:shd w:val="clear" w:color="auto" w:fill="F5F8EE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  <w:t>IV</w:t>
            </w:r>
          </w:p>
        </w:tc>
      </w:tr>
      <w:tr w:rsidR="00670A8E" w:rsidTr="004B4719">
        <w:tc>
          <w:tcPr>
            <w:tcW w:w="466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  <w:t>A)</w:t>
            </w:r>
          </w:p>
        </w:tc>
        <w:tc>
          <w:tcPr>
            <w:tcW w:w="1287" w:type="dxa"/>
            <w:tcBorders>
              <w:left w:val="single" w:sz="6" w:space="0" w:color="9BBB59"/>
              <w:right w:val="single" w:sz="6" w:space="0" w:color="9BBB59"/>
            </w:tcBorders>
            <w:shd w:val="clear" w:color="auto" w:fill="CDDDAC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Batıcılık</w:t>
            </w:r>
          </w:p>
        </w:tc>
        <w:tc>
          <w:tcPr>
            <w:tcW w:w="1287" w:type="dxa"/>
            <w:tcBorders>
              <w:left w:val="single" w:sz="6" w:space="0" w:color="9BBB59"/>
              <w:right w:val="single" w:sz="6" w:space="0" w:color="9BBB59"/>
            </w:tcBorders>
            <w:shd w:val="clear" w:color="auto" w:fill="CDDDAC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Türkçülük</w:t>
            </w:r>
          </w:p>
        </w:tc>
        <w:tc>
          <w:tcPr>
            <w:tcW w:w="1287" w:type="dxa"/>
            <w:tcBorders>
              <w:left w:val="single" w:sz="6" w:space="0" w:color="9BBB59"/>
              <w:right w:val="single" w:sz="6" w:space="0" w:color="9BBB59"/>
            </w:tcBorders>
            <w:shd w:val="clear" w:color="auto" w:fill="CDDDAC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Osmanlıcılık</w:t>
            </w:r>
          </w:p>
        </w:tc>
        <w:tc>
          <w:tcPr>
            <w:tcW w:w="1287" w:type="dxa"/>
            <w:tcBorders>
              <w:left w:val="single" w:sz="6" w:space="0" w:color="9BBB59"/>
            </w:tcBorders>
            <w:shd w:val="clear" w:color="auto" w:fill="CDDDAC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İslamcılık</w:t>
            </w:r>
          </w:p>
        </w:tc>
      </w:tr>
      <w:tr w:rsidR="00670A8E" w:rsidTr="004B4719">
        <w:tc>
          <w:tcPr>
            <w:tcW w:w="466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  <w:t>B)</w:t>
            </w:r>
          </w:p>
        </w:tc>
        <w:tc>
          <w:tcPr>
            <w:tcW w:w="1287" w:type="dxa"/>
            <w:shd w:val="clear" w:color="auto" w:fill="E6EED5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Osmanlıcılık</w:t>
            </w:r>
          </w:p>
        </w:tc>
        <w:tc>
          <w:tcPr>
            <w:tcW w:w="1287" w:type="dxa"/>
            <w:shd w:val="clear" w:color="auto" w:fill="E6EED5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İslamcılık</w:t>
            </w:r>
          </w:p>
        </w:tc>
        <w:tc>
          <w:tcPr>
            <w:tcW w:w="1287" w:type="dxa"/>
            <w:shd w:val="clear" w:color="auto" w:fill="E6EED5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Batıcılık</w:t>
            </w:r>
          </w:p>
        </w:tc>
        <w:tc>
          <w:tcPr>
            <w:tcW w:w="1287" w:type="dxa"/>
            <w:shd w:val="clear" w:color="auto" w:fill="E6EED5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Türkçülük</w:t>
            </w:r>
          </w:p>
        </w:tc>
      </w:tr>
      <w:tr w:rsidR="00670A8E" w:rsidTr="004B4719">
        <w:tc>
          <w:tcPr>
            <w:tcW w:w="466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  <w:t>C)</w:t>
            </w:r>
          </w:p>
        </w:tc>
        <w:tc>
          <w:tcPr>
            <w:tcW w:w="1287" w:type="dxa"/>
            <w:tcBorders>
              <w:left w:val="single" w:sz="6" w:space="0" w:color="9BBB59"/>
              <w:right w:val="single" w:sz="6" w:space="0" w:color="9BBB59"/>
            </w:tcBorders>
            <w:shd w:val="clear" w:color="auto" w:fill="CDDDAC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İslamcılık</w:t>
            </w:r>
          </w:p>
        </w:tc>
        <w:tc>
          <w:tcPr>
            <w:tcW w:w="1287" w:type="dxa"/>
            <w:tcBorders>
              <w:left w:val="single" w:sz="6" w:space="0" w:color="9BBB59"/>
              <w:right w:val="single" w:sz="6" w:space="0" w:color="9BBB59"/>
            </w:tcBorders>
            <w:shd w:val="clear" w:color="auto" w:fill="CDDDAC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Batıcılık</w:t>
            </w:r>
          </w:p>
        </w:tc>
        <w:tc>
          <w:tcPr>
            <w:tcW w:w="1287" w:type="dxa"/>
            <w:tcBorders>
              <w:left w:val="single" w:sz="6" w:space="0" w:color="9BBB59"/>
              <w:right w:val="single" w:sz="6" w:space="0" w:color="9BBB59"/>
            </w:tcBorders>
            <w:shd w:val="clear" w:color="auto" w:fill="CDDDAC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Türkçülük</w:t>
            </w:r>
          </w:p>
        </w:tc>
        <w:tc>
          <w:tcPr>
            <w:tcW w:w="1287" w:type="dxa"/>
            <w:tcBorders>
              <w:left w:val="single" w:sz="6" w:space="0" w:color="9BBB59"/>
            </w:tcBorders>
            <w:shd w:val="clear" w:color="auto" w:fill="CDDDAC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Osmanlıcılık</w:t>
            </w:r>
          </w:p>
        </w:tc>
      </w:tr>
      <w:tr w:rsidR="00670A8E" w:rsidTr="004B4719">
        <w:tc>
          <w:tcPr>
            <w:tcW w:w="466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color w:val="000000"/>
                <w:sz w:val="22"/>
                <w:szCs w:val="16"/>
              </w:rPr>
              <w:t>D)</w:t>
            </w:r>
          </w:p>
        </w:tc>
        <w:tc>
          <w:tcPr>
            <w:tcW w:w="1287" w:type="dxa"/>
            <w:shd w:val="clear" w:color="auto" w:fill="E6EED5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Batıcılık</w:t>
            </w:r>
          </w:p>
        </w:tc>
        <w:tc>
          <w:tcPr>
            <w:tcW w:w="1287" w:type="dxa"/>
            <w:shd w:val="clear" w:color="auto" w:fill="E6EED5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Osmanlıcılık</w:t>
            </w:r>
          </w:p>
        </w:tc>
        <w:tc>
          <w:tcPr>
            <w:tcW w:w="1287" w:type="dxa"/>
            <w:shd w:val="clear" w:color="auto" w:fill="E6EED5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İslamcılık</w:t>
            </w:r>
          </w:p>
        </w:tc>
        <w:tc>
          <w:tcPr>
            <w:tcW w:w="1287" w:type="dxa"/>
            <w:shd w:val="clear" w:color="auto" w:fill="E6EED5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B4719">
              <w:rPr>
                <w:rFonts w:ascii="Verdana" w:hAnsi="Verdana"/>
                <w:color w:val="000000"/>
                <w:sz w:val="16"/>
                <w:szCs w:val="16"/>
              </w:rPr>
              <w:t>Türkçülük</w:t>
            </w:r>
          </w:p>
        </w:tc>
      </w:tr>
    </w:tbl>
    <w:p w:rsidR="00670A8E" w:rsidRDefault="00670A8E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Default="00670A8E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Default="00670A8E" w:rsidP="00B344D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>2</w:t>
      </w:r>
      <w:r w:rsidRPr="00076564">
        <w:rPr>
          <w:rFonts w:ascii="Garamond" w:hAnsi="Garamond"/>
          <w:b/>
          <w:sz w:val="22"/>
          <w:szCs w:val="16"/>
        </w:rPr>
        <w:t>-)</w:t>
      </w:r>
      <w:r>
        <w:rPr>
          <w:rFonts w:ascii="Garamond" w:hAnsi="Garamond"/>
          <w:sz w:val="22"/>
          <w:szCs w:val="16"/>
        </w:rPr>
        <w:t xml:space="preserve"> Mustafa Kemal’in eğitim gördüğü okullar, karşısında yer alan harflerle simgelenerek karışık olarak verilmiştir.</w:t>
      </w:r>
    </w:p>
    <w:tbl>
      <w:tblPr>
        <w:tblpPr w:leftFromText="141" w:rightFromText="141" w:vertAnchor="text" w:horzAnchor="page" w:tblpX="1522" w:tblpY="82"/>
        <w:tblW w:w="0" w:type="auto"/>
        <w:tbl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single" w:sz="8" w:space="0" w:color="F9B074"/>
          <w:insideV w:val="single" w:sz="8" w:space="0" w:color="F9B074"/>
        </w:tblBorders>
        <w:tblLook w:val="00A0"/>
      </w:tblPr>
      <w:tblGrid>
        <w:gridCol w:w="2234"/>
        <w:gridCol w:w="851"/>
      </w:tblGrid>
      <w:tr w:rsidR="00670A8E" w:rsidRPr="00076564" w:rsidTr="004B4719">
        <w:tc>
          <w:tcPr>
            <w:tcW w:w="2234" w:type="dxa"/>
            <w:shd w:val="clear" w:color="auto" w:fill="FDE4D0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16"/>
              </w:rPr>
              <w:t>Mülkiye Rüştiyesi</w:t>
            </w:r>
          </w:p>
        </w:tc>
        <w:tc>
          <w:tcPr>
            <w:tcW w:w="851" w:type="dxa"/>
            <w:shd w:val="clear" w:color="auto" w:fill="FDE4D0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16"/>
              </w:rPr>
              <w:t>T</w:t>
            </w:r>
          </w:p>
        </w:tc>
      </w:tr>
      <w:tr w:rsidR="00670A8E" w:rsidRPr="00076564" w:rsidTr="004B4719">
        <w:tc>
          <w:tcPr>
            <w:tcW w:w="2234" w:type="dxa"/>
            <w:shd w:val="clear" w:color="auto" w:fill="FBCAA2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16"/>
              </w:rPr>
              <w:t>Mahalle Mektebi</w:t>
            </w:r>
          </w:p>
        </w:tc>
        <w:tc>
          <w:tcPr>
            <w:tcW w:w="851" w:type="dxa"/>
            <w:shd w:val="clear" w:color="auto" w:fill="FBCAA2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sz w:val="22"/>
                <w:szCs w:val="16"/>
              </w:rPr>
              <w:t>K</w:t>
            </w:r>
          </w:p>
        </w:tc>
      </w:tr>
      <w:tr w:rsidR="00670A8E" w:rsidRPr="00076564" w:rsidTr="004B4719">
        <w:tc>
          <w:tcPr>
            <w:tcW w:w="2234" w:type="dxa"/>
            <w:shd w:val="clear" w:color="auto" w:fill="FDE4D0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16"/>
              </w:rPr>
              <w:t>Harp Akademisi</w:t>
            </w:r>
          </w:p>
        </w:tc>
        <w:tc>
          <w:tcPr>
            <w:tcW w:w="851" w:type="dxa"/>
            <w:shd w:val="clear" w:color="auto" w:fill="FDE4D0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sz w:val="22"/>
                <w:szCs w:val="16"/>
              </w:rPr>
              <w:t>Ö</w:t>
            </w:r>
          </w:p>
        </w:tc>
      </w:tr>
      <w:tr w:rsidR="00670A8E" w:rsidRPr="00076564" w:rsidTr="004B4719">
        <w:tc>
          <w:tcPr>
            <w:tcW w:w="2234" w:type="dxa"/>
            <w:shd w:val="clear" w:color="auto" w:fill="FBCAA2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16"/>
              </w:rPr>
              <w:t>Askeri Rüştiye</w:t>
            </w:r>
          </w:p>
        </w:tc>
        <w:tc>
          <w:tcPr>
            <w:tcW w:w="851" w:type="dxa"/>
            <w:shd w:val="clear" w:color="auto" w:fill="FBCAA2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sz w:val="22"/>
                <w:szCs w:val="16"/>
              </w:rPr>
              <w:t>U</w:t>
            </w:r>
          </w:p>
        </w:tc>
      </w:tr>
      <w:tr w:rsidR="00670A8E" w:rsidRPr="00076564" w:rsidTr="004B4719">
        <w:tc>
          <w:tcPr>
            <w:tcW w:w="2234" w:type="dxa"/>
            <w:shd w:val="clear" w:color="auto" w:fill="FDE4D0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16"/>
              </w:rPr>
              <w:t>Harp Okulu</w:t>
            </w:r>
          </w:p>
        </w:tc>
        <w:tc>
          <w:tcPr>
            <w:tcW w:w="851" w:type="dxa"/>
            <w:shd w:val="clear" w:color="auto" w:fill="FDE4D0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sz w:val="22"/>
                <w:szCs w:val="16"/>
              </w:rPr>
              <w:t>Z</w:t>
            </w:r>
          </w:p>
        </w:tc>
      </w:tr>
      <w:tr w:rsidR="00670A8E" w:rsidRPr="00076564" w:rsidTr="004B4719">
        <w:tc>
          <w:tcPr>
            <w:tcW w:w="2234" w:type="dxa"/>
            <w:shd w:val="clear" w:color="auto" w:fill="FBCAA2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16"/>
              </w:rPr>
              <w:t>Askeri İdadi</w:t>
            </w:r>
          </w:p>
        </w:tc>
        <w:tc>
          <w:tcPr>
            <w:tcW w:w="851" w:type="dxa"/>
            <w:shd w:val="clear" w:color="auto" w:fill="FBCAA2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16"/>
              </w:rPr>
            </w:pPr>
            <w:r w:rsidRPr="004B4719">
              <w:rPr>
                <w:rFonts w:ascii="Garamond" w:hAnsi="Garamond"/>
                <w:b/>
                <w:sz w:val="22"/>
                <w:szCs w:val="16"/>
              </w:rPr>
              <w:t>P</w:t>
            </w:r>
          </w:p>
        </w:tc>
      </w:tr>
    </w:tbl>
    <w:p w:rsidR="00670A8E" w:rsidRPr="00076564" w:rsidRDefault="00670A8E" w:rsidP="00B344DC">
      <w:pPr>
        <w:shd w:val="clear" w:color="auto" w:fill="FFFFFF"/>
        <w:spacing w:line="276" w:lineRule="auto"/>
        <w:ind w:left="284" w:hanging="284"/>
        <w:rPr>
          <w:rFonts w:ascii="Garamond" w:hAnsi="Garamond"/>
          <w:sz w:val="16"/>
          <w:szCs w:val="16"/>
        </w:rPr>
      </w:pPr>
    </w:p>
    <w:p w:rsidR="00670A8E" w:rsidRPr="00076564" w:rsidRDefault="00670A8E" w:rsidP="00B344D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4"/>
          <w:szCs w:val="16"/>
        </w:rPr>
      </w:pPr>
    </w:p>
    <w:p w:rsidR="00670A8E" w:rsidRDefault="00670A8E" w:rsidP="00B344D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670A8E" w:rsidRDefault="00670A8E" w:rsidP="00B344D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670A8E" w:rsidRDefault="00670A8E" w:rsidP="00B344D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670A8E" w:rsidRDefault="00670A8E" w:rsidP="00B344D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670A8E" w:rsidRDefault="00670A8E" w:rsidP="00B344D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670A8E" w:rsidRDefault="00670A8E" w:rsidP="00B344D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670A8E" w:rsidRDefault="00670A8E" w:rsidP="00B344D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ab/>
      </w:r>
      <w:r w:rsidRPr="00076564">
        <w:rPr>
          <w:rFonts w:ascii="Garamond" w:hAnsi="Garamond"/>
          <w:b/>
          <w:sz w:val="22"/>
          <w:szCs w:val="16"/>
        </w:rPr>
        <w:t>Bu okullar kronolojik olarak sıralandığında, aşağıdaki harf sıralamalarından hangisinin doğru olduğu söylenebilir?</w:t>
      </w:r>
    </w:p>
    <w:p w:rsidR="00670A8E" w:rsidRPr="005851E7" w:rsidRDefault="00670A8E" w:rsidP="00B344D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0"/>
          <w:szCs w:val="16"/>
        </w:rPr>
      </w:pPr>
    </w:p>
    <w:p w:rsidR="00670A8E" w:rsidRDefault="00670A8E" w:rsidP="00B344DC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ab/>
      </w:r>
      <w:r w:rsidRPr="006B61FD">
        <w:rPr>
          <w:rFonts w:ascii="Garamond" w:hAnsi="Garamond"/>
          <w:b/>
          <w:sz w:val="22"/>
          <w:szCs w:val="16"/>
        </w:rPr>
        <w:t>A)</w:t>
      </w:r>
      <w:r>
        <w:rPr>
          <w:rFonts w:ascii="Garamond" w:hAnsi="Garamond"/>
          <w:sz w:val="22"/>
          <w:szCs w:val="16"/>
        </w:rPr>
        <w:t xml:space="preserve"> K T U Z Ö P</w:t>
      </w:r>
      <w:r>
        <w:rPr>
          <w:rFonts w:ascii="Garamond" w:hAnsi="Garamond"/>
          <w:sz w:val="22"/>
          <w:szCs w:val="16"/>
        </w:rPr>
        <w:tab/>
      </w:r>
      <w:r>
        <w:rPr>
          <w:rFonts w:ascii="Garamond" w:hAnsi="Garamond"/>
          <w:sz w:val="22"/>
          <w:szCs w:val="16"/>
        </w:rPr>
        <w:tab/>
      </w:r>
      <w:r w:rsidRPr="006B61FD">
        <w:rPr>
          <w:rFonts w:ascii="Garamond" w:hAnsi="Garamond"/>
          <w:b/>
          <w:sz w:val="22"/>
          <w:szCs w:val="16"/>
        </w:rPr>
        <w:t>B)</w:t>
      </w:r>
      <w:r>
        <w:rPr>
          <w:rFonts w:ascii="Garamond" w:hAnsi="Garamond"/>
          <w:sz w:val="22"/>
          <w:szCs w:val="16"/>
        </w:rPr>
        <w:t xml:space="preserve"> K T U P Z Ö</w:t>
      </w:r>
    </w:p>
    <w:p w:rsidR="00670A8E" w:rsidRPr="00C933A8" w:rsidRDefault="00670A8E" w:rsidP="00E76B2C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ab/>
      </w:r>
      <w:r w:rsidRPr="006B61FD">
        <w:rPr>
          <w:rFonts w:ascii="Garamond" w:hAnsi="Garamond"/>
          <w:b/>
          <w:sz w:val="22"/>
          <w:szCs w:val="16"/>
        </w:rPr>
        <w:t>C)</w:t>
      </w:r>
      <w:r>
        <w:rPr>
          <w:rFonts w:ascii="Garamond" w:hAnsi="Garamond"/>
          <w:sz w:val="22"/>
          <w:szCs w:val="16"/>
        </w:rPr>
        <w:t xml:space="preserve"> K T P U Ö Z</w:t>
      </w:r>
      <w:r>
        <w:rPr>
          <w:rFonts w:ascii="Garamond" w:hAnsi="Garamond"/>
          <w:sz w:val="22"/>
          <w:szCs w:val="16"/>
        </w:rPr>
        <w:tab/>
      </w:r>
      <w:r>
        <w:rPr>
          <w:rFonts w:ascii="Garamond" w:hAnsi="Garamond"/>
          <w:sz w:val="22"/>
          <w:szCs w:val="16"/>
        </w:rPr>
        <w:tab/>
      </w:r>
      <w:r w:rsidRPr="006B61FD">
        <w:rPr>
          <w:rFonts w:ascii="Garamond" w:hAnsi="Garamond"/>
          <w:b/>
          <w:sz w:val="22"/>
          <w:szCs w:val="16"/>
        </w:rPr>
        <w:t>D)</w:t>
      </w:r>
      <w:r>
        <w:rPr>
          <w:rFonts w:ascii="Garamond" w:hAnsi="Garamond"/>
          <w:sz w:val="22"/>
          <w:szCs w:val="16"/>
        </w:rPr>
        <w:t xml:space="preserve"> K U T P Z Ö</w:t>
      </w:r>
    </w:p>
    <w:p w:rsidR="00670A8E" w:rsidRPr="00A13F41" w:rsidRDefault="00670A8E" w:rsidP="00A13F41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  <w:r>
        <w:rPr>
          <w:noProof/>
        </w:rPr>
        <w:pict>
          <v:shape id="Diyagram 193536" o:spid="_x0000_s1027" type="#_x0000_t75" style="position:absolute;left:0;text-align:left;margin-left:-15.05pt;margin-top:19.35pt;width:272.65pt;height:116.65pt;z-index:251650048;visibility:visible;mso-wrap-distance-top:6.72pt;mso-wrap-distance-bottom:.39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">
            <v:imagedata r:id="rId8" o:title=""/>
            <o:lock v:ext="edit" aspectratio="f"/>
          </v:shape>
        </w:pict>
      </w:r>
      <w:r>
        <w:rPr>
          <w:rFonts w:ascii="Garamond" w:hAnsi="Garamond"/>
          <w:b/>
          <w:sz w:val="22"/>
          <w:szCs w:val="16"/>
        </w:rPr>
        <w:t>3</w:t>
      </w:r>
      <w:r w:rsidRPr="00A82FF9">
        <w:rPr>
          <w:rFonts w:ascii="Garamond" w:hAnsi="Garamond"/>
          <w:b/>
          <w:sz w:val="22"/>
          <w:szCs w:val="16"/>
        </w:rPr>
        <w:t>-)</w:t>
      </w:r>
    </w:p>
    <w:p w:rsidR="00670A8E" w:rsidRPr="00E76B2C" w:rsidRDefault="00670A8E" w:rsidP="00E76B2C">
      <w:pPr>
        <w:shd w:val="clear" w:color="auto" w:fill="FFFFFF"/>
        <w:spacing w:line="276" w:lineRule="auto"/>
        <w:ind w:left="284" w:hanging="284"/>
        <w:jc w:val="center"/>
        <w:rPr>
          <w:rFonts w:ascii="Garamond" w:hAnsi="Garamond"/>
          <w:b/>
          <w:sz w:val="12"/>
          <w:szCs w:val="16"/>
        </w:rPr>
      </w:pPr>
    </w:p>
    <w:p w:rsidR="00670A8E" w:rsidRDefault="00670A8E" w:rsidP="00E76B2C">
      <w:pPr>
        <w:shd w:val="clear" w:color="auto" w:fill="FFFFFF"/>
        <w:spacing w:line="276" w:lineRule="auto"/>
        <w:ind w:left="284" w:hanging="284"/>
        <w:jc w:val="center"/>
        <w:rPr>
          <w:rFonts w:ascii="Garamond" w:hAnsi="Garamond"/>
          <w:b/>
          <w:sz w:val="22"/>
          <w:szCs w:val="16"/>
        </w:rPr>
      </w:pPr>
    </w:p>
    <w:p w:rsidR="00670A8E" w:rsidRDefault="00670A8E" w:rsidP="00E76B2C">
      <w:pPr>
        <w:shd w:val="clear" w:color="auto" w:fill="FFFFFF"/>
        <w:spacing w:line="276" w:lineRule="auto"/>
        <w:ind w:left="284" w:hanging="284"/>
        <w:jc w:val="center"/>
        <w:rPr>
          <w:rFonts w:ascii="Garamond" w:hAnsi="Garamond"/>
          <w:b/>
          <w:sz w:val="22"/>
          <w:szCs w:val="16"/>
        </w:rPr>
      </w:pPr>
    </w:p>
    <w:p w:rsidR="00670A8E" w:rsidRDefault="00670A8E" w:rsidP="00E76B2C">
      <w:pPr>
        <w:shd w:val="clear" w:color="auto" w:fill="FFFFFF"/>
        <w:spacing w:line="276" w:lineRule="auto"/>
        <w:ind w:left="284" w:hanging="284"/>
        <w:jc w:val="center"/>
        <w:rPr>
          <w:rFonts w:ascii="Garamond" w:hAnsi="Garamond"/>
          <w:b/>
          <w:sz w:val="22"/>
          <w:szCs w:val="16"/>
        </w:rPr>
      </w:pPr>
    </w:p>
    <w:p w:rsidR="00670A8E" w:rsidRDefault="00670A8E" w:rsidP="00E76B2C">
      <w:pPr>
        <w:shd w:val="clear" w:color="auto" w:fill="FFFFFF"/>
        <w:spacing w:line="276" w:lineRule="auto"/>
        <w:ind w:left="284" w:hanging="284"/>
        <w:jc w:val="center"/>
        <w:rPr>
          <w:rFonts w:ascii="Garamond" w:hAnsi="Garamond"/>
          <w:b/>
          <w:sz w:val="22"/>
          <w:szCs w:val="16"/>
        </w:rPr>
      </w:pPr>
    </w:p>
    <w:p w:rsidR="00670A8E" w:rsidRDefault="00670A8E" w:rsidP="00E76B2C">
      <w:pPr>
        <w:shd w:val="clear" w:color="auto" w:fill="FFFFFF"/>
        <w:spacing w:line="276" w:lineRule="auto"/>
        <w:ind w:left="284" w:hanging="284"/>
        <w:jc w:val="center"/>
        <w:rPr>
          <w:rFonts w:ascii="Garamond" w:hAnsi="Garamond"/>
          <w:b/>
          <w:sz w:val="22"/>
          <w:szCs w:val="16"/>
        </w:rPr>
      </w:pPr>
    </w:p>
    <w:p w:rsidR="00670A8E" w:rsidRDefault="00670A8E" w:rsidP="00E76B2C">
      <w:pPr>
        <w:shd w:val="clear" w:color="auto" w:fill="FFFFFF"/>
        <w:spacing w:line="276" w:lineRule="auto"/>
        <w:ind w:left="284" w:hanging="284"/>
        <w:jc w:val="center"/>
        <w:rPr>
          <w:rFonts w:ascii="Garamond" w:hAnsi="Garamond"/>
          <w:b/>
          <w:sz w:val="22"/>
          <w:szCs w:val="16"/>
        </w:rPr>
      </w:pPr>
    </w:p>
    <w:p w:rsidR="00670A8E" w:rsidRDefault="00670A8E" w:rsidP="00E76B2C">
      <w:pPr>
        <w:shd w:val="clear" w:color="auto" w:fill="FFFFFF"/>
        <w:spacing w:line="276" w:lineRule="auto"/>
        <w:ind w:left="284" w:hanging="284"/>
        <w:jc w:val="center"/>
        <w:rPr>
          <w:rFonts w:ascii="Garamond" w:hAnsi="Garamond"/>
          <w:b/>
          <w:sz w:val="22"/>
          <w:szCs w:val="16"/>
        </w:rPr>
      </w:pPr>
    </w:p>
    <w:p w:rsidR="00670A8E" w:rsidRDefault="00670A8E" w:rsidP="00E76B2C">
      <w:pPr>
        <w:shd w:val="clear" w:color="auto" w:fill="FFFFFF"/>
        <w:spacing w:line="276" w:lineRule="auto"/>
        <w:ind w:left="284" w:hanging="284"/>
        <w:jc w:val="center"/>
        <w:rPr>
          <w:rFonts w:ascii="Garamond" w:hAnsi="Garamond"/>
          <w:b/>
          <w:sz w:val="22"/>
          <w:szCs w:val="16"/>
        </w:rPr>
      </w:pPr>
    </w:p>
    <w:p w:rsidR="00670A8E" w:rsidRPr="00E76B2C" w:rsidRDefault="00670A8E" w:rsidP="00E76B2C">
      <w:pPr>
        <w:shd w:val="clear" w:color="auto" w:fill="FFFFFF"/>
        <w:spacing w:line="276" w:lineRule="auto"/>
        <w:ind w:left="284" w:hanging="284"/>
        <w:jc w:val="center"/>
        <w:rPr>
          <w:rFonts w:ascii="Garamond" w:hAnsi="Garamond"/>
          <w:b/>
          <w:sz w:val="12"/>
          <w:szCs w:val="16"/>
        </w:rPr>
      </w:pPr>
    </w:p>
    <w:p w:rsidR="00670A8E" w:rsidRPr="00EA5056" w:rsidRDefault="00670A8E" w:rsidP="00E76B2C">
      <w:pPr>
        <w:shd w:val="clear" w:color="auto" w:fill="FFFFFF"/>
        <w:spacing w:line="276" w:lineRule="auto"/>
        <w:ind w:left="284" w:hanging="284"/>
        <w:jc w:val="center"/>
        <w:rPr>
          <w:rFonts w:ascii="Garamond" w:hAnsi="Garamond"/>
          <w:b/>
          <w:sz w:val="22"/>
          <w:szCs w:val="16"/>
          <w:u w:val="single"/>
        </w:rPr>
      </w:pPr>
      <w:r w:rsidRPr="00A82FF9">
        <w:rPr>
          <w:rFonts w:ascii="Garamond" w:hAnsi="Garamond"/>
          <w:b/>
          <w:sz w:val="22"/>
          <w:szCs w:val="16"/>
        </w:rPr>
        <w:t xml:space="preserve">Yukarıda verilen bilgilerden hangisi </w:t>
      </w:r>
      <w:r w:rsidRPr="00EA5056">
        <w:rPr>
          <w:rFonts w:ascii="Garamond" w:hAnsi="Garamond"/>
          <w:b/>
          <w:sz w:val="22"/>
          <w:szCs w:val="16"/>
          <w:u w:val="single"/>
        </w:rPr>
        <w:t>yanlıştır?</w:t>
      </w:r>
    </w:p>
    <w:p w:rsidR="00670A8E" w:rsidRPr="004C5696" w:rsidRDefault="00670A8E" w:rsidP="00E76B2C">
      <w:pPr>
        <w:shd w:val="clear" w:color="auto" w:fill="FFFFFF"/>
        <w:spacing w:line="276" w:lineRule="auto"/>
        <w:ind w:left="284" w:hanging="284"/>
        <w:jc w:val="center"/>
        <w:rPr>
          <w:rFonts w:ascii="Garamond" w:hAnsi="Garamond"/>
          <w:b/>
          <w:sz w:val="10"/>
          <w:szCs w:val="16"/>
        </w:rPr>
      </w:pPr>
    </w:p>
    <w:p w:rsidR="00670A8E" w:rsidRPr="00A82FF9" w:rsidRDefault="00670A8E" w:rsidP="00A82FF9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ab/>
      </w:r>
      <w:r w:rsidRPr="00A82FF9">
        <w:rPr>
          <w:rFonts w:ascii="Garamond" w:hAnsi="Garamond"/>
          <w:b/>
          <w:sz w:val="22"/>
          <w:szCs w:val="16"/>
        </w:rPr>
        <w:t>A)</w:t>
      </w:r>
      <w:r>
        <w:rPr>
          <w:rFonts w:ascii="Garamond" w:hAnsi="Garamond"/>
          <w:sz w:val="22"/>
          <w:szCs w:val="16"/>
        </w:rPr>
        <w:t xml:space="preserve"> IV</w:t>
      </w:r>
      <w:r>
        <w:rPr>
          <w:rFonts w:ascii="Garamond" w:hAnsi="Garamond"/>
          <w:sz w:val="22"/>
          <w:szCs w:val="16"/>
        </w:rPr>
        <w:tab/>
      </w:r>
      <w:r w:rsidRPr="00A82FF9">
        <w:rPr>
          <w:rFonts w:ascii="Garamond" w:hAnsi="Garamond"/>
          <w:b/>
          <w:sz w:val="22"/>
          <w:szCs w:val="16"/>
        </w:rPr>
        <w:t>B)</w:t>
      </w:r>
      <w:r>
        <w:rPr>
          <w:rFonts w:ascii="Garamond" w:hAnsi="Garamond"/>
          <w:sz w:val="22"/>
          <w:szCs w:val="16"/>
        </w:rPr>
        <w:t xml:space="preserve"> III</w:t>
      </w:r>
      <w:r>
        <w:rPr>
          <w:rFonts w:ascii="Garamond" w:hAnsi="Garamond"/>
          <w:sz w:val="22"/>
          <w:szCs w:val="16"/>
        </w:rPr>
        <w:tab/>
      </w:r>
      <w:r>
        <w:rPr>
          <w:rFonts w:ascii="Garamond" w:hAnsi="Garamond"/>
          <w:sz w:val="22"/>
          <w:szCs w:val="16"/>
        </w:rPr>
        <w:tab/>
      </w:r>
      <w:r w:rsidRPr="00A82FF9">
        <w:rPr>
          <w:rFonts w:ascii="Garamond" w:hAnsi="Garamond"/>
          <w:b/>
          <w:sz w:val="22"/>
          <w:szCs w:val="16"/>
        </w:rPr>
        <w:t>C)</w:t>
      </w:r>
      <w:r>
        <w:rPr>
          <w:rFonts w:ascii="Garamond" w:hAnsi="Garamond"/>
          <w:sz w:val="22"/>
          <w:szCs w:val="16"/>
        </w:rPr>
        <w:t xml:space="preserve"> II</w:t>
      </w:r>
      <w:r>
        <w:rPr>
          <w:rFonts w:ascii="Garamond" w:hAnsi="Garamond"/>
          <w:sz w:val="22"/>
          <w:szCs w:val="16"/>
        </w:rPr>
        <w:tab/>
      </w:r>
      <w:r>
        <w:rPr>
          <w:rFonts w:ascii="Garamond" w:hAnsi="Garamond"/>
          <w:sz w:val="22"/>
          <w:szCs w:val="16"/>
        </w:rPr>
        <w:tab/>
      </w:r>
      <w:r w:rsidRPr="00A82FF9">
        <w:rPr>
          <w:rFonts w:ascii="Garamond" w:hAnsi="Garamond"/>
          <w:b/>
          <w:sz w:val="22"/>
          <w:szCs w:val="16"/>
        </w:rPr>
        <w:t>D)</w:t>
      </w:r>
      <w:r>
        <w:rPr>
          <w:rFonts w:ascii="Garamond" w:hAnsi="Garamond"/>
          <w:sz w:val="22"/>
          <w:szCs w:val="16"/>
        </w:rPr>
        <w:t xml:space="preserve"> I</w:t>
      </w:r>
    </w:p>
    <w:p w:rsidR="00670A8E" w:rsidRDefault="00670A8E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noProof/>
        </w:rPr>
        <w:pict>
          <v:shape id="Diyagram 4" o:spid="_x0000_s1028" type="#_x0000_t75" style="position:absolute;left:0;text-align:left;margin-left:14.45pt;margin-top:-.3pt;width:248.65pt;height:69.1pt;z-index:251651072;visibility:visible;mso-wrap-distance-right:11.55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">
            <v:imagedata r:id="rId9" o:title=""/>
            <o:lock v:ext="edit" aspectratio="f"/>
          </v:shape>
        </w:pict>
      </w:r>
      <w:r>
        <w:rPr>
          <w:rFonts w:ascii="Garamond" w:hAnsi="Garamond"/>
          <w:b/>
          <w:sz w:val="22"/>
          <w:szCs w:val="22"/>
        </w:rPr>
        <w:t xml:space="preserve">4-) </w:t>
      </w: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Verilen tarih şeridinde “?” olan yere aşağıdakilerden hangisi getirilmelidir?</w:t>
      </w:r>
    </w:p>
    <w:p w:rsidR="00670A8E" w:rsidRPr="00671957" w:rsidRDefault="00670A8E" w:rsidP="00401D41">
      <w:pPr>
        <w:pStyle w:val="ListParagraph"/>
        <w:numPr>
          <w:ilvl w:val="0"/>
          <w:numId w:val="2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671957">
        <w:rPr>
          <w:rFonts w:ascii="Garamond" w:hAnsi="Garamond"/>
          <w:sz w:val="22"/>
          <w:szCs w:val="22"/>
        </w:rPr>
        <w:t>İzmir’in işgal edilmesi</w:t>
      </w:r>
    </w:p>
    <w:p w:rsidR="00670A8E" w:rsidRPr="00671957" w:rsidRDefault="00670A8E" w:rsidP="00401D41">
      <w:pPr>
        <w:pStyle w:val="ListParagraph"/>
        <w:numPr>
          <w:ilvl w:val="0"/>
          <w:numId w:val="2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671957">
        <w:rPr>
          <w:rFonts w:ascii="Garamond" w:hAnsi="Garamond"/>
          <w:sz w:val="22"/>
          <w:szCs w:val="22"/>
        </w:rPr>
        <w:t>Amasya Görüşmelerinin yapılması</w:t>
      </w:r>
    </w:p>
    <w:p w:rsidR="00670A8E" w:rsidRPr="00671957" w:rsidRDefault="00670A8E" w:rsidP="00401D41">
      <w:pPr>
        <w:pStyle w:val="ListParagraph"/>
        <w:numPr>
          <w:ilvl w:val="0"/>
          <w:numId w:val="2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671957">
        <w:rPr>
          <w:rFonts w:ascii="Garamond" w:hAnsi="Garamond"/>
          <w:sz w:val="22"/>
          <w:szCs w:val="22"/>
        </w:rPr>
        <w:t>Kuvayi Milliye birliklerinin kurulması</w:t>
      </w:r>
    </w:p>
    <w:p w:rsidR="00670A8E" w:rsidRPr="00671957" w:rsidRDefault="00670A8E" w:rsidP="00401D41">
      <w:pPr>
        <w:pStyle w:val="ListParagraph"/>
        <w:numPr>
          <w:ilvl w:val="0"/>
          <w:numId w:val="2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671957">
        <w:rPr>
          <w:rFonts w:ascii="Garamond" w:hAnsi="Garamond"/>
          <w:sz w:val="22"/>
          <w:szCs w:val="22"/>
        </w:rPr>
        <w:t>İstanbul’un işgal edilmesi</w:t>
      </w:r>
    </w:p>
    <w:p w:rsidR="00670A8E" w:rsidRDefault="00670A8E" w:rsidP="00AA2021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noProof/>
        </w:rPr>
        <w:pict>
          <v:shape id="Diyagram 5" o:spid="_x0000_s1029" type="#_x0000_t75" style="position:absolute;left:0;text-align:left;margin-left:41.35pt;margin-top:-.3pt;width:200.65pt;height:123.85pt;z-index:251652096;visibility:visible;mso-wrap-distance-left:34.44pt;mso-wrap-distance-right:34.17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">
            <v:imagedata r:id="rId10" o:title=""/>
            <o:lock v:ext="edit" aspectratio="f"/>
          </v:shape>
        </w:pict>
      </w:r>
      <w:r>
        <w:rPr>
          <w:rFonts w:ascii="Garamond" w:hAnsi="Garamond"/>
          <w:b/>
          <w:sz w:val="22"/>
          <w:szCs w:val="22"/>
        </w:rPr>
        <w:t xml:space="preserve">5-) </w:t>
      </w: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Pr="00EA5056" w:rsidRDefault="00670A8E" w:rsidP="00F74125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 xml:space="preserve">Verilen şemayı tamamlamak için aşağıdakilerden hangisi </w:t>
      </w:r>
      <w:r w:rsidRPr="00EA5056">
        <w:rPr>
          <w:rFonts w:ascii="Garamond" w:hAnsi="Garamond"/>
          <w:b/>
          <w:sz w:val="22"/>
          <w:szCs w:val="22"/>
          <w:u w:val="single"/>
        </w:rPr>
        <w:t>kullanılamaz?</w:t>
      </w:r>
    </w:p>
    <w:p w:rsidR="00670A8E" w:rsidRPr="00E8649A" w:rsidRDefault="00670A8E" w:rsidP="00401D41">
      <w:pPr>
        <w:pStyle w:val="ListParagraph"/>
        <w:numPr>
          <w:ilvl w:val="0"/>
          <w:numId w:val="24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8649A">
        <w:rPr>
          <w:rFonts w:ascii="Garamond" w:hAnsi="Garamond"/>
          <w:sz w:val="22"/>
          <w:szCs w:val="22"/>
        </w:rPr>
        <w:t>Kurtuluş Savaşı’nın amaç, gerekçe ve yöntemini belirlemiştir.</w:t>
      </w:r>
    </w:p>
    <w:p w:rsidR="00670A8E" w:rsidRPr="00E8649A" w:rsidRDefault="00670A8E" w:rsidP="00401D41">
      <w:pPr>
        <w:pStyle w:val="ListParagraph"/>
        <w:numPr>
          <w:ilvl w:val="0"/>
          <w:numId w:val="24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8649A">
        <w:rPr>
          <w:rFonts w:ascii="Garamond" w:hAnsi="Garamond"/>
          <w:sz w:val="22"/>
          <w:szCs w:val="22"/>
        </w:rPr>
        <w:t>Bir ihtilal beyannamesi niteliğini taşır.</w:t>
      </w:r>
    </w:p>
    <w:p w:rsidR="00670A8E" w:rsidRPr="00E8649A" w:rsidRDefault="00670A8E" w:rsidP="00401D41">
      <w:pPr>
        <w:pStyle w:val="ListParagraph"/>
        <w:numPr>
          <w:ilvl w:val="0"/>
          <w:numId w:val="24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8649A">
        <w:rPr>
          <w:rFonts w:ascii="Garamond" w:hAnsi="Garamond"/>
          <w:sz w:val="22"/>
          <w:szCs w:val="22"/>
        </w:rPr>
        <w:t>Cemiyetler bir çatı altında toplanmıştır.</w:t>
      </w:r>
    </w:p>
    <w:p w:rsidR="00670A8E" w:rsidRPr="00E8649A" w:rsidRDefault="00670A8E" w:rsidP="00401D41">
      <w:pPr>
        <w:pStyle w:val="ListParagraph"/>
        <w:numPr>
          <w:ilvl w:val="0"/>
          <w:numId w:val="24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8649A">
        <w:rPr>
          <w:rFonts w:ascii="Garamond" w:hAnsi="Garamond"/>
          <w:sz w:val="22"/>
          <w:szCs w:val="22"/>
        </w:rPr>
        <w:t>Mücadeleyi ulusa mal etmeye çalışmıştır.</w:t>
      </w: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6-) </w: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7" o:spid="_x0000_s1030" type="#_x0000_t202" style="position:absolute;left:0;text-align:left;margin-left:84.15pt;margin-top:7.55pt;width:114pt;height:22.5pt;z-index:251653120;visibility:visible;mso-position-horizontal-relative:text;mso-position-vertical-relative:text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" strokeweight=".5pt">
            <v:fill r:id="rId11" o:title="" recolor="t" rotate="t" type="tile"/>
            <v:textbox>
              <w:txbxContent>
                <w:p w:rsidR="00670A8E" w:rsidRDefault="00670A8E" w:rsidP="00D95D4B">
                  <w:pPr>
                    <w:jc w:val="center"/>
                  </w:pPr>
                  <w:r>
                    <w:t>Erzurum Kongresi</w:t>
                  </w:r>
                </w:p>
              </w:txbxContent>
            </v:textbox>
          </v:shape>
        </w:pict>
      </w: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Pr="00073CAA" w:rsidRDefault="00670A8E" w:rsidP="00153535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noProof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234" o:spid="_x0000_s1031" type="#_x0000_t93" style="position:absolute;left:0;text-align:left;margin-left:132.9pt;margin-top:6.85pt;width:15.75pt;height:11.25pt;rotation:90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" adj="13886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</v:shape>
        </w:pict>
      </w: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noProof/>
        </w:rPr>
        <w:pict>
          <v:shape id="Metin Kutusu 228" o:spid="_x0000_s1032" type="#_x0000_t202" style="position:absolute;left:0;text-align:left;margin-left:41.4pt;margin-top:11.35pt;width:200.25pt;height:31.5pt;z-index:25165414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" strokeweight=".5pt">
            <v:fill r:id="rId11" o:title="" recolor="t" rotate="t" type="tile"/>
            <v:textbox>
              <w:txbxContent>
                <w:p w:rsidR="00670A8E" w:rsidRPr="00B24526" w:rsidRDefault="00670A8E" w:rsidP="00D95D4B">
                  <w:pPr>
                    <w:jc w:val="center"/>
                    <w:rPr>
                      <w:sz w:val="22"/>
                    </w:rPr>
                  </w:pPr>
                  <w:r w:rsidRPr="00B24526">
                    <w:rPr>
                      <w:sz w:val="22"/>
                    </w:rPr>
                    <w:t>Milli sınırlar içinde vatan bir bütündür, bölünemez.</w:t>
                  </w:r>
                </w:p>
              </w:txbxContent>
            </v:textbox>
          </v:shape>
        </w:pict>
      </w:r>
    </w:p>
    <w:p w:rsidR="00670A8E" w:rsidRPr="00B24526" w:rsidRDefault="00670A8E" w:rsidP="00B24526">
      <w:pPr>
        <w:pStyle w:val="ListParagraph"/>
        <w:spacing w:line="276" w:lineRule="auto"/>
        <w:rPr>
          <w:rFonts w:ascii="Garamond" w:hAnsi="Garamond"/>
          <w:sz w:val="22"/>
          <w:szCs w:val="22"/>
        </w:rPr>
      </w:pPr>
      <w:r>
        <w:rPr>
          <w:noProof/>
        </w:rPr>
        <w:pict>
          <v:shape id="Metin Kutusu 236" o:spid="_x0000_s1033" type="#_x0000_t202" style="position:absolute;left:0;text-align:left;margin-left:20.45pt;margin-top:2.4pt;width:30pt;height:22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" filled="f" stroked="f" strokeweight=".5pt">
            <v:textbox>
              <w:txbxContent>
                <w:p w:rsidR="00670A8E" w:rsidRPr="00B24526" w:rsidRDefault="00670A8E">
                  <w:pPr>
                    <w:rPr>
                      <w:b/>
                      <w:sz w:val="22"/>
                    </w:rPr>
                  </w:pPr>
                  <w:r w:rsidRPr="00B24526">
                    <w:rPr>
                      <w:b/>
                      <w:sz w:val="22"/>
                    </w:rPr>
                    <w:t>1-</w:t>
                  </w:r>
                </w:p>
              </w:txbxContent>
            </v:textbox>
          </v:shape>
        </w:pict>
      </w: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noProof/>
        </w:rPr>
        <w:pict>
          <v:shape id="Metin Kutusu 237" o:spid="_x0000_s1034" type="#_x0000_t202" style="position:absolute;left:0;text-align:left;margin-left:19.7pt;margin-top:8.4pt;width:30pt;height:22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" filled="f" stroked="f" strokeweight=".5pt">
            <v:textbox>
              <w:txbxContent>
                <w:p w:rsidR="00670A8E" w:rsidRPr="00B24526" w:rsidRDefault="00670A8E" w:rsidP="00B24526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2</w:t>
                  </w:r>
                  <w:r w:rsidRPr="00B24526">
                    <w:rPr>
                      <w:b/>
                      <w:sz w:val="22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30" o:spid="_x0000_s1035" type="#_x0000_t202" style="position:absolute;left:0;text-align:left;margin-left:41.4pt;margin-top:3.9pt;width:200.25pt;height:31.5pt;z-index:25165516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" strokeweight=".5pt">
            <v:fill r:id="rId11" o:title="" recolor="t" rotate="t" type="tile"/>
            <v:textbox>
              <w:txbxContent>
                <w:p w:rsidR="00670A8E" w:rsidRPr="00B24526" w:rsidRDefault="00670A8E" w:rsidP="00D95D4B">
                  <w:pPr>
                    <w:jc w:val="center"/>
                    <w:rPr>
                      <w:sz w:val="22"/>
                    </w:rPr>
                  </w:pPr>
                  <w:r w:rsidRPr="00B24526">
                    <w:rPr>
                      <w:sz w:val="22"/>
                    </w:rPr>
                    <w:t>Kuvayi</w:t>
                  </w:r>
                  <w:r>
                    <w:rPr>
                      <w:sz w:val="22"/>
                    </w:rPr>
                    <w:t xml:space="preserve"> M</w:t>
                  </w:r>
                  <w:r w:rsidRPr="00B24526">
                    <w:rPr>
                      <w:sz w:val="22"/>
                    </w:rPr>
                    <w:t>illiye’yi etkin milli iradeyi hakim kılmak esastır.</w:t>
                  </w:r>
                </w:p>
              </w:txbxContent>
            </v:textbox>
          </v:shape>
        </w:pict>
      </w: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noProof/>
        </w:rPr>
        <w:pict>
          <v:shape id="Metin Kutusu 233" o:spid="_x0000_s1036" type="#_x0000_t202" style="position:absolute;left:0;text-align:left;margin-left:41.4pt;margin-top:10.7pt;width:200.25pt;height:31.5pt;z-index:251657216;visibility:visible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" strokeweight=".5pt">
            <v:fill r:id="rId11" o:title="" recolor="t" rotate="t" type="tile"/>
            <v:textbox>
              <w:txbxContent>
                <w:p w:rsidR="00670A8E" w:rsidRPr="00B24526" w:rsidRDefault="00670A8E" w:rsidP="00D95D4B">
                  <w:pPr>
                    <w:jc w:val="center"/>
                    <w:rPr>
                      <w:sz w:val="22"/>
                    </w:rPr>
                  </w:pPr>
                  <w:r w:rsidRPr="00B24526">
                    <w:rPr>
                      <w:sz w:val="22"/>
                    </w:rPr>
                    <w:t>Mebusan Meclisi derhal toplanmalıdır.</w:t>
                  </w:r>
                </w:p>
              </w:txbxContent>
            </v:textbox>
          </v:shape>
        </w:pict>
      </w: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noProof/>
        </w:rPr>
        <w:pict>
          <v:shape id="Metin Kutusu 238" o:spid="_x0000_s1037" type="#_x0000_t202" style="position:absolute;left:0;text-align:left;margin-left:21.2pt;margin-top:1.7pt;width:30pt;height:22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" filled="f" stroked="f" strokeweight=".5pt">
            <v:textbox>
              <w:txbxContent>
                <w:p w:rsidR="00670A8E" w:rsidRPr="00B24526" w:rsidRDefault="00670A8E" w:rsidP="00B24526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3</w:t>
                  </w:r>
                  <w:r w:rsidRPr="00B24526">
                    <w:rPr>
                      <w:b/>
                      <w:sz w:val="22"/>
                    </w:rPr>
                    <w:t>-</w:t>
                  </w:r>
                </w:p>
              </w:txbxContent>
            </v:textbox>
          </v:shape>
        </w:pict>
      </w: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noProof/>
        </w:rPr>
        <w:pict>
          <v:shape id="Metin Kutusu 239" o:spid="_x0000_s1038" type="#_x0000_t202" style="position:absolute;left:0;text-align:left;margin-left:21.2pt;margin-top:8.5pt;width:30pt;height:22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" filled="f" stroked="f" strokeweight=".5pt">
            <v:textbox>
              <w:txbxContent>
                <w:p w:rsidR="00670A8E" w:rsidRPr="00B24526" w:rsidRDefault="00670A8E" w:rsidP="00B24526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4</w:t>
                  </w:r>
                  <w:r w:rsidRPr="00B24526">
                    <w:rPr>
                      <w:b/>
                      <w:sz w:val="22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31" o:spid="_x0000_s1039" type="#_x0000_t202" style="position:absolute;left:0;text-align:left;margin-left:41.4pt;margin-top:4pt;width:200.25pt;height:31.5pt;z-index:251656192;visibility:visible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" strokeweight=".5pt">
            <v:fill r:id="rId11" o:title="" recolor="t" rotate="t" type="tile"/>
            <v:textbox>
              <w:txbxContent>
                <w:p w:rsidR="00670A8E" w:rsidRPr="00B24526" w:rsidRDefault="00670A8E" w:rsidP="00D95D4B">
                  <w:pPr>
                    <w:jc w:val="center"/>
                    <w:rPr>
                      <w:sz w:val="22"/>
                    </w:rPr>
                  </w:pPr>
                  <w:r w:rsidRPr="00B24526">
                    <w:rPr>
                      <w:sz w:val="22"/>
                    </w:rPr>
                    <w:t>Manda ve himaye kabul edilemez.</w:t>
                  </w:r>
                </w:p>
              </w:txbxContent>
            </v:textbox>
          </v:shape>
        </w:pict>
      </w: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</w:p>
    <w:p w:rsidR="00670A8E" w:rsidRPr="00B24526" w:rsidRDefault="00670A8E" w:rsidP="00153535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Pr="00B24526">
        <w:rPr>
          <w:rFonts w:ascii="Garamond" w:hAnsi="Garamond"/>
          <w:b/>
          <w:sz w:val="22"/>
          <w:szCs w:val="22"/>
        </w:rPr>
        <w:t xml:space="preserve">Yukarıda kavram haritasında verilen Erzurum Kongresi kararlarından hangileri </w:t>
      </w:r>
      <w:r w:rsidRPr="00464950">
        <w:rPr>
          <w:rFonts w:ascii="Garamond" w:hAnsi="Garamond"/>
          <w:b/>
          <w:sz w:val="22"/>
          <w:szCs w:val="22"/>
          <w:u w:val="single"/>
        </w:rPr>
        <w:t>ulusal</w:t>
      </w:r>
      <w:r w:rsidRPr="00464950">
        <w:rPr>
          <w:rFonts w:ascii="Garamond" w:hAnsi="Garamond"/>
          <w:b/>
          <w:color w:val="FF0000"/>
          <w:sz w:val="22"/>
          <w:szCs w:val="22"/>
          <w:u w:val="single"/>
        </w:rPr>
        <w:t xml:space="preserve"> </w:t>
      </w:r>
      <w:r w:rsidRPr="00464950">
        <w:rPr>
          <w:rFonts w:ascii="Garamond" w:hAnsi="Garamond"/>
          <w:b/>
          <w:sz w:val="22"/>
          <w:szCs w:val="22"/>
          <w:u w:val="single"/>
        </w:rPr>
        <w:t>egemenliğe</w:t>
      </w:r>
      <w:r w:rsidRPr="00B24526">
        <w:rPr>
          <w:rFonts w:ascii="Garamond" w:hAnsi="Garamond"/>
          <w:b/>
          <w:sz w:val="22"/>
          <w:szCs w:val="22"/>
        </w:rPr>
        <w:t xml:space="preserve"> önem verildiğine kanıt oluşturur?</w:t>
      </w:r>
    </w:p>
    <w:p w:rsidR="00670A8E" w:rsidRPr="00C94469" w:rsidRDefault="00670A8E" w:rsidP="00153535">
      <w:pPr>
        <w:spacing w:line="276" w:lineRule="auto"/>
        <w:ind w:left="284" w:hanging="284"/>
        <w:rPr>
          <w:rFonts w:ascii="Garamond" w:hAnsi="Garamond"/>
          <w:sz w:val="12"/>
          <w:szCs w:val="22"/>
        </w:rPr>
      </w:pPr>
      <w:r>
        <w:rPr>
          <w:rFonts w:ascii="Garamond" w:hAnsi="Garamond"/>
          <w:sz w:val="22"/>
          <w:szCs w:val="22"/>
        </w:rPr>
        <w:tab/>
      </w: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Pr="00B24526">
        <w:rPr>
          <w:rFonts w:ascii="Garamond" w:hAnsi="Garamond"/>
          <w:b/>
          <w:sz w:val="22"/>
          <w:szCs w:val="22"/>
        </w:rPr>
        <w:t>A)</w:t>
      </w:r>
      <w:r>
        <w:rPr>
          <w:rFonts w:ascii="Garamond" w:hAnsi="Garamond"/>
          <w:sz w:val="22"/>
          <w:szCs w:val="22"/>
        </w:rPr>
        <w:t xml:space="preserve"> 1 ve 2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Pr="00B24526">
        <w:rPr>
          <w:rFonts w:ascii="Garamond" w:hAnsi="Garamond"/>
          <w:b/>
          <w:sz w:val="22"/>
          <w:szCs w:val="22"/>
        </w:rPr>
        <w:t>B)</w:t>
      </w:r>
      <w:r>
        <w:rPr>
          <w:rFonts w:ascii="Garamond" w:hAnsi="Garamond"/>
          <w:sz w:val="22"/>
          <w:szCs w:val="22"/>
        </w:rPr>
        <w:t xml:space="preserve"> 2 ve 3</w:t>
      </w: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B24526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Pr="00B24526">
        <w:rPr>
          <w:rFonts w:ascii="Garamond" w:hAnsi="Garamond"/>
          <w:b/>
          <w:sz w:val="22"/>
          <w:szCs w:val="22"/>
        </w:rPr>
        <w:t>C)</w:t>
      </w:r>
      <w:r>
        <w:rPr>
          <w:rFonts w:ascii="Garamond" w:hAnsi="Garamond"/>
          <w:sz w:val="22"/>
          <w:szCs w:val="22"/>
        </w:rPr>
        <w:t xml:space="preserve"> 3 ve 4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Pr="00B24526">
        <w:rPr>
          <w:rFonts w:ascii="Garamond" w:hAnsi="Garamond"/>
          <w:b/>
          <w:sz w:val="22"/>
          <w:szCs w:val="22"/>
        </w:rPr>
        <w:t>D)</w:t>
      </w:r>
      <w:r>
        <w:rPr>
          <w:rFonts w:ascii="Garamond" w:hAnsi="Garamond"/>
          <w:sz w:val="22"/>
          <w:szCs w:val="22"/>
        </w:rPr>
        <w:t xml:space="preserve"> 1, 2 ve 3</w:t>
      </w:r>
    </w:p>
    <w:p w:rsidR="00670A8E" w:rsidRDefault="00670A8E" w:rsidP="00153535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6D5509">
      <w:pPr>
        <w:spacing w:line="276" w:lineRule="auto"/>
        <w:rPr>
          <w:rFonts w:ascii="Garamond" w:hAnsi="Garamond"/>
          <w:b/>
          <w:sz w:val="22"/>
          <w:szCs w:val="22"/>
        </w:rPr>
      </w:pPr>
    </w:p>
    <w:p w:rsidR="00670A8E" w:rsidRPr="006D5509" w:rsidRDefault="00670A8E" w:rsidP="006D5509">
      <w:pPr>
        <w:spacing w:line="276" w:lineRule="auto"/>
        <w:rPr>
          <w:rFonts w:ascii="Garamond" w:hAnsi="Garamond"/>
          <w:b/>
          <w:sz w:val="22"/>
          <w:szCs w:val="22"/>
        </w:rPr>
      </w:pPr>
    </w:p>
    <w:p w:rsidR="00670A8E" w:rsidRDefault="00670A8E" w:rsidP="00577EB4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577EB4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7</w:t>
      </w:r>
      <w:r w:rsidRPr="009C040A">
        <w:rPr>
          <w:rFonts w:ascii="Garamond" w:hAnsi="Garamond"/>
          <w:b/>
          <w:sz w:val="22"/>
          <w:szCs w:val="22"/>
        </w:rPr>
        <w:t xml:space="preserve">-) </w:t>
      </w:r>
      <w:r w:rsidRPr="00577EB4">
        <w:rPr>
          <w:rFonts w:ascii="Garamond" w:hAnsi="Garamond"/>
          <w:sz w:val="22"/>
          <w:szCs w:val="22"/>
        </w:rPr>
        <w:t xml:space="preserve">TBMM isyanlara karşı Hıyanet-i Vataniye Kanunu’nu çıkarttı. Bu </w:t>
      </w:r>
      <w:r>
        <w:rPr>
          <w:rFonts w:ascii="Garamond" w:hAnsi="Garamond"/>
          <w:sz w:val="22"/>
          <w:szCs w:val="22"/>
        </w:rPr>
        <w:t>kanunu uygulamak için İstiklal M</w:t>
      </w:r>
      <w:r w:rsidRPr="00577EB4">
        <w:rPr>
          <w:rFonts w:ascii="Garamond" w:hAnsi="Garamond"/>
          <w:sz w:val="22"/>
          <w:szCs w:val="22"/>
        </w:rPr>
        <w:t>ahkemelerini kurdu. Bu mahkemenin üyeleri milletvekillerinden oluşmaktaydı.</w:t>
      </w:r>
    </w:p>
    <w:p w:rsidR="00670A8E" w:rsidRDefault="00670A8E" w:rsidP="00577EB4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 xml:space="preserve">Buna göre, TBMM için aşağıdakilerden hangisi </w:t>
      </w:r>
      <w:r w:rsidRPr="00EA5056">
        <w:rPr>
          <w:rFonts w:ascii="Garamond" w:hAnsi="Garamond"/>
          <w:b/>
          <w:sz w:val="22"/>
          <w:szCs w:val="22"/>
          <w:u w:val="single"/>
        </w:rPr>
        <w:t>söylenemez?</w:t>
      </w:r>
    </w:p>
    <w:p w:rsidR="00670A8E" w:rsidRPr="00577EB4" w:rsidRDefault="00670A8E" w:rsidP="00401D41">
      <w:pPr>
        <w:pStyle w:val="ListParagraph"/>
        <w:numPr>
          <w:ilvl w:val="0"/>
          <w:numId w:val="33"/>
        </w:numPr>
        <w:spacing w:line="276" w:lineRule="auto"/>
        <w:rPr>
          <w:rFonts w:ascii="Garamond" w:hAnsi="Garamond"/>
          <w:noProof/>
          <w:sz w:val="22"/>
          <w:szCs w:val="22"/>
        </w:rPr>
      </w:pPr>
      <w:r w:rsidRPr="00577EB4">
        <w:rPr>
          <w:rFonts w:ascii="Garamond" w:hAnsi="Garamond"/>
          <w:sz w:val="22"/>
          <w:szCs w:val="22"/>
        </w:rPr>
        <w:t>Güçler b</w:t>
      </w:r>
      <w:r w:rsidRPr="00577EB4">
        <w:rPr>
          <w:rFonts w:ascii="Garamond" w:hAnsi="Garamond"/>
          <w:noProof/>
          <w:sz w:val="22"/>
          <w:szCs w:val="22"/>
        </w:rPr>
        <w:t>irliği ilkesini kabul etmiştir.</w:t>
      </w:r>
    </w:p>
    <w:p w:rsidR="00670A8E" w:rsidRPr="00577EB4" w:rsidRDefault="00670A8E" w:rsidP="00401D41">
      <w:pPr>
        <w:pStyle w:val="ListParagraph"/>
        <w:numPr>
          <w:ilvl w:val="0"/>
          <w:numId w:val="33"/>
        </w:numPr>
        <w:spacing w:line="276" w:lineRule="auto"/>
        <w:rPr>
          <w:rFonts w:ascii="Garamond" w:hAnsi="Garamond"/>
          <w:sz w:val="22"/>
          <w:szCs w:val="22"/>
        </w:rPr>
      </w:pPr>
      <w:r w:rsidRPr="00577EB4">
        <w:rPr>
          <w:rFonts w:ascii="Garamond" w:hAnsi="Garamond"/>
          <w:sz w:val="22"/>
          <w:szCs w:val="22"/>
        </w:rPr>
        <w:t>Düzeni korumaya çalışmıştır.</w:t>
      </w:r>
    </w:p>
    <w:p w:rsidR="00670A8E" w:rsidRPr="00577EB4" w:rsidRDefault="00670A8E" w:rsidP="00401D41">
      <w:pPr>
        <w:pStyle w:val="ListParagraph"/>
        <w:numPr>
          <w:ilvl w:val="0"/>
          <w:numId w:val="33"/>
        </w:numPr>
        <w:spacing w:line="276" w:lineRule="auto"/>
        <w:rPr>
          <w:rFonts w:ascii="Garamond" w:hAnsi="Garamond"/>
          <w:sz w:val="22"/>
          <w:szCs w:val="22"/>
        </w:rPr>
      </w:pPr>
      <w:r w:rsidRPr="00577EB4">
        <w:rPr>
          <w:rFonts w:ascii="Garamond" w:hAnsi="Garamond"/>
          <w:sz w:val="22"/>
          <w:szCs w:val="22"/>
        </w:rPr>
        <w:t>Yargı bağımsızlığına önem vermiştir.</w:t>
      </w:r>
    </w:p>
    <w:p w:rsidR="00670A8E" w:rsidRPr="00577EB4" w:rsidRDefault="00670A8E" w:rsidP="00401D41">
      <w:pPr>
        <w:pStyle w:val="ListParagraph"/>
        <w:numPr>
          <w:ilvl w:val="0"/>
          <w:numId w:val="33"/>
        </w:numPr>
        <w:spacing w:line="276" w:lineRule="auto"/>
        <w:rPr>
          <w:rFonts w:ascii="Garamond" w:hAnsi="Garamond"/>
          <w:sz w:val="22"/>
          <w:szCs w:val="22"/>
        </w:rPr>
      </w:pPr>
      <w:r w:rsidRPr="00577EB4">
        <w:rPr>
          <w:rFonts w:ascii="Garamond" w:hAnsi="Garamond"/>
          <w:sz w:val="22"/>
          <w:szCs w:val="22"/>
        </w:rPr>
        <w:t>Yasama yetkisini kullanmıştır.</w:t>
      </w:r>
    </w:p>
    <w:p w:rsidR="00670A8E" w:rsidRDefault="00670A8E" w:rsidP="00577EB4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577EB4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577EB4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8</w:t>
      </w:r>
      <w:r w:rsidRPr="00181111">
        <w:rPr>
          <w:rFonts w:ascii="Garamond" w:hAnsi="Garamond"/>
          <w:b/>
          <w:sz w:val="22"/>
          <w:szCs w:val="22"/>
        </w:rPr>
        <w:t>-)</w:t>
      </w:r>
      <w:r>
        <w:rPr>
          <w:rFonts w:ascii="Garamond" w:hAnsi="Garamond"/>
          <w:b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 xml:space="preserve">Doğu Anadolu Müdafaa-i Hukuk Cemiyeti bölgede bir </w:t>
      </w:r>
      <w:r w:rsidRPr="00181111">
        <w:rPr>
          <w:rFonts w:ascii="Garamond" w:hAnsi="Garamond"/>
          <w:b/>
          <w:sz w:val="22"/>
          <w:szCs w:val="22"/>
        </w:rPr>
        <w:t>...</w:t>
      </w:r>
      <w:r>
        <w:rPr>
          <w:rFonts w:ascii="Garamond" w:hAnsi="Garamond"/>
          <w:b/>
          <w:sz w:val="22"/>
          <w:szCs w:val="22"/>
        </w:rPr>
        <w:t>.</w:t>
      </w:r>
      <w:r w:rsidRPr="00181111">
        <w:rPr>
          <w:rFonts w:ascii="Garamond" w:hAnsi="Garamond"/>
          <w:b/>
          <w:sz w:val="22"/>
          <w:szCs w:val="22"/>
        </w:rPr>
        <w:t>I</w:t>
      </w:r>
      <w:r>
        <w:rPr>
          <w:rFonts w:ascii="Garamond" w:hAnsi="Garamond"/>
          <w:b/>
          <w:sz w:val="22"/>
          <w:szCs w:val="22"/>
        </w:rPr>
        <w:t>…</w:t>
      </w:r>
      <w:r w:rsidRPr="00181111">
        <w:rPr>
          <w:rFonts w:ascii="Garamond" w:hAnsi="Garamond"/>
          <w:b/>
          <w:sz w:val="22"/>
          <w:szCs w:val="22"/>
        </w:rPr>
        <w:t>.</w:t>
      </w:r>
      <w:r>
        <w:rPr>
          <w:rFonts w:ascii="Garamond" w:hAnsi="Garamond"/>
          <w:sz w:val="22"/>
          <w:szCs w:val="22"/>
        </w:rPr>
        <w:t xml:space="preserve"> Devleti kurulmasını engellemek için mücadele etmiş ve bu amaç doğrultusunda </w:t>
      </w:r>
      <w:r w:rsidRPr="00181111">
        <w:rPr>
          <w:rFonts w:ascii="Garamond" w:hAnsi="Garamond"/>
          <w:b/>
          <w:sz w:val="22"/>
          <w:szCs w:val="22"/>
        </w:rPr>
        <w:t>…II…</w:t>
      </w:r>
      <w:r>
        <w:rPr>
          <w:rFonts w:ascii="Garamond" w:hAnsi="Garamond"/>
          <w:sz w:val="22"/>
          <w:szCs w:val="22"/>
        </w:rPr>
        <w:t xml:space="preserve"> Kongresi’nin toplanmasını sağlamıştır.</w:t>
      </w:r>
    </w:p>
    <w:p w:rsidR="00670A8E" w:rsidRDefault="00670A8E" w:rsidP="00577EB4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Pr="00855361">
        <w:rPr>
          <w:rFonts w:ascii="Garamond" w:hAnsi="Garamond"/>
          <w:b/>
          <w:sz w:val="22"/>
          <w:szCs w:val="22"/>
        </w:rPr>
        <w:t xml:space="preserve">Yukarıda </w:t>
      </w:r>
      <w:r>
        <w:rPr>
          <w:rFonts w:ascii="Garamond" w:hAnsi="Garamond"/>
          <w:b/>
          <w:sz w:val="22"/>
          <w:szCs w:val="22"/>
        </w:rPr>
        <w:t>“</w:t>
      </w:r>
      <w:r w:rsidRPr="00855361">
        <w:rPr>
          <w:rFonts w:ascii="Garamond" w:hAnsi="Garamond"/>
          <w:b/>
          <w:sz w:val="22"/>
          <w:szCs w:val="22"/>
        </w:rPr>
        <w:t>I</w:t>
      </w:r>
      <w:r>
        <w:rPr>
          <w:rFonts w:ascii="Garamond" w:hAnsi="Garamond"/>
          <w:b/>
          <w:sz w:val="22"/>
          <w:szCs w:val="22"/>
        </w:rPr>
        <w:t>” ve “</w:t>
      </w:r>
      <w:r w:rsidRPr="00855361">
        <w:rPr>
          <w:rFonts w:ascii="Garamond" w:hAnsi="Garamond"/>
          <w:b/>
          <w:sz w:val="22"/>
          <w:szCs w:val="22"/>
        </w:rPr>
        <w:t>II</w:t>
      </w:r>
      <w:r>
        <w:rPr>
          <w:rFonts w:ascii="Garamond" w:hAnsi="Garamond"/>
          <w:b/>
          <w:sz w:val="22"/>
          <w:szCs w:val="22"/>
        </w:rPr>
        <w:t>” i</w:t>
      </w:r>
      <w:r w:rsidRPr="00855361">
        <w:rPr>
          <w:rFonts w:ascii="Garamond" w:hAnsi="Garamond"/>
          <w:b/>
          <w:sz w:val="22"/>
          <w:szCs w:val="22"/>
        </w:rPr>
        <w:t>le gösterilen boşluklara sırasıyla aşağıdakilerden hangisi gelmelidir?</w:t>
      </w:r>
    </w:p>
    <w:p w:rsidR="00670A8E" w:rsidRPr="00855361" w:rsidRDefault="00670A8E" w:rsidP="00577EB4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tbl>
      <w:tblPr>
        <w:tblW w:w="0" w:type="auto"/>
        <w:tblInd w:w="533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</w:tblBorders>
        <w:tblLook w:val="00A0"/>
      </w:tblPr>
      <w:tblGrid>
        <w:gridCol w:w="533"/>
        <w:gridCol w:w="1134"/>
        <w:gridCol w:w="1276"/>
      </w:tblGrid>
      <w:tr w:rsidR="00670A8E" w:rsidTr="004B4719"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color w:val="FFFFFF"/>
                <w:sz w:val="22"/>
                <w:szCs w:val="22"/>
              </w:rPr>
            </w:pPr>
            <w:r w:rsidRPr="004B4719">
              <w:rPr>
                <w:rFonts w:ascii="Tahoma" w:hAnsi="Tahoma" w:cs="Tahoma"/>
                <w:b/>
                <w:bCs/>
                <w:color w:val="FFFFFF"/>
                <w:sz w:val="22"/>
                <w:szCs w:val="22"/>
              </w:rPr>
              <w:t>I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4BACC6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color w:val="FFFFFF"/>
                <w:sz w:val="22"/>
                <w:szCs w:val="22"/>
              </w:rPr>
            </w:pPr>
            <w:r w:rsidRPr="004B4719">
              <w:rPr>
                <w:rFonts w:ascii="Tahoma" w:hAnsi="Tahoma" w:cs="Tahoma"/>
                <w:b/>
                <w:bCs/>
                <w:color w:val="FFFFFF"/>
                <w:sz w:val="22"/>
                <w:szCs w:val="22"/>
              </w:rPr>
              <w:t>II</w:t>
            </w:r>
          </w:p>
        </w:tc>
      </w:tr>
      <w:tr w:rsidR="00670A8E" w:rsidRPr="00181111" w:rsidTr="004B4719">
        <w:tc>
          <w:tcPr>
            <w:tcW w:w="533" w:type="dxa"/>
            <w:tcBorders>
              <w:top w:val="single" w:sz="4" w:space="0" w:color="auto"/>
              <w:right w:val="single" w:sz="4" w:space="0" w:color="auto"/>
            </w:tcBorders>
            <w:shd w:val="clear" w:color="auto" w:fill="D2EAF1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22"/>
              </w:rPr>
              <w:t>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2EAF1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4B4719">
              <w:rPr>
                <w:rFonts w:ascii="Garamond" w:hAnsi="Garamond"/>
                <w:sz w:val="22"/>
                <w:szCs w:val="22"/>
              </w:rPr>
              <w:t>Rum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D2EAF1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4B4719">
              <w:rPr>
                <w:rFonts w:ascii="Garamond" w:hAnsi="Garamond"/>
                <w:sz w:val="22"/>
                <w:szCs w:val="22"/>
              </w:rPr>
              <w:t>Sivas</w:t>
            </w:r>
          </w:p>
        </w:tc>
      </w:tr>
      <w:tr w:rsidR="00670A8E" w:rsidRPr="00181111" w:rsidTr="004B4719">
        <w:tc>
          <w:tcPr>
            <w:tcW w:w="533" w:type="dxa"/>
            <w:tcBorders>
              <w:right w:val="single" w:sz="4" w:space="0" w:color="auto"/>
            </w:tcBorders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22"/>
              </w:rPr>
              <w:t>B)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4B4719">
              <w:rPr>
                <w:rFonts w:ascii="Garamond" w:hAnsi="Garamond"/>
                <w:sz w:val="22"/>
                <w:szCs w:val="22"/>
              </w:rPr>
              <w:t>Ermeni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4B4719">
              <w:rPr>
                <w:rFonts w:ascii="Garamond" w:hAnsi="Garamond"/>
                <w:sz w:val="22"/>
                <w:szCs w:val="22"/>
              </w:rPr>
              <w:t>Erzurum</w:t>
            </w:r>
          </w:p>
        </w:tc>
      </w:tr>
      <w:tr w:rsidR="00670A8E" w:rsidRPr="00181111" w:rsidTr="004B4719">
        <w:tc>
          <w:tcPr>
            <w:tcW w:w="533" w:type="dxa"/>
            <w:tcBorders>
              <w:right w:val="single" w:sz="4" w:space="0" w:color="auto"/>
            </w:tcBorders>
            <w:shd w:val="clear" w:color="auto" w:fill="D2EAF1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22"/>
              </w:rPr>
              <w:t>C)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2EAF1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4B4719">
              <w:rPr>
                <w:rFonts w:ascii="Garamond" w:hAnsi="Garamond"/>
                <w:sz w:val="22"/>
                <w:szCs w:val="22"/>
              </w:rPr>
              <w:t>Yahudi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2EAF1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4B4719">
              <w:rPr>
                <w:rFonts w:ascii="Garamond" w:hAnsi="Garamond"/>
                <w:sz w:val="22"/>
                <w:szCs w:val="22"/>
              </w:rPr>
              <w:t>Amasya</w:t>
            </w:r>
          </w:p>
        </w:tc>
      </w:tr>
      <w:tr w:rsidR="00670A8E" w:rsidRPr="00181111" w:rsidTr="004B4719">
        <w:tc>
          <w:tcPr>
            <w:tcW w:w="533" w:type="dxa"/>
            <w:tcBorders>
              <w:right w:val="single" w:sz="4" w:space="0" w:color="auto"/>
            </w:tcBorders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22"/>
              </w:rPr>
              <w:t>D)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4B4719">
              <w:rPr>
                <w:rFonts w:ascii="Garamond" w:hAnsi="Garamond"/>
                <w:sz w:val="22"/>
                <w:szCs w:val="22"/>
              </w:rPr>
              <w:t>Rum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4B4719">
              <w:rPr>
                <w:rFonts w:ascii="Garamond" w:hAnsi="Garamond"/>
                <w:sz w:val="22"/>
                <w:szCs w:val="22"/>
              </w:rPr>
              <w:t>Erzurum</w:t>
            </w:r>
          </w:p>
        </w:tc>
      </w:tr>
    </w:tbl>
    <w:p w:rsidR="00670A8E" w:rsidRDefault="00670A8E" w:rsidP="00577EB4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9-) Mustafa Kemal’in, Sevr Antlaşması’nın yeniden masaya getirileceğini bildiği halde Londra Konferansı’na temsilci göndermesine sıcak bakması aşağıdakilerden hangisini amaçladığının kanıtı </w:t>
      </w:r>
      <w:r w:rsidRPr="009E7293">
        <w:rPr>
          <w:rFonts w:ascii="Garamond" w:hAnsi="Garamond"/>
          <w:b/>
          <w:sz w:val="22"/>
          <w:szCs w:val="22"/>
          <w:u w:val="single"/>
        </w:rPr>
        <w:t>olamaz</w:t>
      </w:r>
      <w:r>
        <w:rPr>
          <w:rFonts w:ascii="Garamond" w:hAnsi="Garamond"/>
          <w:b/>
          <w:sz w:val="22"/>
          <w:szCs w:val="22"/>
        </w:rPr>
        <w:t>?</w:t>
      </w: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Pr="009E7293" w:rsidRDefault="00670A8E" w:rsidP="00401D41">
      <w:pPr>
        <w:pStyle w:val="ListParagraph"/>
        <w:numPr>
          <w:ilvl w:val="0"/>
          <w:numId w:val="46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sz w:val="22"/>
          <w:szCs w:val="22"/>
        </w:rPr>
        <w:t>Misakımilli’yi ve işgallerin haksızlığını dünya kamuoyuna duyurmak.</w:t>
      </w:r>
    </w:p>
    <w:p w:rsidR="00670A8E" w:rsidRDefault="00670A8E" w:rsidP="00401D41">
      <w:pPr>
        <w:pStyle w:val="ListParagraph"/>
        <w:numPr>
          <w:ilvl w:val="0"/>
          <w:numId w:val="46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9E7293">
        <w:rPr>
          <w:rFonts w:ascii="Garamond" w:hAnsi="Garamond"/>
          <w:sz w:val="22"/>
          <w:szCs w:val="22"/>
        </w:rPr>
        <w:t xml:space="preserve">Türklerin savaş </w:t>
      </w:r>
      <w:r>
        <w:rPr>
          <w:rFonts w:ascii="Garamond" w:hAnsi="Garamond"/>
          <w:sz w:val="22"/>
          <w:szCs w:val="22"/>
        </w:rPr>
        <w:t>yanlısı olduğu propagandasını etkisiz kılmak</w:t>
      </w:r>
    </w:p>
    <w:p w:rsidR="00670A8E" w:rsidRDefault="00670A8E" w:rsidP="00401D41">
      <w:pPr>
        <w:pStyle w:val="ListParagraph"/>
        <w:numPr>
          <w:ilvl w:val="0"/>
          <w:numId w:val="46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Sevr Antlaşması’ndaki bazı maddeleri onaylamak </w:t>
      </w:r>
    </w:p>
    <w:p w:rsidR="00670A8E" w:rsidRDefault="00670A8E" w:rsidP="00401D41">
      <w:pPr>
        <w:pStyle w:val="ListParagraph"/>
        <w:numPr>
          <w:ilvl w:val="0"/>
          <w:numId w:val="46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TBMM Hükümeti’ni, İtilaf Devletleri’ne hukuken tanıtmak</w:t>
      </w: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B24CC5">
      <w:pPr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10-) </w:t>
      </w:r>
      <w:r w:rsidRPr="00905E91">
        <w:rPr>
          <w:rFonts w:ascii="Garamond" w:hAnsi="Garamond"/>
          <w:b/>
          <w:sz w:val="22"/>
          <w:szCs w:val="22"/>
        </w:rPr>
        <w:t>I. Durum:</w:t>
      </w:r>
      <w:r>
        <w:rPr>
          <w:rFonts w:ascii="Garamond" w:hAnsi="Garamond"/>
          <w:sz w:val="22"/>
          <w:szCs w:val="22"/>
        </w:rPr>
        <w:tab/>
        <w:t xml:space="preserve">Kanuni Esasi’ye göre bir antlaşmanın 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  <w:t xml:space="preserve">geçerli olabilmesi için Mebusan 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  <w:t>Meclisince onaylanması gerekiyor.</w:t>
      </w:r>
    </w:p>
    <w:p w:rsidR="00670A8E" w:rsidRDefault="00670A8E" w:rsidP="00215F69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Pr="00905E91">
        <w:rPr>
          <w:rFonts w:ascii="Garamond" w:hAnsi="Garamond"/>
          <w:b/>
          <w:sz w:val="22"/>
          <w:szCs w:val="22"/>
        </w:rPr>
        <w:t>II. Durum:</w:t>
      </w:r>
      <w:r>
        <w:rPr>
          <w:rFonts w:ascii="Garamond" w:hAnsi="Garamond"/>
          <w:sz w:val="22"/>
          <w:szCs w:val="22"/>
        </w:rPr>
        <w:tab/>
        <w:t xml:space="preserve">Sevr Barış Antlaşması Mebusan </w:t>
      </w:r>
      <w:r>
        <w:rPr>
          <w:rFonts w:ascii="Garamond" w:hAnsi="Garamond"/>
          <w:sz w:val="22"/>
          <w:szCs w:val="22"/>
        </w:rPr>
        <w:tab/>
        <w:t xml:space="preserve">Meclisi 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  <w:t xml:space="preserve">kapatıldığı için mecliste onaylanmamış, 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  <w:t>antlaşmayı Saltanat Şurası onaylamıştır.</w:t>
      </w:r>
    </w:p>
    <w:p w:rsidR="00670A8E" w:rsidRDefault="00670A8E" w:rsidP="00215F69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Pr="005C24FD">
        <w:rPr>
          <w:rFonts w:ascii="Garamond" w:hAnsi="Garamond"/>
          <w:b/>
          <w:sz w:val="22"/>
          <w:szCs w:val="22"/>
        </w:rPr>
        <w:t>Yalnız bu</w:t>
      </w:r>
      <w:r>
        <w:rPr>
          <w:rFonts w:ascii="Garamond" w:hAnsi="Garamond"/>
          <w:b/>
          <w:sz w:val="22"/>
          <w:szCs w:val="22"/>
        </w:rPr>
        <w:t xml:space="preserve"> bilgilere</w:t>
      </w:r>
      <w:r w:rsidRPr="005C24FD">
        <w:rPr>
          <w:rFonts w:ascii="Garamond" w:hAnsi="Garamond"/>
          <w:b/>
          <w:sz w:val="22"/>
          <w:szCs w:val="22"/>
        </w:rPr>
        <w:t xml:space="preserve"> göre Sevr Antlaşması ile ilgili </w:t>
      </w:r>
      <w:r>
        <w:rPr>
          <w:rFonts w:ascii="Garamond" w:hAnsi="Garamond"/>
          <w:b/>
          <w:sz w:val="22"/>
          <w:szCs w:val="22"/>
        </w:rPr>
        <w:tab/>
      </w:r>
      <w:r w:rsidRPr="005C24FD">
        <w:rPr>
          <w:rFonts w:ascii="Garamond" w:hAnsi="Garamond"/>
          <w:b/>
          <w:sz w:val="22"/>
          <w:szCs w:val="22"/>
        </w:rPr>
        <w:t>aşağıdaki yargılardan hangisine ulaşılabilir?</w:t>
      </w:r>
    </w:p>
    <w:p w:rsidR="00670A8E" w:rsidRPr="009B31BC" w:rsidRDefault="00670A8E" w:rsidP="00215F69">
      <w:pPr>
        <w:spacing w:line="276" w:lineRule="auto"/>
        <w:ind w:left="284" w:hanging="284"/>
        <w:rPr>
          <w:rFonts w:ascii="Garamond" w:hAnsi="Garamond"/>
          <w:b/>
          <w:sz w:val="12"/>
          <w:szCs w:val="22"/>
        </w:rPr>
      </w:pPr>
    </w:p>
    <w:p w:rsidR="00670A8E" w:rsidRDefault="00670A8E" w:rsidP="00401D41">
      <w:pPr>
        <w:pStyle w:val="ListParagraph"/>
        <w:numPr>
          <w:ilvl w:val="0"/>
          <w:numId w:val="38"/>
        </w:numPr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Hukuken geçersizdir.</w:t>
      </w:r>
    </w:p>
    <w:p w:rsidR="00670A8E" w:rsidRDefault="00670A8E" w:rsidP="00401D41">
      <w:pPr>
        <w:pStyle w:val="ListParagraph"/>
        <w:numPr>
          <w:ilvl w:val="0"/>
          <w:numId w:val="38"/>
        </w:numPr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Uygulanamamıştır.</w:t>
      </w:r>
    </w:p>
    <w:p w:rsidR="00670A8E" w:rsidRDefault="00670A8E" w:rsidP="00401D41">
      <w:pPr>
        <w:pStyle w:val="ListParagraph"/>
        <w:numPr>
          <w:ilvl w:val="0"/>
          <w:numId w:val="38"/>
        </w:numPr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TBMM’de kabul edilmiştir.</w:t>
      </w:r>
    </w:p>
    <w:p w:rsidR="00670A8E" w:rsidRDefault="00670A8E" w:rsidP="00401D41">
      <w:pPr>
        <w:pStyle w:val="ListParagraph"/>
        <w:numPr>
          <w:ilvl w:val="0"/>
          <w:numId w:val="38"/>
        </w:numPr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I. Dünya Savaşı sonrası imzalanan ilk barış antlaşmasıdır.</w:t>
      </w:r>
    </w:p>
    <w:p w:rsidR="00670A8E" w:rsidRDefault="00670A8E" w:rsidP="00215F69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670A8E" w:rsidRPr="00280413" w:rsidRDefault="00670A8E" w:rsidP="00215F69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8"/>
          <w:szCs w:val="16"/>
        </w:rPr>
      </w:pPr>
    </w:p>
    <w:p w:rsidR="00670A8E" w:rsidRDefault="00670A8E" w:rsidP="00215F69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670A8E" w:rsidRPr="00E765F3" w:rsidRDefault="00670A8E" w:rsidP="00215F69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4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11-)</w:t>
      </w:r>
      <w:r w:rsidRPr="00EF43B0">
        <w:rPr>
          <w:rFonts w:ascii="Garamond" w:hAnsi="Garamond"/>
          <w:b/>
          <w:sz w:val="22"/>
          <w:szCs w:val="22"/>
        </w:rPr>
        <w:t xml:space="preserve"> 8 - 9 Temmuz 1919 gecesi askerlik görevinden istifa eden Mustafa Kemal Paşa</w:t>
      </w:r>
      <w:r>
        <w:rPr>
          <w:rFonts w:ascii="Garamond" w:hAnsi="Garamond"/>
          <w:b/>
          <w:sz w:val="22"/>
          <w:szCs w:val="22"/>
        </w:rPr>
        <w:t>ya</w:t>
      </w:r>
      <w:r w:rsidRPr="00EF43B0">
        <w:rPr>
          <w:rFonts w:ascii="Garamond" w:hAnsi="Garamond"/>
          <w:b/>
          <w:sz w:val="22"/>
          <w:szCs w:val="22"/>
        </w:rPr>
        <w:t xml:space="preserve"> aşağıda</w:t>
      </w:r>
      <w:r>
        <w:rPr>
          <w:rFonts w:ascii="Garamond" w:hAnsi="Garamond"/>
          <w:b/>
          <w:sz w:val="22"/>
          <w:szCs w:val="22"/>
        </w:rPr>
        <w:t>ki savaşlardan hangisinden önce, TBMM tarafından Başkomutanlık yetkisi verilmiştir?</w:t>
      </w:r>
    </w:p>
    <w:p w:rsidR="00670A8E" w:rsidRPr="00367AC7" w:rsidRDefault="00670A8E" w:rsidP="00215F69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2"/>
          <w:szCs w:val="22"/>
        </w:rPr>
      </w:pPr>
    </w:p>
    <w:p w:rsidR="00670A8E" w:rsidRPr="006E101F" w:rsidRDefault="00670A8E" w:rsidP="00401D41">
      <w:pPr>
        <w:pStyle w:val="ListParagraph"/>
        <w:numPr>
          <w:ilvl w:val="0"/>
          <w:numId w:val="6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6E101F">
        <w:rPr>
          <w:rFonts w:ascii="Garamond" w:hAnsi="Garamond"/>
          <w:sz w:val="22"/>
          <w:szCs w:val="22"/>
        </w:rPr>
        <w:t>Birinci İnönü</w:t>
      </w:r>
      <w:r>
        <w:rPr>
          <w:rFonts w:ascii="Garamond" w:hAnsi="Garamond"/>
          <w:sz w:val="22"/>
          <w:szCs w:val="22"/>
        </w:rPr>
        <w:t xml:space="preserve"> Savaşı</w:t>
      </w:r>
    </w:p>
    <w:p w:rsidR="00670A8E" w:rsidRPr="006E101F" w:rsidRDefault="00670A8E" w:rsidP="00401D41">
      <w:pPr>
        <w:pStyle w:val="ListParagraph"/>
        <w:numPr>
          <w:ilvl w:val="0"/>
          <w:numId w:val="6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6E101F">
        <w:rPr>
          <w:rFonts w:ascii="Garamond" w:hAnsi="Garamond"/>
          <w:sz w:val="22"/>
          <w:szCs w:val="22"/>
        </w:rPr>
        <w:t>İkinci İnönü</w:t>
      </w:r>
      <w:r>
        <w:rPr>
          <w:rFonts w:ascii="Garamond" w:hAnsi="Garamond"/>
          <w:sz w:val="22"/>
          <w:szCs w:val="22"/>
        </w:rPr>
        <w:t xml:space="preserve"> Savaşı</w:t>
      </w:r>
    </w:p>
    <w:p w:rsidR="00670A8E" w:rsidRPr="006E101F" w:rsidRDefault="00670A8E" w:rsidP="00401D41">
      <w:pPr>
        <w:pStyle w:val="ListParagraph"/>
        <w:numPr>
          <w:ilvl w:val="0"/>
          <w:numId w:val="6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6E101F">
        <w:rPr>
          <w:rFonts w:ascii="Garamond" w:hAnsi="Garamond"/>
          <w:sz w:val="22"/>
          <w:szCs w:val="22"/>
        </w:rPr>
        <w:t>Kütahya – Eskişehir</w:t>
      </w:r>
      <w:r>
        <w:rPr>
          <w:rFonts w:ascii="Garamond" w:hAnsi="Garamond"/>
          <w:sz w:val="22"/>
          <w:szCs w:val="22"/>
        </w:rPr>
        <w:t xml:space="preserve"> Savaşı</w:t>
      </w:r>
    </w:p>
    <w:p w:rsidR="00670A8E" w:rsidRPr="00683949" w:rsidRDefault="00670A8E" w:rsidP="00683949">
      <w:pPr>
        <w:pStyle w:val="ListParagraph"/>
        <w:numPr>
          <w:ilvl w:val="0"/>
          <w:numId w:val="6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6E101F">
        <w:rPr>
          <w:rFonts w:ascii="Garamond" w:hAnsi="Garamond"/>
          <w:sz w:val="22"/>
          <w:szCs w:val="22"/>
        </w:rPr>
        <w:t>Sakarya</w:t>
      </w:r>
      <w:r>
        <w:rPr>
          <w:rFonts w:ascii="Garamond" w:hAnsi="Garamond"/>
          <w:sz w:val="22"/>
          <w:szCs w:val="22"/>
        </w:rPr>
        <w:t xml:space="preserve">Savaşı </w:t>
      </w: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noProof/>
        </w:rPr>
        <w:pict>
          <v:group id="Grup 193561" o:spid="_x0000_s1040" style="position:absolute;left:0;text-align:left;margin-left:-11.1pt;margin-top:-.1pt;width:264pt;height:129.75pt;z-index:251663360" coordsize="33528,16478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">
            <v:shape id="Diyagram 193562" o:spid="_x0000_s1041" type="#_x0000_t75" style="position:absolute;left:3474;top:1280;width:20788;height:140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">
              <v:imagedata r:id="rId12" o:title=""/>
              <o:lock v:ext="edit" aspectratio="f"/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193563" o:spid="_x0000_s1042" type="#_x0000_t13" style="position:absolute;left:22764;width:10764;height:6667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UEccA&#10;AADfAAAADwAAAGRycy9kb3ducmV2LnhtbERPy04CMRTdk/gPzSVhBx0kPBwpRDBEXKgRXLi8TK/T&#10;Gae3k2mB4e+tCQnLk/OeL1tbiRM1vnCsYDhIQBBnThecK/jab/ozED4ga6wck4ILeVgu7jpzTLU7&#10;8yeddiEXMYR9igpMCHUqpc8MWfQDVxNH7sc1FkOETS51g+cYbit5nyQTabHg2GCwprWh7Hd3tAqO&#10;32+X99khOew/ns3qdV2WL9O2VKrXbZ8eQQRqw018dW91nP8wGk9G8P8nAp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TlBHHAAAA3wAAAA8AAAAAAAAAAAAAAAAAmAIAAGRy&#10;cy9kb3ducmV2LnhtbFBLBQYAAAAABAAEAPUAAACMAwAAAAA=&#10;" adj="16030,6453" fillcolor="#403152" strokecolor="#385d8a" strokeweight="2pt">
              <v:textbox>
                <w:txbxContent>
                  <w:p w:rsidR="00670A8E" w:rsidRPr="004B4719" w:rsidRDefault="00670A8E" w:rsidP="00215F69">
                    <w:pPr>
                      <w:jc w:val="center"/>
                      <w:rPr>
                        <w:rFonts w:ascii="Calibri" w:hAnsi="Calibri"/>
                        <w:b/>
                        <w:sz w:val="20"/>
                      </w:rPr>
                    </w:pPr>
                    <w:r w:rsidRPr="004B4719">
                      <w:rPr>
                        <w:rFonts w:ascii="Calibri" w:hAnsi="Calibri"/>
                        <w:b/>
                        <w:sz w:val="20"/>
                      </w:rPr>
                      <w:t>Erzurum</w:t>
                    </w:r>
                  </w:p>
                </w:txbxContent>
              </v:textbox>
            </v:shape>
            <v:shape id="Sağ Ok 193564" o:spid="_x0000_s1043" type="#_x0000_t13" style="position:absolute;left:22764;top:4953;width:10764;height:6667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oMZcYA&#10;AADfAAAADwAAAGRycy9kb3ducmV2LnhtbERPz0/CMBS+m/g/NI/Em3SIIA4KEYxBDmgEDx4f62Pd&#10;XF+XtcD47y0Jiccv3+/JrLWVOFLjC8cKet0EBHHmdMG5gu/t2/0IhA/IGivHpOBMHmbT25sJptqd&#10;+IuOm5CLGMI+RQUmhDqV0meGLPquq4kjt3eNxRBhk0vd4CmG20o+JMlQWiw4NhisaWEo+90crILD&#10;z/r8Mdolu+3nq5mvFmW5fGpLpe467csYRKA2/Iuv7ncd5z/3B8NHuPyJAOT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oMZcYAAADfAAAADwAAAAAAAAAAAAAAAACYAgAAZHJz&#10;L2Rvd25yZXYueG1sUEsFBgAAAAAEAAQA9QAAAIsDAAAAAA==&#10;" adj="16030,6453" fillcolor="#403152" strokecolor="#385d8a" strokeweight="2pt">
              <v:textbox>
                <w:txbxContent>
                  <w:p w:rsidR="00670A8E" w:rsidRPr="004B4719" w:rsidRDefault="00670A8E" w:rsidP="00215F69">
                    <w:pPr>
                      <w:jc w:val="center"/>
                      <w:rPr>
                        <w:rFonts w:ascii="Calibri" w:hAnsi="Calibri"/>
                        <w:b/>
                        <w:color w:val="FFFFFF"/>
                        <w:sz w:val="20"/>
                      </w:rPr>
                    </w:pPr>
                    <w:r w:rsidRPr="004B4719">
                      <w:rPr>
                        <w:rFonts w:ascii="Calibri" w:hAnsi="Calibri"/>
                        <w:b/>
                        <w:color w:val="FFFFFF"/>
                        <w:sz w:val="20"/>
                      </w:rPr>
                      <w:t>Amasya</w:t>
                    </w:r>
                  </w:p>
                </w:txbxContent>
              </v:textbox>
            </v:shape>
            <v:shape id="Sağ Ok 193565" o:spid="_x0000_s1044" type="#_x0000_t13" style="position:absolute;left:22764;top:9810;width:10764;height:666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ap/sYA&#10;AADfAAAADwAAAGRycy9kb3ducmV2LnhtbERPy04CMRTdk/gPzSVxBx00vEYKUQhRF0IAFy4v0+t0&#10;xuntZFpg+HtrYsLy5Lxni9ZW4kyNLxwrGPQTEMSZ0wXnCj4P694EhA/IGivHpOBKHhbzu84MU+0u&#10;vKPzPuQihrBPUYEJoU6l9Jkhi77vauLIfbvGYoiwyaVu8BLDbSUfkmQkLRYcGwzWtDSU/exPVsHp&#10;6+O6mRyT42G7Mi/vy7J8HbelUvfd9vkJRKA23MT/7jcd508fh6Mh/P2JA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ap/sYAAADfAAAADwAAAAAAAAAAAAAAAACYAgAAZHJz&#10;L2Rvd25yZXYueG1sUEsFBgAAAAAEAAQA9QAAAIsDAAAAAA==&#10;" adj="16030,6453" fillcolor="#403152" strokecolor="#385d8a" strokeweight="2pt">
              <v:textbox>
                <w:txbxContent>
                  <w:p w:rsidR="00670A8E" w:rsidRPr="004B4719" w:rsidRDefault="00670A8E" w:rsidP="00215F69">
                    <w:pPr>
                      <w:jc w:val="center"/>
                      <w:rPr>
                        <w:rFonts w:ascii="Calibri" w:hAnsi="Calibri"/>
                        <w:b/>
                        <w:color w:val="FFFFFF"/>
                        <w:sz w:val="20"/>
                      </w:rPr>
                    </w:pPr>
                    <w:r w:rsidRPr="004B4719">
                      <w:rPr>
                        <w:rFonts w:ascii="Calibri" w:hAnsi="Calibri"/>
                        <w:b/>
                        <w:color w:val="FFFFFF"/>
                        <w:sz w:val="20"/>
                      </w:rPr>
                      <w:t>Sivas</w:t>
                    </w:r>
                  </w:p>
                </w:txbxContent>
              </v:textbox>
            </v:shape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Beşgen 193566" o:spid="_x0000_s1045" type="#_x0000_t15" style="position:absolute;left:4762;top:1905;width:3334;height:28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kZ6cUA&#10;AADfAAAADwAAAGRycy9kb3ducmV2LnhtbERPyW7CMBC9I/UfrEHqDRzaEmjAoLZqG8SFpXAfxZNF&#10;jcdRbCD8Pa5UiePT2+fLztTiTK2rLCsYDSMQxJnVFRcKDj9fgykI55E11pZJwZUcLBcPvTkm2l54&#10;R+e9L0QIYZeggtL7JpHSZSUZdEPbEAcut61BH2BbSN3iJYSbWj5FUSwNVhwaSmzoo6Tsd38yCraT&#10;6/F9bVZ5ql8On2mq8+z0vVHqsd+9zUB46vxd/O9e6TD/9Xkcx/D3JwC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6RnpxQAAAN8AAAAPAAAAAAAAAAAAAAAAAJgCAABkcnMv&#10;ZG93bnJldi54bWxQSwUGAAAAAAQABAD1AAAAigMAAAAA&#10;" adj="12343" fillcolor="#8064a2" strokecolor="#385d8a" strokeweight="2pt">
              <v:textbox>
                <w:txbxContent>
                  <w:p w:rsidR="00670A8E" w:rsidRPr="00177B98" w:rsidRDefault="00670A8E" w:rsidP="00215F69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1</w:t>
                    </w:r>
                  </w:p>
                </w:txbxContent>
              </v:textbox>
            </v:shape>
            <v:shape id="Beşgen 193567" o:spid="_x0000_s1046" type="#_x0000_t15" style="position:absolute;left:4476;top:6953;width:3334;height:28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/3jMEA&#10;AADfAAAADwAAAGRycy9kb3ducmV2LnhtbERPy4rCMBTdC/5DuII7m6pYx45RhgEfs7Q6ri/NtS3T&#10;3JQmav17Iwy4PJz3ct2ZWtyodZVlBeMoBkGcW11xoeB03Iw+QDiPrLG2TAoe5GC96veWmGp75wPd&#10;Ml+IEMIuRQWl900qpctLMugi2xAH7mJbgz7AtpC6xXsIN7WcxHEiDVYcGkps6Luk/C+7mjAjyXZu&#10;dxlPul/9o+vzbD/fnqxSw0H39QnCU+ff4n/3XgffYjpL5vD6EwD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/94zBAAAA3wAAAA8AAAAAAAAAAAAAAAAAmAIAAGRycy9kb3du&#10;cmV2LnhtbFBLBQYAAAAABAAEAPUAAACGAwAAAAA=&#10;" adj="12343" fillcolor="#4f81bd" strokecolor="#385d8a" strokeweight="2pt">
              <v:textbox>
                <w:txbxContent>
                  <w:p w:rsidR="00670A8E" w:rsidRPr="004B4719" w:rsidRDefault="00670A8E" w:rsidP="00215F69">
                    <w:pPr>
                      <w:jc w:val="center"/>
                      <w:rPr>
                        <w:b/>
                        <w:color w:val="FFFFFF"/>
                        <w:sz w:val="22"/>
                      </w:rPr>
                    </w:pPr>
                    <w:r w:rsidRPr="004B4719">
                      <w:rPr>
                        <w:b/>
                        <w:color w:val="FFFFFF"/>
                        <w:sz w:val="22"/>
                      </w:rPr>
                      <w:t>2</w:t>
                    </w:r>
                  </w:p>
                </w:txbxContent>
              </v:textbox>
            </v:shape>
            <v:shape id="Beşgen 277" o:spid="_x0000_s1047" type="#_x0000_t15" style="position:absolute;left:4476;top:11620;width:3334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51sQA&#10;AADcAAAADwAAAGRycy9kb3ducmV2LnhtbESPQYvCMBSE78L+h/CEvYimelC3GmWpu9CTYOthj4/m&#10;2Rabl9JEW//9RhA8DjPzDbPdD6YRd+pcbVnBfBaBIC6srrlUcM5/p2sQziNrbCyTggc52O8+RluM&#10;te35RPfMlyJA2MWooPK+jaV0RUUG3cy2xMG72M6gD7Irpe6wD3DTyEUULaXBmsNChS0lFRXX7GYU&#10;TGT2c0lynybL21/qjo/+dPjqlfocD98bEJ4G/w6/2qlWsFit4HkmHAG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xedbEAAAA3AAAAA8AAAAAAAAAAAAAAAAAmAIAAGRycy9k&#10;b3ducmV2LnhtbFBLBQYAAAAABAAEAPUAAACJAwAAAAA=&#10;" adj="12343" fillcolor="#8eb4e3" strokecolor="#385d8a" strokeweight="2pt">
              <v:textbox>
                <w:txbxContent>
                  <w:p w:rsidR="00670A8E" w:rsidRPr="004B4719" w:rsidRDefault="00670A8E" w:rsidP="00215F69">
                    <w:pPr>
                      <w:jc w:val="center"/>
                      <w:rPr>
                        <w:b/>
                        <w:color w:val="FFFFFF"/>
                        <w:sz w:val="22"/>
                      </w:rPr>
                    </w:pPr>
                    <w:r w:rsidRPr="004B4719">
                      <w:rPr>
                        <w:b/>
                        <w:color w:val="FFFFFF"/>
                        <w:sz w:val="22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rPr>
          <w:rFonts w:ascii="Garamond" w:hAnsi="Garamond"/>
          <w:b/>
          <w:sz w:val="22"/>
          <w:szCs w:val="22"/>
        </w:rPr>
        <w:t xml:space="preserve">12-) </w:t>
      </w: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Pr="00177B98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Pr="00177B98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Pr="008D4E4C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 w:rsidRPr="008D4E4C">
        <w:rPr>
          <w:rFonts w:ascii="Garamond" w:hAnsi="Garamond"/>
          <w:sz w:val="22"/>
          <w:szCs w:val="22"/>
        </w:rPr>
        <w:t>Yukarıda Milli Mücadele’nin hazırlık döneminde yaşanan gelişmeler ile</w:t>
      </w:r>
      <w:r>
        <w:rPr>
          <w:rFonts w:ascii="Garamond" w:hAnsi="Garamond"/>
          <w:sz w:val="22"/>
          <w:szCs w:val="22"/>
        </w:rPr>
        <w:t>,</w:t>
      </w:r>
      <w:r w:rsidRPr="008D4E4C">
        <w:rPr>
          <w:rFonts w:ascii="Garamond" w:hAnsi="Garamond"/>
          <w:sz w:val="22"/>
          <w:szCs w:val="22"/>
        </w:rPr>
        <w:t xml:space="preserve"> bu gelişmelerin hangi şehirlerde gerçekleştiği eşleştirilmek istenmiştir. </w:t>
      </w: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>Buna göre, numaralandırılmış eşleştirmelerden hangileri doğrudur?</w:t>
      </w:r>
    </w:p>
    <w:p w:rsidR="00670A8E" w:rsidRPr="009B31BC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2"/>
          <w:szCs w:val="22"/>
        </w:rPr>
      </w:pPr>
    </w:p>
    <w:p w:rsidR="00670A8E" w:rsidRPr="008D4E4C" w:rsidRDefault="00670A8E" w:rsidP="008E5FC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 xml:space="preserve">A) </w:t>
      </w:r>
      <w:r w:rsidRPr="008D4E4C">
        <w:rPr>
          <w:rFonts w:ascii="Garamond" w:hAnsi="Garamond"/>
          <w:sz w:val="22"/>
          <w:szCs w:val="22"/>
        </w:rPr>
        <w:t>Yalnız 1</w:t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B) </w:t>
      </w:r>
      <w:r>
        <w:rPr>
          <w:rFonts w:ascii="Garamond" w:hAnsi="Garamond"/>
          <w:sz w:val="22"/>
          <w:szCs w:val="22"/>
        </w:rPr>
        <w:t xml:space="preserve">1 ve 3 </w:t>
      </w:r>
    </w:p>
    <w:p w:rsidR="00670A8E" w:rsidRPr="008D4E4C" w:rsidRDefault="00670A8E" w:rsidP="008E5FC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 xml:space="preserve">C) </w:t>
      </w:r>
      <w:r>
        <w:rPr>
          <w:rFonts w:ascii="Garamond" w:hAnsi="Garamond"/>
          <w:sz w:val="22"/>
          <w:szCs w:val="22"/>
        </w:rPr>
        <w:t>Yalnız 2</w:t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D) </w:t>
      </w:r>
      <w:r w:rsidRPr="008D4E4C">
        <w:rPr>
          <w:rFonts w:ascii="Garamond" w:hAnsi="Garamond"/>
          <w:sz w:val="22"/>
          <w:szCs w:val="22"/>
        </w:rPr>
        <w:t>2 ve 3</w:t>
      </w: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78" o:spid="_x0000_s1048" type="#_x0000_t97" style="position:absolute;left:0;text-align:left;margin-left:9.9pt;margin-top:10.55pt;width:236.25pt;height:99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" fillcolor="#dafda7" strokecolor="#4f6228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670A8E" w:rsidRPr="0021231A" w:rsidRDefault="00670A8E" w:rsidP="00215F69">
                  <w:pPr>
                    <w:jc w:val="left"/>
                    <w:rPr>
                      <w:rFonts w:ascii="Modern No. 20" w:hAnsi="Modern No. 20"/>
                      <w:sz w:val="22"/>
                    </w:rPr>
                  </w:pPr>
                  <w:r w:rsidRPr="00EA5056">
                    <w:rPr>
                      <w:b/>
                      <w:sz w:val="22"/>
                    </w:rPr>
                    <w:t>Tarih:</w:t>
                  </w:r>
                  <w:r w:rsidRPr="0021231A">
                    <w:rPr>
                      <w:rFonts w:ascii="Modern No. 20" w:hAnsi="Modern No. 20"/>
                      <w:b/>
                      <w:sz w:val="22"/>
                    </w:rPr>
                    <w:tab/>
                  </w:r>
                  <w:r w:rsidRPr="0021231A">
                    <w:rPr>
                      <w:rFonts w:ascii="Modern No. 20" w:hAnsi="Modern No. 20"/>
                      <w:sz w:val="22"/>
                    </w:rPr>
                    <w:t>3 Aralık 1920</w:t>
                  </w:r>
                </w:p>
                <w:p w:rsidR="00670A8E" w:rsidRPr="0021231A" w:rsidRDefault="00670A8E" w:rsidP="00215F69">
                  <w:pPr>
                    <w:jc w:val="left"/>
                    <w:rPr>
                      <w:sz w:val="22"/>
                    </w:rPr>
                  </w:pPr>
                  <w:r w:rsidRPr="00EA5056">
                    <w:rPr>
                      <w:b/>
                      <w:sz w:val="22"/>
                    </w:rPr>
                    <w:t>Olay:</w:t>
                  </w:r>
                  <w:r>
                    <w:rPr>
                      <w:rFonts w:ascii="Modern No. 20" w:hAnsi="Modern No. 20"/>
                      <w:sz w:val="22"/>
                    </w:rPr>
                    <w:tab/>
                    <w:t>Gümrü A</w:t>
                  </w:r>
                  <w:r w:rsidRPr="0021231A">
                    <w:rPr>
                      <w:rFonts w:ascii="Modern No. 20" w:hAnsi="Modern No. 20"/>
                      <w:sz w:val="22"/>
                    </w:rPr>
                    <w:t>ntla</w:t>
                  </w:r>
                  <w:r w:rsidRPr="0021231A">
                    <w:rPr>
                      <w:sz w:val="22"/>
                    </w:rPr>
                    <w:t>şması</w:t>
                  </w:r>
                </w:p>
                <w:p w:rsidR="00670A8E" w:rsidRPr="0021231A" w:rsidRDefault="00670A8E" w:rsidP="00215F69">
                  <w:pPr>
                    <w:jc w:val="left"/>
                    <w:rPr>
                      <w:sz w:val="22"/>
                    </w:rPr>
                  </w:pPr>
                  <w:r w:rsidRPr="0021231A">
                    <w:rPr>
                      <w:b/>
                      <w:sz w:val="20"/>
                    </w:rPr>
                    <w:t xml:space="preserve">Taraflar: </w:t>
                  </w:r>
                  <w:r w:rsidRPr="0021231A">
                    <w:rPr>
                      <w:sz w:val="22"/>
                    </w:rPr>
                    <w:t>TBMM-Ermeniler</w:t>
                  </w:r>
                </w:p>
                <w:p w:rsidR="00670A8E" w:rsidRPr="0021231A" w:rsidRDefault="00670A8E" w:rsidP="00215F69">
                  <w:pPr>
                    <w:jc w:val="left"/>
                    <w:rPr>
                      <w:sz w:val="22"/>
                    </w:rPr>
                  </w:pPr>
                  <w:r w:rsidRPr="0021231A">
                    <w:rPr>
                      <w:b/>
                      <w:sz w:val="22"/>
                    </w:rPr>
                    <w:t>Önemi;</w:t>
                  </w:r>
                  <w:r>
                    <w:rPr>
                      <w:b/>
                      <w:sz w:val="22"/>
                    </w:rPr>
                    <w:tab/>
                  </w:r>
                  <w:r w:rsidRPr="0021231A">
                    <w:rPr>
                      <w:sz w:val="22"/>
                    </w:rPr>
                    <w:t xml:space="preserve">Ermeniler toprak talebinden </w:t>
                  </w:r>
                  <w:r>
                    <w:rPr>
                      <w:sz w:val="22"/>
                    </w:rPr>
                    <w:tab/>
                  </w:r>
                  <w:r>
                    <w:rPr>
                      <w:sz w:val="22"/>
                    </w:rPr>
                    <w:tab/>
                  </w:r>
                  <w:r>
                    <w:rPr>
                      <w:sz w:val="22"/>
                    </w:rPr>
                    <w:tab/>
                  </w:r>
                  <w:r w:rsidRPr="0021231A">
                    <w:rPr>
                      <w:sz w:val="22"/>
                    </w:rPr>
                    <w:t xml:space="preserve">vazgeçtiler ve Sevr Antlaşmasını </w:t>
                  </w:r>
                  <w:r>
                    <w:rPr>
                      <w:sz w:val="22"/>
                    </w:rPr>
                    <w:tab/>
                  </w:r>
                  <w:r>
                    <w:rPr>
                      <w:sz w:val="22"/>
                    </w:rPr>
                    <w:tab/>
                  </w:r>
                  <w:r w:rsidRPr="0021231A">
                    <w:rPr>
                      <w:sz w:val="22"/>
                    </w:rPr>
                    <w:t>tanımadıklarını açıkladılar.</w:t>
                  </w:r>
                </w:p>
              </w:txbxContent>
            </v:textbox>
          </v:shape>
        </w:pict>
      </w: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13-) </w:t>
      </w: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Yukarıda verilen bilgilere göre, aşağıdakilerden hangisi </w:t>
      </w:r>
      <w:r w:rsidRPr="0021231A">
        <w:rPr>
          <w:rFonts w:ascii="Garamond" w:hAnsi="Garamond"/>
          <w:b/>
          <w:sz w:val="22"/>
          <w:szCs w:val="22"/>
          <w:u w:val="single"/>
        </w:rPr>
        <w:t>söylenemez?</w:t>
      </w:r>
    </w:p>
    <w:p w:rsidR="00670A8E" w:rsidRPr="009B31BC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2"/>
          <w:szCs w:val="22"/>
        </w:rPr>
      </w:pPr>
    </w:p>
    <w:p w:rsidR="00670A8E" w:rsidRPr="004F59ED" w:rsidRDefault="00670A8E" w:rsidP="00401D41">
      <w:pPr>
        <w:pStyle w:val="ListParagraph"/>
        <w:numPr>
          <w:ilvl w:val="0"/>
          <w:numId w:val="64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4F59ED">
        <w:rPr>
          <w:rFonts w:ascii="Garamond" w:hAnsi="Garamond"/>
          <w:sz w:val="22"/>
          <w:szCs w:val="22"/>
        </w:rPr>
        <w:t>TBMM siyasi bir zafer kazanmıştır.</w:t>
      </w:r>
    </w:p>
    <w:p w:rsidR="00670A8E" w:rsidRPr="004F59ED" w:rsidRDefault="00670A8E" w:rsidP="00401D41">
      <w:pPr>
        <w:pStyle w:val="ListParagraph"/>
        <w:numPr>
          <w:ilvl w:val="0"/>
          <w:numId w:val="64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4F59ED">
        <w:rPr>
          <w:rFonts w:ascii="Garamond" w:hAnsi="Garamond"/>
          <w:sz w:val="22"/>
          <w:szCs w:val="22"/>
        </w:rPr>
        <w:t>Türk ordusu galip gelmiştir.</w:t>
      </w:r>
    </w:p>
    <w:p w:rsidR="00670A8E" w:rsidRPr="004F59ED" w:rsidRDefault="00670A8E" w:rsidP="00401D41">
      <w:pPr>
        <w:pStyle w:val="ListParagraph"/>
        <w:numPr>
          <w:ilvl w:val="0"/>
          <w:numId w:val="64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4F59ED">
        <w:rPr>
          <w:rFonts w:ascii="Garamond" w:hAnsi="Garamond"/>
          <w:sz w:val="22"/>
          <w:szCs w:val="22"/>
        </w:rPr>
        <w:t>Ermeniler toprak talebinden vazgeçmişlerdir.</w:t>
      </w:r>
    </w:p>
    <w:p w:rsidR="00670A8E" w:rsidRDefault="00670A8E" w:rsidP="00401D41">
      <w:pPr>
        <w:pStyle w:val="ListParagraph"/>
        <w:numPr>
          <w:ilvl w:val="0"/>
          <w:numId w:val="64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4F59ED">
        <w:rPr>
          <w:rFonts w:ascii="Garamond" w:hAnsi="Garamond"/>
          <w:sz w:val="22"/>
          <w:szCs w:val="22"/>
        </w:rPr>
        <w:t>Doğu sınırları kesin olarak çizilmiştir.</w:t>
      </w:r>
    </w:p>
    <w:p w:rsidR="00670A8E" w:rsidRDefault="00670A8E" w:rsidP="00C94469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670A8E" w:rsidRDefault="00670A8E" w:rsidP="00C94469">
      <w:pPr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670A8E" w:rsidRPr="00630D2E" w:rsidRDefault="00670A8E" w:rsidP="00C94469">
      <w:pPr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14</w:t>
      </w:r>
      <w:r w:rsidRPr="00630D2E">
        <w:rPr>
          <w:rFonts w:ascii="Garamond" w:hAnsi="Garamond"/>
          <w:b/>
          <w:sz w:val="22"/>
          <w:szCs w:val="22"/>
        </w:rPr>
        <w:t>-)“TBMM başkanı aynı zamanda hükümetin de başkanıdır.”</w:t>
      </w:r>
      <w:r>
        <w:rPr>
          <w:rFonts w:ascii="Garamond" w:hAnsi="Garamond"/>
          <w:b/>
          <w:sz w:val="22"/>
          <w:szCs w:val="22"/>
        </w:rPr>
        <w:t xml:space="preserve"> </w:t>
      </w:r>
      <w:r w:rsidRPr="00630D2E">
        <w:rPr>
          <w:rFonts w:ascii="Garamond" w:hAnsi="Garamond"/>
          <w:b/>
          <w:sz w:val="22"/>
          <w:szCs w:val="22"/>
        </w:rPr>
        <w:t>kararına göre birinci TBMM ile ilgili;</w:t>
      </w:r>
    </w:p>
    <w:p w:rsidR="00670A8E" w:rsidRDefault="00670A8E" w:rsidP="00C94469">
      <w:pPr>
        <w:pStyle w:val="ListParagraph"/>
        <w:numPr>
          <w:ilvl w:val="0"/>
          <w:numId w:val="37"/>
        </w:numPr>
        <w:spacing w:line="276" w:lineRule="auto"/>
        <w:ind w:hanging="153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Güçler birliği ilkesini benimsediği</w:t>
      </w:r>
    </w:p>
    <w:p w:rsidR="00670A8E" w:rsidRDefault="00670A8E" w:rsidP="00C94469">
      <w:pPr>
        <w:pStyle w:val="ListParagraph"/>
        <w:numPr>
          <w:ilvl w:val="0"/>
          <w:numId w:val="37"/>
        </w:numPr>
        <w:spacing w:line="276" w:lineRule="auto"/>
        <w:ind w:hanging="153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Meclisin, yürütme gücünü de kullanacağı</w:t>
      </w:r>
    </w:p>
    <w:p w:rsidR="00670A8E" w:rsidRDefault="00670A8E" w:rsidP="00C94469">
      <w:pPr>
        <w:pStyle w:val="ListParagraph"/>
        <w:numPr>
          <w:ilvl w:val="0"/>
          <w:numId w:val="37"/>
        </w:numPr>
        <w:spacing w:line="276" w:lineRule="auto"/>
        <w:ind w:hanging="153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Yasama ve yürütmeyi kendisinde topladığı</w:t>
      </w:r>
    </w:p>
    <w:p w:rsidR="00670A8E" w:rsidRDefault="00670A8E" w:rsidP="00C94469">
      <w:pPr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 w:rsidRPr="00630D2E">
        <w:rPr>
          <w:rFonts w:ascii="Garamond" w:hAnsi="Garamond"/>
          <w:b/>
          <w:sz w:val="22"/>
          <w:szCs w:val="22"/>
        </w:rPr>
        <w:t>gibi yargılardan hangisine ulaşılabilir?</w:t>
      </w:r>
    </w:p>
    <w:p w:rsidR="00670A8E" w:rsidRPr="004124D0" w:rsidRDefault="00670A8E" w:rsidP="00C94469">
      <w:pPr>
        <w:spacing w:line="276" w:lineRule="auto"/>
        <w:rPr>
          <w:rFonts w:ascii="Garamond" w:hAnsi="Garamond"/>
          <w:b/>
          <w:sz w:val="12"/>
          <w:szCs w:val="22"/>
        </w:rPr>
      </w:pPr>
    </w:p>
    <w:p w:rsidR="00670A8E" w:rsidRPr="00630D2E" w:rsidRDefault="00670A8E" w:rsidP="00C944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  <w:r>
        <w:rPr>
          <w:rFonts w:ascii="Garamond" w:hAnsi="Garamond"/>
          <w:b/>
          <w:bCs/>
          <w:sz w:val="22"/>
          <w:szCs w:val="16"/>
        </w:rPr>
        <w:tab/>
      </w:r>
      <w:r>
        <w:rPr>
          <w:rFonts w:ascii="Garamond" w:hAnsi="Garamond"/>
          <w:b/>
          <w:bCs/>
          <w:sz w:val="22"/>
          <w:szCs w:val="16"/>
        </w:rPr>
        <w:tab/>
        <w:t>A</w:t>
      </w:r>
      <w:r w:rsidRPr="001201EE">
        <w:rPr>
          <w:rFonts w:ascii="Garamond" w:hAnsi="Garamond"/>
          <w:b/>
          <w:bCs/>
          <w:sz w:val="22"/>
          <w:szCs w:val="16"/>
        </w:rPr>
        <w:t xml:space="preserve">) </w:t>
      </w:r>
      <w:r w:rsidRPr="00F12BF5">
        <w:rPr>
          <w:rFonts w:ascii="Garamond" w:hAnsi="Garamond"/>
          <w:bCs/>
          <w:sz w:val="22"/>
          <w:szCs w:val="16"/>
        </w:rPr>
        <w:t xml:space="preserve">Yalnız </w:t>
      </w:r>
      <w:r>
        <w:rPr>
          <w:rFonts w:ascii="Garamond" w:hAnsi="Garamond"/>
          <w:bCs/>
          <w:sz w:val="22"/>
          <w:szCs w:val="16"/>
        </w:rPr>
        <w:t>I</w:t>
      </w:r>
      <w:r w:rsidRPr="001201EE">
        <w:rPr>
          <w:rFonts w:ascii="Garamond" w:hAnsi="Garamond"/>
          <w:sz w:val="22"/>
          <w:szCs w:val="16"/>
        </w:rPr>
        <w:t>I</w:t>
      </w:r>
      <w:r w:rsidRPr="001201EE">
        <w:rPr>
          <w:rFonts w:ascii="Garamond" w:hAnsi="Garamond"/>
          <w:sz w:val="22"/>
          <w:szCs w:val="16"/>
        </w:rPr>
        <w:tab/>
      </w:r>
      <w:r w:rsidRPr="001201EE">
        <w:rPr>
          <w:rFonts w:ascii="Garamond" w:hAnsi="Garamond"/>
          <w:sz w:val="22"/>
          <w:szCs w:val="16"/>
        </w:rPr>
        <w:tab/>
      </w:r>
      <w:r>
        <w:rPr>
          <w:rFonts w:ascii="Garamond" w:hAnsi="Garamond"/>
          <w:b/>
          <w:bCs/>
          <w:sz w:val="22"/>
          <w:szCs w:val="16"/>
        </w:rPr>
        <w:t xml:space="preserve">B) </w:t>
      </w:r>
      <w:r w:rsidRPr="00630D2E">
        <w:rPr>
          <w:rFonts w:ascii="Garamond" w:hAnsi="Garamond"/>
          <w:bCs/>
          <w:sz w:val="22"/>
          <w:szCs w:val="16"/>
        </w:rPr>
        <w:t xml:space="preserve">I ve </w:t>
      </w:r>
      <w:r w:rsidRPr="00630D2E">
        <w:rPr>
          <w:rFonts w:ascii="Garamond" w:hAnsi="Garamond"/>
          <w:sz w:val="22"/>
          <w:szCs w:val="16"/>
        </w:rPr>
        <w:t>II</w:t>
      </w:r>
    </w:p>
    <w:p w:rsidR="00670A8E" w:rsidRDefault="00670A8E" w:rsidP="00C944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  <w:r>
        <w:rPr>
          <w:rFonts w:ascii="Garamond" w:hAnsi="Garamond"/>
          <w:b/>
          <w:bCs/>
          <w:sz w:val="22"/>
          <w:szCs w:val="16"/>
        </w:rPr>
        <w:tab/>
      </w:r>
      <w:r>
        <w:rPr>
          <w:rFonts w:ascii="Garamond" w:hAnsi="Garamond"/>
          <w:b/>
          <w:bCs/>
          <w:sz w:val="22"/>
          <w:szCs w:val="16"/>
        </w:rPr>
        <w:tab/>
        <w:t>C</w:t>
      </w:r>
      <w:r w:rsidRPr="001201EE">
        <w:rPr>
          <w:rFonts w:ascii="Garamond" w:hAnsi="Garamond"/>
          <w:b/>
          <w:bCs/>
          <w:sz w:val="22"/>
          <w:szCs w:val="16"/>
        </w:rPr>
        <w:t xml:space="preserve">) </w:t>
      </w:r>
      <w:r>
        <w:rPr>
          <w:rFonts w:ascii="Garamond" w:hAnsi="Garamond"/>
          <w:sz w:val="22"/>
          <w:szCs w:val="16"/>
        </w:rPr>
        <w:t>II</w:t>
      </w:r>
      <w:r w:rsidRPr="001201EE">
        <w:rPr>
          <w:rFonts w:ascii="Garamond" w:hAnsi="Garamond"/>
          <w:sz w:val="22"/>
          <w:szCs w:val="16"/>
        </w:rPr>
        <w:t xml:space="preserve"> ve III</w:t>
      </w:r>
      <w:r w:rsidRPr="001201EE">
        <w:rPr>
          <w:rFonts w:ascii="Garamond" w:hAnsi="Garamond"/>
          <w:sz w:val="22"/>
          <w:szCs w:val="16"/>
        </w:rPr>
        <w:tab/>
      </w:r>
      <w:r w:rsidRPr="001201EE">
        <w:rPr>
          <w:rFonts w:ascii="Garamond" w:hAnsi="Garamond"/>
          <w:sz w:val="22"/>
          <w:szCs w:val="16"/>
        </w:rPr>
        <w:tab/>
      </w:r>
      <w:r>
        <w:rPr>
          <w:rFonts w:ascii="Garamond" w:hAnsi="Garamond"/>
          <w:b/>
          <w:bCs/>
          <w:sz w:val="22"/>
          <w:szCs w:val="16"/>
        </w:rPr>
        <w:t>D</w:t>
      </w:r>
      <w:r w:rsidRPr="001201EE">
        <w:rPr>
          <w:rFonts w:ascii="Garamond" w:hAnsi="Garamond"/>
          <w:b/>
          <w:bCs/>
          <w:sz w:val="22"/>
          <w:szCs w:val="16"/>
        </w:rPr>
        <w:t xml:space="preserve">) </w:t>
      </w:r>
      <w:r w:rsidRPr="00630D2E">
        <w:rPr>
          <w:rFonts w:ascii="Garamond" w:hAnsi="Garamond"/>
          <w:bCs/>
          <w:sz w:val="22"/>
          <w:szCs w:val="16"/>
        </w:rPr>
        <w:t>I,</w:t>
      </w:r>
      <w:r>
        <w:rPr>
          <w:rFonts w:ascii="Garamond" w:hAnsi="Garamond"/>
          <w:bCs/>
          <w:sz w:val="22"/>
          <w:szCs w:val="16"/>
        </w:rPr>
        <w:t xml:space="preserve"> </w:t>
      </w:r>
      <w:r w:rsidRPr="001201EE">
        <w:rPr>
          <w:rFonts w:ascii="Garamond" w:hAnsi="Garamond"/>
          <w:sz w:val="22"/>
          <w:szCs w:val="16"/>
        </w:rPr>
        <w:t>II ve III</w:t>
      </w:r>
    </w:p>
    <w:p w:rsidR="00670A8E" w:rsidRDefault="00670A8E" w:rsidP="00C944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C944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C944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noProof/>
        </w:rPr>
        <w:pict>
          <v:shape id="Diyagram 73" o:spid="_x0000_s1049" type="#_x0000_t75" style="position:absolute;left:0;text-align:left;margin-left:8.5pt;margin-top:5.2pt;width:257.3pt;height:151.7pt;z-index:251665408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">
            <v:imagedata r:id="rId13" o:title=""/>
            <o:lock v:ext="edit" aspectratio="f"/>
          </v:shape>
        </w:pict>
      </w:r>
      <w:r>
        <w:rPr>
          <w:rFonts w:ascii="Garamond" w:hAnsi="Garamond"/>
          <w:b/>
          <w:sz w:val="22"/>
          <w:szCs w:val="22"/>
        </w:rPr>
        <w:t xml:space="preserve">15-) </w:t>
      </w: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Pr="0060524C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4"/>
          <w:szCs w:val="22"/>
        </w:rPr>
      </w:pPr>
    </w:p>
    <w:p w:rsidR="00670A8E" w:rsidRPr="0021231A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ab/>
        <w:t xml:space="preserve">Güney cephesi ile ilgili verilen bilgi kutularından hangisi </w:t>
      </w:r>
      <w:r w:rsidRPr="0021231A">
        <w:rPr>
          <w:rFonts w:ascii="Garamond" w:hAnsi="Garamond"/>
          <w:b/>
          <w:sz w:val="22"/>
          <w:szCs w:val="22"/>
          <w:u w:val="single"/>
        </w:rPr>
        <w:t>yanlıştır?</w:t>
      </w:r>
    </w:p>
    <w:p w:rsidR="00670A8E" w:rsidRPr="009B31BC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 xml:space="preserve">A) </w:t>
      </w:r>
      <w:r w:rsidRPr="0069415C">
        <w:rPr>
          <w:rFonts w:ascii="Garamond" w:hAnsi="Garamond"/>
          <w:sz w:val="22"/>
          <w:szCs w:val="22"/>
        </w:rPr>
        <w:t>I</w:t>
      </w:r>
      <w:r>
        <w:rPr>
          <w:rFonts w:ascii="Garamond" w:hAnsi="Garamond"/>
          <w:sz w:val="22"/>
          <w:szCs w:val="22"/>
        </w:rPr>
        <w:t>V</w:t>
      </w:r>
      <w:r w:rsidRPr="0069415C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B) </w:t>
      </w:r>
      <w:r w:rsidRPr="0069415C">
        <w:rPr>
          <w:rFonts w:ascii="Garamond" w:hAnsi="Garamond"/>
          <w:sz w:val="22"/>
          <w:szCs w:val="22"/>
        </w:rPr>
        <w:t>II</w:t>
      </w:r>
      <w:r>
        <w:rPr>
          <w:rFonts w:ascii="Garamond" w:hAnsi="Garamond"/>
          <w:sz w:val="22"/>
          <w:szCs w:val="22"/>
        </w:rPr>
        <w:t>I</w:t>
      </w:r>
      <w:r w:rsidRPr="0069415C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C) </w:t>
      </w:r>
      <w:r w:rsidRPr="0069415C">
        <w:rPr>
          <w:rFonts w:ascii="Garamond" w:hAnsi="Garamond"/>
          <w:sz w:val="22"/>
          <w:szCs w:val="22"/>
        </w:rPr>
        <w:t>II</w:t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D) </w:t>
      </w:r>
      <w:r>
        <w:rPr>
          <w:rFonts w:ascii="Garamond" w:hAnsi="Garamond"/>
          <w:sz w:val="22"/>
          <w:szCs w:val="22"/>
        </w:rPr>
        <w:t>I</w:t>
      </w: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173569">
      <w:pPr>
        <w:spacing w:line="276" w:lineRule="auto"/>
        <w:ind w:firstLine="227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16</w:t>
      </w:r>
      <w:r w:rsidRPr="00E765F3">
        <w:rPr>
          <w:rFonts w:ascii="Garamond" w:hAnsi="Garamond"/>
          <w:b/>
          <w:sz w:val="22"/>
          <w:szCs w:val="22"/>
        </w:rPr>
        <w:t>-)</w:t>
      </w:r>
      <w:r w:rsidRPr="00E765F3">
        <w:rPr>
          <w:rFonts w:ascii="Garamond" w:hAnsi="Garamond"/>
          <w:sz w:val="22"/>
          <w:szCs w:val="22"/>
        </w:rPr>
        <w:t xml:space="preserve"> </w:t>
      </w:r>
      <w:r w:rsidRPr="00E765F3">
        <w:rPr>
          <w:rFonts w:ascii="Garamond" w:hAnsi="Garamond"/>
          <w:b/>
          <w:sz w:val="22"/>
          <w:szCs w:val="22"/>
        </w:rPr>
        <w:t>Tekalif-i Milliye Emirlerinin bazıları şunlardır:</w:t>
      </w:r>
    </w:p>
    <w:p w:rsidR="00670A8E" w:rsidRPr="00E765F3" w:rsidRDefault="00670A8E" w:rsidP="00173569">
      <w:pPr>
        <w:pStyle w:val="ListParagraph"/>
        <w:numPr>
          <w:ilvl w:val="0"/>
          <w:numId w:val="73"/>
        </w:numPr>
        <w:spacing w:line="276" w:lineRule="auto"/>
        <w:rPr>
          <w:rFonts w:ascii="Garamond" w:hAnsi="Garamond"/>
          <w:b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 xml:space="preserve">Halkın elindeki taşıt araçları ile binek hayvanlarının </w:t>
      </w:r>
      <w:r>
        <w:rPr>
          <w:rFonts w:ascii="Garamond" w:hAnsi="Garamond"/>
          <w:sz w:val="22"/>
          <w:szCs w:val="22"/>
        </w:rPr>
        <w:tab/>
      </w:r>
      <w:r w:rsidRPr="00E765F3">
        <w:rPr>
          <w:rFonts w:ascii="Garamond" w:hAnsi="Garamond"/>
          <w:sz w:val="22"/>
          <w:szCs w:val="22"/>
        </w:rPr>
        <w:t>%20’sine el konulacaktı</w:t>
      </w:r>
    </w:p>
    <w:p w:rsidR="00670A8E" w:rsidRPr="00E765F3" w:rsidRDefault="00670A8E" w:rsidP="00173569">
      <w:pPr>
        <w:pStyle w:val="ListParagraph"/>
        <w:numPr>
          <w:ilvl w:val="0"/>
          <w:numId w:val="73"/>
        </w:numPr>
        <w:spacing w:line="276" w:lineRule="auto"/>
        <w:rPr>
          <w:rFonts w:ascii="Garamond" w:hAnsi="Garamond"/>
          <w:b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>Halkın elindeki silah ve cephane 3 gün içinde teslim edilecekti.</w:t>
      </w:r>
    </w:p>
    <w:p w:rsidR="00670A8E" w:rsidRPr="00E765F3" w:rsidRDefault="00670A8E" w:rsidP="00173569">
      <w:pPr>
        <w:pStyle w:val="ListParagraph"/>
        <w:numPr>
          <w:ilvl w:val="0"/>
          <w:numId w:val="73"/>
        </w:numPr>
        <w:spacing w:line="276" w:lineRule="auto"/>
        <w:rPr>
          <w:rFonts w:ascii="Garamond" w:hAnsi="Garamond"/>
          <w:b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>Ülkedeki her türlü makineli araç ve gerecin %40’ına el konulacaktı.</w:t>
      </w:r>
    </w:p>
    <w:p w:rsidR="00670A8E" w:rsidRPr="00E765F3" w:rsidRDefault="00670A8E" w:rsidP="00173569">
      <w:pPr>
        <w:spacing w:line="276" w:lineRule="auto"/>
        <w:ind w:firstLine="227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Pr="00E765F3">
        <w:rPr>
          <w:rFonts w:ascii="Garamond" w:hAnsi="Garamond"/>
          <w:b/>
          <w:sz w:val="22"/>
          <w:szCs w:val="22"/>
        </w:rPr>
        <w:t xml:space="preserve">Bu uygulama ile TBMM’nin aşağıdakilerden </w:t>
      </w:r>
      <w:r>
        <w:rPr>
          <w:rFonts w:ascii="Garamond" w:hAnsi="Garamond"/>
          <w:b/>
          <w:sz w:val="22"/>
          <w:szCs w:val="22"/>
        </w:rPr>
        <w:tab/>
      </w:r>
      <w:r w:rsidRPr="00E765F3">
        <w:rPr>
          <w:rFonts w:ascii="Garamond" w:hAnsi="Garamond"/>
          <w:b/>
          <w:sz w:val="22"/>
          <w:szCs w:val="22"/>
        </w:rPr>
        <w:t>hangisini amaçladığı söylenebilir?</w:t>
      </w:r>
    </w:p>
    <w:p w:rsidR="00670A8E" w:rsidRPr="00E765F3" w:rsidRDefault="00670A8E" w:rsidP="00173569">
      <w:pPr>
        <w:spacing w:line="276" w:lineRule="auto"/>
        <w:ind w:firstLine="227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Pr="00E765F3">
        <w:rPr>
          <w:rFonts w:ascii="Garamond" w:hAnsi="Garamond"/>
          <w:b/>
          <w:sz w:val="22"/>
          <w:szCs w:val="22"/>
        </w:rPr>
        <w:t>A)</w:t>
      </w:r>
      <w:r w:rsidRPr="00E765F3">
        <w:rPr>
          <w:rFonts w:ascii="Garamond" w:hAnsi="Garamond"/>
          <w:sz w:val="22"/>
          <w:szCs w:val="22"/>
        </w:rPr>
        <w:t xml:space="preserve"> Ordunun ihtiyaçlarını karşılamayı</w:t>
      </w:r>
    </w:p>
    <w:p w:rsidR="00670A8E" w:rsidRPr="00E765F3" w:rsidRDefault="00670A8E" w:rsidP="00173569">
      <w:pPr>
        <w:spacing w:line="276" w:lineRule="auto"/>
        <w:ind w:firstLine="227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Pr="00E765F3">
        <w:rPr>
          <w:rFonts w:ascii="Garamond" w:hAnsi="Garamond"/>
          <w:b/>
          <w:sz w:val="22"/>
          <w:szCs w:val="22"/>
        </w:rPr>
        <w:t>B)</w:t>
      </w:r>
      <w:r w:rsidRPr="00E765F3">
        <w:rPr>
          <w:rFonts w:ascii="Garamond" w:hAnsi="Garamond"/>
          <w:sz w:val="22"/>
          <w:szCs w:val="22"/>
        </w:rPr>
        <w:t xml:space="preserve"> Sanayi yatırımlarını gerçekleştirmeyi</w:t>
      </w:r>
    </w:p>
    <w:p w:rsidR="00670A8E" w:rsidRPr="00E765F3" w:rsidRDefault="00670A8E" w:rsidP="00173569">
      <w:pPr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Pr="00E765F3">
        <w:rPr>
          <w:rFonts w:ascii="Garamond" w:hAnsi="Garamond"/>
          <w:b/>
          <w:sz w:val="22"/>
          <w:szCs w:val="22"/>
        </w:rPr>
        <w:t>C)</w:t>
      </w:r>
      <w:r w:rsidRPr="00E765F3">
        <w:rPr>
          <w:rFonts w:ascii="Garamond" w:hAnsi="Garamond"/>
          <w:sz w:val="22"/>
          <w:szCs w:val="22"/>
        </w:rPr>
        <w:t xml:space="preserve"> Halkı yönetime ortak etmeyi</w:t>
      </w:r>
    </w:p>
    <w:p w:rsidR="00670A8E" w:rsidRPr="00E765F3" w:rsidRDefault="00670A8E" w:rsidP="001735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 xml:space="preserve">   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Pr="00E765F3">
        <w:rPr>
          <w:rFonts w:ascii="Garamond" w:hAnsi="Garamond"/>
          <w:b/>
          <w:sz w:val="22"/>
          <w:szCs w:val="22"/>
        </w:rPr>
        <w:t>D)</w:t>
      </w:r>
      <w:r w:rsidRPr="00E765F3">
        <w:rPr>
          <w:rFonts w:ascii="Garamond" w:hAnsi="Garamond"/>
          <w:sz w:val="22"/>
          <w:szCs w:val="22"/>
        </w:rPr>
        <w:t xml:space="preserve"> İtilaf Devletleri’ne gözdağı vermeyi</w:t>
      </w: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E96AE9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70A8E" w:rsidRDefault="00670A8E" w:rsidP="00E96AE9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70A8E" w:rsidRPr="00D8196D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17-) </w:t>
      </w:r>
      <w:r w:rsidRPr="00D8196D">
        <w:rPr>
          <w:rFonts w:ascii="Garamond" w:hAnsi="Garamond"/>
          <w:sz w:val="22"/>
          <w:szCs w:val="22"/>
        </w:rPr>
        <w:t xml:space="preserve">Türkiye Cumhuriyeti İnkılap Tarihi ve Atatürkçülük sınavında öğrencilerden Mondros Ateşkesinden sonra kurulan cemiyetleri gösteren bir tabloda milli varlığa yararlı olanlar </w:t>
      </w:r>
      <w:r w:rsidRPr="00320550">
        <w:rPr>
          <w:rFonts w:ascii="Garamond" w:hAnsi="Garamond"/>
          <w:b/>
          <w:sz w:val="22"/>
          <w:szCs w:val="22"/>
        </w:rPr>
        <w:t>(</w:t>
      </w:r>
      <w:r w:rsidRPr="00320550">
        <w:rPr>
          <w:rFonts w:ascii="Garamond" w:hAnsi="Garamond"/>
          <w:b/>
          <w:sz w:val="22"/>
          <w:szCs w:val="22"/>
        </w:rPr>
        <w:sym w:font="Wingdings" w:char="F0FC"/>
      </w:r>
      <w:r w:rsidRPr="00320550">
        <w:rPr>
          <w:rFonts w:ascii="Garamond" w:hAnsi="Garamond"/>
          <w:b/>
          <w:sz w:val="22"/>
          <w:szCs w:val="22"/>
        </w:rPr>
        <w:t>)</w:t>
      </w:r>
      <w:r w:rsidRPr="00DC06E9">
        <w:rPr>
          <w:rFonts w:ascii="Garamond" w:hAnsi="Garamond"/>
          <w:sz w:val="22"/>
          <w:szCs w:val="22"/>
        </w:rPr>
        <w:t>,</w:t>
      </w:r>
      <w:r w:rsidRPr="00D8196D">
        <w:rPr>
          <w:rFonts w:ascii="Garamond" w:hAnsi="Garamond"/>
          <w:sz w:val="22"/>
          <w:szCs w:val="22"/>
        </w:rPr>
        <w:t xml:space="preserve"> milli varlığa düşman olanları </w:t>
      </w:r>
      <w:r w:rsidRPr="00320550">
        <w:rPr>
          <w:rFonts w:ascii="Garamond" w:hAnsi="Garamond"/>
          <w:b/>
          <w:sz w:val="22"/>
          <w:szCs w:val="22"/>
        </w:rPr>
        <w:t>(</w:t>
      </w:r>
      <w:r w:rsidRPr="00320550">
        <w:rPr>
          <w:rFonts w:ascii="Garamond" w:hAnsi="Garamond"/>
          <w:b/>
          <w:sz w:val="22"/>
          <w:szCs w:val="22"/>
        </w:rPr>
        <w:sym w:font="Wingdings" w:char="F0FB"/>
      </w:r>
      <w:r w:rsidRPr="00320550">
        <w:rPr>
          <w:rFonts w:ascii="Garamond" w:hAnsi="Garamond"/>
          <w:b/>
          <w:sz w:val="22"/>
          <w:szCs w:val="22"/>
        </w:rPr>
        <w:t>)</w:t>
      </w:r>
      <w:r w:rsidRPr="00D8196D">
        <w:rPr>
          <w:rFonts w:ascii="Garamond" w:hAnsi="Garamond"/>
          <w:sz w:val="22"/>
          <w:szCs w:val="22"/>
        </w:rPr>
        <w:t xml:space="preserve"> sembolüyle işaretlemeleri istenmiştir. Bu tablo ve öğrencilerin cevapları aşağıdaki gibidir:</w:t>
      </w:r>
    </w:p>
    <w:p w:rsidR="00670A8E" w:rsidRPr="00320550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sz w:val="12"/>
          <w:szCs w:val="22"/>
        </w:rPr>
      </w:pPr>
    </w:p>
    <w:tbl>
      <w:tblPr>
        <w:tblW w:w="0" w:type="auto"/>
        <w:tblInd w:w="534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ayout w:type="fixed"/>
        <w:tblLook w:val="00A0"/>
      </w:tblPr>
      <w:tblGrid>
        <w:gridCol w:w="1667"/>
        <w:gridCol w:w="709"/>
        <w:gridCol w:w="709"/>
        <w:gridCol w:w="708"/>
        <w:gridCol w:w="709"/>
      </w:tblGrid>
      <w:tr w:rsidR="00670A8E" w:rsidTr="004B4719">
        <w:tc>
          <w:tcPr>
            <w:tcW w:w="1667" w:type="dxa"/>
            <w:tcBorders>
              <w:bottom w:val="single" w:sz="18" w:space="0" w:color="8064A2"/>
            </w:tcBorders>
          </w:tcPr>
          <w:p w:rsidR="00670A8E" w:rsidRPr="004B4719" w:rsidRDefault="00670A8E" w:rsidP="004B4719">
            <w:pPr>
              <w:spacing w:line="276" w:lineRule="auto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22"/>
              </w:rPr>
              <w:t>Cemiyetin Adı</w:t>
            </w:r>
          </w:p>
        </w:tc>
        <w:tc>
          <w:tcPr>
            <w:tcW w:w="709" w:type="dxa"/>
            <w:tcBorders>
              <w:bottom w:val="single" w:sz="18" w:space="0" w:color="8064A2"/>
            </w:tcBorders>
          </w:tcPr>
          <w:p w:rsidR="00670A8E" w:rsidRPr="004B4719" w:rsidRDefault="00670A8E" w:rsidP="004B4719">
            <w:pPr>
              <w:spacing w:line="276" w:lineRule="auto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22"/>
              </w:rPr>
              <w:t>Ece</w:t>
            </w:r>
          </w:p>
        </w:tc>
        <w:tc>
          <w:tcPr>
            <w:tcW w:w="709" w:type="dxa"/>
            <w:tcBorders>
              <w:bottom w:val="single" w:sz="18" w:space="0" w:color="8064A2"/>
            </w:tcBorders>
          </w:tcPr>
          <w:p w:rsidR="00670A8E" w:rsidRPr="004B4719" w:rsidRDefault="00670A8E" w:rsidP="004B4719">
            <w:pPr>
              <w:spacing w:line="276" w:lineRule="auto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22"/>
              </w:rPr>
              <w:t xml:space="preserve">Cem </w:t>
            </w:r>
          </w:p>
        </w:tc>
        <w:tc>
          <w:tcPr>
            <w:tcW w:w="708" w:type="dxa"/>
            <w:tcBorders>
              <w:bottom w:val="single" w:sz="18" w:space="0" w:color="8064A2"/>
            </w:tcBorders>
          </w:tcPr>
          <w:p w:rsidR="00670A8E" w:rsidRPr="004B4719" w:rsidRDefault="00670A8E" w:rsidP="004B4719">
            <w:pPr>
              <w:spacing w:line="276" w:lineRule="auto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22"/>
              </w:rPr>
              <w:t>Can</w:t>
            </w:r>
          </w:p>
        </w:tc>
        <w:tc>
          <w:tcPr>
            <w:tcW w:w="709" w:type="dxa"/>
            <w:tcBorders>
              <w:bottom w:val="single" w:sz="18" w:space="0" w:color="8064A2"/>
            </w:tcBorders>
          </w:tcPr>
          <w:p w:rsidR="00670A8E" w:rsidRPr="004B4719" w:rsidRDefault="00670A8E" w:rsidP="004B4719">
            <w:pPr>
              <w:spacing w:line="276" w:lineRule="auto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bCs/>
                <w:sz w:val="22"/>
                <w:szCs w:val="22"/>
              </w:rPr>
              <w:t>Eda</w:t>
            </w:r>
          </w:p>
        </w:tc>
      </w:tr>
      <w:tr w:rsidR="00670A8E" w:rsidTr="004B4719">
        <w:tc>
          <w:tcPr>
            <w:tcW w:w="1667" w:type="dxa"/>
            <w:shd w:val="clear" w:color="auto" w:fill="DFD8E8"/>
          </w:tcPr>
          <w:p w:rsidR="00670A8E" w:rsidRPr="004B4719" w:rsidRDefault="00670A8E" w:rsidP="004B4719">
            <w:pPr>
              <w:spacing w:line="276" w:lineRule="auto"/>
              <w:rPr>
                <w:rFonts w:ascii="Modern No. 20" w:hAnsi="Modern No. 20"/>
                <w:b/>
                <w:bCs/>
                <w:sz w:val="22"/>
                <w:szCs w:val="22"/>
              </w:rPr>
            </w:pPr>
            <w:r w:rsidRPr="004B4719">
              <w:rPr>
                <w:rFonts w:ascii="Modern No. 20" w:hAnsi="Modern No. 20"/>
                <w:bCs/>
                <w:sz w:val="22"/>
                <w:szCs w:val="22"/>
              </w:rPr>
              <w:t>Mavri Mira</w:t>
            </w:r>
          </w:p>
        </w:tc>
        <w:tc>
          <w:tcPr>
            <w:tcW w:w="709" w:type="dxa"/>
            <w:shd w:val="clear" w:color="auto" w:fill="DFD8E8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B"/>
            </w:r>
          </w:p>
        </w:tc>
        <w:tc>
          <w:tcPr>
            <w:tcW w:w="709" w:type="dxa"/>
            <w:shd w:val="clear" w:color="auto" w:fill="DFD8E8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C"/>
            </w:r>
          </w:p>
        </w:tc>
        <w:tc>
          <w:tcPr>
            <w:tcW w:w="708" w:type="dxa"/>
            <w:shd w:val="clear" w:color="auto" w:fill="DFD8E8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B"/>
            </w:r>
          </w:p>
        </w:tc>
        <w:tc>
          <w:tcPr>
            <w:tcW w:w="709" w:type="dxa"/>
            <w:shd w:val="clear" w:color="auto" w:fill="DFD8E8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B"/>
            </w:r>
          </w:p>
        </w:tc>
      </w:tr>
      <w:tr w:rsidR="00670A8E" w:rsidTr="004B4719">
        <w:tc>
          <w:tcPr>
            <w:tcW w:w="1667" w:type="dxa"/>
          </w:tcPr>
          <w:p w:rsidR="00670A8E" w:rsidRPr="004B4719" w:rsidRDefault="00670A8E" w:rsidP="004B4719">
            <w:pPr>
              <w:spacing w:line="276" w:lineRule="auto"/>
              <w:rPr>
                <w:rFonts w:ascii="Modern No. 20" w:hAnsi="Modern No. 20"/>
                <w:b/>
                <w:bCs/>
                <w:sz w:val="22"/>
                <w:szCs w:val="22"/>
              </w:rPr>
            </w:pPr>
            <w:r w:rsidRPr="004B4719">
              <w:rPr>
                <w:rFonts w:ascii="Modern No. 20" w:hAnsi="Modern No. 20"/>
                <w:bCs/>
                <w:sz w:val="22"/>
                <w:szCs w:val="22"/>
              </w:rPr>
              <w:t>Kilikyalılar</w:t>
            </w:r>
          </w:p>
        </w:tc>
        <w:tc>
          <w:tcPr>
            <w:tcW w:w="709" w:type="dxa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C"/>
            </w:r>
          </w:p>
        </w:tc>
        <w:tc>
          <w:tcPr>
            <w:tcW w:w="709" w:type="dxa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B"/>
            </w:r>
          </w:p>
        </w:tc>
        <w:tc>
          <w:tcPr>
            <w:tcW w:w="708" w:type="dxa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C"/>
            </w:r>
          </w:p>
        </w:tc>
        <w:tc>
          <w:tcPr>
            <w:tcW w:w="709" w:type="dxa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B"/>
            </w:r>
          </w:p>
        </w:tc>
      </w:tr>
      <w:tr w:rsidR="00670A8E" w:rsidTr="004B4719">
        <w:tc>
          <w:tcPr>
            <w:tcW w:w="1667" w:type="dxa"/>
            <w:shd w:val="clear" w:color="auto" w:fill="DFD8E8"/>
          </w:tcPr>
          <w:p w:rsidR="00670A8E" w:rsidRPr="004B4719" w:rsidRDefault="00670A8E" w:rsidP="004B4719">
            <w:pPr>
              <w:spacing w:line="276" w:lineRule="auto"/>
              <w:rPr>
                <w:rFonts w:ascii="Modern No. 20" w:hAnsi="Modern No. 20"/>
                <w:b/>
                <w:bCs/>
                <w:sz w:val="22"/>
                <w:szCs w:val="22"/>
              </w:rPr>
            </w:pPr>
            <w:r w:rsidRPr="004B4719">
              <w:rPr>
                <w:rFonts w:ascii="Modern No. 20" w:hAnsi="Modern No. 20"/>
                <w:bCs/>
                <w:sz w:val="22"/>
                <w:szCs w:val="22"/>
              </w:rPr>
              <w:t>Milli Kongre</w:t>
            </w:r>
          </w:p>
        </w:tc>
        <w:tc>
          <w:tcPr>
            <w:tcW w:w="709" w:type="dxa"/>
            <w:shd w:val="clear" w:color="auto" w:fill="DFD8E8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B"/>
            </w:r>
          </w:p>
        </w:tc>
        <w:tc>
          <w:tcPr>
            <w:tcW w:w="709" w:type="dxa"/>
            <w:shd w:val="clear" w:color="auto" w:fill="DFD8E8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C"/>
            </w:r>
          </w:p>
        </w:tc>
        <w:tc>
          <w:tcPr>
            <w:tcW w:w="708" w:type="dxa"/>
            <w:shd w:val="clear" w:color="auto" w:fill="DFD8E8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C"/>
            </w:r>
          </w:p>
        </w:tc>
        <w:tc>
          <w:tcPr>
            <w:tcW w:w="709" w:type="dxa"/>
            <w:shd w:val="clear" w:color="auto" w:fill="DFD8E8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C"/>
            </w:r>
          </w:p>
        </w:tc>
      </w:tr>
      <w:tr w:rsidR="00670A8E" w:rsidTr="004B4719">
        <w:tc>
          <w:tcPr>
            <w:tcW w:w="1667" w:type="dxa"/>
          </w:tcPr>
          <w:p w:rsidR="00670A8E" w:rsidRPr="004B4719" w:rsidRDefault="00670A8E" w:rsidP="004B4719">
            <w:pPr>
              <w:spacing w:line="276" w:lineRule="auto"/>
              <w:rPr>
                <w:rFonts w:ascii="Modern No. 20" w:hAnsi="Modern No. 20"/>
                <w:b/>
                <w:bCs/>
                <w:sz w:val="22"/>
                <w:szCs w:val="22"/>
              </w:rPr>
            </w:pPr>
            <w:r w:rsidRPr="004B4719">
              <w:rPr>
                <w:rFonts w:ascii="Modern No. 20" w:hAnsi="Modern No. 20"/>
                <w:bCs/>
                <w:sz w:val="22"/>
                <w:szCs w:val="22"/>
              </w:rPr>
              <w:t>Pontus</w:t>
            </w:r>
          </w:p>
        </w:tc>
        <w:tc>
          <w:tcPr>
            <w:tcW w:w="709" w:type="dxa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C"/>
            </w:r>
          </w:p>
        </w:tc>
        <w:tc>
          <w:tcPr>
            <w:tcW w:w="709" w:type="dxa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C"/>
            </w:r>
          </w:p>
        </w:tc>
        <w:tc>
          <w:tcPr>
            <w:tcW w:w="708" w:type="dxa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B"/>
            </w:r>
          </w:p>
        </w:tc>
        <w:tc>
          <w:tcPr>
            <w:tcW w:w="709" w:type="dxa"/>
            <w:vAlign w:val="center"/>
          </w:tcPr>
          <w:p w:rsidR="00670A8E" w:rsidRPr="004B4719" w:rsidRDefault="00670A8E" w:rsidP="004B4719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B4719">
              <w:rPr>
                <w:rFonts w:ascii="Garamond" w:hAnsi="Garamond"/>
                <w:b/>
                <w:sz w:val="22"/>
                <w:szCs w:val="22"/>
              </w:rPr>
              <w:sym w:font="Wingdings" w:char="F0FB"/>
            </w:r>
          </w:p>
        </w:tc>
      </w:tr>
    </w:tbl>
    <w:p w:rsidR="00670A8E" w:rsidRPr="004124D0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4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>Öğrencilerden hangisinin verdiği cevapların tamamı doğrudur?</w:t>
      </w:r>
    </w:p>
    <w:p w:rsidR="00670A8E" w:rsidRPr="004124D0" w:rsidRDefault="00670A8E" w:rsidP="00215F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2"/>
          <w:szCs w:val="22"/>
        </w:rPr>
      </w:pPr>
    </w:p>
    <w:p w:rsidR="00670A8E" w:rsidRDefault="00670A8E" w:rsidP="001735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 xml:space="preserve">A) </w:t>
      </w:r>
      <w:r w:rsidRPr="00320550">
        <w:rPr>
          <w:rFonts w:ascii="Garamond" w:hAnsi="Garamond"/>
          <w:sz w:val="22"/>
          <w:szCs w:val="22"/>
        </w:rPr>
        <w:t xml:space="preserve">Ece </w:t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B) </w:t>
      </w:r>
      <w:r w:rsidRPr="0007714F">
        <w:rPr>
          <w:rFonts w:ascii="Garamond" w:hAnsi="Garamond"/>
          <w:sz w:val="22"/>
          <w:szCs w:val="22"/>
        </w:rPr>
        <w:t>Can</w:t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C) </w:t>
      </w:r>
      <w:r w:rsidRPr="0007714F">
        <w:rPr>
          <w:rFonts w:ascii="Garamond" w:hAnsi="Garamond"/>
          <w:sz w:val="22"/>
          <w:szCs w:val="22"/>
        </w:rPr>
        <w:t>Eda</w:t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D) </w:t>
      </w:r>
      <w:r w:rsidRPr="00320550">
        <w:rPr>
          <w:rFonts w:ascii="Garamond" w:hAnsi="Garamond"/>
          <w:sz w:val="22"/>
          <w:szCs w:val="22"/>
        </w:rPr>
        <w:t>Cem</w:t>
      </w:r>
    </w:p>
    <w:p w:rsidR="00670A8E" w:rsidRDefault="00670A8E" w:rsidP="00215F69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670A8E" w:rsidRPr="00173569" w:rsidRDefault="00670A8E" w:rsidP="00215F69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2"/>
          <w:szCs w:val="22"/>
        </w:rPr>
      </w:pPr>
    </w:p>
    <w:p w:rsidR="00670A8E" w:rsidRDefault="00670A8E" w:rsidP="00215F69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18-) Kuvayı Millîye birliklerinin Milli Mücadele’ye katkıları arasında;</w:t>
      </w:r>
    </w:p>
    <w:p w:rsidR="00670A8E" w:rsidRDefault="00670A8E" w:rsidP="00401D41">
      <w:pPr>
        <w:pStyle w:val="ListParagraph"/>
        <w:numPr>
          <w:ilvl w:val="0"/>
          <w:numId w:val="57"/>
        </w:numPr>
        <w:shd w:val="clear" w:color="auto" w:fill="FFFFFF"/>
        <w:spacing w:line="276" w:lineRule="auto"/>
        <w:ind w:hanging="153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Düşman ilerleyişinin yavaşlatılması</w:t>
      </w:r>
    </w:p>
    <w:p w:rsidR="00670A8E" w:rsidRDefault="00670A8E" w:rsidP="00401D41">
      <w:pPr>
        <w:pStyle w:val="ListParagraph"/>
        <w:numPr>
          <w:ilvl w:val="0"/>
          <w:numId w:val="57"/>
        </w:numPr>
        <w:shd w:val="clear" w:color="auto" w:fill="FFFFFF"/>
        <w:spacing w:line="276" w:lineRule="auto"/>
        <w:ind w:hanging="153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Ayaklanmaların bastırılması</w:t>
      </w:r>
    </w:p>
    <w:p w:rsidR="00670A8E" w:rsidRDefault="00670A8E" w:rsidP="00401D41">
      <w:pPr>
        <w:pStyle w:val="ListParagraph"/>
        <w:numPr>
          <w:ilvl w:val="0"/>
          <w:numId w:val="57"/>
        </w:numPr>
        <w:shd w:val="clear" w:color="auto" w:fill="FFFFFF"/>
        <w:spacing w:line="276" w:lineRule="auto"/>
        <w:ind w:hanging="153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Ulusal bilincin geliştirilmesi</w:t>
      </w:r>
    </w:p>
    <w:p w:rsidR="00670A8E" w:rsidRDefault="00670A8E" w:rsidP="00215F69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>durumlarından hangileri gösterilebilir?</w:t>
      </w:r>
    </w:p>
    <w:p w:rsidR="00670A8E" w:rsidRPr="009B31BC" w:rsidRDefault="00670A8E" w:rsidP="00215F69">
      <w:pPr>
        <w:shd w:val="clear" w:color="auto" w:fill="FFFFFF"/>
        <w:spacing w:line="276" w:lineRule="auto"/>
        <w:rPr>
          <w:rFonts w:ascii="Garamond" w:hAnsi="Garamond"/>
          <w:b/>
          <w:sz w:val="12"/>
          <w:szCs w:val="22"/>
        </w:rPr>
      </w:pPr>
    </w:p>
    <w:p w:rsidR="00670A8E" w:rsidRDefault="00670A8E" w:rsidP="00401D41">
      <w:pPr>
        <w:pStyle w:val="ListParagraph"/>
        <w:numPr>
          <w:ilvl w:val="0"/>
          <w:numId w:val="5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1514E7">
        <w:rPr>
          <w:rFonts w:ascii="Garamond" w:hAnsi="Garamond"/>
          <w:sz w:val="22"/>
          <w:szCs w:val="22"/>
        </w:rPr>
        <w:t>I ve II</w:t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>B)</w:t>
      </w:r>
      <w:r w:rsidRPr="001514E7">
        <w:rPr>
          <w:rFonts w:ascii="Garamond" w:hAnsi="Garamond"/>
          <w:sz w:val="22"/>
          <w:szCs w:val="22"/>
        </w:rPr>
        <w:t>I ve III</w:t>
      </w:r>
    </w:p>
    <w:p w:rsidR="00670A8E" w:rsidRDefault="00670A8E" w:rsidP="00E96AE9">
      <w:pPr>
        <w:shd w:val="clear" w:color="auto" w:fill="FFFFFF"/>
        <w:spacing w:line="276" w:lineRule="auto"/>
        <w:ind w:left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 C) </w:t>
      </w:r>
      <w:r w:rsidRPr="001514E7">
        <w:rPr>
          <w:rFonts w:ascii="Garamond" w:hAnsi="Garamond"/>
          <w:sz w:val="22"/>
          <w:szCs w:val="22"/>
        </w:rPr>
        <w:t>II ve III</w:t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D) </w:t>
      </w:r>
      <w:r w:rsidRPr="001514E7">
        <w:rPr>
          <w:rFonts w:ascii="Garamond" w:hAnsi="Garamond"/>
          <w:sz w:val="22"/>
          <w:szCs w:val="22"/>
        </w:rPr>
        <w:t>I, II ve III</w:t>
      </w:r>
    </w:p>
    <w:p w:rsidR="00670A8E" w:rsidRDefault="00670A8E" w:rsidP="00B36DBB">
      <w:pPr>
        <w:spacing w:line="220" w:lineRule="exact"/>
        <w:ind w:firstLine="227"/>
        <w:rPr>
          <w:rFonts w:ascii="Comic Sans MS" w:hAnsi="Comic Sans MS" w:cs="Lucida Sans Unicode"/>
          <w:b/>
          <w:bCs/>
          <w:sz w:val="20"/>
          <w:szCs w:val="16"/>
        </w:rPr>
      </w:pPr>
    </w:p>
    <w:p w:rsidR="00670A8E" w:rsidRDefault="00670A8E" w:rsidP="001735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1735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670A8E" w:rsidRDefault="00670A8E" w:rsidP="001735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19-) Kurtuluş Savaşı sırasında aşağıdakilerden hangisi </w:t>
      </w:r>
      <w:r w:rsidRPr="004124D0">
        <w:rPr>
          <w:rFonts w:ascii="Garamond" w:hAnsi="Garamond"/>
          <w:b/>
          <w:sz w:val="22"/>
          <w:szCs w:val="22"/>
          <w:u w:val="single"/>
        </w:rPr>
        <w:t>diğerlerinden sonra</w:t>
      </w:r>
      <w:r>
        <w:rPr>
          <w:rFonts w:ascii="Garamond" w:hAnsi="Garamond"/>
          <w:b/>
          <w:sz w:val="22"/>
          <w:szCs w:val="22"/>
        </w:rPr>
        <w:t xml:space="preserve"> gerçekleşmiştir?</w:t>
      </w:r>
    </w:p>
    <w:p w:rsidR="00670A8E" w:rsidRPr="004124D0" w:rsidRDefault="00670A8E" w:rsidP="0017356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2"/>
          <w:szCs w:val="22"/>
        </w:rPr>
      </w:pPr>
    </w:p>
    <w:p w:rsidR="00670A8E" w:rsidRPr="00AA0584" w:rsidRDefault="00670A8E" w:rsidP="00173569">
      <w:pPr>
        <w:pStyle w:val="ListParagraph"/>
        <w:numPr>
          <w:ilvl w:val="0"/>
          <w:numId w:val="68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AA0584">
        <w:rPr>
          <w:rFonts w:ascii="Garamond" w:hAnsi="Garamond"/>
          <w:sz w:val="22"/>
          <w:szCs w:val="22"/>
        </w:rPr>
        <w:t>Kütahya-Eskişehir Savaşları sonunda Türk ordusunun Sakarya nehrinin doğusuna çekilmesi</w:t>
      </w:r>
    </w:p>
    <w:p w:rsidR="00670A8E" w:rsidRPr="00AA0584" w:rsidRDefault="00670A8E" w:rsidP="00173569">
      <w:pPr>
        <w:pStyle w:val="ListParagraph"/>
        <w:numPr>
          <w:ilvl w:val="0"/>
          <w:numId w:val="68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AA0584">
        <w:rPr>
          <w:rFonts w:ascii="Garamond" w:hAnsi="Garamond"/>
          <w:sz w:val="22"/>
          <w:szCs w:val="22"/>
        </w:rPr>
        <w:t>Yunanlıların Sakarya Savaşı’nda yenilgiye uğratılması</w:t>
      </w:r>
    </w:p>
    <w:p w:rsidR="00670A8E" w:rsidRPr="00AA0584" w:rsidRDefault="00670A8E" w:rsidP="00173569">
      <w:pPr>
        <w:pStyle w:val="ListParagraph"/>
        <w:numPr>
          <w:ilvl w:val="0"/>
          <w:numId w:val="68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AA0584">
        <w:rPr>
          <w:rFonts w:ascii="Garamond" w:hAnsi="Garamond"/>
          <w:sz w:val="22"/>
          <w:szCs w:val="22"/>
        </w:rPr>
        <w:t>Mustafa Kemal’in Başkomutan olarak tayin edilmesi</w:t>
      </w:r>
    </w:p>
    <w:p w:rsidR="00670A8E" w:rsidRPr="00AA0584" w:rsidRDefault="00670A8E" w:rsidP="00173569">
      <w:pPr>
        <w:pStyle w:val="ListParagraph"/>
        <w:numPr>
          <w:ilvl w:val="0"/>
          <w:numId w:val="6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AA0584">
        <w:rPr>
          <w:rFonts w:ascii="Garamond" w:hAnsi="Garamond"/>
          <w:sz w:val="22"/>
          <w:szCs w:val="22"/>
        </w:rPr>
        <w:t>Tekalif-i Milliye Emirlerinin yayınlanması</w:t>
      </w:r>
    </w:p>
    <w:p w:rsidR="00670A8E" w:rsidRDefault="00670A8E" w:rsidP="00E765F3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Pr="00E765F3" w:rsidRDefault="00670A8E" w:rsidP="00173569">
      <w:pPr>
        <w:spacing w:line="276" w:lineRule="auto"/>
        <w:ind w:firstLine="227"/>
        <w:rPr>
          <w:rFonts w:ascii="Garamond" w:hAnsi="Garamond"/>
          <w:sz w:val="22"/>
          <w:szCs w:val="22"/>
        </w:rPr>
      </w:pPr>
    </w:p>
    <w:p w:rsidR="00670A8E" w:rsidRDefault="00670A8E" w:rsidP="00173569">
      <w:pPr>
        <w:spacing w:line="276" w:lineRule="auto"/>
        <w:ind w:firstLine="227"/>
        <w:rPr>
          <w:rFonts w:ascii="Garamond" w:hAnsi="Garamond"/>
          <w:b/>
          <w:sz w:val="22"/>
          <w:szCs w:val="22"/>
        </w:rPr>
      </w:pPr>
      <w:r w:rsidRPr="006271A5">
        <w:rPr>
          <w:rFonts w:ascii="Garamond" w:hAnsi="Garamond"/>
          <w:b/>
          <w:sz w:val="22"/>
          <w:szCs w:val="22"/>
        </w:rPr>
        <w:t>2</w:t>
      </w:r>
      <w:r>
        <w:rPr>
          <w:rFonts w:ascii="Garamond" w:hAnsi="Garamond"/>
          <w:b/>
          <w:sz w:val="22"/>
          <w:szCs w:val="22"/>
        </w:rPr>
        <w:t>0</w:t>
      </w:r>
      <w:r w:rsidRPr="006271A5">
        <w:rPr>
          <w:rFonts w:ascii="Garamond" w:hAnsi="Garamond"/>
          <w:b/>
          <w:sz w:val="22"/>
          <w:szCs w:val="22"/>
        </w:rPr>
        <w:t>-)</w:t>
      </w:r>
      <w:r>
        <w:rPr>
          <w:rFonts w:ascii="Garamond" w:hAnsi="Garamond"/>
          <w:sz w:val="22"/>
          <w:szCs w:val="22"/>
        </w:rPr>
        <w:t xml:space="preserve"> </w:t>
      </w:r>
      <w:r w:rsidRPr="006271A5">
        <w:rPr>
          <w:rFonts w:ascii="Garamond" w:hAnsi="Garamond"/>
          <w:b/>
          <w:sz w:val="22"/>
          <w:szCs w:val="22"/>
        </w:rPr>
        <w:t xml:space="preserve">Sivas </w:t>
      </w:r>
      <w:r w:rsidRPr="006271A5">
        <w:rPr>
          <w:rFonts w:ascii="Garamond" w:hAnsi="Garamond"/>
          <w:b/>
          <w:sz w:val="22"/>
          <w:szCs w:val="22"/>
        </w:rPr>
        <w:tab/>
        <w:t>Kongresinde;</w:t>
      </w:r>
    </w:p>
    <w:p w:rsidR="00670A8E" w:rsidRDefault="00670A8E" w:rsidP="00173569">
      <w:pPr>
        <w:pStyle w:val="ListParagraph"/>
        <w:numPr>
          <w:ilvl w:val="0"/>
          <w:numId w:val="77"/>
        </w:numPr>
        <w:spacing w:line="276" w:lineRule="auto"/>
        <w:rPr>
          <w:rFonts w:ascii="Garamond" w:hAnsi="Garamond"/>
          <w:sz w:val="22"/>
          <w:szCs w:val="22"/>
        </w:rPr>
      </w:pPr>
      <w:r w:rsidRPr="00250340">
        <w:rPr>
          <w:rFonts w:ascii="Garamond" w:hAnsi="Garamond"/>
          <w:sz w:val="22"/>
          <w:szCs w:val="22"/>
        </w:rPr>
        <w:t>Manda ve himaye fikri kesinlikle reddedilmiş</w:t>
      </w:r>
    </w:p>
    <w:p w:rsidR="00670A8E" w:rsidRDefault="00670A8E" w:rsidP="00173569">
      <w:pPr>
        <w:pStyle w:val="ListParagraph"/>
        <w:numPr>
          <w:ilvl w:val="0"/>
          <w:numId w:val="77"/>
        </w:numPr>
        <w:spacing w:line="276" w:lineRule="auto"/>
        <w:rPr>
          <w:rFonts w:ascii="Garamond" w:hAnsi="Garamond"/>
          <w:sz w:val="22"/>
          <w:szCs w:val="22"/>
        </w:rPr>
      </w:pPr>
      <w:r w:rsidRPr="00250340">
        <w:rPr>
          <w:rFonts w:ascii="Garamond" w:hAnsi="Garamond"/>
          <w:sz w:val="22"/>
          <w:szCs w:val="22"/>
        </w:rPr>
        <w:t>Milli Cemiyetler tek merkezde toplanmış</w:t>
      </w:r>
    </w:p>
    <w:p w:rsidR="00670A8E" w:rsidRDefault="00670A8E" w:rsidP="00173569">
      <w:pPr>
        <w:pStyle w:val="ListParagraph"/>
        <w:numPr>
          <w:ilvl w:val="0"/>
          <w:numId w:val="77"/>
        </w:numPr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Temsil heyeti oluşturulmuştur.</w:t>
      </w:r>
    </w:p>
    <w:p w:rsidR="00670A8E" w:rsidRDefault="00670A8E" w:rsidP="00173569">
      <w:pPr>
        <w:shd w:val="clear" w:color="auto" w:fill="FFFFFF"/>
        <w:spacing w:line="276" w:lineRule="auto"/>
        <w:ind w:left="397" w:hanging="397"/>
        <w:rPr>
          <w:rFonts w:ascii="Garamond" w:hAnsi="Garamond"/>
          <w:b/>
          <w:sz w:val="22"/>
          <w:szCs w:val="22"/>
        </w:rPr>
      </w:pPr>
      <w:r w:rsidRPr="00250340">
        <w:rPr>
          <w:rFonts w:ascii="Garamond" w:hAnsi="Garamond"/>
          <w:sz w:val="22"/>
          <w:szCs w:val="22"/>
        </w:rPr>
        <w:tab/>
      </w:r>
      <w:r w:rsidRPr="004763E1">
        <w:rPr>
          <w:rFonts w:ascii="Garamond" w:hAnsi="Garamond"/>
          <w:b/>
          <w:sz w:val="22"/>
          <w:szCs w:val="22"/>
        </w:rPr>
        <w:t>Buna göre aşağıdakilerden hangisinin amaçlandığı söylenemez?</w:t>
      </w:r>
      <w:r w:rsidRPr="004763E1">
        <w:rPr>
          <w:rFonts w:ascii="Garamond" w:hAnsi="Garamond"/>
          <w:b/>
          <w:sz w:val="22"/>
          <w:szCs w:val="22"/>
        </w:rPr>
        <w:tab/>
      </w:r>
    </w:p>
    <w:p w:rsidR="00670A8E" w:rsidRPr="004763E1" w:rsidRDefault="00670A8E" w:rsidP="00173569">
      <w:pPr>
        <w:pStyle w:val="ListParagraph"/>
        <w:numPr>
          <w:ilvl w:val="0"/>
          <w:numId w:val="78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4763E1">
        <w:rPr>
          <w:rFonts w:ascii="Garamond" w:hAnsi="Garamond"/>
          <w:sz w:val="22"/>
          <w:szCs w:val="22"/>
        </w:rPr>
        <w:t>Tam bağımsızlığı sağlamanın</w:t>
      </w:r>
    </w:p>
    <w:p w:rsidR="00670A8E" w:rsidRPr="004763E1" w:rsidRDefault="00670A8E" w:rsidP="00173569">
      <w:pPr>
        <w:pStyle w:val="ListParagraph"/>
        <w:numPr>
          <w:ilvl w:val="0"/>
          <w:numId w:val="78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4763E1">
        <w:rPr>
          <w:rFonts w:ascii="Garamond" w:hAnsi="Garamond"/>
          <w:sz w:val="22"/>
          <w:szCs w:val="22"/>
        </w:rPr>
        <w:t xml:space="preserve">Milli mücadele hareketinde birlikteliği </w:t>
      </w:r>
      <w:r w:rsidRPr="004763E1">
        <w:rPr>
          <w:rFonts w:ascii="Garamond" w:hAnsi="Garamond"/>
          <w:sz w:val="22"/>
          <w:szCs w:val="22"/>
        </w:rPr>
        <w:tab/>
        <w:t>gerçekleştirmenin</w:t>
      </w:r>
    </w:p>
    <w:p w:rsidR="00670A8E" w:rsidRPr="004763E1" w:rsidRDefault="00670A8E" w:rsidP="00173569">
      <w:pPr>
        <w:pStyle w:val="ListParagraph"/>
        <w:numPr>
          <w:ilvl w:val="0"/>
          <w:numId w:val="78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4763E1">
        <w:rPr>
          <w:rFonts w:ascii="Garamond" w:hAnsi="Garamond"/>
          <w:sz w:val="22"/>
          <w:szCs w:val="22"/>
        </w:rPr>
        <w:tab/>
        <w:t>Osmanlı hanedanının varlığını sürdürmesini sağlamanın</w:t>
      </w:r>
      <w:r w:rsidRPr="004763E1">
        <w:rPr>
          <w:rFonts w:ascii="Garamond" w:hAnsi="Garamond"/>
          <w:sz w:val="22"/>
          <w:szCs w:val="22"/>
        </w:rPr>
        <w:tab/>
      </w:r>
    </w:p>
    <w:p w:rsidR="00670A8E" w:rsidRPr="004763E1" w:rsidRDefault="00670A8E" w:rsidP="00173569">
      <w:pPr>
        <w:pStyle w:val="ListParagraph"/>
        <w:numPr>
          <w:ilvl w:val="0"/>
          <w:numId w:val="78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4763E1">
        <w:rPr>
          <w:rFonts w:ascii="Garamond" w:hAnsi="Garamond"/>
          <w:sz w:val="22"/>
          <w:szCs w:val="22"/>
        </w:rPr>
        <w:tab/>
        <w:t>Milli mücadele hareketinin yürütülmesini sağlamanın</w:t>
      </w:r>
    </w:p>
    <w:p w:rsidR="00670A8E" w:rsidRDefault="00670A8E" w:rsidP="00173569">
      <w:pPr>
        <w:shd w:val="clear" w:color="auto" w:fill="FFFFFF"/>
        <w:spacing w:line="276" w:lineRule="auto"/>
        <w:ind w:left="397" w:hanging="397"/>
        <w:jc w:val="left"/>
        <w:rPr>
          <w:rFonts w:ascii="Garamond" w:hAnsi="Garamond"/>
          <w:sz w:val="22"/>
          <w:szCs w:val="22"/>
        </w:rPr>
      </w:pPr>
    </w:p>
    <w:p w:rsidR="00670A8E" w:rsidRPr="00E765F3" w:rsidRDefault="00670A8E" w:rsidP="00E765F3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670A8E" w:rsidRDefault="00670A8E" w:rsidP="00E765F3">
      <w:pPr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 w:rsidRPr="00E765F3">
        <w:rPr>
          <w:rFonts w:ascii="Garamond" w:hAnsi="Garamond"/>
          <w:b/>
          <w:sz w:val="22"/>
          <w:szCs w:val="22"/>
        </w:rPr>
        <w:t>2</w:t>
      </w:r>
      <w:r>
        <w:rPr>
          <w:rFonts w:ascii="Garamond" w:hAnsi="Garamond"/>
          <w:b/>
          <w:sz w:val="22"/>
          <w:szCs w:val="22"/>
        </w:rPr>
        <w:t>1</w:t>
      </w:r>
      <w:r w:rsidRPr="00E765F3">
        <w:rPr>
          <w:rFonts w:ascii="Garamond" w:hAnsi="Garamond"/>
          <w:b/>
          <w:sz w:val="22"/>
          <w:szCs w:val="22"/>
        </w:rPr>
        <w:t>-)</w:t>
      </w:r>
      <w:r>
        <w:rPr>
          <w:rFonts w:ascii="Garamond" w:hAnsi="Garamond"/>
          <w:b/>
          <w:sz w:val="22"/>
          <w:szCs w:val="22"/>
        </w:rPr>
        <w:t xml:space="preserve"> </w:t>
      </w:r>
      <w:r w:rsidRPr="00E765F3">
        <w:rPr>
          <w:rFonts w:ascii="Garamond" w:hAnsi="Garamond"/>
          <w:b/>
          <w:sz w:val="22"/>
          <w:szCs w:val="22"/>
        </w:rPr>
        <w:t>Aşağıdakilerden hangisinde verilen olay ve sonuç arasında doğru bir ilişki yoktur?</w:t>
      </w:r>
    </w:p>
    <w:p w:rsidR="00670A8E" w:rsidRPr="00E765F3" w:rsidRDefault="00670A8E" w:rsidP="00E765F3">
      <w:pPr>
        <w:pStyle w:val="ListParagraph"/>
        <w:numPr>
          <w:ilvl w:val="0"/>
          <w:numId w:val="75"/>
        </w:numPr>
        <w:spacing w:line="276" w:lineRule="auto"/>
        <w:rPr>
          <w:rFonts w:ascii="Garamond" w:hAnsi="Garamond"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>Olay: Mudanya Ateşkes Antlaşması</w:t>
      </w:r>
    </w:p>
    <w:p w:rsidR="00670A8E" w:rsidRPr="00E765F3" w:rsidRDefault="00670A8E" w:rsidP="00E765F3">
      <w:pPr>
        <w:pStyle w:val="ListParagraph"/>
        <w:spacing w:line="276" w:lineRule="auto"/>
        <w:rPr>
          <w:rFonts w:ascii="Garamond" w:hAnsi="Garamond"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>Sonuç: Doğu sınırlarımızın kesinleşmesi</w:t>
      </w:r>
    </w:p>
    <w:p w:rsidR="00670A8E" w:rsidRDefault="00670A8E" w:rsidP="00E765F3">
      <w:pPr>
        <w:pStyle w:val="ListParagraph"/>
        <w:numPr>
          <w:ilvl w:val="0"/>
          <w:numId w:val="75"/>
        </w:numPr>
        <w:spacing w:line="276" w:lineRule="auto"/>
        <w:rPr>
          <w:rFonts w:ascii="Garamond" w:hAnsi="Garamond"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>Olay: Birinci İnönü Zaferi</w:t>
      </w:r>
      <w:r>
        <w:rPr>
          <w:rFonts w:ascii="Garamond" w:hAnsi="Garamond"/>
          <w:sz w:val="22"/>
          <w:szCs w:val="22"/>
        </w:rPr>
        <w:t xml:space="preserve"> </w:t>
      </w:r>
    </w:p>
    <w:p w:rsidR="00670A8E" w:rsidRDefault="00670A8E" w:rsidP="00E765F3">
      <w:pPr>
        <w:spacing w:line="276" w:lineRule="auto"/>
        <w:ind w:left="360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Pr="00E765F3">
        <w:rPr>
          <w:rFonts w:ascii="Garamond" w:hAnsi="Garamond"/>
          <w:sz w:val="22"/>
          <w:szCs w:val="22"/>
        </w:rPr>
        <w:t>Sonuç: TBMM’nin Londra Konferansı’na çağrılması</w:t>
      </w:r>
    </w:p>
    <w:p w:rsidR="00670A8E" w:rsidRPr="00E765F3" w:rsidRDefault="00670A8E" w:rsidP="00E765F3">
      <w:pPr>
        <w:pStyle w:val="ListParagraph"/>
        <w:numPr>
          <w:ilvl w:val="0"/>
          <w:numId w:val="75"/>
        </w:numPr>
        <w:spacing w:line="276" w:lineRule="auto"/>
        <w:rPr>
          <w:rFonts w:ascii="Garamond" w:hAnsi="Garamond"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>Olay:  Amasya Genelgesi</w:t>
      </w:r>
    </w:p>
    <w:p w:rsidR="00670A8E" w:rsidRDefault="00670A8E" w:rsidP="00E765F3">
      <w:pPr>
        <w:pStyle w:val="ListParagraph"/>
        <w:spacing w:line="276" w:lineRule="auto"/>
        <w:rPr>
          <w:rFonts w:ascii="Garamond" w:hAnsi="Garamond"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>Sonuç: Kurtuluş için mücadeleye çağrı</w:t>
      </w:r>
    </w:p>
    <w:p w:rsidR="00670A8E" w:rsidRPr="00F546BE" w:rsidRDefault="00670A8E" w:rsidP="00F546BE">
      <w:pPr>
        <w:pStyle w:val="ListParagraph"/>
        <w:numPr>
          <w:ilvl w:val="0"/>
          <w:numId w:val="75"/>
        </w:numPr>
        <w:spacing w:line="276" w:lineRule="auto"/>
        <w:rPr>
          <w:rFonts w:ascii="Garamond" w:hAnsi="Garamond"/>
          <w:sz w:val="22"/>
          <w:szCs w:val="22"/>
        </w:rPr>
      </w:pPr>
      <w:r w:rsidRPr="00F546BE">
        <w:rPr>
          <w:rFonts w:ascii="Garamond" w:hAnsi="Garamond"/>
          <w:sz w:val="22"/>
          <w:szCs w:val="22"/>
        </w:rPr>
        <w:t>Olay: TBMM’nin açılması</w:t>
      </w:r>
    </w:p>
    <w:p w:rsidR="00670A8E" w:rsidRPr="00E765F3" w:rsidRDefault="00670A8E" w:rsidP="00F546BE">
      <w:pPr>
        <w:pStyle w:val="ListParagraph"/>
        <w:spacing w:line="276" w:lineRule="auto"/>
        <w:rPr>
          <w:rFonts w:ascii="Garamond" w:hAnsi="Garamond"/>
          <w:b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>Sonuç: Milli Egemenliğin gerçekleşmesi</w:t>
      </w:r>
    </w:p>
    <w:p w:rsidR="00670A8E" w:rsidRDefault="00670A8E" w:rsidP="00F546BE">
      <w:pPr>
        <w:pStyle w:val="ListParagraph"/>
        <w:spacing w:line="276" w:lineRule="auto"/>
        <w:rPr>
          <w:rFonts w:ascii="Garamond" w:hAnsi="Garamond"/>
          <w:sz w:val="22"/>
          <w:szCs w:val="22"/>
        </w:rPr>
      </w:pPr>
    </w:p>
    <w:p w:rsidR="00670A8E" w:rsidRDefault="00670A8E" w:rsidP="00E765F3">
      <w:pPr>
        <w:pStyle w:val="ListParagraph"/>
        <w:spacing w:line="276" w:lineRule="auto"/>
        <w:rPr>
          <w:rFonts w:ascii="Garamond" w:hAnsi="Garamond"/>
          <w:sz w:val="22"/>
          <w:szCs w:val="22"/>
        </w:rPr>
      </w:pPr>
    </w:p>
    <w:p w:rsidR="00670A8E" w:rsidRDefault="00670A8E" w:rsidP="00E765F3">
      <w:pPr>
        <w:pStyle w:val="ListParagraph"/>
        <w:spacing w:line="276" w:lineRule="auto"/>
        <w:rPr>
          <w:rFonts w:ascii="Garamond" w:hAnsi="Garamond"/>
          <w:sz w:val="22"/>
          <w:szCs w:val="22"/>
        </w:rPr>
      </w:pPr>
    </w:p>
    <w:p w:rsidR="00670A8E" w:rsidRDefault="00670A8E" w:rsidP="00E765F3">
      <w:pPr>
        <w:spacing w:line="276" w:lineRule="auto"/>
        <w:ind w:firstLine="227"/>
        <w:rPr>
          <w:rFonts w:ascii="Garamond" w:hAnsi="Garamond"/>
          <w:sz w:val="22"/>
          <w:szCs w:val="22"/>
        </w:rPr>
      </w:pPr>
    </w:p>
    <w:p w:rsidR="00670A8E" w:rsidRDefault="00670A8E" w:rsidP="00E765F3">
      <w:pPr>
        <w:spacing w:line="276" w:lineRule="auto"/>
        <w:ind w:firstLine="227"/>
        <w:rPr>
          <w:rFonts w:ascii="Garamond" w:hAnsi="Garamond"/>
          <w:sz w:val="22"/>
          <w:szCs w:val="22"/>
        </w:rPr>
      </w:pPr>
    </w:p>
    <w:p w:rsidR="00670A8E" w:rsidRDefault="00670A8E" w:rsidP="00E765F3">
      <w:pPr>
        <w:spacing w:line="276" w:lineRule="auto"/>
        <w:ind w:firstLine="227"/>
        <w:rPr>
          <w:rFonts w:ascii="Garamond" w:hAnsi="Garamond"/>
          <w:sz w:val="22"/>
          <w:szCs w:val="22"/>
        </w:rPr>
      </w:pPr>
    </w:p>
    <w:p w:rsidR="00670A8E" w:rsidRDefault="00670A8E" w:rsidP="00E765F3">
      <w:pPr>
        <w:spacing w:line="276" w:lineRule="auto"/>
        <w:ind w:firstLine="227"/>
        <w:rPr>
          <w:rFonts w:ascii="Garamond" w:hAnsi="Garamond"/>
          <w:sz w:val="22"/>
          <w:szCs w:val="22"/>
        </w:rPr>
      </w:pPr>
    </w:p>
    <w:p w:rsidR="00670A8E" w:rsidRPr="00E765F3" w:rsidRDefault="00670A8E" w:rsidP="00E765F3">
      <w:pPr>
        <w:spacing w:line="276" w:lineRule="auto"/>
        <w:ind w:firstLine="227"/>
        <w:rPr>
          <w:rFonts w:ascii="Garamond" w:hAnsi="Garamond"/>
          <w:sz w:val="22"/>
          <w:szCs w:val="22"/>
        </w:rPr>
      </w:pPr>
    </w:p>
    <w:p w:rsidR="00670A8E" w:rsidRPr="00E765F3" w:rsidRDefault="00670A8E" w:rsidP="00E765F3">
      <w:pPr>
        <w:spacing w:line="276" w:lineRule="auto"/>
        <w:ind w:firstLine="227"/>
        <w:rPr>
          <w:rFonts w:ascii="Garamond" w:hAnsi="Garamond"/>
          <w:sz w:val="22"/>
          <w:szCs w:val="22"/>
        </w:rPr>
      </w:pPr>
    </w:p>
    <w:p w:rsidR="00670A8E" w:rsidRDefault="00670A8E" w:rsidP="00F546BE">
      <w:pPr>
        <w:spacing w:line="276" w:lineRule="auto"/>
        <w:ind w:left="340" w:hanging="340"/>
        <w:rPr>
          <w:rFonts w:ascii="Garamond" w:hAnsi="Garamond"/>
          <w:b/>
          <w:sz w:val="22"/>
          <w:szCs w:val="22"/>
        </w:rPr>
        <w:sectPr w:rsidR="00670A8E" w:rsidSect="00C0760B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</w:p>
    <w:p w:rsidR="00670A8E" w:rsidRDefault="00670A8E" w:rsidP="00F546BE">
      <w:pPr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670A8E" w:rsidRDefault="00670A8E" w:rsidP="00173569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Pr="00173569" w:rsidRDefault="00670A8E" w:rsidP="00AA26E6">
      <w:pPr>
        <w:spacing w:line="220" w:lineRule="exact"/>
        <w:ind w:firstLine="227"/>
        <w:rPr>
          <w:rFonts w:ascii="Garamond" w:hAnsi="Garamond"/>
          <w:b/>
          <w:sz w:val="22"/>
          <w:szCs w:val="22"/>
        </w:rPr>
      </w:pPr>
      <w:r>
        <w:rPr>
          <w:noProof/>
        </w:rPr>
        <w:pict>
          <v:group id="_x0000_s1050" style="position:absolute;left:0;text-align:left;margin-left:28.65pt;margin-top:8.05pt;width:233.25pt;height:84.6pt;z-index:251666432" coordorigin="6881,1299" coordsize="4665,1692">
            <v:roundrect id="AutoShape 6" o:spid="_x0000_s1051" style="position:absolute;left:9281;top:2526;width:2235;height:46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" fillcolor="#95b3d7" strokecolor="#95b3d7" strokeweight="1pt">
              <v:fill color2="#dbe5f1" angle="135" focus="50%" type="gradient"/>
              <v:shadow on="t" color="#243f60" opacity=".5" offset="1pt"/>
              <v:textbox style="mso-next-textbox:#AutoShape 6">
                <w:txbxContent>
                  <w:p w:rsidR="00670A8E" w:rsidRPr="00B504CC" w:rsidRDefault="00670A8E" w:rsidP="0017356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Mudanya antlaşması</w:t>
                    </w:r>
                  </w:p>
                </w:txbxContent>
              </v:textbox>
            </v:roundrect>
            <v:roundrect id="AutoShape 8" o:spid="_x0000_s1052" style="position:absolute;left:9296;top:1299;width:2235;height:46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" fillcolor="#95b3d7" strokecolor="#95b3d7" strokeweight="1pt">
              <v:fill color2="#dbe5f1" angle="135" focus="50%" type="gradient"/>
              <v:shadow on="t" color="#243f60" opacity=".5" offset="1pt"/>
              <v:textbox style="mso-next-textbox:#AutoShape 8">
                <w:txbxContent>
                  <w:p w:rsidR="00670A8E" w:rsidRPr="00B504CC" w:rsidRDefault="00670A8E" w:rsidP="0017356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Moskova Antlaşması</w:t>
                    </w:r>
                  </w:p>
                </w:txbxContent>
              </v:textbox>
            </v:roundrect>
            <v:roundrect id="AutoShape 3" o:spid="_x0000_s1053" style="position:absolute;left:6881;top:1299;width:1935;height:46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" fillcolor="#95b3d7" strokecolor="#95b3d7" strokeweight="1pt">
              <v:fill color2="#dbe5f1" angle="135" focus="50%" type="gradient"/>
              <v:shadow on="t" color="#243f60" opacity=".5" offset="1pt"/>
              <v:textbox style="mso-next-textbox:#AutoShape 3">
                <w:txbxContent>
                  <w:p w:rsidR="00670A8E" w:rsidRPr="00B504CC" w:rsidRDefault="00670A8E" w:rsidP="0017356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I. İnönü Savaşı</w:t>
                    </w:r>
                  </w:p>
                </w:txbxContent>
              </v:textbox>
            </v:roundrect>
            <v:shape id="AutoShape 9" o:spid="_x0000_s1054" type="#_x0000_t13" style="position:absolute;left:8816;top:1453;width:585;height:1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" fillcolor="black" strokeweight="3pt">
              <v:shadow on="t" color="#7f7f7f" opacity=".5" offset="1pt"/>
            </v:shape>
            <v:roundrect id="AutoShape 4" o:spid="_x0000_s1055" style="position:absolute;left:6881;top:1896;width:1935;height:46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" fillcolor="#95b3d7" strokecolor="#95b3d7" strokeweight="1pt">
              <v:fill color2="#dbe5f1" angle="135" focus="50%" type="gradient"/>
              <v:shadow on="t" color="#243f60" opacity=".5" offset="1pt"/>
              <v:textbox style="mso-next-textbox:#AutoShape 4">
                <w:txbxContent>
                  <w:p w:rsidR="00670A8E" w:rsidRPr="00B504CC" w:rsidRDefault="00670A8E" w:rsidP="0017356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Sakarya Savaşı</w:t>
                    </w:r>
                  </w:p>
                </w:txbxContent>
              </v:textbox>
            </v:roundrect>
            <v:roundrect id="AutoShape 7" o:spid="_x0000_s1056" style="position:absolute;left:9311;top:1896;width:2235;height:46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" fillcolor="#95b3d7" strokecolor="#95b3d7" strokeweight="1pt">
              <v:fill color2="#dbe5f1" angle="135" focus="50%" type="gradient"/>
              <v:shadow on="t" color="#243f60" opacity=".5" offset="1pt"/>
              <v:textbox style="mso-next-textbox:#AutoShape 7">
                <w:txbxContent>
                  <w:p w:rsidR="00670A8E" w:rsidRPr="00711198" w:rsidRDefault="00670A8E" w:rsidP="00173569">
                    <w:pPr>
                      <w:jc w:val="center"/>
                      <w:rPr>
                        <w:b/>
                        <w:sz w:val="32"/>
                      </w:rPr>
                    </w:pPr>
                    <w:r w:rsidRPr="00711198">
                      <w:rPr>
                        <w:b/>
                        <w:sz w:val="32"/>
                      </w:rPr>
                      <w:t>?</w:t>
                    </w:r>
                  </w:p>
                </w:txbxContent>
              </v:textbox>
            </v:roundrect>
            <v:shape id="AutoShape 11" o:spid="_x0000_s1057" type="#_x0000_t13" style="position:absolute;left:8816;top:2076;width:585;height:1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" fillcolor="black" strokeweight="3pt">
              <v:shadow on="t" color="#7f7f7f" opacity=".5" offset="1pt"/>
            </v:shape>
            <v:shape id="AutoShape 10" o:spid="_x0000_s1058" type="#_x0000_t13" style="position:absolute;left:8816;top:2653;width:585;height:1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" fillcolor="black" strokeweight="3pt">
              <v:shadow on="t" color="#7f7f7f" opacity=".5" offset="1pt"/>
            </v:shape>
            <v:roundrect id="AutoShape 5" o:spid="_x0000_s1059" style="position:absolute;left:6881;top:2526;width:1935;height:46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" fillcolor="#95b3d7" strokecolor="#95b3d7" strokeweight="1pt">
              <v:fill color2="#dbe5f1" angle="135" focus="50%" type="gradient"/>
              <v:shadow on="t" color="#243f60" opacity=".5" offset="1pt"/>
              <v:textbox style="mso-next-textbox:#AutoShape 5">
                <w:txbxContent>
                  <w:p w:rsidR="00670A8E" w:rsidRPr="00B504CC" w:rsidRDefault="00670A8E" w:rsidP="0017356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Büyük Taarruz</w:t>
                    </w:r>
                  </w:p>
                </w:txbxContent>
              </v:textbox>
            </v:roundrect>
          </v:group>
        </w:pict>
      </w:r>
      <w:r>
        <w:rPr>
          <w:rFonts w:ascii="Garamond" w:hAnsi="Garamond"/>
          <w:b/>
          <w:sz w:val="22"/>
          <w:szCs w:val="22"/>
        </w:rPr>
        <w:t>22</w:t>
      </w:r>
      <w:r w:rsidRPr="00173569">
        <w:rPr>
          <w:rFonts w:ascii="Garamond" w:hAnsi="Garamond"/>
          <w:b/>
          <w:sz w:val="22"/>
          <w:szCs w:val="22"/>
        </w:rPr>
        <w:t>-)</w:t>
      </w:r>
    </w:p>
    <w:p w:rsidR="00670A8E" w:rsidRDefault="00670A8E" w:rsidP="00173569">
      <w:pPr>
        <w:spacing w:line="220" w:lineRule="exact"/>
        <w:ind w:firstLine="227"/>
        <w:rPr>
          <w:rFonts w:ascii="Comic Sans MS" w:hAnsi="Comic Sans MS" w:cs="Lucida Sans Unicode"/>
          <w:b/>
          <w:bCs/>
          <w:sz w:val="20"/>
          <w:szCs w:val="16"/>
        </w:rPr>
      </w:pPr>
    </w:p>
    <w:p w:rsidR="00670A8E" w:rsidRDefault="00670A8E" w:rsidP="00173569">
      <w:pPr>
        <w:spacing w:line="220" w:lineRule="exact"/>
        <w:ind w:firstLine="227"/>
        <w:rPr>
          <w:rFonts w:ascii="Comic Sans MS" w:hAnsi="Comic Sans MS" w:cs="Lucida Sans Unicode"/>
          <w:b/>
          <w:bCs/>
          <w:sz w:val="20"/>
          <w:szCs w:val="16"/>
        </w:rPr>
      </w:pPr>
    </w:p>
    <w:p w:rsidR="00670A8E" w:rsidRDefault="00670A8E" w:rsidP="00173569">
      <w:pPr>
        <w:spacing w:line="220" w:lineRule="exact"/>
        <w:ind w:firstLine="227"/>
        <w:rPr>
          <w:rFonts w:ascii="Comic Sans MS" w:hAnsi="Comic Sans MS" w:cs="Lucida Sans Unicode"/>
          <w:b/>
          <w:bCs/>
          <w:sz w:val="20"/>
          <w:szCs w:val="16"/>
        </w:rPr>
      </w:pPr>
    </w:p>
    <w:p w:rsidR="00670A8E" w:rsidRDefault="00670A8E" w:rsidP="00173569">
      <w:pPr>
        <w:spacing w:line="220" w:lineRule="exact"/>
        <w:ind w:firstLine="227"/>
        <w:rPr>
          <w:rFonts w:ascii="Comic Sans MS" w:hAnsi="Comic Sans MS" w:cs="Lucida Sans Unicode"/>
          <w:b/>
          <w:bCs/>
          <w:sz w:val="20"/>
          <w:szCs w:val="16"/>
        </w:rPr>
      </w:pPr>
    </w:p>
    <w:p w:rsidR="00670A8E" w:rsidRDefault="00670A8E" w:rsidP="00173569">
      <w:pPr>
        <w:spacing w:line="220" w:lineRule="exact"/>
        <w:ind w:firstLine="227"/>
        <w:rPr>
          <w:rFonts w:ascii="Comic Sans MS" w:hAnsi="Comic Sans MS" w:cs="Lucida Sans Unicode"/>
          <w:b/>
          <w:bCs/>
          <w:sz w:val="20"/>
          <w:szCs w:val="16"/>
        </w:rPr>
      </w:pPr>
    </w:p>
    <w:p w:rsidR="00670A8E" w:rsidRDefault="00670A8E" w:rsidP="00173569">
      <w:pPr>
        <w:spacing w:line="220" w:lineRule="exact"/>
        <w:ind w:firstLine="227"/>
        <w:rPr>
          <w:rFonts w:ascii="Comic Sans MS" w:hAnsi="Comic Sans MS" w:cs="Lucida Sans Unicode"/>
          <w:b/>
          <w:bCs/>
          <w:sz w:val="20"/>
          <w:szCs w:val="16"/>
        </w:rPr>
      </w:pPr>
    </w:p>
    <w:p w:rsidR="00670A8E" w:rsidRDefault="00670A8E" w:rsidP="00173569">
      <w:pPr>
        <w:spacing w:line="220" w:lineRule="exact"/>
        <w:ind w:firstLine="227"/>
        <w:rPr>
          <w:rFonts w:ascii="Comic Sans MS" w:hAnsi="Comic Sans MS" w:cs="Lucida Sans Unicode"/>
          <w:b/>
          <w:bCs/>
          <w:sz w:val="20"/>
          <w:szCs w:val="16"/>
        </w:rPr>
      </w:pPr>
    </w:p>
    <w:p w:rsidR="00670A8E" w:rsidRPr="00E765F3" w:rsidRDefault="00670A8E" w:rsidP="00173569">
      <w:pPr>
        <w:spacing w:line="220" w:lineRule="exact"/>
        <w:ind w:firstLine="227"/>
        <w:rPr>
          <w:rFonts w:ascii="Garamond" w:hAnsi="Garamond"/>
          <w:sz w:val="22"/>
          <w:szCs w:val="22"/>
        </w:rPr>
      </w:pPr>
    </w:p>
    <w:p w:rsidR="00670A8E" w:rsidRPr="00E765F3" w:rsidRDefault="00670A8E" w:rsidP="00173569">
      <w:pPr>
        <w:spacing w:line="276" w:lineRule="auto"/>
        <w:ind w:firstLine="227"/>
        <w:rPr>
          <w:rFonts w:ascii="Garamond" w:hAnsi="Garamond"/>
          <w:b/>
          <w:sz w:val="22"/>
          <w:szCs w:val="22"/>
        </w:rPr>
      </w:pPr>
      <w:r w:rsidRPr="00E765F3">
        <w:rPr>
          <w:rFonts w:ascii="Garamond" w:hAnsi="Garamond"/>
          <w:b/>
          <w:sz w:val="22"/>
          <w:szCs w:val="22"/>
        </w:rPr>
        <w:t xml:space="preserve">Yukarıdaki eşleştirme tablosunda soru işareti ile </w:t>
      </w:r>
      <w:r>
        <w:rPr>
          <w:rFonts w:ascii="Garamond" w:hAnsi="Garamond"/>
          <w:b/>
          <w:sz w:val="22"/>
          <w:szCs w:val="22"/>
        </w:rPr>
        <w:tab/>
      </w:r>
      <w:r w:rsidRPr="00E765F3">
        <w:rPr>
          <w:rFonts w:ascii="Garamond" w:hAnsi="Garamond"/>
          <w:b/>
          <w:sz w:val="22"/>
          <w:szCs w:val="22"/>
        </w:rPr>
        <w:t xml:space="preserve">gösterilen yere aşağıdakilerden hangisi </w:t>
      </w:r>
      <w:r>
        <w:rPr>
          <w:rFonts w:ascii="Garamond" w:hAnsi="Garamond"/>
          <w:b/>
          <w:sz w:val="22"/>
          <w:szCs w:val="22"/>
        </w:rPr>
        <w:tab/>
      </w:r>
      <w:r w:rsidRPr="00E765F3">
        <w:rPr>
          <w:rFonts w:ascii="Garamond" w:hAnsi="Garamond"/>
          <w:b/>
          <w:sz w:val="22"/>
          <w:szCs w:val="22"/>
        </w:rPr>
        <w:t>getirilmelidir?</w:t>
      </w:r>
    </w:p>
    <w:p w:rsidR="00670A8E" w:rsidRPr="00E765F3" w:rsidRDefault="00670A8E" w:rsidP="00173569">
      <w:pPr>
        <w:spacing w:line="276" w:lineRule="auto"/>
        <w:ind w:firstLine="227"/>
        <w:rPr>
          <w:rFonts w:ascii="Garamond" w:hAnsi="Garamond"/>
          <w:sz w:val="22"/>
          <w:szCs w:val="22"/>
        </w:rPr>
      </w:pPr>
      <w:r w:rsidRPr="00E765F3">
        <w:rPr>
          <w:rFonts w:ascii="Garamond" w:hAnsi="Garamond"/>
          <w:b/>
          <w:sz w:val="22"/>
          <w:szCs w:val="22"/>
        </w:rPr>
        <w:t>A)</w:t>
      </w:r>
      <w:r w:rsidRPr="00E765F3">
        <w:rPr>
          <w:rFonts w:ascii="Garamond" w:hAnsi="Garamond"/>
          <w:sz w:val="22"/>
          <w:szCs w:val="22"/>
        </w:rPr>
        <w:t xml:space="preserve"> Lozan antlaşması</w:t>
      </w:r>
      <w:r w:rsidRPr="00E765F3">
        <w:rPr>
          <w:rFonts w:ascii="Garamond" w:hAnsi="Garamond"/>
          <w:sz w:val="22"/>
          <w:szCs w:val="22"/>
        </w:rPr>
        <w:tab/>
      </w:r>
      <w:r w:rsidRPr="00E765F3">
        <w:rPr>
          <w:rFonts w:ascii="Garamond" w:hAnsi="Garamond"/>
          <w:sz w:val="22"/>
          <w:szCs w:val="22"/>
        </w:rPr>
        <w:tab/>
      </w:r>
      <w:r w:rsidRPr="00E765F3">
        <w:rPr>
          <w:rFonts w:ascii="Garamond" w:hAnsi="Garamond"/>
          <w:b/>
          <w:sz w:val="22"/>
          <w:szCs w:val="22"/>
        </w:rPr>
        <w:t>B)</w:t>
      </w:r>
      <w:r w:rsidRPr="00E765F3">
        <w:rPr>
          <w:rFonts w:ascii="Garamond" w:hAnsi="Garamond"/>
          <w:sz w:val="22"/>
          <w:szCs w:val="22"/>
        </w:rPr>
        <w:t xml:space="preserve"> Sevr Antlaşması</w:t>
      </w:r>
    </w:p>
    <w:p w:rsidR="00670A8E" w:rsidRPr="00E765F3" w:rsidRDefault="00670A8E" w:rsidP="0017356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 xml:space="preserve">   </w:t>
      </w:r>
      <w:r w:rsidRPr="00E765F3">
        <w:rPr>
          <w:rFonts w:ascii="Garamond" w:hAnsi="Garamond"/>
          <w:b/>
          <w:sz w:val="22"/>
          <w:szCs w:val="22"/>
        </w:rPr>
        <w:t>C)</w:t>
      </w:r>
      <w:r w:rsidRPr="00E765F3">
        <w:rPr>
          <w:rFonts w:ascii="Garamond" w:hAnsi="Garamond"/>
          <w:sz w:val="22"/>
          <w:szCs w:val="22"/>
        </w:rPr>
        <w:t xml:space="preserve"> Ankara Antlaşması   </w:t>
      </w:r>
      <w:r w:rsidRPr="00E765F3">
        <w:rPr>
          <w:rFonts w:ascii="Garamond" w:hAnsi="Garamond"/>
          <w:b/>
          <w:sz w:val="22"/>
          <w:szCs w:val="22"/>
        </w:rPr>
        <w:tab/>
        <w:t>D)</w:t>
      </w:r>
      <w:r w:rsidRPr="00E765F3">
        <w:rPr>
          <w:rFonts w:ascii="Garamond" w:hAnsi="Garamond"/>
          <w:sz w:val="22"/>
          <w:szCs w:val="22"/>
        </w:rPr>
        <w:t xml:space="preserve"> Gümrü Antlaşması</w:t>
      </w:r>
    </w:p>
    <w:p w:rsidR="00670A8E" w:rsidRDefault="00670A8E" w:rsidP="00F546BE">
      <w:pPr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670A8E" w:rsidRDefault="00670A8E" w:rsidP="00F546BE">
      <w:pPr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670A8E" w:rsidRPr="00E765F3" w:rsidRDefault="00670A8E" w:rsidP="00173569">
      <w:pPr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F546BE">
        <w:rPr>
          <w:rFonts w:ascii="Garamond" w:hAnsi="Garamond"/>
          <w:b/>
          <w:sz w:val="22"/>
          <w:szCs w:val="22"/>
        </w:rPr>
        <w:t>2</w:t>
      </w:r>
      <w:r>
        <w:rPr>
          <w:rFonts w:ascii="Garamond" w:hAnsi="Garamond"/>
          <w:b/>
          <w:sz w:val="22"/>
          <w:szCs w:val="22"/>
        </w:rPr>
        <w:t>3</w:t>
      </w:r>
      <w:r w:rsidRPr="00F546BE">
        <w:rPr>
          <w:rFonts w:ascii="Garamond" w:hAnsi="Garamond"/>
          <w:b/>
          <w:sz w:val="22"/>
          <w:szCs w:val="22"/>
        </w:rPr>
        <w:t>-)</w:t>
      </w:r>
      <w:r w:rsidRPr="00E765F3">
        <w:rPr>
          <w:rFonts w:ascii="Garamond" w:hAnsi="Garamond"/>
          <w:sz w:val="22"/>
          <w:szCs w:val="22"/>
        </w:rPr>
        <w:t xml:space="preserve"> Mondros Ateşkes Antlaşması’ndan sonra İtilaf devletleri Anadolu’yu fiilen işgal ettiler.</w:t>
      </w:r>
    </w:p>
    <w:p w:rsidR="00670A8E" w:rsidRPr="00F546BE" w:rsidRDefault="00670A8E" w:rsidP="00173569">
      <w:pPr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ab/>
      </w:r>
      <w:r w:rsidRPr="00F546BE">
        <w:rPr>
          <w:rFonts w:ascii="Garamond" w:hAnsi="Garamond"/>
          <w:b/>
          <w:sz w:val="22"/>
          <w:szCs w:val="22"/>
        </w:rPr>
        <w:t xml:space="preserve">Aşağıda verilen devletler ve işgal ettikleri yerler eşleştirilmesinden hangisi </w:t>
      </w:r>
      <w:r w:rsidRPr="00356870">
        <w:rPr>
          <w:rFonts w:ascii="Garamond" w:hAnsi="Garamond"/>
          <w:b/>
          <w:sz w:val="22"/>
          <w:szCs w:val="22"/>
          <w:u w:val="single"/>
        </w:rPr>
        <w:t>yanlıştır?</w:t>
      </w:r>
    </w:p>
    <w:p w:rsidR="00670A8E" w:rsidRPr="00E765F3" w:rsidRDefault="00670A8E" w:rsidP="00173569">
      <w:pPr>
        <w:spacing w:line="276" w:lineRule="auto"/>
        <w:ind w:left="284"/>
        <w:rPr>
          <w:rFonts w:ascii="Garamond" w:hAnsi="Garamond"/>
          <w:sz w:val="22"/>
          <w:szCs w:val="22"/>
        </w:rPr>
      </w:pPr>
      <w:r w:rsidRPr="00F546BE">
        <w:rPr>
          <w:rFonts w:ascii="Garamond" w:hAnsi="Garamond"/>
          <w:b/>
          <w:sz w:val="22"/>
          <w:szCs w:val="22"/>
        </w:rPr>
        <w:t>A)</w:t>
      </w:r>
      <w:r w:rsidRPr="00E765F3">
        <w:rPr>
          <w:rFonts w:ascii="Garamond" w:hAnsi="Garamond"/>
          <w:sz w:val="22"/>
          <w:szCs w:val="22"/>
        </w:rPr>
        <w:t xml:space="preserve"> Yunanlılar</w:t>
      </w:r>
      <w:r>
        <w:rPr>
          <w:rFonts w:ascii="Garamond" w:hAnsi="Garamond"/>
          <w:sz w:val="22"/>
          <w:szCs w:val="22"/>
        </w:rPr>
        <w:tab/>
      </w:r>
      <w:r w:rsidRPr="00E765F3">
        <w:rPr>
          <w:rFonts w:ascii="Garamond" w:hAnsi="Garamond"/>
          <w:sz w:val="22"/>
          <w:szCs w:val="22"/>
        </w:rPr>
        <w:t xml:space="preserve"> -  </w:t>
      </w:r>
      <w:r>
        <w:rPr>
          <w:rFonts w:ascii="Garamond" w:hAnsi="Garamond"/>
          <w:sz w:val="22"/>
          <w:szCs w:val="22"/>
        </w:rPr>
        <w:tab/>
      </w:r>
      <w:r w:rsidRPr="00E765F3">
        <w:rPr>
          <w:rFonts w:ascii="Garamond" w:hAnsi="Garamond"/>
          <w:sz w:val="22"/>
          <w:szCs w:val="22"/>
        </w:rPr>
        <w:t>İzmir ve çevresi</w:t>
      </w:r>
    </w:p>
    <w:p w:rsidR="00670A8E" w:rsidRPr="00E765F3" w:rsidRDefault="00670A8E" w:rsidP="00173569">
      <w:pPr>
        <w:spacing w:line="276" w:lineRule="auto"/>
        <w:ind w:left="284"/>
        <w:rPr>
          <w:rFonts w:ascii="Garamond" w:hAnsi="Garamond"/>
          <w:sz w:val="22"/>
          <w:szCs w:val="22"/>
        </w:rPr>
      </w:pPr>
      <w:r w:rsidRPr="00F546BE">
        <w:rPr>
          <w:rFonts w:ascii="Garamond" w:hAnsi="Garamond"/>
          <w:b/>
          <w:sz w:val="22"/>
          <w:szCs w:val="22"/>
        </w:rPr>
        <w:t>B)</w:t>
      </w:r>
      <w:r>
        <w:rPr>
          <w:rFonts w:ascii="Garamond" w:hAnsi="Garamond"/>
          <w:sz w:val="22"/>
          <w:szCs w:val="22"/>
        </w:rPr>
        <w:t xml:space="preserve"> İtalya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Pr="00E765F3">
        <w:rPr>
          <w:rFonts w:ascii="Garamond" w:hAnsi="Garamond"/>
          <w:sz w:val="22"/>
          <w:szCs w:val="22"/>
        </w:rPr>
        <w:t xml:space="preserve">-  </w:t>
      </w:r>
      <w:r>
        <w:rPr>
          <w:rFonts w:ascii="Garamond" w:hAnsi="Garamond"/>
          <w:sz w:val="22"/>
          <w:szCs w:val="22"/>
        </w:rPr>
        <w:tab/>
      </w:r>
      <w:r w:rsidRPr="00E765F3">
        <w:rPr>
          <w:rFonts w:ascii="Garamond" w:hAnsi="Garamond"/>
          <w:sz w:val="22"/>
          <w:szCs w:val="22"/>
        </w:rPr>
        <w:t>Antalya ve Konya</w:t>
      </w:r>
    </w:p>
    <w:p w:rsidR="00670A8E" w:rsidRPr="00E765F3" w:rsidRDefault="00670A8E" w:rsidP="00173569">
      <w:pPr>
        <w:spacing w:line="276" w:lineRule="auto"/>
        <w:ind w:left="284"/>
        <w:rPr>
          <w:rFonts w:ascii="Garamond" w:hAnsi="Garamond"/>
          <w:sz w:val="22"/>
          <w:szCs w:val="22"/>
        </w:rPr>
      </w:pPr>
      <w:r w:rsidRPr="00F546BE">
        <w:rPr>
          <w:rFonts w:ascii="Garamond" w:hAnsi="Garamond"/>
          <w:b/>
          <w:sz w:val="22"/>
          <w:szCs w:val="22"/>
        </w:rPr>
        <w:t>C)</w:t>
      </w:r>
      <w:r w:rsidRPr="00E765F3">
        <w:rPr>
          <w:rFonts w:ascii="Garamond" w:hAnsi="Garamond"/>
          <w:sz w:val="22"/>
          <w:szCs w:val="22"/>
        </w:rPr>
        <w:t xml:space="preserve"> İngilizler</w:t>
      </w:r>
      <w:r w:rsidRPr="00E765F3">
        <w:rPr>
          <w:rFonts w:ascii="Garamond" w:hAnsi="Garamond"/>
          <w:sz w:val="22"/>
          <w:szCs w:val="22"/>
        </w:rPr>
        <w:tab/>
        <w:t xml:space="preserve">-  </w:t>
      </w:r>
      <w:r>
        <w:rPr>
          <w:rFonts w:ascii="Garamond" w:hAnsi="Garamond"/>
          <w:sz w:val="22"/>
          <w:szCs w:val="22"/>
        </w:rPr>
        <w:tab/>
      </w:r>
      <w:r w:rsidRPr="00E765F3">
        <w:rPr>
          <w:rFonts w:ascii="Garamond" w:hAnsi="Garamond"/>
          <w:sz w:val="22"/>
          <w:szCs w:val="22"/>
        </w:rPr>
        <w:t>Boğazlar ve Musul</w:t>
      </w:r>
    </w:p>
    <w:p w:rsidR="00670A8E" w:rsidRPr="00E765F3" w:rsidRDefault="00670A8E" w:rsidP="00173569">
      <w:pPr>
        <w:spacing w:line="276" w:lineRule="auto"/>
        <w:ind w:left="284"/>
        <w:rPr>
          <w:rFonts w:ascii="Garamond" w:hAnsi="Garamond"/>
          <w:sz w:val="22"/>
          <w:szCs w:val="22"/>
        </w:rPr>
      </w:pPr>
      <w:r w:rsidRPr="00F546BE">
        <w:rPr>
          <w:rFonts w:ascii="Garamond" w:hAnsi="Garamond"/>
          <w:b/>
          <w:sz w:val="22"/>
          <w:szCs w:val="22"/>
        </w:rPr>
        <w:t>D)</w:t>
      </w:r>
      <w:r w:rsidRPr="00E765F3">
        <w:rPr>
          <w:rFonts w:ascii="Garamond" w:hAnsi="Garamond"/>
          <w:sz w:val="22"/>
          <w:szCs w:val="22"/>
        </w:rPr>
        <w:t xml:space="preserve"> Fransızlar</w:t>
      </w:r>
      <w:r w:rsidRPr="00E765F3">
        <w:rPr>
          <w:rFonts w:ascii="Garamond" w:hAnsi="Garamond"/>
          <w:sz w:val="22"/>
          <w:szCs w:val="22"/>
        </w:rPr>
        <w:tab/>
        <w:t xml:space="preserve">- </w:t>
      </w:r>
      <w:r>
        <w:rPr>
          <w:rFonts w:ascii="Garamond" w:hAnsi="Garamond"/>
          <w:sz w:val="22"/>
          <w:szCs w:val="22"/>
        </w:rPr>
        <w:tab/>
      </w:r>
      <w:r w:rsidRPr="00E765F3">
        <w:rPr>
          <w:rFonts w:ascii="Garamond" w:hAnsi="Garamond"/>
          <w:sz w:val="22"/>
          <w:szCs w:val="22"/>
        </w:rPr>
        <w:t xml:space="preserve"> Erzurum ve çevresi</w:t>
      </w:r>
    </w:p>
    <w:p w:rsidR="00670A8E" w:rsidRDefault="00670A8E" w:rsidP="00173569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173569">
      <w:pPr>
        <w:spacing w:line="220" w:lineRule="exact"/>
        <w:ind w:firstLine="227"/>
        <w:rPr>
          <w:rFonts w:ascii="Comic Sans MS" w:hAnsi="Comic Sans MS" w:cs="Lucida Sans Unicode"/>
          <w:b/>
          <w:bCs/>
          <w:sz w:val="20"/>
          <w:szCs w:val="16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173569">
      <w:pPr>
        <w:spacing w:line="276" w:lineRule="auto"/>
        <w:ind w:firstLine="227"/>
        <w:rPr>
          <w:rFonts w:ascii="Garamond" w:hAnsi="Garamond"/>
          <w:b/>
          <w:sz w:val="22"/>
          <w:szCs w:val="22"/>
        </w:rPr>
      </w:pPr>
    </w:p>
    <w:p w:rsidR="00670A8E" w:rsidRDefault="00670A8E" w:rsidP="00173569">
      <w:pPr>
        <w:spacing w:line="276" w:lineRule="auto"/>
        <w:ind w:firstLine="227"/>
        <w:rPr>
          <w:rFonts w:ascii="Garamond" w:hAnsi="Garamond"/>
          <w:b/>
          <w:sz w:val="22"/>
          <w:szCs w:val="22"/>
        </w:rPr>
      </w:pPr>
    </w:p>
    <w:p w:rsidR="00670A8E" w:rsidRDefault="00670A8E" w:rsidP="00173569">
      <w:pPr>
        <w:spacing w:line="276" w:lineRule="auto"/>
        <w:ind w:firstLine="227"/>
        <w:rPr>
          <w:rFonts w:ascii="Garamond" w:hAnsi="Garamond"/>
          <w:b/>
          <w:sz w:val="22"/>
          <w:szCs w:val="22"/>
        </w:rPr>
      </w:pPr>
    </w:p>
    <w:p w:rsidR="00670A8E" w:rsidRDefault="00670A8E" w:rsidP="00173569">
      <w:pPr>
        <w:spacing w:line="276" w:lineRule="auto"/>
        <w:ind w:firstLine="227"/>
        <w:rPr>
          <w:rFonts w:ascii="Garamond" w:hAnsi="Garamond"/>
          <w:b/>
          <w:sz w:val="22"/>
          <w:szCs w:val="22"/>
        </w:rPr>
      </w:pPr>
      <w:r w:rsidRPr="00E765F3">
        <w:rPr>
          <w:rFonts w:ascii="Garamond" w:hAnsi="Garamond"/>
          <w:b/>
          <w:sz w:val="22"/>
          <w:szCs w:val="22"/>
        </w:rPr>
        <w:t>2</w:t>
      </w:r>
      <w:r>
        <w:rPr>
          <w:rFonts w:ascii="Garamond" w:hAnsi="Garamond"/>
          <w:b/>
          <w:sz w:val="22"/>
          <w:szCs w:val="22"/>
        </w:rPr>
        <w:t>4</w:t>
      </w:r>
      <w:r w:rsidRPr="00E765F3">
        <w:rPr>
          <w:rFonts w:ascii="Garamond" w:hAnsi="Garamond"/>
          <w:b/>
          <w:sz w:val="22"/>
          <w:szCs w:val="22"/>
        </w:rPr>
        <w:t xml:space="preserve">-) Aşağıdakilerden hangisi </w:t>
      </w:r>
      <w:r w:rsidRPr="00356870">
        <w:rPr>
          <w:rFonts w:ascii="Garamond" w:hAnsi="Garamond"/>
          <w:b/>
          <w:sz w:val="22"/>
          <w:szCs w:val="22"/>
          <w:u w:val="single"/>
        </w:rPr>
        <w:t>“yanlış</w:t>
      </w:r>
      <w:r w:rsidRPr="00E765F3">
        <w:rPr>
          <w:rFonts w:ascii="Garamond" w:hAnsi="Garamond"/>
          <w:b/>
          <w:sz w:val="22"/>
          <w:szCs w:val="22"/>
        </w:rPr>
        <w:t>” bir bilgidir?</w:t>
      </w:r>
    </w:p>
    <w:p w:rsidR="00670A8E" w:rsidRPr="00E765F3" w:rsidRDefault="00670A8E" w:rsidP="00173569">
      <w:pPr>
        <w:pStyle w:val="ListParagraph"/>
        <w:numPr>
          <w:ilvl w:val="0"/>
          <w:numId w:val="74"/>
        </w:numPr>
        <w:spacing w:line="276" w:lineRule="auto"/>
        <w:rPr>
          <w:rFonts w:ascii="Garamond" w:hAnsi="Garamond"/>
          <w:b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 xml:space="preserve">I. Maarif(Eğitim) Kongresi, Kurtuluş Savaşı </w:t>
      </w:r>
      <w:r w:rsidRPr="00E765F3">
        <w:rPr>
          <w:rFonts w:ascii="Garamond" w:hAnsi="Garamond"/>
          <w:sz w:val="22"/>
          <w:szCs w:val="22"/>
        </w:rPr>
        <w:tab/>
        <w:t>sırasında toplandı.</w:t>
      </w:r>
    </w:p>
    <w:p w:rsidR="00670A8E" w:rsidRPr="00E765F3" w:rsidRDefault="00670A8E" w:rsidP="00173569">
      <w:pPr>
        <w:pStyle w:val="ListParagraph"/>
        <w:numPr>
          <w:ilvl w:val="0"/>
          <w:numId w:val="74"/>
        </w:numPr>
        <w:spacing w:line="276" w:lineRule="auto"/>
        <w:rPr>
          <w:rFonts w:ascii="Garamond" w:hAnsi="Garamond"/>
          <w:b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 xml:space="preserve">Sakarya Savaşının kazanılmasında Mustafa </w:t>
      </w:r>
      <w:r w:rsidRPr="00E765F3">
        <w:rPr>
          <w:rFonts w:ascii="Garamond" w:hAnsi="Garamond"/>
          <w:sz w:val="22"/>
          <w:szCs w:val="22"/>
        </w:rPr>
        <w:tab/>
        <w:t>Kemal’in “topyekûn savaş” taktiği etkili oldu.</w:t>
      </w:r>
    </w:p>
    <w:p w:rsidR="00670A8E" w:rsidRPr="00E765F3" w:rsidRDefault="00670A8E" w:rsidP="00173569">
      <w:pPr>
        <w:pStyle w:val="ListParagraph"/>
        <w:numPr>
          <w:ilvl w:val="0"/>
          <w:numId w:val="74"/>
        </w:numPr>
        <w:spacing w:line="276" w:lineRule="auto"/>
        <w:rPr>
          <w:rFonts w:ascii="Garamond" w:hAnsi="Garamond"/>
          <w:b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 xml:space="preserve">Tekâlif-i Milliye Emirleri, II. İnönü Savaşı’nın </w:t>
      </w:r>
      <w:r w:rsidRPr="00E765F3">
        <w:rPr>
          <w:rFonts w:ascii="Garamond" w:hAnsi="Garamond"/>
          <w:sz w:val="22"/>
          <w:szCs w:val="22"/>
        </w:rPr>
        <w:tab/>
        <w:t>kazanılmasını sağladı.</w:t>
      </w:r>
    </w:p>
    <w:p w:rsidR="00670A8E" w:rsidRPr="00E765F3" w:rsidRDefault="00670A8E" w:rsidP="00173569">
      <w:pPr>
        <w:pStyle w:val="ListParagraph"/>
        <w:numPr>
          <w:ilvl w:val="0"/>
          <w:numId w:val="74"/>
        </w:numPr>
        <w:spacing w:line="276" w:lineRule="auto"/>
        <w:rPr>
          <w:rFonts w:ascii="Garamond" w:hAnsi="Garamond"/>
          <w:b/>
          <w:sz w:val="22"/>
          <w:szCs w:val="22"/>
        </w:rPr>
      </w:pPr>
      <w:r w:rsidRPr="00E765F3">
        <w:rPr>
          <w:rFonts w:ascii="Garamond" w:hAnsi="Garamond"/>
          <w:sz w:val="22"/>
          <w:szCs w:val="22"/>
        </w:rPr>
        <w:t xml:space="preserve">Mudanya Ateşkes antlaşmasıyla Doğu Trakya </w:t>
      </w:r>
      <w:r w:rsidRPr="00E765F3">
        <w:rPr>
          <w:rFonts w:ascii="Garamond" w:hAnsi="Garamond"/>
          <w:sz w:val="22"/>
          <w:szCs w:val="22"/>
        </w:rPr>
        <w:tab/>
        <w:t>savaşsız kazanılmış oldu.</w:t>
      </w: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173569">
      <w:pPr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670A8E" w:rsidRDefault="00670A8E" w:rsidP="00173569">
      <w:pPr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670A8E" w:rsidRPr="00F546BE" w:rsidRDefault="00670A8E" w:rsidP="00173569">
      <w:pPr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 w:rsidRPr="00F546BE">
        <w:rPr>
          <w:rFonts w:ascii="Garamond" w:hAnsi="Garamond"/>
          <w:b/>
          <w:sz w:val="22"/>
          <w:szCs w:val="22"/>
        </w:rPr>
        <w:t>2</w:t>
      </w:r>
      <w:r>
        <w:rPr>
          <w:rFonts w:ascii="Garamond" w:hAnsi="Garamond"/>
          <w:b/>
          <w:sz w:val="22"/>
          <w:szCs w:val="22"/>
        </w:rPr>
        <w:t>5</w:t>
      </w:r>
      <w:r w:rsidRPr="00F546BE">
        <w:rPr>
          <w:rFonts w:ascii="Garamond" w:hAnsi="Garamond"/>
          <w:b/>
          <w:sz w:val="22"/>
          <w:szCs w:val="22"/>
        </w:rPr>
        <w:t>-)</w:t>
      </w:r>
      <w:r>
        <w:rPr>
          <w:rFonts w:ascii="Garamond" w:hAnsi="Garamond"/>
          <w:b/>
          <w:sz w:val="22"/>
          <w:szCs w:val="22"/>
        </w:rPr>
        <w:t xml:space="preserve"> </w:t>
      </w:r>
      <w:r w:rsidRPr="00356870">
        <w:rPr>
          <w:rFonts w:ascii="Garamond" w:hAnsi="Garamond"/>
          <w:sz w:val="22"/>
          <w:szCs w:val="22"/>
        </w:rPr>
        <w:t>TBMM ile İtilaf Devletleri arasında imzalanan Mudanya Ateşkes Antlaşması’nın yalnızca</w:t>
      </w:r>
      <w:r w:rsidRPr="00F546BE">
        <w:rPr>
          <w:rFonts w:ascii="Garamond" w:hAnsi="Garamond"/>
          <w:b/>
          <w:sz w:val="22"/>
          <w:szCs w:val="22"/>
        </w:rPr>
        <w:t xml:space="preserve">;’’İstanbul ve Boğazlar TBMM’nin denetimine </w:t>
      </w:r>
      <w:r w:rsidRPr="00356870">
        <w:rPr>
          <w:rFonts w:ascii="Garamond" w:hAnsi="Garamond"/>
          <w:b/>
          <w:sz w:val="22"/>
          <w:szCs w:val="22"/>
        </w:rPr>
        <w:t>bırakılacak</w:t>
      </w:r>
      <w:r w:rsidRPr="00356870">
        <w:rPr>
          <w:rFonts w:ascii="Garamond" w:hAnsi="Garamond"/>
          <w:sz w:val="22"/>
          <w:szCs w:val="22"/>
        </w:rPr>
        <w:t>’’maddesi ile ilgili aşağıdakilerden hangisi</w:t>
      </w:r>
      <w:r w:rsidRPr="00356870">
        <w:rPr>
          <w:rFonts w:ascii="Garamond" w:hAnsi="Garamond"/>
          <w:sz w:val="22"/>
          <w:szCs w:val="22"/>
          <w:u w:val="single"/>
        </w:rPr>
        <w:t xml:space="preserve"> kesin</w:t>
      </w:r>
      <w:r w:rsidRPr="00356870">
        <w:rPr>
          <w:rFonts w:ascii="Garamond" w:hAnsi="Garamond"/>
          <w:sz w:val="22"/>
          <w:szCs w:val="22"/>
        </w:rPr>
        <w:t xml:space="preserve"> olarak söylenebilir?</w:t>
      </w:r>
    </w:p>
    <w:p w:rsidR="00670A8E" w:rsidRPr="00E765F3" w:rsidRDefault="00670A8E" w:rsidP="00173569">
      <w:pPr>
        <w:spacing w:line="276" w:lineRule="auto"/>
        <w:ind w:firstLine="227"/>
        <w:rPr>
          <w:rFonts w:ascii="Garamond" w:hAnsi="Garamond"/>
          <w:sz w:val="22"/>
          <w:szCs w:val="22"/>
        </w:rPr>
      </w:pPr>
      <w:r w:rsidRPr="00F546BE">
        <w:rPr>
          <w:rFonts w:ascii="Garamond" w:hAnsi="Garamond"/>
          <w:b/>
          <w:sz w:val="22"/>
          <w:szCs w:val="22"/>
        </w:rPr>
        <w:t>A)</w:t>
      </w:r>
      <w:r>
        <w:rPr>
          <w:rFonts w:ascii="Garamond" w:hAnsi="Garamond"/>
          <w:sz w:val="22"/>
          <w:szCs w:val="22"/>
        </w:rPr>
        <w:t xml:space="preserve"> </w:t>
      </w:r>
      <w:r w:rsidRPr="00E765F3">
        <w:rPr>
          <w:rFonts w:ascii="Garamond" w:hAnsi="Garamond"/>
          <w:sz w:val="22"/>
          <w:szCs w:val="22"/>
        </w:rPr>
        <w:t>Osmanlı Devleti hukuken sona ermiştir.</w:t>
      </w:r>
    </w:p>
    <w:p w:rsidR="00670A8E" w:rsidRPr="00E765F3" w:rsidRDefault="00670A8E" w:rsidP="00173569">
      <w:pPr>
        <w:spacing w:line="276" w:lineRule="auto"/>
        <w:ind w:firstLine="227"/>
        <w:rPr>
          <w:rFonts w:ascii="Garamond" w:hAnsi="Garamond"/>
          <w:sz w:val="22"/>
          <w:szCs w:val="22"/>
        </w:rPr>
      </w:pPr>
      <w:r w:rsidRPr="00F546BE">
        <w:rPr>
          <w:rFonts w:ascii="Garamond" w:hAnsi="Garamond"/>
          <w:b/>
          <w:sz w:val="22"/>
          <w:szCs w:val="22"/>
        </w:rPr>
        <w:t>B)</w:t>
      </w:r>
      <w:r w:rsidRPr="00E765F3">
        <w:rPr>
          <w:rFonts w:ascii="Garamond" w:hAnsi="Garamond"/>
          <w:sz w:val="22"/>
          <w:szCs w:val="22"/>
        </w:rPr>
        <w:t xml:space="preserve">  Misak-i Milli kesin olarak gerçekleşmiştir.</w:t>
      </w:r>
    </w:p>
    <w:p w:rsidR="00670A8E" w:rsidRPr="00E765F3" w:rsidRDefault="00670A8E" w:rsidP="00173569">
      <w:pPr>
        <w:spacing w:line="276" w:lineRule="auto"/>
        <w:ind w:firstLine="227"/>
        <w:rPr>
          <w:rFonts w:ascii="Garamond" w:hAnsi="Garamond"/>
          <w:sz w:val="22"/>
          <w:szCs w:val="22"/>
        </w:rPr>
      </w:pPr>
      <w:r w:rsidRPr="00F546BE">
        <w:rPr>
          <w:rFonts w:ascii="Garamond" w:hAnsi="Garamond"/>
          <w:b/>
          <w:sz w:val="22"/>
          <w:szCs w:val="22"/>
        </w:rPr>
        <w:t>C)</w:t>
      </w:r>
      <w:r>
        <w:rPr>
          <w:rFonts w:ascii="Garamond" w:hAnsi="Garamond"/>
          <w:sz w:val="22"/>
          <w:szCs w:val="22"/>
        </w:rPr>
        <w:t xml:space="preserve"> </w:t>
      </w:r>
      <w:r w:rsidRPr="00E765F3">
        <w:rPr>
          <w:rFonts w:ascii="Garamond" w:hAnsi="Garamond"/>
          <w:sz w:val="22"/>
          <w:szCs w:val="22"/>
        </w:rPr>
        <w:t>Kurtuluş Savaşı’nın diplomasi aşaması sona ermiştir.</w:t>
      </w:r>
    </w:p>
    <w:p w:rsidR="00670A8E" w:rsidRPr="00E765F3" w:rsidRDefault="00670A8E" w:rsidP="00173569">
      <w:pPr>
        <w:spacing w:line="276" w:lineRule="auto"/>
        <w:ind w:firstLine="227"/>
        <w:rPr>
          <w:rFonts w:ascii="Garamond" w:hAnsi="Garamond"/>
          <w:sz w:val="22"/>
          <w:szCs w:val="22"/>
        </w:rPr>
      </w:pPr>
      <w:r w:rsidRPr="00F546BE">
        <w:rPr>
          <w:rFonts w:ascii="Garamond" w:hAnsi="Garamond"/>
          <w:b/>
          <w:sz w:val="22"/>
          <w:szCs w:val="22"/>
        </w:rPr>
        <w:t>D)</w:t>
      </w:r>
      <w:r w:rsidRPr="00E765F3">
        <w:rPr>
          <w:rFonts w:ascii="Garamond" w:hAnsi="Garamond"/>
          <w:sz w:val="22"/>
          <w:szCs w:val="22"/>
        </w:rPr>
        <w:t xml:space="preserve"> İstanbul’daki Rumlar Yunanistan’a gönderilmiştir.</w:t>
      </w:r>
    </w:p>
    <w:p w:rsidR="00670A8E" w:rsidRPr="00E765F3" w:rsidRDefault="00670A8E" w:rsidP="00173569">
      <w:pPr>
        <w:spacing w:line="276" w:lineRule="auto"/>
        <w:ind w:firstLine="227"/>
        <w:rPr>
          <w:rFonts w:ascii="Garamond" w:hAnsi="Garamond"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E45F7C">
      <w:pPr>
        <w:spacing w:line="240" w:lineRule="auto"/>
      </w:pPr>
      <w:hyperlink r:id="rId14" w:history="1">
        <w:r w:rsidRPr="0089011F">
          <w:rPr>
            <w:rStyle w:val="Hyperlink"/>
          </w:rPr>
          <w:t>www.sorubak.com</w:t>
        </w:r>
      </w:hyperlink>
      <w:r>
        <w:t xml:space="preserve"> </w:t>
      </w: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  <w:r w:rsidRPr="006271A5">
        <w:rPr>
          <w:rFonts w:ascii="Garamond" w:hAnsi="Garamond"/>
          <w:b/>
          <w:sz w:val="22"/>
          <w:szCs w:val="22"/>
        </w:rPr>
        <w:tab/>
      </w:r>
      <w:r w:rsidRPr="006271A5">
        <w:rPr>
          <w:rFonts w:ascii="Garamond" w:hAnsi="Garamond"/>
          <w:b/>
          <w:sz w:val="22"/>
          <w:szCs w:val="22"/>
        </w:rPr>
        <w:tab/>
      </w: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</w:pPr>
    </w:p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  <w:sectPr w:rsidR="00670A8E" w:rsidSect="006271A5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</w:p>
    <w:p w:rsidR="00670A8E" w:rsidRDefault="00670A8E" w:rsidP="00BC122F">
      <w:pPr>
        <w:spacing w:line="240" w:lineRule="auto"/>
        <w:jc w:val="center"/>
        <w:rPr>
          <w:b/>
          <w:bCs/>
          <w:color w:val="000000"/>
          <w:sz w:val="32"/>
          <w:szCs w:val="32"/>
        </w:rPr>
      </w:pPr>
      <w:r w:rsidRPr="006271A5">
        <w:rPr>
          <w:rFonts w:ascii="Garamond" w:hAnsi="Garamond"/>
          <w:b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>8. SINIF TC İNKILAP TARİHİ VE ATATÜRKÇÜLÜK</w:t>
      </w:r>
    </w:p>
    <w:p w:rsidR="00670A8E" w:rsidRDefault="00670A8E" w:rsidP="00BC122F">
      <w:pPr>
        <w:spacing w:line="240" w:lineRule="auto"/>
        <w:ind w:left="540" w:hanging="36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32"/>
          <w:szCs w:val="32"/>
        </w:rPr>
        <w:t>(31 ARALIK 2013)</w:t>
      </w:r>
    </w:p>
    <w:p w:rsidR="00670A8E" w:rsidRDefault="00670A8E" w:rsidP="00BC122F">
      <w:pPr>
        <w:spacing w:line="240" w:lineRule="auto"/>
        <w:ind w:left="540" w:hanging="360"/>
        <w:jc w:val="lef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BU DOSYADAKİ SORULARIN DOĞRU YANITLARI AŞAĞIDADIR. SORU SAYISI: 25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980"/>
        <w:gridCol w:w="7560"/>
      </w:tblGrid>
      <w:tr w:rsidR="00670A8E" w:rsidTr="009135A0">
        <w:tc>
          <w:tcPr>
            <w:tcW w:w="2880" w:type="dxa"/>
            <w:gridSpan w:val="2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Doğru Yanıtlar Tablosu         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540" w:hanging="360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Sorunun İçeriği ve Özü</w:t>
            </w:r>
          </w:p>
        </w:tc>
      </w:tr>
      <w:tr w:rsidR="00670A8E" w:rsidTr="009135A0">
        <w:tc>
          <w:tcPr>
            <w:tcW w:w="90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FİKİR AKIMLARI</w:t>
            </w:r>
          </w:p>
        </w:tc>
      </w:tr>
      <w:tr w:rsidR="00670A8E" w:rsidTr="009135A0">
        <w:tc>
          <w:tcPr>
            <w:tcW w:w="90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MUSTAFA KEMAL’İN GİTTİĞİ OKULLAR</w:t>
            </w:r>
          </w:p>
        </w:tc>
      </w:tr>
      <w:tr w:rsidR="00670A8E" w:rsidTr="009135A0">
        <w:tc>
          <w:tcPr>
            <w:tcW w:w="90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OSMANLI DEVLETİ’NİN BİRİNCİ DÜNYA SAVAŞINA GİRME NEDENLERİ                    </w:t>
            </w:r>
          </w:p>
        </w:tc>
      </w:tr>
      <w:tr w:rsidR="00670A8E" w:rsidTr="009135A0">
        <w:tc>
          <w:tcPr>
            <w:tcW w:w="90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MİSAKI MİLLİ</w:t>
            </w:r>
          </w:p>
        </w:tc>
      </w:tr>
      <w:tr w:rsidR="00670A8E" w:rsidTr="009135A0">
        <w:tc>
          <w:tcPr>
            <w:tcW w:w="90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AMASYA GENELGESİ</w:t>
            </w:r>
          </w:p>
        </w:tc>
      </w:tr>
      <w:tr w:rsidR="00670A8E" w:rsidTr="009135A0">
        <w:tc>
          <w:tcPr>
            <w:tcW w:w="90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ERZURUM KONGRESİ</w:t>
            </w:r>
          </w:p>
        </w:tc>
      </w:tr>
      <w:tr w:rsidR="00670A8E" w:rsidTr="009135A0">
        <w:tc>
          <w:tcPr>
            <w:tcW w:w="90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TBMM</w:t>
            </w:r>
          </w:p>
        </w:tc>
      </w:tr>
      <w:tr w:rsidR="00670A8E" w:rsidTr="009135A0">
        <w:tc>
          <w:tcPr>
            <w:tcW w:w="90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MİLLİ CEMİYETLER</w:t>
            </w:r>
          </w:p>
        </w:tc>
      </w:tr>
      <w:tr w:rsidR="00670A8E" w:rsidTr="009135A0">
        <w:tc>
          <w:tcPr>
            <w:tcW w:w="90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LONDRA KONFERANSI</w:t>
            </w:r>
          </w:p>
        </w:tc>
      </w:tr>
      <w:tr w:rsidR="00670A8E" w:rsidTr="009135A0">
        <w:tc>
          <w:tcPr>
            <w:tcW w:w="90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10-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SEVR ANTLAŞMASI</w:t>
            </w:r>
          </w:p>
        </w:tc>
      </w:tr>
      <w:tr w:rsidR="00670A8E" w:rsidTr="009135A0">
        <w:tc>
          <w:tcPr>
            <w:tcW w:w="90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SAKARYA SAVAŞI</w:t>
            </w:r>
          </w:p>
        </w:tc>
      </w:tr>
      <w:tr w:rsidR="00670A8E" w:rsidTr="009135A0">
        <w:tc>
          <w:tcPr>
            <w:tcW w:w="90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12-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KURTULUŞ SAVAŞI</w:t>
            </w:r>
          </w:p>
        </w:tc>
      </w:tr>
      <w:tr w:rsidR="00670A8E" w:rsidTr="009135A0">
        <w:tc>
          <w:tcPr>
            <w:tcW w:w="90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13-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GÜMRÜ ANTLAŞMASI</w:t>
            </w:r>
          </w:p>
        </w:tc>
      </w:tr>
      <w:tr w:rsidR="00670A8E" w:rsidTr="009135A0">
        <w:tc>
          <w:tcPr>
            <w:tcW w:w="90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14-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670A8E" w:rsidRPr="006407FB" w:rsidRDefault="00670A8E" w:rsidP="00BC122F">
            <w:pPr>
              <w:pStyle w:val="ListParagraph"/>
              <w:numPr>
                <w:ilvl w:val="0"/>
                <w:numId w:val="79"/>
              </w:num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TBMM</w:t>
            </w:r>
          </w:p>
        </w:tc>
      </w:tr>
      <w:tr w:rsidR="00670A8E" w:rsidTr="009135A0">
        <w:tc>
          <w:tcPr>
            <w:tcW w:w="90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15-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GÜNEY CEPHESİ</w:t>
            </w:r>
          </w:p>
        </w:tc>
      </w:tr>
      <w:tr w:rsidR="00670A8E" w:rsidTr="009135A0">
        <w:tc>
          <w:tcPr>
            <w:tcW w:w="90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16-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TEKALİFİ MİLLİYE</w:t>
            </w:r>
          </w:p>
        </w:tc>
      </w:tr>
      <w:tr w:rsidR="00670A8E" w:rsidTr="009135A0">
        <w:tc>
          <w:tcPr>
            <w:tcW w:w="90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17-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CEMİYETLER</w:t>
            </w:r>
          </w:p>
        </w:tc>
      </w:tr>
      <w:tr w:rsidR="00670A8E" w:rsidTr="009135A0">
        <w:tc>
          <w:tcPr>
            <w:tcW w:w="90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18-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KUVAYİ MİLLİYE</w:t>
            </w:r>
          </w:p>
        </w:tc>
      </w:tr>
      <w:tr w:rsidR="00670A8E" w:rsidTr="009135A0">
        <w:tc>
          <w:tcPr>
            <w:tcW w:w="90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19-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BATI CEPHESİ</w:t>
            </w:r>
          </w:p>
        </w:tc>
      </w:tr>
      <w:tr w:rsidR="00670A8E" w:rsidTr="009135A0">
        <w:tc>
          <w:tcPr>
            <w:tcW w:w="90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20-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SİVAS KONGRESİ</w:t>
            </w:r>
          </w:p>
        </w:tc>
      </w:tr>
      <w:tr w:rsidR="00670A8E" w:rsidTr="009135A0">
        <w:tc>
          <w:tcPr>
            <w:tcW w:w="90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21-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KURTULUŞ SAVAŞI</w:t>
            </w:r>
          </w:p>
        </w:tc>
      </w:tr>
      <w:tr w:rsidR="00670A8E" w:rsidTr="009135A0">
        <w:tc>
          <w:tcPr>
            <w:tcW w:w="90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22-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BATI CEPHESİ</w:t>
            </w:r>
          </w:p>
        </w:tc>
      </w:tr>
      <w:tr w:rsidR="00670A8E" w:rsidTr="009135A0">
        <w:tc>
          <w:tcPr>
            <w:tcW w:w="90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23-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MONDROS ATEŞKES ANTLAŞMASI-İŞGALLER</w:t>
            </w:r>
          </w:p>
        </w:tc>
      </w:tr>
      <w:tr w:rsidR="00670A8E" w:rsidTr="009135A0">
        <w:tc>
          <w:tcPr>
            <w:tcW w:w="90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24-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shd w:val="clear" w:color="auto" w:fill="FFCC99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YA İSTİKLAL YA ÖLÜM</w:t>
            </w:r>
          </w:p>
        </w:tc>
      </w:tr>
      <w:tr w:rsidR="00670A8E" w:rsidTr="009135A0">
        <w:tc>
          <w:tcPr>
            <w:tcW w:w="90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25-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shd w:val="clear" w:color="auto" w:fill="CCFFFF"/>
            <w:vAlign w:val="center"/>
          </w:tcPr>
          <w:p w:rsidR="00670A8E" w:rsidRDefault="00670A8E" w:rsidP="009135A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MUDANYA ATEŞKES ANTLAŞMASI</w:t>
            </w:r>
          </w:p>
        </w:tc>
      </w:tr>
    </w:tbl>
    <w:p w:rsidR="00670A8E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b/>
          <w:sz w:val="22"/>
          <w:szCs w:val="22"/>
        </w:rPr>
        <w:sectPr w:rsidR="00670A8E" w:rsidSect="00031D72">
          <w:type w:val="continuous"/>
          <w:pgSz w:w="11906" w:h="16838"/>
          <w:pgMar w:top="284" w:right="566" w:bottom="284" w:left="567" w:header="708" w:footer="708" w:gutter="0"/>
          <w:cols w:sep="1" w:space="709"/>
          <w:docGrid w:linePitch="360"/>
        </w:sectPr>
      </w:pPr>
      <w:bookmarkStart w:id="0" w:name="_GoBack"/>
      <w:bookmarkEnd w:id="0"/>
    </w:p>
    <w:p w:rsidR="00670A8E" w:rsidRPr="006271A5" w:rsidRDefault="00670A8E" w:rsidP="006271A5">
      <w:pPr>
        <w:shd w:val="clear" w:color="auto" w:fill="FFFFFF"/>
        <w:spacing w:line="276" w:lineRule="auto"/>
        <w:jc w:val="left"/>
        <w:rPr>
          <w:rFonts w:ascii="Garamond" w:hAnsi="Garamond"/>
          <w:sz w:val="22"/>
          <w:szCs w:val="22"/>
        </w:rPr>
      </w:pPr>
      <w:r w:rsidRPr="006271A5">
        <w:rPr>
          <w:rFonts w:ascii="Garamond" w:hAnsi="Garamond"/>
          <w:b/>
          <w:sz w:val="22"/>
          <w:szCs w:val="22"/>
        </w:rPr>
        <w:tab/>
      </w:r>
    </w:p>
    <w:sectPr w:rsidR="00670A8E" w:rsidRPr="006271A5" w:rsidSect="006271A5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A8E" w:rsidRDefault="00670A8E" w:rsidP="004D7881">
      <w:pPr>
        <w:spacing w:line="240" w:lineRule="auto"/>
      </w:pPr>
      <w:r>
        <w:separator/>
      </w:r>
    </w:p>
  </w:endnote>
  <w:endnote w:type="continuationSeparator" w:id="0">
    <w:p w:rsidR="00670A8E" w:rsidRDefault="00670A8E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Berlin Sans FB Demi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Modern No. 20">
    <w:altName w:val="Nyal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A8E" w:rsidRDefault="00670A8E" w:rsidP="004D7881">
      <w:pPr>
        <w:spacing w:line="240" w:lineRule="auto"/>
      </w:pPr>
      <w:r>
        <w:separator/>
      </w:r>
    </w:p>
  </w:footnote>
  <w:footnote w:type="continuationSeparator" w:id="0">
    <w:p w:rsidR="00670A8E" w:rsidRDefault="00670A8E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29CC"/>
    <w:multiLevelType w:val="hybridMultilevel"/>
    <w:tmpl w:val="76D8E24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2C59F0"/>
    <w:multiLevelType w:val="hybridMultilevel"/>
    <w:tmpl w:val="87F0628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652E81"/>
    <w:multiLevelType w:val="hybridMultilevel"/>
    <w:tmpl w:val="61EC2F0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407E7B"/>
    <w:multiLevelType w:val="hybridMultilevel"/>
    <w:tmpl w:val="0EC4D9B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7C65FD"/>
    <w:multiLevelType w:val="hybridMultilevel"/>
    <w:tmpl w:val="F404DF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A0AC7"/>
    <w:multiLevelType w:val="hybridMultilevel"/>
    <w:tmpl w:val="510CA0E0"/>
    <w:lvl w:ilvl="0" w:tplc="EEAC05B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272BC0"/>
    <w:multiLevelType w:val="hybridMultilevel"/>
    <w:tmpl w:val="496C42D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9D13DF"/>
    <w:multiLevelType w:val="hybridMultilevel"/>
    <w:tmpl w:val="ED3493A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BD6FA6"/>
    <w:multiLevelType w:val="hybridMultilevel"/>
    <w:tmpl w:val="0FF8110E"/>
    <w:lvl w:ilvl="0" w:tplc="EEAC05B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177E39"/>
    <w:multiLevelType w:val="hybridMultilevel"/>
    <w:tmpl w:val="681A34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24374B"/>
    <w:multiLevelType w:val="hybridMultilevel"/>
    <w:tmpl w:val="DBEC6E4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8640FE"/>
    <w:multiLevelType w:val="hybridMultilevel"/>
    <w:tmpl w:val="1362176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05469C2"/>
    <w:multiLevelType w:val="hybridMultilevel"/>
    <w:tmpl w:val="E9E46D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2873D5C"/>
    <w:multiLevelType w:val="hybridMultilevel"/>
    <w:tmpl w:val="A45268A4"/>
    <w:lvl w:ilvl="0" w:tplc="EEAC05BE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A919C0"/>
    <w:multiLevelType w:val="hybridMultilevel"/>
    <w:tmpl w:val="2150690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4CC7177"/>
    <w:multiLevelType w:val="hybridMultilevel"/>
    <w:tmpl w:val="634A8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091FF7"/>
    <w:multiLevelType w:val="hybridMultilevel"/>
    <w:tmpl w:val="F702CD8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5B7512"/>
    <w:multiLevelType w:val="hybridMultilevel"/>
    <w:tmpl w:val="8BD2834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C4F7B46"/>
    <w:multiLevelType w:val="hybridMultilevel"/>
    <w:tmpl w:val="FCB424D8"/>
    <w:lvl w:ilvl="0" w:tplc="516E715A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242A29"/>
    <w:multiLevelType w:val="hybridMultilevel"/>
    <w:tmpl w:val="47AE6A3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0514595"/>
    <w:multiLevelType w:val="hybridMultilevel"/>
    <w:tmpl w:val="6868F48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206846"/>
    <w:multiLevelType w:val="hybridMultilevel"/>
    <w:tmpl w:val="B6CAFA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21212BA"/>
    <w:multiLevelType w:val="hybridMultilevel"/>
    <w:tmpl w:val="536A7D9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2482C21"/>
    <w:multiLevelType w:val="hybridMultilevel"/>
    <w:tmpl w:val="4840553C"/>
    <w:lvl w:ilvl="0" w:tplc="EEAC05B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86C462D"/>
    <w:multiLevelType w:val="hybridMultilevel"/>
    <w:tmpl w:val="F562623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9037A06"/>
    <w:multiLevelType w:val="hybridMultilevel"/>
    <w:tmpl w:val="29668EF8"/>
    <w:lvl w:ilvl="0" w:tplc="EEAC05B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9BD3AB7"/>
    <w:multiLevelType w:val="hybridMultilevel"/>
    <w:tmpl w:val="09E4EA8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A145ADC"/>
    <w:multiLevelType w:val="hybridMultilevel"/>
    <w:tmpl w:val="DA966DCC"/>
    <w:lvl w:ilvl="0" w:tplc="EEAC05B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0280472"/>
    <w:multiLevelType w:val="hybridMultilevel"/>
    <w:tmpl w:val="CB50745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3653300"/>
    <w:multiLevelType w:val="hybridMultilevel"/>
    <w:tmpl w:val="6F4AD63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376501D"/>
    <w:multiLevelType w:val="hybridMultilevel"/>
    <w:tmpl w:val="8BD2834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3793ABD"/>
    <w:multiLevelType w:val="hybridMultilevel"/>
    <w:tmpl w:val="BF56CAB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5296B3F"/>
    <w:multiLevelType w:val="hybridMultilevel"/>
    <w:tmpl w:val="3EF6AC7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57B3DBD"/>
    <w:multiLevelType w:val="hybridMultilevel"/>
    <w:tmpl w:val="E7F2C978"/>
    <w:lvl w:ilvl="0" w:tplc="041F0009">
      <w:start w:val="1"/>
      <w:numFmt w:val="bullet"/>
      <w:lvlText w:val=""/>
      <w:lvlJc w:val="left"/>
      <w:pPr>
        <w:ind w:left="94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4">
    <w:nsid w:val="458A7FE1"/>
    <w:multiLevelType w:val="hybridMultilevel"/>
    <w:tmpl w:val="79147CD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68057EF"/>
    <w:multiLevelType w:val="hybridMultilevel"/>
    <w:tmpl w:val="79C84E7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475D0F22"/>
    <w:multiLevelType w:val="hybridMultilevel"/>
    <w:tmpl w:val="A23E975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7915432"/>
    <w:multiLevelType w:val="hybridMultilevel"/>
    <w:tmpl w:val="9288F16A"/>
    <w:lvl w:ilvl="0" w:tplc="EEAC05BE">
      <w:start w:val="1"/>
      <w:numFmt w:val="upperRoman"/>
      <w:lvlText w:val="%1."/>
      <w:lvlJc w:val="right"/>
      <w:pPr>
        <w:ind w:left="873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abstractNum w:abstractNumId="38">
    <w:nsid w:val="47B1136D"/>
    <w:multiLevelType w:val="hybridMultilevel"/>
    <w:tmpl w:val="F2A437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4801038D"/>
    <w:multiLevelType w:val="hybridMultilevel"/>
    <w:tmpl w:val="A9D00C1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48BF102D"/>
    <w:multiLevelType w:val="hybridMultilevel"/>
    <w:tmpl w:val="74EE413A"/>
    <w:lvl w:ilvl="0" w:tplc="EEAC05B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493F35C6"/>
    <w:multiLevelType w:val="hybridMultilevel"/>
    <w:tmpl w:val="577ECF1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4E4C04C0"/>
    <w:multiLevelType w:val="hybridMultilevel"/>
    <w:tmpl w:val="E42E370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F2E4CD6"/>
    <w:multiLevelType w:val="hybridMultilevel"/>
    <w:tmpl w:val="01A0CC6A"/>
    <w:lvl w:ilvl="0" w:tplc="EEAC05B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F47146A"/>
    <w:multiLevelType w:val="hybridMultilevel"/>
    <w:tmpl w:val="BFEAF1F4"/>
    <w:lvl w:ilvl="0" w:tplc="0624CCD4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1282412"/>
    <w:multiLevelType w:val="hybridMultilevel"/>
    <w:tmpl w:val="E0F002A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1A741D9"/>
    <w:multiLevelType w:val="hybridMultilevel"/>
    <w:tmpl w:val="BA5CE67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2C9268B"/>
    <w:multiLevelType w:val="hybridMultilevel"/>
    <w:tmpl w:val="453EC2C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30816E1"/>
    <w:multiLevelType w:val="hybridMultilevel"/>
    <w:tmpl w:val="BE0C7FA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3413B91"/>
    <w:multiLevelType w:val="hybridMultilevel"/>
    <w:tmpl w:val="DE28567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567C296F"/>
    <w:multiLevelType w:val="hybridMultilevel"/>
    <w:tmpl w:val="8436B04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57A87F7C"/>
    <w:multiLevelType w:val="hybridMultilevel"/>
    <w:tmpl w:val="FD9E60E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8D06172"/>
    <w:multiLevelType w:val="hybridMultilevel"/>
    <w:tmpl w:val="30F8E19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592C2907"/>
    <w:multiLevelType w:val="hybridMultilevel"/>
    <w:tmpl w:val="516AD95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5B687093"/>
    <w:multiLevelType w:val="hybridMultilevel"/>
    <w:tmpl w:val="257A3C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5B995527"/>
    <w:multiLevelType w:val="hybridMultilevel"/>
    <w:tmpl w:val="1F78C9D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5C963557"/>
    <w:multiLevelType w:val="hybridMultilevel"/>
    <w:tmpl w:val="3132BAA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5DB54339"/>
    <w:multiLevelType w:val="hybridMultilevel"/>
    <w:tmpl w:val="66C8A5E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5FA74ACD"/>
    <w:multiLevelType w:val="hybridMultilevel"/>
    <w:tmpl w:val="C6AC658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5FE17CC6"/>
    <w:multiLevelType w:val="hybridMultilevel"/>
    <w:tmpl w:val="2020DF9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61A54077"/>
    <w:multiLevelType w:val="hybridMultilevel"/>
    <w:tmpl w:val="9EC45ED2"/>
    <w:lvl w:ilvl="0" w:tplc="EEAC05B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62406DB4"/>
    <w:multiLevelType w:val="hybridMultilevel"/>
    <w:tmpl w:val="6248E5A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33F24AA"/>
    <w:multiLevelType w:val="hybridMultilevel"/>
    <w:tmpl w:val="80584700"/>
    <w:lvl w:ilvl="0" w:tplc="8A9AE22E">
      <w:start w:val="1"/>
      <w:numFmt w:val="upperRoman"/>
      <w:lvlText w:val="%1."/>
      <w:lvlJc w:val="left"/>
      <w:pPr>
        <w:ind w:left="636" w:hanging="72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9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36" w:hanging="180"/>
      </w:pPr>
      <w:rPr>
        <w:rFonts w:cs="Times New Roman"/>
      </w:rPr>
    </w:lvl>
  </w:abstractNum>
  <w:abstractNum w:abstractNumId="63">
    <w:nsid w:val="65D608F4"/>
    <w:multiLevelType w:val="hybridMultilevel"/>
    <w:tmpl w:val="7846A370"/>
    <w:lvl w:ilvl="0" w:tplc="EEAC05B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663843C0"/>
    <w:multiLevelType w:val="hybridMultilevel"/>
    <w:tmpl w:val="A7144B00"/>
    <w:lvl w:ilvl="0" w:tplc="EEAC05B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69052EE9"/>
    <w:multiLevelType w:val="hybridMultilevel"/>
    <w:tmpl w:val="B35C47E6"/>
    <w:lvl w:ilvl="0" w:tplc="EEAC05B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694412BF"/>
    <w:multiLevelType w:val="hybridMultilevel"/>
    <w:tmpl w:val="C7464DF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6D8A05DB"/>
    <w:multiLevelType w:val="hybridMultilevel"/>
    <w:tmpl w:val="AE94D6C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>
    <w:nsid w:val="6DF75E74"/>
    <w:multiLevelType w:val="hybridMultilevel"/>
    <w:tmpl w:val="AD3092C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6E9B7D1B"/>
    <w:multiLevelType w:val="hybridMultilevel"/>
    <w:tmpl w:val="8DF6792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0B07195"/>
    <w:multiLevelType w:val="hybridMultilevel"/>
    <w:tmpl w:val="48D43AD6"/>
    <w:lvl w:ilvl="0" w:tplc="D4147D90">
      <w:start w:val="1"/>
      <w:numFmt w:val="upperLetter"/>
      <w:lvlText w:val="%1)"/>
      <w:lvlJc w:val="left"/>
      <w:pPr>
        <w:tabs>
          <w:tab w:val="num" w:pos="888"/>
        </w:tabs>
        <w:ind w:left="888" w:hanging="18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8" w:hanging="180"/>
      </w:pPr>
      <w:rPr>
        <w:rFonts w:cs="Times New Roman"/>
      </w:rPr>
    </w:lvl>
  </w:abstractNum>
  <w:abstractNum w:abstractNumId="71">
    <w:nsid w:val="73A3770E"/>
    <w:multiLevelType w:val="hybridMultilevel"/>
    <w:tmpl w:val="3E10529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>
    <w:nsid w:val="742C149E"/>
    <w:multiLevelType w:val="hybridMultilevel"/>
    <w:tmpl w:val="70C6B43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760C7186"/>
    <w:multiLevelType w:val="hybridMultilevel"/>
    <w:tmpl w:val="905A6F60"/>
    <w:lvl w:ilvl="0" w:tplc="516E715A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4">
    <w:nsid w:val="76D22C1C"/>
    <w:multiLevelType w:val="hybridMultilevel"/>
    <w:tmpl w:val="B1720BD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76E5000A"/>
    <w:multiLevelType w:val="hybridMultilevel"/>
    <w:tmpl w:val="65D64E66"/>
    <w:lvl w:ilvl="0" w:tplc="041F000B">
      <w:start w:val="1"/>
      <w:numFmt w:val="bullet"/>
      <w:lvlText w:val=""/>
      <w:lvlJc w:val="left"/>
      <w:pPr>
        <w:ind w:left="947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6">
    <w:nsid w:val="77530592"/>
    <w:multiLevelType w:val="hybridMultilevel"/>
    <w:tmpl w:val="C6AC658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796A24AF"/>
    <w:multiLevelType w:val="hybridMultilevel"/>
    <w:tmpl w:val="15B2A8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7DDF1958"/>
    <w:multiLevelType w:val="hybridMultilevel"/>
    <w:tmpl w:val="FE3496E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4"/>
  </w:num>
  <w:num w:numId="3">
    <w:abstractNumId w:val="32"/>
  </w:num>
  <w:num w:numId="4">
    <w:abstractNumId w:val="36"/>
  </w:num>
  <w:num w:numId="5">
    <w:abstractNumId w:val="9"/>
  </w:num>
  <w:num w:numId="6">
    <w:abstractNumId w:val="2"/>
  </w:num>
  <w:num w:numId="7">
    <w:abstractNumId w:val="61"/>
  </w:num>
  <w:num w:numId="8">
    <w:abstractNumId w:val="46"/>
  </w:num>
  <w:num w:numId="9">
    <w:abstractNumId w:val="35"/>
  </w:num>
  <w:num w:numId="10">
    <w:abstractNumId w:val="38"/>
  </w:num>
  <w:num w:numId="11">
    <w:abstractNumId w:val="39"/>
  </w:num>
  <w:num w:numId="12">
    <w:abstractNumId w:val="47"/>
  </w:num>
  <w:num w:numId="13">
    <w:abstractNumId w:val="20"/>
  </w:num>
  <w:num w:numId="14">
    <w:abstractNumId w:val="78"/>
  </w:num>
  <w:num w:numId="15">
    <w:abstractNumId w:val="34"/>
  </w:num>
  <w:num w:numId="16">
    <w:abstractNumId w:val="73"/>
  </w:num>
  <w:num w:numId="17">
    <w:abstractNumId w:val="3"/>
  </w:num>
  <w:num w:numId="18">
    <w:abstractNumId w:val="57"/>
  </w:num>
  <w:num w:numId="19">
    <w:abstractNumId w:val="16"/>
  </w:num>
  <w:num w:numId="20">
    <w:abstractNumId w:val="70"/>
  </w:num>
  <w:num w:numId="21">
    <w:abstractNumId w:val="60"/>
  </w:num>
  <w:num w:numId="22">
    <w:abstractNumId w:val="8"/>
  </w:num>
  <w:num w:numId="23">
    <w:abstractNumId w:val="55"/>
  </w:num>
  <w:num w:numId="24">
    <w:abstractNumId w:val="7"/>
  </w:num>
  <w:num w:numId="25">
    <w:abstractNumId w:val="0"/>
  </w:num>
  <w:num w:numId="26">
    <w:abstractNumId w:val="51"/>
  </w:num>
  <w:num w:numId="27">
    <w:abstractNumId w:val="18"/>
  </w:num>
  <w:num w:numId="28">
    <w:abstractNumId w:val="12"/>
  </w:num>
  <w:num w:numId="29">
    <w:abstractNumId w:val="23"/>
  </w:num>
  <w:num w:numId="30">
    <w:abstractNumId w:val="54"/>
  </w:num>
  <w:num w:numId="31">
    <w:abstractNumId w:val="68"/>
  </w:num>
  <w:num w:numId="32">
    <w:abstractNumId w:val="5"/>
  </w:num>
  <w:num w:numId="33">
    <w:abstractNumId w:val="56"/>
  </w:num>
  <w:num w:numId="34">
    <w:abstractNumId w:val="27"/>
  </w:num>
  <w:num w:numId="35">
    <w:abstractNumId w:val="28"/>
  </w:num>
  <w:num w:numId="36">
    <w:abstractNumId w:val="29"/>
  </w:num>
  <w:num w:numId="37">
    <w:abstractNumId w:val="13"/>
  </w:num>
  <w:num w:numId="38">
    <w:abstractNumId w:val="45"/>
  </w:num>
  <w:num w:numId="39">
    <w:abstractNumId w:val="11"/>
  </w:num>
  <w:num w:numId="40">
    <w:abstractNumId w:val="6"/>
  </w:num>
  <w:num w:numId="41">
    <w:abstractNumId w:val="31"/>
  </w:num>
  <w:num w:numId="42">
    <w:abstractNumId w:val="52"/>
  </w:num>
  <w:num w:numId="43">
    <w:abstractNumId w:val="48"/>
  </w:num>
  <w:num w:numId="44">
    <w:abstractNumId w:val="10"/>
  </w:num>
  <w:num w:numId="45">
    <w:abstractNumId w:val="77"/>
  </w:num>
  <w:num w:numId="46">
    <w:abstractNumId w:val="69"/>
  </w:num>
  <w:num w:numId="47">
    <w:abstractNumId w:val="15"/>
  </w:num>
  <w:num w:numId="48">
    <w:abstractNumId w:val="71"/>
  </w:num>
  <w:num w:numId="49">
    <w:abstractNumId w:val="44"/>
  </w:num>
  <w:num w:numId="50">
    <w:abstractNumId w:val="1"/>
  </w:num>
  <w:num w:numId="51">
    <w:abstractNumId w:val="37"/>
  </w:num>
  <w:num w:numId="52">
    <w:abstractNumId w:val="24"/>
  </w:num>
  <w:num w:numId="53">
    <w:abstractNumId w:val="42"/>
  </w:num>
  <w:num w:numId="54">
    <w:abstractNumId w:val="40"/>
  </w:num>
  <w:num w:numId="55">
    <w:abstractNumId w:val="65"/>
  </w:num>
  <w:num w:numId="56">
    <w:abstractNumId w:val="41"/>
  </w:num>
  <w:num w:numId="57">
    <w:abstractNumId w:val="64"/>
  </w:num>
  <w:num w:numId="58">
    <w:abstractNumId w:val="17"/>
  </w:num>
  <w:num w:numId="59">
    <w:abstractNumId w:val="22"/>
  </w:num>
  <w:num w:numId="60">
    <w:abstractNumId w:val="59"/>
  </w:num>
  <w:num w:numId="61">
    <w:abstractNumId w:val="72"/>
  </w:num>
  <w:num w:numId="62">
    <w:abstractNumId w:val="49"/>
  </w:num>
  <w:num w:numId="63">
    <w:abstractNumId w:val="26"/>
  </w:num>
  <w:num w:numId="64">
    <w:abstractNumId w:val="53"/>
  </w:num>
  <w:num w:numId="65">
    <w:abstractNumId w:val="50"/>
  </w:num>
  <w:num w:numId="66">
    <w:abstractNumId w:val="66"/>
  </w:num>
  <w:num w:numId="67">
    <w:abstractNumId w:val="14"/>
  </w:num>
  <w:num w:numId="68">
    <w:abstractNumId w:val="74"/>
  </w:num>
  <w:num w:numId="69">
    <w:abstractNumId w:val="43"/>
  </w:num>
  <w:num w:numId="70">
    <w:abstractNumId w:val="19"/>
  </w:num>
  <w:num w:numId="71">
    <w:abstractNumId w:val="63"/>
  </w:num>
  <w:num w:numId="72">
    <w:abstractNumId w:val="67"/>
  </w:num>
  <w:num w:numId="73">
    <w:abstractNumId w:val="33"/>
  </w:num>
  <w:num w:numId="74">
    <w:abstractNumId w:val="30"/>
  </w:num>
  <w:num w:numId="75">
    <w:abstractNumId w:val="58"/>
  </w:num>
  <w:num w:numId="76">
    <w:abstractNumId w:val="21"/>
  </w:num>
  <w:num w:numId="77">
    <w:abstractNumId w:val="75"/>
  </w:num>
  <w:num w:numId="78">
    <w:abstractNumId w:val="76"/>
  </w:num>
  <w:num w:numId="79">
    <w:abstractNumId w:val="62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39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FDD"/>
    <w:rsid w:val="000013F6"/>
    <w:rsid w:val="000020E4"/>
    <w:rsid w:val="000036C7"/>
    <w:rsid w:val="00003763"/>
    <w:rsid w:val="000050D6"/>
    <w:rsid w:val="000056D0"/>
    <w:rsid w:val="00005E35"/>
    <w:rsid w:val="00010C92"/>
    <w:rsid w:val="000119E2"/>
    <w:rsid w:val="00011BF9"/>
    <w:rsid w:val="00017179"/>
    <w:rsid w:val="00025471"/>
    <w:rsid w:val="0003189E"/>
    <w:rsid w:val="00031D72"/>
    <w:rsid w:val="000352C4"/>
    <w:rsid w:val="000465B7"/>
    <w:rsid w:val="00051200"/>
    <w:rsid w:val="000553EC"/>
    <w:rsid w:val="00055B07"/>
    <w:rsid w:val="000571F6"/>
    <w:rsid w:val="00061DE8"/>
    <w:rsid w:val="000627DD"/>
    <w:rsid w:val="00064834"/>
    <w:rsid w:val="00065256"/>
    <w:rsid w:val="00066BDF"/>
    <w:rsid w:val="000703E7"/>
    <w:rsid w:val="000735B3"/>
    <w:rsid w:val="00073BAC"/>
    <w:rsid w:val="00073CAA"/>
    <w:rsid w:val="00076564"/>
    <w:rsid w:val="00076C11"/>
    <w:rsid w:val="0007714F"/>
    <w:rsid w:val="00077B67"/>
    <w:rsid w:val="00080CD0"/>
    <w:rsid w:val="00082590"/>
    <w:rsid w:val="000850AA"/>
    <w:rsid w:val="00090F19"/>
    <w:rsid w:val="000954C0"/>
    <w:rsid w:val="00097377"/>
    <w:rsid w:val="000A2A6F"/>
    <w:rsid w:val="000A60D5"/>
    <w:rsid w:val="000A7D52"/>
    <w:rsid w:val="000B3F32"/>
    <w:rsid w:val="000B40F3"/>
    <w:rsid w:val="000B7CF6"/>
    <w:rsid w:val="000C278B"/>
    <w:rsid w:val="000C34AC"/>
    <w:rsid w:val="000C3E43"/>
    <w:rsid w:val="000C4B84"/>
    <w:rsid w:val="000C5A57"/>
    <w:rsid w:val="000D109F"/>
    <w:rsid w:val="000D342D"/>
    <w:rsid w:val="000D7B3C"/>
    <w:rsid w:val="000E0EB8"/>
    <w:rsid w:val="000E1E8C"/>
    <w:rsid w:val="000E5DE7"/>
    <w:rsid w:val="000F0FD1"/>
    <w:rsid w:val="000F24EE"/>
    <w:rsid w:val="000F6822"/>
    <w:rsid w:val="000F7058"/>
    <w:rsid w:val="0010034B"/>
    <w:rsid w:val="001008C9"/>
    <w:rsid w:val="00100F7A"/>
    <w:rsid w:val="0010168A"/>
    <w:rsid w:val="001018C2"/>
    <w:rsid w:val="001062E9"/>
    <w:rsid w:val="00106349"/>
    <w:rsid w:val="00106786"/>
    <w:rsid w:val="00116418"/>
    <w:rsid w:val="0011751C"/>
    <w:rsid w:val="001201EE"/>
    <w:rsid w:val="00122D19"/>
    <w:rsid w:val="00123617"/>
    <w:rsid w:val="0012361A"/>
    <w:rsid w:val="001237C3"/>
    <w:rsid w:val="0012730F"/>
    <w:rsid w:val="0013135C"/>
    <w:rsid w:val="00131DC9"/>
    <w:rsid w:val="00133178"/>
    <w:rsid w:val="00134847"/>
    <w:rsid w:val="00134981"/>
    <w:rsid w:val="0013609C"/>
    <w:rsid w:val="001363DC"/>
    <w:rsid w:val="00137719"/>
    <w:rsid w:val="00137BD1"/>
    <w:rsid w:val="00141E99"/>
    <w:rsid w:val="00142490"/>
    <w:rsid w:val="00145DD2"/>
    <w:rsid w:val="00147CD9"/>
    <w:rsid w:val="001514E7"/>
    <w:rsid w:val="001518FA"/>
    <w:rsid w:val="00153535"/>
    <w:rsid w:val="00153D50"/>
    <w:rsid w:val="00155E3D"/>
    <w:rsid w:val="00157771"/>
    <w:rsid w:val="00161545"/>
    <w:rsid w:val="00163F62"/>
    <w:rsid w:val="00173569"/>
    <w:rsid w:val="00173737"/>
    <w:rsid w:val="001741B7"/>
    <w:rsid w:val="00177B98"/>
    <w:rsid w:val="00181111"/>
    <w:rsid w:val="001815DE"/>
    <w:rsid w:val="001818E7"/>
    <w:rsid w:val="00183D26"/>
    <w:rsid w:val="00184FD5"/>
    <w:rsid w:val="00190340"/>
    <w:rsid w:val="00191621"/>
    <w:rsid w:val="001920F3"/>
    <w:rsid w:val="00194931"/>
    <w:rsid w:val="00197D1B"/>
    <w:rsid w:val="001A0D86"/>
    <w:rsid w:val="001A3BBC"/>
    <w:rsid w:val="001A6878"/>
    <w:rsid w:val="001B1796"/>
    <w:rsid w:val="001B187E"/>
    <w:rsid w:val="001B3CDE"/>
    <w:rsid w:val="001C06A7"/>
    <w:rsid w:val="001C09DB"/>
    <w:rsid w:val="001C4F8A"/>
    <w:rsid w:val="001C5FE2"/>
    <w:rsid w:val="001C7E3F"/>
    <w:rsid w:val="001D1210"/>
    <w:rsid w:val="001D25FB"/>
    <w:rsid w:val="001D63AB"/>
    <w:rsid w:val="001D69C6"/>
    <w:rsid w:val="001D75A3"/>
    <w:rsid w:val="001D7622"/>
    <w:rsid w:val="001E1F84"/>
    <w:rsid w:val="001E25F2"/>
    <w:rsid w:val="001E3442"/>
    <w:rsid w:val="001E41A4"/>
    <w:rsid w:val="001E5450"/>
    <w:rsid w:val="001E66FB"/>
    <w:rsid w:val="001E7128"/>
    <w:rsid w:val="001F1BC7"/>
    <w:rsid w:val="001F2CBF"/>
    <w:rsid w:val="001F4C0B"/>
    <w:rsid w:val="001F711C"/>
    <w:rsid w:val="001F7B77"/>
    <w:rsid w:val="00201E5F"/>
    <w:rsid w:val="00202141"/>
    <w:rsid w:val="00207557"/>
    <w:rsid w:val="0021231A"/>
    <w:rsid w:val="002126F6"/>
    <w:rsid w:val="00212E92"/>
    <w:rsid w:val="002156E4"/>
    <w:rsid w:val="00215F69"/>
    <w:rsid w:val="00216A62"/>
    <w:rsid w:val="0022080A"/>
    <w:rsid w:val="00221EBB"/>
    <w:rsid w:val="00230808"/>
    <w:rsid w:val="00230F03"/>
    <w:rsid w:val="00233A23"/>
    <w:rsid w:val="00243D76"/>
    <w:rsid w:val="002464D8"/>
    <w:rsid w:val="00250340"/>
    <w:rsid w:val="00251981"/>
    <w:rsid w:val="00252151"/>
    <w:rsid w:val="00252B12"/>
    <w:rsid w:val="002541A8"/>
    <w:rsid w:val="00254606"/>
    <w:rsid w:val="00256B91"/>
    <w:rsid w:val="00264A18"/>
    <w:rsid w:val="00272E06"/>
    <w:rsid w:val="002743C3"/>
    <w:rsid w:val="00280413"/>
    <w:rsid w:val="00287754"/>
    <w:rsid w:val="00287CD4"/>
    <w:rsid w:val="002901FA"/>
    <w:rsid w:val="002914E5"/>
    <w:rsid w:val="00291B13"/>
    <w:rsid w:val="00293907"/>
    <w:rsid w:val="002940B4"/>
    <w:rsid w:val="0029430D"/>
    <w:rsid w:val="00295153"/>
    <w:rsid w:val="00295979"/>
    <w:rsid w:val="0029650F"/>
    <w:rsid w:val="002A154B"/>
    <w:rsid w:val="002A2844"/>
    <w:rsid w:val="002A3051"/>
    <w:rsid w:val="002A5068"/>
    <w:rsid w:val="002A6CDA"/>
    <w:rsid w:val="002A7000"/>
    <w:rsid w:val="002B1823"/>
    <w:rsid w:val="002B2588"/>
    <w:rsid w:val="002B28BE"/>
    <w:rsid w:val="002B5928"/>
    <w:rsid w:val="002B6471"/>
    <w:rsid w:val="002B7339"/>
    <w:rsid w:val="002B7FE3"/>
    <w:rsid w:val="002C0171"/>
    <w:rsid w:val="002C2252"/>
    <w:rsid w:val="002C64CC"/>
    <w:rsid w:val="002C7270"/>
    <w:rsid w:val="002C7519"/>
    <w:rsid w:val="002D0210"/>
    <w:rsid w:val="002D2F77"/>
    <w:rsid w:val="002D39DE"/>
    <w:rsid w:val="002D4850"/>
    <w:rsid w:val="002D7C20"/>
    <w:rsid w:val="002D7E99"/>
    <w:rsid w:val="002E1FF6"/>
    <w:rsid w:val="002E2E54"/>
    <w:rsid w:val="002E4B74"/>
    <w:rsid w:val="002E5393"/>
    <w:rsid w:val="002E7D1C"/>
    <w:rsid w:val="002F245E"/>
    <w:rsid w:val="002F645F"/>
    <w:rsid w:val="002F655A"/>
    <w:rsid w:val="00302852"/>
    <w:rsid w:val="00304C68"/>
    <w:rsid w:val="003052AB"/>
    <w:rsid w:val="0030531D"/>
    <w:rsid w:val="00312143"/>
    <w:rsid w:val="0031513B"/>
    <w:rsid w:val="0031724E"/>
    <w:rsid w:val="00320550"/>
    <w:rsid w:val="00321E6A"/>
    <w:rsid w:val="00324989"/>
    <w:rsid w:val="00332DF5"/>
    <w:rsid w:val="00334869"/>
    <w:rsid w:val="00334B1E"/>
    <w:rsid w:val="00334B71"/>
    <w:rsid w:val="0033632B"/>
    <w:rsid w:val="00340D0E"/>
    <w:rsid w:val="00344AC3"/>
    <w:rsid w:val="0034669B"/>
    <w:rsid w:val="00352241"/>
    <w:rsid w:val="00353AE5"/>
    <w:rsid w:val="00354406"/>
    <w:rsid w:val="0035460B"/>
    <w:rsid w:val="00356870"/>
    <w:rsid w:val="00360669"/>
    <w:rsid w:val="00361A88"/>
    <w:rsid w:val="0036268D"/>
    <w:rsid w:val="00367AC7"/>
    <w:rsid w:val="00367C34"/>
    <w:rsid w:val="0037325A"/>
    <w:rsid w:val="00373336"/>
    <w:rsid w:val="00373F38"/>
    <w:rsid w:val="00374A79"/>
    <w:rsid w:val="00380A44"/>
    <w:rsid w:val="00381993"/>
    <w:rsid w:val="00382EC7"/>
    <w:rsid w:val="00383914"/>
    <w:rsid w:val="003862DE"/>
    <w:rsid w:val="00387140"/>
    <w:rsid w:val="00390258"/>
    <w:rsid w:val="00393571"/>
    <w:rsid w:val="00395D83"/>
    <w:rsid w:val="00397D4B"/>
    <w:rsid w:val="003A6E0F"/>
    <w:rsid w:val="003B0477"/>
    <w:rsid w:val="003B326A"/>
    <w:rsid w:val="003C046A"/>
    <w:rsid w:val="003C3258"/>
    <w:rsid w:val="003C6E7F"/>
    <w:rsid w:val="003C7D16"/>
    <w:rsid w:val="003D0923"/>
    <w:rsid w:val="003D0EBB"/>
    <w:rsid w:val="003D1571"/>
    <w:rsid w:val="003D2E6D"/>
    <w:rsid w:val="003D317F"/>
    <w:rsid w:val="003D4B96"/>
    <w:rsid w:val="003D6A4E"/>
    <w:rsid w:val="003E2519"/>
    <w:rsid w:val="003E41C9"/>
    <w:rsid w:val="003E4D7B"/>
    <w:rsid w:val="003E5557"/>
    <w:rsid w:val="003F08E9"/>
    <w:rsid w:val="003F3B77"/>
    <w:rsid w:val="003F7C2B"/>
    <w:rsid w:val="00400DEC"/>
    <w:rsid w:val="00401BBB"/>
    <w:rsid w:val="00401D41"/>
    <w:rsid w:val="00403666"/>
    <w:rsid w:val="0041247B"/>
    <w:rsid w:val="004124D0"/>
    <w:rsid w:val="004258F3"/>
    <w:rsid w:val="0042608E"/>
    <w:rsid w:val="00427DC3"/>
    <w:rsid w:val="00427F7C"/>
    <w:rsid w:val="0043382A"/>
    <w:rsid w:val="00435EC7"/>
    <w:rsid w:val="00436EBF"/>
    <w:rsid w:val="0043752F"/>
    <w:rsid w:val="00440EDD"/>
    <w:rsid w:val="00441B0B"/>
    <w:rsid w:val="00442A7A"/>
    <w:rsid w:val="00442E78"/>
    <w:rsid w:val="00444FEE"/>
    <w:rsid w:val="0044533F"/>
    <w:rsid w:val="004505B9"/>
    <w:rsid w:val="00452989"/>
    <w:rsid w:val="0045339D"/>
    <w:rsid w:val="004557E6"/>
    <w:rsid w:val="00456E02"/>
    <w:rsid w:val="00457D67"/>
    <w:rsid w:val="00461900"/>
    <w:rsid w:val="00464336"/>
    <w:rsid w:val="00464950"/>
    <w:rsid w:val="00470216"/>
    <w:rsid w:val="0047371E"/>
    <w:rsid w:val="004740AC"/>
    <w:rsid w:val="004763E1"/>
    <w:rsid w:val="004768CB"/>
    <w:rsid w:val="0048119D"/>
    <w:rsid w:val="0048398B"/>
    <w:rsid w:val="00490B17"/>
    <w:rsid w:val="004926F2"/>
    <w:rsid w:val="0049479E"/>
    <w:rsid w:val="00494CDC"/>
    <w:rsid w:val="004A0D7B"/>
    <w:rsid w:val="004A1725"/>
    <w:rsid w:val="004A1C7F"/>
    <w:rsid w:val="004A31CE"/>
    <w:rsid w:val="004A3C03"/>
    <w:rsid w:val="004A4359"/>
    <w:rsid w:val="004A5CD3"/>
    <w:rsid w:val="004B4719"/>
    <w:rsid w:val="004B71E9"/>
    <w:rsid w:val="004B73DD"/>
    <w:rsid w:val="004B7E37"/>
    <w:rsid w:val="004C3E06"/>
    <w:rsid w:val="004C4B00"/>
    <w:rsid w:val="004C513B"/>
    <w:rsid w:val="004C5696"/>
    <w:rsid w:val="004C6E48"/>
    <w:rsid w:val="004D2108"/>
    <w:rsid w:val="004D71F3"/>
    <w:rsid w:val="004D7881"/>
    <w:rsid w:val="004D7EA5"/>
    <w:rsid w:val="004E10F5"/>
    <w:rsid w:val="004E206E"/>
    <w:rsid w:val="004E5337"/>
    <w:rsid w:val="004E5B3A"/>
    <w:rsid w:val="004E64E6"/>
    <w:rsid w:val="004F1BCC"/>
    <w:rsid w:val="004F2EFF"/>
    <w:rsid w:val="004F3FA5"/>
    <w:rsid w:val="004F4567"/>
    <w:rsid w:val="004F59ED"/>
    <w:rsid w:val="00501FC3"/>
    <w:rsid w:val="005024EF"/>
    <w:rsid w:val="00504AA2"/>
    <w:rsid w:val="00506771"/>
    <w:rsid w:val="00507BF8"/>
    <w:rsid w:val="00507C6C"/>
    <w:rsid w:val="00512B0E"/>
    <w:rsid w:val="00514755"/>
    <w:rsid w:val="00515B50"/>
    <w:rsid w:val="0052117A"/>
    <w:rsid w:val="00521BED"/>
    <w:rsid w:val="00521F07"/>
    <w:rsid w:val="00525788"/>
    <w:rsid w:val="00526638"/>
    <w:rsid w:val="005277FD"/>
    <w:rsid w:val="00530949"/>
    <w:rsid w:val="005324BB"/>
    <w:rsid w:val="005343C1"/>
    <w:rsid w:val="00535F84"/>
    <w:rsid w:val="00544FE4"/>
    <w:rsid w:val="005509BB"/>
    <w:rsid w:val="00555AC1"/>
    <w:rsid w:val="00561739"/>
    <w:rsid w:val="00562FD8"/>
    <w:rsid w:val="00571C01"/>
    <w:rsid w:val="00577EB4"/>
    <w:rsid w:val="00580B8E"/>
    <w:rsid w:val="00584EC0"/>
    <w:rsid w:val="005850B1"/>
    <w:rsid w:val="005851E7"/>
    <w:rsid w:val="0058611B"/>
    <w:rsid w:val="00590BBB"/>
    <w:rsid w:val="0059425A"/>
    <w:rsid w:val="00594AF0"/>
    <w:rsid w:val="00595528"/>
    <w:rsid w:val="0059592A"/>
    <w:rsid w:val="005A0C8C"/>
    <w:rsid w:val="005A675B"/>
    <w:rsid w:val="005B01C9"/>
    <w:rsid w:val="005B167D"/>
    <w:rsid w:val="005B1937"/>
    <w:rsid w:val="005B2C41"/>
    <w:rsid w:val="005C0829"/>
    <w:rsid w:val="005C24FD"/>
    <w:rsid w:val="005C2F0B"/>
    <w:rsid w:val="005C347B"/>
    <w:rsid w:val="005C41F3"/>
    <w:rsid w:val="005C58CD"/>
    <w:rsid w:val="005C61D6"/>
    <w:rsid w:val="005C6770"/>
    <w:rsid w:val="005D100E"/>
    <w:rsid w:val="005D1BA5"/>
    <w:rsid w:val="005D4D62"/>
    <w:rsid w:val="005E0C69"/>
    <w:rsid w:val="005E1D85"/>
    <w:rsid w:val="005E4D04"/>
    <w:rsid w:val="005E4E12"/>
    <w:rsid w:val="005E6C4C"/>
    <w:rsid w:val="005E78FB"/>
    <w:rsid w:val="005E7B15"/>
    <w:rsid w:val="005F1A32"/>
    <w:rsid w:val="005F6264"/>
    <w:rsid w:val="005F7E0C"/>
    <w:rsid w:val="006000E0"/>
    <w:rsid w:val="00604691"/>
    <w:rsid w:val="00604BA0"/>
    <w:rsid w:val="0060524C"/>
    <w:rsid w:val="00610421"/>
    <w:rsid w:val="00610949"/>
    <w:rsid w:val="0061185C"/>
    <w:rsid w:val="00611B8A"/>
    <w:rsid w:val="00613491"/>
    <w:rsid w:val="00614054"/>
    <w:rsid w:val="00620D6B"/>
    <w:rsid w:val="00620EBD"/>
    <w:rsid w:val="00621814"/>
    <w:rsid w:val="006247AF"/>
    <w:rsid w:val="0062481A"/>
    <w:rsid w:val="00625244"/>
    <w:rsid w:val="006271A5"/>
    <w:rsid w:val="00630D2E"/>
    <w:rsid w:val="006318ED"/>
    <w:rsid w:val="00632D4D"/>
    <w:rsid w:val="00634355"/>
    <w:rsid w:val="006407FB"/>
    <w:rsid w:val="00640ECF"/>
    <w:rsid w:val="006446C5"/>
    <w:rsid w:val="00652585"/>
    <w:rsid w:val="00654A38"/>
    <w:rsid w:val="0066293C"/>
    <w:rsid w:val="00664899"/>
    <w:rsid w:val="00665967"/>
    <w:rsid w:val="00666749"/>
    <w:rsid w:val="00666FCC"/>
    <w:rsid w:val="00670A8E"/>
    <w:rsid w:val="00671351"/>
    <w:rsid w:val="00671957"/>
    <w:rsid w:val="00672B21"/>
    <w:rsid w:val="006749C2"/>
    <w:rsid w:val="00674CD1"/>
    <w:rsid w:val="00675961"/>
    <w:rsid w:val="00675EB9"/>
    <w:rsid w:val="00676FA2"/>
    <w:rsid w:val="00682671"/>
    <w:rsid w:val="00682FEE"/>
    <w:rsid w:val="00683949"/>
    <w:rsid w:val="0068462D"/>
    <w:rsid w:val="00685AB1"/>
    <w:rsid w:val="006923BE"/>
    <w:rsid w:val="006940AD"/>
    <w:rsid w:val="0069415C"/>
    <w:rsid w:val="00694A4D"/>
    <w:rsid w:val="006A1D1B"/>
    <w:rsid w:val="006A1FA8"/>
    <w:rsid w:val="006B373C"/>
    <w:rsid w:val="006B609A"/>
    <w:rsid w:val="006B61FD"/>
    <w:rsid w:val="006C4BB9"/>
    <w:rsid w:val="006C59B8"/>
    <w:rsid w:val="006D0986"/>
    <w:rsid w:val="006D0A9B"/>
    <w:rsid w:val="006D0F2D"/>
    <w:rsid w:val="006D2D83"/>
    <w:rsid w:val="006D30C2"/>
    <w:rsid w:val="006D5509"/>
    <w:rsid w:val="006D6CEF"/>
    <w:rsid w:val="006D6FDD"/>
    <w:rsid w:val="006E002F"/>
    <w:rsid w:val="006E101F"/>
    <w:rsid w:val="006E2521"/>
    <w:rsid w:val="006E2822"/>
    <w:rsid w:val="006E7153"/>
    <w:rsid w:val="006F1901"/>
    <w:rsid w:val="006F59F7"/>
    <w:rsid w:val="00704BDE"/>
    <w:rsid w:val="0070549C"/>
    <w:rsid w:val="007055F4"/>
    <w:rsid w:val="00711198"/>
    <w:rsid w:val="007144B2"/>
    <w:rsid w:val="0071740D"/>
    <w:rsid w:val="0072095B"/>
    <w:rsid w:val="0072300F"/>
    <w:rsid w:val="00724E44"/>
    <w:rsid w:val="0073123F"/>
    <w:rsid w:val="00732A0A"/>
    <w:rsid w:val="00742FBD"/>
    <w:rsid w:val="00743688"/>
    <w:rsid w:val="00743999"/>
    <w:rsid w:val="0074600D"/>
    <w:rsid w:val="007509C9"/>
    <w:rsid w:val="0075268A"/>
    <w:rsid w:val="0075429B"/>
    <w:rsid w:val="007549A0"/>
    <w:rsid w:val="00757192"/>
    <w:rsid w:val="00765DF6"/>
    <w:rsid w:val="007713F0"/>
    <w:rsid w:val="00772F61"/>
    <w:rsid w:val="0077394B"/>
    <w:rsid w:val="00774C1A"/>
    <w:rsid w:val="00782B8A"/>
    <w:rsid w:val="0078573F"/>
    <w:rsid w:val="00785EDD"/>
    <w:rsid w:val="00786AFB"/>
    <w:rsid w:val="00791CC5"/>
    <w:rsid w:val="00792ED8"/>
    <w:rsid w:val="007938BC"/>
    <w:rsid w:val="007A0227"/>
    <w:rsid w:val="007A6902"/>
    <w:rsid w:val="007A709B"/>
    <w:rsid w:val="007B0E3F"/>
    <w:rsid w:val="007B1951"/>
    <w:rsid w:val="007B387F"/>
    <w:rsid w:val="007D2517"/>
    <w:rsid w:val="007D2EEA"/>
    <w:rsid w:val="007D7284"/>
    <w:rsid w:val="007D77D4"/>
    <w:rsid w:val="007E0E2D"/>
    <w:rsid w:val="007E1C6B"/>
    <w:rsid w:val="007E4367"/>
    <w:rsid w:val="007E5A7D"/>
    <w:rsid w:val="007F1B37"/>
    <w:rsid w:val="007F2A7A"/>
    <w:rsid w:val="007F2C82"/>
    <w:rsid w:val="007F4379"/>
    <w:rsid w:val="007F73C3"/>
    <w:rsid w:val="007F7CAD"/>
    <w:rsid w:val="00805176"/>
    <w:rsid w:val="00805E57"/>
    <w:rsid w:val="00806536"/>
    <w:rsid w:val="00807BA9"/>
    <w:rsid w:val="0081462A"/>
    <w:rsid w:val="00824544"/>
    <w:rsid w:val="0082479B"/>
    <w:rsid w:val="008250E9"/>
    <w:rsid w:val="00827F39"/>
    <w:rsid w:val="0083748A"/>
    <w:rsid w:val="008421BA"/>
    <w:rsid w:val="008423F6"/>
    <w:rsid w:val="00846F36"/>
    <w:rsid w:val="00847064"/>
    <w:rsid w:val="00854B46"/>
    <w:rsid w:val="00854DAB"/>
    <w:rsid w:val="00855361"/>
    <w:rsid w:val="00860019"/>
    <w:rsid w:val="0086070C"/>
    <w:rsid w:val="00861915"/>
    <w:rsid w:val="008625AB"/>
    <w:rsid w:val="00863340"/>
    <w:rsid w:val="00867339"/>
    <w:rsid w:val="008829D8"/>
    <w:rsid w:val="00883F48"/>
    <w:rsid w:val="0089011F"/>
    <w:rsid w:val="008911D9"/>
    <w:rsid w:val="00891F89"/>
    <w:rsid w:val="00894605"/>
    <w:rsid w:val="008A5105"/>
    <w:rsid w:val="008A6609"/>
    <w:rsid w:val="008B3180"/>
    <w:rsid w:val="008B5813"/>
    <w:rsid w:val="008C0A4A"/>
    <w:rsid w:val="008C40BF"/>
    <w:rsid w:val="008C4A93"/>
    <w:rsid w:val="008C5E12"/>
    <w:rsid w:val="008D0481"/>
    <w:rsid w:val="008D13EC"/>
    <w:rsid w:val="008D204A"/>
    <w:rsid w:val="008D3017"/>
    <w:rsid w:val="008D4E4C"/>
    <w:rsid w:val="008E073A"/>
    <w:rsid w:val="008E079C"/>
    <w:rsid w:val="008E2EBA"/>
    <w:rsid w:val="008E3AEE"/>
    <w:rsid w:val="008E5FC1"/>
    <w:rsid w:val="008E7336"/>
    <w:rsid w:val="008E75FF"/>
    <w:rsid w:val="008F2118"/>
    <w:rsid w:val="008F33E2"/>
    <w:rsid w:val="009021BC"/>
    <w:rsid w:val="00903BEA"/>
    <w:rsid w:val="00903F87"/>
    <w:rsid w:val="00905BBA"/>
    <w:rsid w:val="00905E91"/>
    <w:rsid w:val="0090690C"/>
    <w:rsid w:val="00907A0C"/>
    <w:rsid w:val="00907B44"/>
    <w:rsid w:val="0091114E"/>
    <w:rsid w:val="009124BE"/>
    <w:rsid w:val="0091295F"/>
    <w:rsid w:val="009135A0"/>
    <w:rsid w:val="009201F2"/>
    <w:rsid w:val="00922A9C"/>
    <w:rsid w:val="00941460"/>
    <w:rsid w:val="00942218"/>
    <w:rsid w:val="00944A08"/>
    <w:rsid w:val="00950099"/>
    <w:rsid w:val="0095222B"/>
    <w:rsid w:val="00952F43"/>
    <w:rsid w:val="00960F41"/>
    <w:rsid w:val="00963010"/>
    <w:rsid w:val="009660BA"/>
    <w:rsid w:val="00966B27"/>
    <w:rsid w:val="0097225F"/>
    <w:rsid w:val="00972E53"/>
    <w:rsid w:val="009741E4"/>
    <w:rsid w:val="009756D1"/>
    <w:rsid w:val="009758CA"/>
    <w:rsid w:val="009814D6"/>
    <w:rsid w:val="00991372"/>
    <w:rsid w:val="00991E71"/>
    <w:rsid w:val="0099280B"/>
    <w:rsid w:val="0099553E"/>
    <w:rsid w:val="009973EA"/>
    <w:rsid w:val="00997E5A"/>
    <w:rsid w:val="009A4635"/>
    <w:rsid w:val="009A66DA"/>
    <w:rsid w:val="009A69FC"/>
    <w:rsid w:val="009B1A15"/>
    <w:rsid w:val="009B21D6"/>
    <w:rsid w:val="009B31BC"/>
    <w:rsid w:val="009B5B7E"/>
    <w:rsid w:val="009B6F4E"/>
    <w:rsid w:val="009C0112"/>
    <w:rsid w:val="009C040A"/>
    <w:rsid w:val="009C101F"/>
    <w:rsid w:val="009C5BE5"/>
    <w:rsid w:val="009D45DA"/>
    <w:rsid w:val="009D64D6"/>
    <w:rsid w:val="009D734C"/>
    <w:rsid w:val="009E105E"/>
    <w:rsid w:val="009E409F"/>
    <w:rsid w:val="009E42CA"/>
    <w:rsid w:val="009E7293"/>
    <w:rsid w:val="00A01167"/>
    <w:rsid w:val="00A032FE"/>
    <w:rsid w:val="00A058A6"/>
    <w:rsid w:val="00A05AFD"/>
    <w:rsid w:val="00A13735"/>
    <w:rsid w:val="00A13F2C"/>
    <w:rsid w:val="00A13F41"/>
    <w:rsid w:val="00A155BB"/>
    <w:rsid w:val="00A15AEE"/>
    <w:rsid w:val="00A16723"/>
    <w:rsid w:val="00A21521"/>
    <w:rsid w:val="00A22DB1"/>
    <w:rsid w:val="00A25EAE"/>
    <w:rsid w:val="00A30F86"/>
    <w:rsid w:val="00A312F0"/>
    <w:rsid w:val="00A35BD0"/>
    <w:rsid w:val="00A35EF4"/>
    <w:rsid w:val="00A37B2D"/>
    <w:rsid w:val="00A40648"/>
    <w:rsid w:val="00A425C3"/>
    <w:rsid w:val="00A43108"/>
    <w:rsid w:val="00A43AC0"/>
    <w:rsid w:val="00A4513A"/>
    <w:rsid w:val="00A47D39"/>
    <w:rsid w:val="00A5451E"/>
    <w:rsid w:val="00A546D2"/>
    <w:rsid w:val="00A54FD8"/>
    <w:rsid w:val="00A562B3"/>
    <w:rsid w:val="00A57E24"/>
    <w:rsid w:val="00A63833"/>
    <w:rsid w:val="00A644D2"/>
    <w:rsid w:val="00A71B77"/>
    <w:rsid w:val="00A72460"/>
    <w:rsid w:val="00A75BEB"/>
    <w:rsid w:val="00A75DE6"/>
    <w:rsid w:val="00A8005D"/>
    <w:rsid w:val="00A80E15"/>
    <w:rsid w:val="00A82FF9"/>
    <w:rsid w:val="00A85ECB"/>
    <w:rsid w:val="00A86457"/>
    <w:rsid w:val="00A9420B"/>
    <w:rsid w:val="00A96630"/>
    <w:rsid w:val="00AA0130"/>
    <w:rsid w:val="00AA0584"/>
    <w:rsid w:val="00AA0B05"/>
    <w:rsid w:val="00AA2021"/>
    <w:rsid w:val="00AA26E6"/>
    <w:rsid w:val="00AA39BA"/>
    <w:rsid w:val="00AA6579"/>
    <w:rsid w:val="00AB098B"/>
    <w:rsid w:val="00AB0CE2"/>
    <w:rsid w:val="00AB0CEB"/>
    <w:rsid w:val="00AB596B"/>
    <w:rsid w:val="00AB6780"/>
    <w:rsid w:val="00AB74DF"/>
    <w:rsid w:val="00AB7ADB"/>
    <w:rsid w:val="00AC2480"/>
    <w:rsid w:val="00AC75CC"/>
    <w:rsid w:val="00AD0FDF"/>
    <w:rsid w:val="00AD1555"/>
    <w:rsid w:val="00AD748A"/>
    <w:rsid w:val="00AE0444"/>
    <w:rsid w:val="00AE1139"/>
    <w:rsid w:val="00AE1C4F"/>
    <w:rsid w:val="00AE2BDB"/>
    <w:rsid w:val="00AE5D9E"/>
    <w:rsid w:val="00AE6636"/>
    <w:rsid w:val="00AE6D3B"/>
    <w:rsid w:val="00AE7197"/>
    <w:rsid w:val="00AE73F0"/>
    <w:rsid w:val="00AF304A"/>
    <w:rsid w:val="00AF7215"/>
    <w:rsid w:val="00AF7E70"/>
    <w:rsid w:val="00B006F2"/>
    <w:rsid w:val="00B01158"/>
    <w:rsid w:val="00B021A7"/>
    <w:rsid w:val="00B02E7B"/>
    <w:rsid w:val="00B07840"/>
    <w:rsid w:val="00B10835"/>
    <w:rsid w:val="00B114E4"/>
    <w:rsid w:val="00B140E9"/>
    <w:rsid w:val="00B14114"/>
    <w:rsid w:val="00B17581"/>
    <w:rsid w:val="00B2197C"/>
    <w:rsid w:val="00B2300F"/>
    <w:rsid w:val="00B24526"/>
    <w:rsid w:val="00B24CC5"/>
    <w:rsid w:val="00B25054"/>
    <w:rsid w:val="00B2758D"/>
    <w:rsid w:val="00B320C9"/>
    <w:rsid w:val="00B325FA"/>
    <w:rsid w:val="00B3266A"/>
    <w:rsid w:val="00B32C85"/>
    <w:rsid w:val="00B344DC"/>
    <w:rsid w:val="00B36DBB"/>
    <w:rsid w:val="00B3789E"/>
    <w:rsid w:val="00B37FF5"/>
    <w:rsid w:val="00B41DA5"/>
    <w:rsid w:val="00B42610"/>
    <w:rsid w:val="00B42B6D"/>
    <w:rsid w:val="00B47B60"/>
    <w:rsid w:val="00B504CC"/>
    <w:rsid w:val="00B52D0F"/>
    <w:rsid w:val="00B5317F"/>
    <w:rsid w:val="00B5761A"/>
    <w:rsid w:val="00B60574"/>
    <w:rsid w:val="00B626C9"/>
    <w:rsid w:val="00B70224"/>
    <w:rsid w:val="00B7051E"/>
    <w:rsid w:val="00B7092E"/>
    <w:rsid w:val="00B70E62"/>
    <w:rsid w:val="00B72C14"/>
    <w:rsid w:val="00B7339C"/>
    <w:rsid w:val="00B75B82"/>
    <w:rsid w:val="00B826E0"/>
    <w:rsid w:val="00B827C2"/>
    <w:rsid w:val="00B82BD9"/>
    <w:rsid w:val="00B834EC"/>
    <w:rsid w:val="00B85D02"/>
    <w:rsid w:val="00B90D97"/>
    <w:rsid w:val="00B90FEE"/>
    <w:rsid w:val="00B91D9B"/>
    <w:rsid w:val="00B93C9E"/>
    <w:rsid w:val="00BA5AD9"/>
    <w:rsid w:val="00BA7B51"/>
    <w:rsid w:val="00BA7CAE"/>
    <w:rsid w:val="00BB027B"/>
    <w:rsid w:val="00BB0A2F"/>
    <w:rsid w:val="00BB20B9"/>
    <w:rsid w:val="00BB5E16"/>
    <w:rsid w:val="00BB63CF"/>
    <w:rsid w:val="00BC07F7"/>
    <w:rsid w:val="00BC122F"/>
    <w:rsid w:val="00BC199E"/>
    <w:rsid w:val="00BC2BFE"/>
    <w:rsid w:val="00BC319A"/>
    <w:rsid w:val="00BC7FA7"/>
    <w:rsid w:val="00BD1123"/>
    <w:rsid w:val="00BD1CD6"/>
    <w:rsid w:val="00BD6F66"/>
    <w:rsid w:val="00BD78F7"/>
    <w:rsid w:val="00BE09F2"/>
    <w:rsid w:val="00BE3217"/>
    <w:rsid w:val="00BE3FF8"/>
    <w:rsid w:val="00BE5D11"/>
    <w:rsid w:val="00BE609F"/>
    <w:rsid w:val="00BF308C"/>
    <w:rsid w:val="00C01FC5"/>
    <w:rsid w:val="00C03034"/>
    <w:rsid w:val="00C03C1E"/>
    <w:rsid w:val="00C073AB"/>
    <w:rsid w:val="00C0760B"/>
    <w:rsid w:val="00C12F0D"/>
    <w:rsid w:val="00C2067C"/>
    <w:rsid w:val="00C239F1"/>
    <w:rsid w:val="00C24A56"/>
    <w:rsid w:val="00C25853"/>
    <w:rsid w:val="00C2617C"/>
    <w:rsid w:val="00C306D9"/>
    <w:rsid w:val="00C34E97"/>
    <w:rsid w:val="00C35487"/>
    <w:rsid w:val="00C35994"/>
    <w:rsid w:val="00C35C4C"/>
    <w:rsid w:val="00C45373"/>
    <w:rsid w:val="00C50D10"/>
    <w:rsid w:val="00C53E22"/>
    <w:rsid w:val="00C5401B"/>
    <w:rsid w:val="00C5404A"/>
    <w:rsid w:val="00C553E1"/>
    <w:rsid w:val="00C60864"/>
    <w:rsid w:val="00C62756"/>
    <w:rsid w:val="00C627F3"/>
    <w:rsid w:val="00C64D70"/>
    <w:rsid w:val="00C659E6"/>
    <w:rsid w:val="00C6646F"/>
    <w:rsid w:val="00C722C4"/>
    <w:rsid w:val="00C72FB1"/>
    <w:rsid w:val="00C84735"/>
    <w:rsid w:val="00C87C8D"/>
    <w:rsid w:val="00C908A8"/>
    <w:rsid w:val="00C909DE"/>
    <w:rsid w:val="00C933A8"/>
    <w:rsid w:val="00C94469"/>
    <w:rsid w:val="00C970A0"/>
    <w:rsid w:val="00C971C4"/>
    <w:rsid w:val="00C9752A"/>
    <w:rsid w:val="00CA099E"/>
    <w:rsid w:val="00CA1092"/>
    <w:rsid w:val="00CA3FA3"/>
    <w:rsid w:val="00CA67D2"/>
    <w:rsid w:val="00CB1FB8"/>
    <w:rsid w:val="00CB3443"/>
    <w:rsid w:val="00CB5FD7"/>
    <w:rsid w:val="00CC4366"/>
    <w:rsid w:val="00CC62DD"/>
    <w:rsid w:val="00CC68AA"/>
    <w:rsid w:val="00CC78B8"/>
    <w:rsid w:val="00CD054C"/>
    <w:rsid w:val="00CD16AC"/>
    <w:rsid w:val="00CD238D"/>
    <w:rsid w:val="00CD5BFC"/>
    <w:rsid w:val="00CE261E"/>
    <w:rsid w:val="00CE2F68"/>
    <w:rsid w:val="00CE34D0"/>
    <w:rsid w:val="00CE48F9"/>
    <w:rsid w:val="00CE6297"/>
    <w:rsid w:val="00CF0197"/>
    <w:rsid w:val="00CF4A29"/>
    <w:rsid w:val="00D02954"/>
    <w:rsid w:val="00D0296A"/>
    <w:rsid w:val="00D0582E"/>
    <w:rsid w:val="00D0598D"/>
    <w:rsid w:val="00D104CF"/>
    <w:rsid w:val="00D10DB8"/>
    <w:rsid w:val="00D12864"/>
    <w:rsid w:val="00D1454A"/>
    <w:rsid w:val="00D156BD"/>
    <w:rsid w:val="00D16072"/>
    <w:rsid w:val="00D21BCE"/>
    <w:rsid w:val="00D302B1"/>
    <w:rsid w:val="00D30D31"/>
    <w:rsid w:val="00D3389D"/>
    <w:rsid w:val="00D34293"/>
    <w:rsid w:val="00D3504A"/>
    <w:rsid w:val="00D44003"/>
    <w:rsid w:val="00D45034"/>
    <w:rsid w:val="00D46ED9"/>
    <w:rsid w:val="00D472A8"/>
    <w:rsid w:val="00D53686"/>
    <w:rsid w:val="00D567A2"/>
    <w:rsid w:val="00D570A2"/>
    <w:rsid w:val="00D6022A"/>
    <w:rsid w:val="00D61F56"/>
    <w:rsid w:val="00D67ACB"/>
    <w:rsid w:val="00D72FBF"/>
    <w:rsid w:val="00D8196D"/>
    <w:rsid w:val="00D8470F"/>
    <w:rsid w:val="00D84A83"/>
    <w:rsid w:val="00D84B73"/>
    <w:rsid w:val="00D931D5"/>
    <w:rsid w:val="00D93617"/>
    <w:rsid w:val="00D945D2"/>
    <w:rsid w:val="00D9514A"/>
    <w:rsid w:val="00D95D4B"/>
    <w:rsid w:val="00D95E9D"/>
    <w:rsid w:val="00D977E7"/>
    <w:rsid w:val="00DA0FFE"/>
    <w:rsid w:val="00DA161F"/>
    <w:rsid w:val="00DA3D24"/>
    <w:rsid w:val="00DA5DD3"/>
    <w:rsid w:val="00DB180B"/>
    <w:rsid w:val="00DB2621"/>
    <w:rsid w:val="00DB77CC"/>
    <w:rsid w:val="00DB7AC7"/>
    <w:rsid w:val="00DC06E9"/>
    <w:rsid w:val="00DC0A4D"/>
    <w:rsid w:val="00DC127F"/>
    <w:rsid w:val="00DC2629"/>
    <w:rsid w:val="00DC5CEC"/>
    <w:rsid w:val="00DC6584"/>
    <w:rsid w:val="00DD005B"/>
    <w:rsid w:val="00DD017A"/>
    <w:rsid w:val="00DD0189"/>
    <w:rsid w:val="00DD2249"/>
    <w:rsid w:val="00DD54D1"/>
    <w:rsid w:val="00DD5A1E"/>
    <w:rsid w:val="00DD6592"/>
    <w:rsid w:val="00DD6FDD"/>
    <w:rsid w:val="00DE01F5"/>
    <w:rsid w:val="00DE0FF6"/>
    <w:rsid w:val="00DE2927"/>
    <w:rsid w:val="00DE400B"/>
    <w:rsid w:val="00DE4861"/>
    <w:rsid w:val="00DE7298"/>
    <w:rsid w:val="00DF0869"/>
    <w:rsid w:val="00E02126"/>
    <w:rsid w:val="00E129FA"/>
    <w:rsid w:val="00E15D02"/>
    <w:rsid w:val="00E21A7F"/>
    <w:rsid w:val="00E227DF"/>
    <w:rsid w:val="00E231D9"/>
    <w:rsid w:val="00E2679D"/>
    <w:rsid w:val="00E27825"/>
    <w:rsid w:val="00E31429"/>
    <w:rsid w:val="00E33A3F"/>
    <w:rsid w:val="00E3456D"/>
    <w:rsid w:val="00E36965"/>
    <w:rsid w:val="00E37E73"/>
    <w:rsid w:val="00E41721"/>
    <w:rsid w:val="00E45F7C"/>
    <w:rsid w:val="00E463D7"/>
    <w:rsid w:val="00E53019"/>
    <w:rsid w:val="00E560B9"/>
    <w:rsid w:val="00E6197D"/>
    <w:rsid w:val="00E61CE6"/>
    <w:rsid w:val="00E6341E"/>
    <w:rsid w:val="00E64589"/>
    <w:rsid w:val="00E6577C"/>
    <w:rsid w:val="00E665EF"/>
    <w:rsid w:val="00E666BE"/>
    <w:rsid w:val="00E67CDF"/>
    <w:rsid w:val="00E765F3"/>
    <w:rsid w:val="00E76B2C"/>
    <w:rsid w:val="00E77BFE"/>
    <w:rsid w:val="00E81281"/>
    <w:rsid w:val="00E8568C"/>
    <w:rsid w:val="00E85CEC"/>
    <w:rsid w:val="00E86132"/>
    <w:rsid w:val="00E8649A"/>
    <w:rsid w:val="00E8732E"/>
    <w:rsid w:val="00E87F44"/>
    <w:rsid w:val="00E90728"/>
    <w:rsid w:val="00E936D5"/>
    <w:rsid w:val="00E96AE9"/>
    <w:rsid w:val="00E9731F"/>
    <w:rsid w:val="00EA5056"/>
    <w:rsid w:val="00EA6668"/>
    <w:rsid w:val="00EB2E96"/>
    <w:rsid w:val="00EB690D"/>
    <w:rsid w:val="00EB72F7"/>
    <w:rsid w:val="00EC1A71"/>
    <w:rsid w:val="00EC77CB"/>
    <w:rsid w:val="00ED1106"/>
    <w:rsid w:val="00ED4E6E"/>
    <w:rsid w:val="00ED79AD"/>
    <w:rsid w:val="00EE103C"/>
    <w:rsid w:val="00EE690F"/>
    <w:rsid w:val="00EF1142"/>
    <w:rsid w:val="00EF204A"/>
    <w:rsid w:val="00EF22E4"/>
    <w:rsid w:val="00EF3C3F"/>
    <w:rsid w:val="00EF3E6A"/>
    <w:rsid w:val="00EF43B0"/>
    <w:rsid w:val="00EF494C"/>
    <w:rsid w:val="00EF5A8D"/>
    <w:rsid w:val="00F00A35"/>
    <w:rsid w:val="00F01389"/>
    <w:rsid w:val="00F04128"/>
    <w:rsid w:val="00F0712F"/>
    <w:rsid w:val="00F1257C"/>
    <w:rsid w:val="00F12B16"/>
    <w:rsid w:val="00F12BF5"/>
    <w:rsid w:val="00F20649"/>
    <w:rsid w:val="00F24D4A"/>
    <w:rsid w:val="00F3202E"/>
    <w:rsid w:val="00F32F37"/>
    <w:rsid w:val="00F334CC"/>
    <w:rsid w:val="00F33879"/>
    <w:rsid w:val="00F35CF1"/>
    <w:rsid w:val="00F36D3A"/>
    <w:rsid w:val="00F42395"/>
    <w:rsid w:val="00F4260A"/>
    <w:rsid w:val="00F445C9"/>
    <w:rsid w:val="00F44EDC"/>
    <w:rsid w:val="00F45197"/>
    <w:rsid w:val="00F45CB9"/>
    <w:rsid w:val="00F4633D"/>
    <w:rsid w:val="00F46DA5"/>
    <w:rsid w:val="00F50976"/>
    <w:rsid w:val="00F50F41"/>
    <w:rsid w:val="00F520A4"/>
    <w:rsid w:val="00F53B8B"/>
    <w:rsid w:val="00F5420E"/>
    <w:rsid w:val="00F546BE"/>
    <w:rsid w:val="00F56B76"/>
    <w:rsid w:val="00F57330"/>
    <w:rsid w:val="00F574C4"/>
    <w:rsid w:val="00F66ED8"/>
    <w:rsid w:val="00F70A75"/>
    <w:rsid w:val="00F74125"/>
    <w:rsid w:val="00F83D83"/>
    <w:rsid w:val="00F85202"/>
    <w:rsid w:val="00F86A3A"/>
    <w:rsid w:val="00F86F5B"/>
    <w:rsid w:val="00F92567"/>
    <w:rsid w:val="00F93F5B"/>
    <w:rsid w:val="00F94C5B"/>
    <w:rsid w:val="00FA0608"/>
    <w:rsid w:val="00FA1487"/>
    <w:rsid w:val="00FA39D6"/>
    <w:rsid w:val="00FA4F11"/>
    <w:rsid w:val="00FB020B"/>
    <w:rsid w:val="00FB047A"/>
    <w:rsid w:val="00FB21B9"/>
    <w:rsid w:val="00FC34F9"/>
    <w:rsid w:val="00FC5D4F"/>
    <w:rsid w:val="00FC677A"/>
    <w:rsid w:val="00FC6808"/>
    <w:rsid w:val="00FC6E2D"/>
    <w:rsid w:val="00FC7750"/>
    <w:rsid w:val="00FD07D6"/>
    <w:rsid w:val="00FD17DA"/>
    <w:rsid w:val="00FD35CB"/>
    <w:rsid w:val="00FD7D35"/>
    <w:rsid w:val="00FE1859"/>
    <w:rsid w:val="00FE1AA6"/>
    <w:rsid w:val="00FE338F"/>
    <w:rsid w:val="00FF2636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D3A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D6F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6FDD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BookTitle">
    <w:name w:val="Book Title"/>
    <w:basedOn w:val="DefaultParagraphFont"/>
    <w:uiPriority w:val="99"/>
    <w:qFormat/>
    <w:rsid w:val="00854DAB"/>
    <w:rPr>
      <w:rFonts w:cs="Times New Roman"/>
      <w:b/>
      <w:bCs/>
      <w:smallCaps/>
      <w:spacing w:val="5"/>
    </w:rPr>
  </w:style>
  <w:style w:type="character" w:styleId="SubtleReference">
    <w:name w:val="Subtle Reference"/>
    <w:basedOn w:val="DefaultParagraphFont"/>
    <w:uiPriority w:val="99"/>
    <w:qFormat/>
    <w:rsid w:val="00950099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950099"/>
    <w:rPr>
      <w:rFonts w:cs="Times New Roman"/>
      <w:b/>
      <w:bCs/>
      <w:smallCaps/>
      <w:color w:val="C0504D"/>
      <w:spacing w:val="5"/>
      <w:u w:val="single"/>
    </w:rPr>
  </w:style>
  <w:style w:type="paragraph" w:styleId="NoSpacing">
    <w:name w:val="No Spacing"/>
    <w:uiPriority w:val="99"/>
    <w:qFormat/>
    <w:rsid w:val="00950099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DefaultParagraphFont"/>
    <w:uiPriority w:val="99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eGrid">
    <w:name w:val="Table Grid"/>
    <w:basedOn w:val="TableNormal"/>
    <w:uiPriority w:val="99"/>
    <w:rsid w:val="00F426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2-Accent3">
    <w:name w:val="Medium Shading 2 Accent 3"/>
    <w:basedOn w:val="TableNormal"/>
    <w:uiPriority w:val="99"/>
    <w:rsid w:val="005509B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Arial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rial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Arial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rial"/>
      </w:rPr>
      <w:tblPr/>
      <w:tcPr>
        <w:shd w:val="clear" w:color="auto" w:fill="D8D8D8"/>
      </w:tcPr>
    </w:tblStylePr>
    <w:tblStylePr w:type="neCell">
      <w:rPr>
        <w:rFonts w:cs="Arial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rial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9"/>
    <w:rsid w:val="005509B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Arial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rial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Arial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rial"/>
      </w:rPr>
      <w:tblPr/>
      <w:tcPr>
        <w:shd w:val="clear" w:color="auto" w:fill="D8D8D8"/>
      </w:tcPr>
    </w:tblStylePr>
    <w:tblStylePr w:type="neCell">
      <w:rPr>
        <w:rFonts w:cs="Arial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rial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9"/>
    <w:rsid w:val="005509B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Arial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rial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rFonts w:cs="Arial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rial"/>
      </w:rPr>
      <w:tblPr/>
      <w:tcPr>
        <w:shd w:val="clear" w:color="auto" w:fill="D8D8D8"/>
      </w:tcPr>
    </w:tblStylePr>
    <w:tblStylePr w:type="neCell">
      <w:rPr>
        <w:rFonts w:cs="Arial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rial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9"/>
    <w:rsid w:val="005509B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rFonts w:cs="Arial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rial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rFonts w:cs="Arial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rial"/>
      </w:rPr>
      <w:tblPr/>
      <w:tcPr>
        <w:shd w:val="clear" w:color="auto" w:fill="D8D8D8"/>
      </w:tcPr>
    </w:tblStylePr>
    <w:tblStylePr w:type="neCell">
      <w:rPr>
        <w:rFonts w:cs="Arial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rial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9"/>
    <w:rsid w:val="005509BB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Arial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rial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Arial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rial"/>
      </w:rPr>
      <w:tblPr/>
      <w:tcPr>
        <w:shd w:val="clear" w:color="auto" w:fill="D8D8D8"/>
      </w:tcPr>
    </w:tblStylePr>
    <w:tblStylePr w:type="neCell">
      <w:rPr>
        <w:rFonts w:cs="Arial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rial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99"/>
    <w:rsid w:val="005509BB"/>
    <w:rPr>
      <w:rFonts w:ascii="Cambria" w:eastAsia="SimSun" w:hAnsi="Cambria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List1-Accent3">
    <w:name w:val="Medium List 1 Accent 3"/>
    <w:basedOn w:val="TableNormal"/>
    <w:uiPriority w:val="99"/>
    <w:rsid w:val="005509B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SimSu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rFonts w:cs="Arial"/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rPr>
        <w:rFonts w:cs="Arial"/>
      </w:rPr>
      <w:tblPr/>
      <w:tcPr>
        <w:shd w:val="clear" w:color="auto" w:fill="E6EED5"/>
      </w:tcPr>
    </w:tblStylePr>
    <w:tblStylePr w:type="band1Horz">
      <w:rPr>
        <w:rFonts w:cs="Arial"/>
      </w:rPr>
      <w:tblPr/>
      <w:tcPr>
        <w:shd w:val="clear" w:color="auto" w:fill="E6EED5"/>
      </w:tcPr>
    </w:tblStylePr>
  </w:style>
  <w:style w:type="table" w:styleId="DarkList-Accent2">
    <w:name w:val="Dark List Accent 2"/>
    <w:basedOn w:val="TableNormal"/>
    <w:uiPriority w:val="99"/>
    <w:rsid w:val="005509BB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rFonts w:cs="Arial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Arial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rPr>
        <w:rFonts w:cs="Arial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rPr>
        <w:rFonts w:cs="Arial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rPr>
        <w:rFonts w:cs="Arial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rPr>
        <w:rFonts w:cs="Arial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olorfulGrid-Accent2">
    <w:name w:val="Colorful Grid Accent 2"/>
    <w:basedOn w:val="TableNormal"/>
    <w:uiPriority w:val="99"/>
    <w:rsid w:val="005509B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rFonts w:cs="Arial"/>
        <w:b/>
        <w:bCs/>
      </w:rPr>
      <w:tblPr/>
      <w:tcPr>
        <w:shd w:val="clear" w:color="auto" w:fill="E5B8B7"/>
      </w:tcPr>
    </w:tblStylePr>
    <w:tblStylePr w:type="lastRow">
      <w:rPr>
        <w:rFonts w:cs="Arial"/>
        <w:b/>
        <w:bCs/>
        <w:color w:val="000000"/>
      </w:rPr>
      <w:tblPr/>
      <w:tcPr>
        <w:shd w:val="clear" w:color="auto" w:fill="E5B8B7"/>
      </w:tcPr>
    </w:tblStylePr>
    <w:tblStylePr w:type="firstCol">
      <w:rPr>
        <w:rFonts w:cs="Arial"/>
        <w:color w:val="FFFFFF"/>
      </w:rPr>
      <w:tblPr/>
      <w:tcPr>
        <w:shd w:val="clear" w:color="auto" w:fill="943634"/>
      </w:tcPr>
    </w:tblStylePr>
    <w:tblStylePr w:type="lastCol">
      <w:rPr>
        <w:rFonts w:cs="Arial"/>
        <w:color w:val="FFFFFF"/>
      </w:rPr>
      <w:tblPr/>
      <w:tcPr>
        <w:shd w:val="clear" w:color="auto" w:fill="943634"/>
      </w:tcPr>
    </w:tblStylePr>
    <w:tblStylePr w:type="band1Vert">
      <w:rPr>
        <w:rFonts w:cs="Arial"/>
      </w:rPr>
      <w:tblPr/>
      <w:tcPr>
        <w:shd w:val="clear" w:color="auto" w:fill="DFA7A6"/>
      </w:tcPr>
    </w:tblStylePr>
    <w:tblStylePr w:type="band1Horz">
      <w:rPr>
        <w:rFonts w:cs="Arial"/>
      </w:rPr>
      <w:tblPr/>
      <w:tcPr>
        <w:shd w:val="clear" w:color="auto" w:fill="DFA7A6"/>
      </w:tcPr>
    </w:tblStylePr>
  </w:style>
  <w:style w:type="table" w:styleId="MediumGrid1-Accent4">
    <w:name w:val="Medium Grid 1 Accent 4"/>
    <w:basedOn w:val="TableNormal"/>
    <w:uiPriority w:val="99"/>
    <w:rsid w:val="005509B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BFB1D0"/>
      </w:tcPr>
    </w:tblStylePr>
    <w:tblStylePr w:type="band1Horz">
      <w:rPr>
        <w:rFonts w:cs="Arial"/>
      </w:rPr>
      <w:tblPr/>
      <w:tcPr>
        <w:shd w:val="clear" w:color="auto" w:fill="BFB1D0"/>
      </w:tcPr>
    </w:tblStylePr>
  </w:style>
  <w:style w:type="table" w:customStyle="1" w:styleId="OrtaKlavuz1-Vurgu11">
    <w:name w:val="Orta Kılavuz 1 - Vurgu 11"/>
    <w:uiPriority w:val="99"/>
    <w:rsid w:val="00E33A3F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A7BFDE"/>
      </w:tcPr>
    </w:tblStylePr>
    <w:tblStylePr w:type="band1Horz">
      <w:rPr>
        <w:rFonts w:cs="Arial"/>
      </w:rPr>
      <w:tblPr/>
      <w:tcPr>
        <w:shd w:val="clear" w:color="auto" w:fill="A7BFDE"/>
      </w:tcPr>
    </w:tblStylePr>
  </w:style>
  <w:style w:type="table" w:styleId="MediumGrid1-Accent1">
    <w:name w:val="Medium Grid 1 Accent 1"/>
    <w:basedOn w:val="TableNormal"/>
    <w:uiPriority w:val="99"/>
    <w:rsid w:val="00E33A3F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A7BFDE"/>
      </w:tcPr>
    </w:tblStylePr>
    <w:tblStylePr w:type="band1Horz">
      <w:rPr>
        <w:rFonts w:cs="Arial"/>
      </w:rPr>
      <w:tblPr/>
      <w:tcPr>
        <w:shd w:val="clear" w:color="auto" w:fill="A7BFDE"/>
      </w:tcPr>
    </w:tblStylePr>
  </w:style>
  <w:style w:type="table" w:styleId="MediumGrid1-Accent6">
    <w:name w:val="Medium Grid 1 Accent 6"/>
    <w:basedOn w:val="TableNormal"/>
    <w:uiPriority w:val="99"/>
    <w:rsid w:val="00B93C9E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FBCAA2"/>
      </w:tcPr>
    </w:tblStylePr>
    <w:tblStylePr w:type="band1Horz">
      <w:rPr>
        <w:rFonts w:cs="Arial"/>
      </w:rPr>
      <w:tblPr/>
      <w:tcPr>
        <w:shd w:val="clear" w:color="auto" w:fill="FBCAA2"/>
      </w:tcPr>
    </w:tblStylePr>
  </w:style>
  <w:style w:type="table" w:styleId="MediumList1-Accent6">
    <w:name w:val="Medium List 1 Accent 6"/>
    <w:basedOn w:val="TableNormal"/>
    <w:uiPriority w:val="99"/>
    <w:rsid w:val="00076C11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SimSu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rFonts w:cs="Arial"/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rPr>
        <w:rFonts w:cs="Arial"/>
      </w:rPr>
      <w:tblPr/>
      <w:tcPr>
        <w:shd w:val="clear" w:color="auto" w:fill="FDE4D0"/>
      </w:tcPr>
    </w:tblStylePr>
    <w:tblStylePr w:type="band1Horz">
      <w:rPr>
        <w:rFonts w:cs="Arial"/>
      </w:rPr>
      <w:tblPr/>
      <w:tcPr>
        <w:shd w:val="clear" w:color="auto" w:fill="FDE4D0"/>
      </w:tcPr>
    </w:tblStylePr>
  </w:style>
  <w:style w:type="table" w:styleId="MediumGrid1-Accent3">
    <w:name w:val="Medium Grid 1 Accent 3"/>
    <w:basedOn w:val="TableNormal"/>
    <w:uiPriority w:val="99"/>
    <w:rsid w:val="00076C11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CDDDAC"/>
      </w:tcPr>
    </w:tblStylePr>
    <w:tblStylePr w:type="band1Horz">
      <w:rPr>
        <w:rFonts w:cs="Arial"/>
      </w:rPr>
      <w:tblPr/>
      <w:tcPr>
        <w:shd w:val="clear" w:color="auto" w:fill="CDDDAC"/>
      </w:tcPr>
    </w:tblStylePr>
  </w:style>
  <w:style w:type="table" w:customStyle="1" w:styleId="OrtaKlavuz1-Vurgu12">
    <w:name w:val="Orta Kılavuz 1 - Vurgu 12"/>
    <w:uiPriority w:val="99"/>
    <w:rsid w:val="00456E02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A7BFDE"/>
      </w:tcPr>
    </w:tblStylePr>
    <w:tblStylePr w:type="band1Horz">
      <w:rPr>
        <w:rFonts w:cs="Arial"/>
      </w:rPr>
      <w:tblPr/>
      <w:tcPr>
        <w:shd w:val="clear" w:color="auto" w:fill="A7BFDE"/>
      </w:tcPr>
    </w:tblStylePr>
  </w:style>
  <w:style w:type="table" w:styleId="MediumGrid1-Accent5">
    <w:name w:val="Medium Grid 1 Accent 5"/>
    <w:basedOn w:val="TableNormal"/>
    <w:uiPriority w:val="99"/>
    <w:rsid w:val="00456E02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A5D5E2"/>
      </w:tcPr>
    </w:tblStylePr>
    <w:tblStylePr w:type="band1Horz">
      <w:rPr>
        <w:rFonts w:cs="Arial"/>
      </w:rPr>
      <w:tblPr/>
      <w:tcPr>
        <w:shd w:val="clear" w:color="auto" w:fill="A5D5E2"/>
      </w:tcPr>
    </w:tblStylePr>
  </w:style>
  <w:style w:type="character" w:styleId="PlaceholderText">
    <w:name w:val="Placeholder Text"/>
    <w:basedOn w:val="DefaultParagraphFont"/>
    <w:uiPriority w:val="99"/>
    <w:semiHidden/>
    <w:rsid w:val="004A3C03"/>
    <w:rPr>
      <w:rFonts w:cs="Times New Roman"/>
      <w:color w:val="808080"/>
    </w:rPr>
  </w:style>
  <w:style w:type="table" w:styleId="ColorfulShading-Accent3">
    <w:name w:val="Colorful Shading Accent 3"/>
    <w:basedOn w:val="TableNormal"/>
    <w:uiPriority w:val="99"/>
    <w:rsid w:val="00555AC1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rFonts w:cs="Arial"/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Arial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rFonts w:cs="Arial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rFonts w:cs="Arial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rPr>
        <w:rFonts w:cs="Arial"/>
      </w:rPr>
      <w:tblPr/>
      <w:tcPr>
        <w:shd w:val="clear" w:color="auto" w:fill="D6E3BC"/>
      </w:tcPr>
    </w:tblStylePr>
    <w:tblStylePr w:type="band1Horz">
      <w:rPr>
        <w:rFonts w:cs="Arial"/>
      </w:rPr>
      <w:tblPr/>
      <w:tcPr>
        <w:shd w:val="clear" w:color="auto" w:fill="CDDDAC"/>
      </w:tcPr>
    </w:tblStylePr>
  </w:style>
  <w:style w:type="table" w:styleId="LightShading-Accent1">
    <w:name w:val="Light Shading Accent 1"/>
    <w:basedOn w:val="TableNormal"/>
    <w:uiPriority w:val="99"/>
    <w:rsid w:val="00C62756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ColorfulShading-Accent6">
    <w:name w:val="Colorful Shading Accent 6"/>
    <w:basedOn w:val="TableNormal"/>
    <w:uiPriority w:val="99"/>
    <w:rsid w:val="00C62756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rFonts w:cs="Arial"/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Arial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rFonts w:cs="Arial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rFonts w:cs="Arial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rPr>
        <w:rFonts w:cs="Arial"/>
      </w:rPr>
      <w:tblPr/>
      <w:tcPr>
        <w:shd w:val="clear" w:color="auto" w:fill="FBD4B4"/>
      </w:tcPr>
    </w:tblStylePr>
    <w:tblStylePr w:type="band1Horz">
      <w:rPr>
        <w:rFonts w:cs="Arial"/>
      </w:rPr>
      <w:tblPr/>
      <w:tcPr>
        <w:shd w:val="clear" w:color="auto" w:fill="FBCAA2"/>
      </w:tcPr>
    </w:tblStylePr>
    <w:tblStylePr w:type="neCell">
      <w:rPr>
        <w:rFonts w:cs="Arial"/>
        <w:color w:val="000000"/>
      </w:rPr>
    </w:tblStylePr>
    <w:tblStylePr w:type="nwCell">
      <w:rPr>
        <w:rFonts w:cs="Arial"/>
        <w:color w:val="000000"/>
      </w:rPr>
    </w:tblStylePr>
  </w:style>
  <w:style w:type="table" w:styleId="MediumGrid2-Accent3">
    <w:name w:val="Medium Grid 2 Accent 3"/>
    <w:basedOn w:val="TableNormal"/>
    <w:uiPriority w:val="99"/>
    <w:rsid w:val="00C62756"/>
    <w:rPr>
      <w:rFonts w:ascii="Cambria" w:eastAsia="SimSun" w:hAnsi="Cambria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character" w:customStyle="1" w:styleId="apple-converted-space">
    <w:name w:val="apple-converted-space"/>
    <w:basedOn w:val="DefaultParagraphFont"/>
    <w:uiPriority w:val="99"/>
    <w:rsid w:val="00251981"/>
    <w:rPr>
      <w:rFonts w:cs="Times New Roman"/>
    </w:rPr>
  </w:style>
  <w:style w:type="table" w:styleId="LightGrid-Accent2">
    <w:name w:val="Light Grid Accent 2"/>
    <w:basedOn w:val="TableNormal"/>
    <w:uiPriority w:val="99"/>
    <w:rsid w:val="00CE6297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Arial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Arial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Arial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MediumList2-Accent4">
    <w:name w:val="Medium List 2 Accent 4"/>
    <w:basedOn w:val="TableNormal"/>
    <w:uiPriority w:val="99"/>
    <w:rsid w:val="003D1571"/>
    <w:rPr>
      <w:rFonts w:ascii="Cambria" w:eastAsia="SimSun" w:hAnsi="Cambria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Grid2-Accent2">
    <w:name w:val="Medium Grid 2 Accent 2"/>
    <w:basedOn w:val="TableNormal"/>
    <w:uiPriority w:val="99"/>
    <w:rsid w:val="003D1571"/>
    <w:rPr>
      <w:rFonts w:ascii="Cambria" w:eastAsia="SimSun" w:hAnsi="Cambria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color w:val="000000"/>
      </w:rPr>
      <w:tblPr/>
      <w:tcPr>
        <w:shd w:val="clear" w:color="auto" w:fill="F8EDED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styleId="NormalWeb">
    <w:name w:val="Normal (Web)"/>
    <w:basedOn w:val="Normal"/>
    <w:uiPriority w:val="99"/>
    <w:rsid w:val="00A13735"/>
    <w:pPr>
      <w:spacing w:before="100" w:beforeAutospacing="1" w:after="100" w:afterAutospacing="1" w:line="240" w:lineRule="auto"/>
      <w:jc w:val="left"/>
    </w:pPr>
  </w:style>
  <w:style w:type="paragraph" w:customStyle="1" w:styleId="Default">
    <w:name w:val="Default"/>
    <w:uiPriority w:val="99"/>
    <w:rsid w:val="00694A4D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MediumShading1-Accent5">
    <w:name w:val="Medium Shading 1 Accent 5"/>
    <w:basedOn w:val="TableNormal"/>
    <w:uiPriority w:val="99"/>
    <w:rsid w:val="00181111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D2EAF1"/>
      </w:tcPr>
    </w:tblStylePr>
    <w:tblStylePr w:type="band1Horz">
      <w:rPr>
        <w:rFonts w:cs="Arial"/>
      </w:rPr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rPr>
        <w:rFonts w:cs="Arial"/>
      </w:rPr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9"/>
    <w:rsid w:val="00DC2629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D3DFEE"/>
      </w:tcPr>
    </w:tblStylePr>
    <w:tblStylePr w:type="band1Horz">
      <w:rPr>
        <w:rFonts w:cs="Arial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Arial"/>
      </w:rPr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99"/>
    <w:rsid w:val="00DC2629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C0C0C0"/>
      </w:tcPr>
    </w:tblStylePr>
    <w:tblStylePr w:type="band1Horz">
      <w:rPr>
        <w:rFonts w:cs="Arial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Arial"/>
      </w:rPr>
      <w:tblPr/>
      <w:tcPr>
        <w:tcBorders>
          <w:insideH w:val="nil"/>
          <w:insideV w:val="nil"/>
        </w:tcBorders>
      </w:tcPr>
    </w:tblStylePr>
  </w:style>
  <w:style w:type="table" w:styleId="DarkList-Accent4">
    <w:name w:val="Dark List Accent 4"/>
    <w:basedOn w:val="TableNormal"/>
    <w:uiPriority w:val="99"/>
    <w:rsid w:val="00DC2629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rFonts w:cs="Arial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Arial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rPr>
        <w:rFonts w:cs="Arial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rPr>
        <w:rFonts w:cs="Arial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rPr>
        <w:rFonts w:cs="Arial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rPr>
        <w:rFonts w:cs="Arial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6">
    <w:name w:val="Dark List Accent 6"/>
    <w:basedOn w:val="TableNormal"/>
    <w:uiPriority w:val="99"/>
    <w:rsid w:val="00DC2629"/>
    <w:rPr>
      <w:color w:val="FFFFF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rFonts w:cs="Arial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Arial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rPr>
        <w:rFonts w:cs="Arial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rPr>
        <w:rFonts w:cs="Arial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rPr>
        <w:rFonts w:cs="Arial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rPr>
        <w:rFonts w:cs="Arial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LightGrid-Accent4">
    <w:name w:val="Light Grid Accent 4"/>
    <w:basedOn w:val="TableNormal"/>
    <w:uiPriority w:val="99"/>
    <w:rsid w:val="00215F69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Arial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Arial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Arial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styleId="Header">
    <w:name w:val="header"/>
    <w:basedOn w:val="Normal"/>
    <w:link w:val="HeaderChar"/>
    <w:uiPriority w:val="99"/>
    <w:semiHidden/>
    <w:rsid w:val="008E5FC1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5FC1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8E5FC1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5FC1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E45F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37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76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7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5</Pages>
  <Words>1396</Words>
  <Characters>7959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dc:description/>
  <cp:lastModifiedBy>edanur</cp:lastModifiedBy>
  <cp:revision>49</cp:revision>
  <cp:lastPrinted>2013-12-26T21:03:00Z</cp:lastPrinted>
  <dcterms:created xsi:type="dcterms:W3CDTF">2013-12-26T13:42:00Z</dcterms:created>
  <dcterms:modified xsi:type="dcterms:W3CDTF">2014-12-29T17:20:00Z</dcterms:modified>
  <cp:category>www.sorubak.com</cp:category>
</cp:coreProperties>
</file>