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C5" w:rsidRPr="00CF1179" w:rsidRDefault="00F429C5" w:rsidP="003737DE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</w:rPr>
      </w:pPr>
      <w:r w:rsidRPr="00CF1179">
        <w:rPr>
          <w:rFonts w:cs="Calibri"/>
          <w:b/>
          <w:color w:val="000000"/>
          <w:sz w:val="28"/>
          <w:szCs w:val="28"/>
        </w:rPr>
        <w:t xml:space="preserve">2014-2015 EDUCATION YEAR </w:t>
      </w:r>
      <w:r>
        <w:rPr>
          <w:rFonts w:cs="Calibri"/>
          <w:b/>
          <w:color w:val="000000"/>
          <w:sz w:val="28"/>
          <w:szCs w:val="28"/>
        </w:rPr>
        <w:t>………….</w:t>
      </w:r>
      <w:r w:rsidRPr="00CF1179">
        <w:rPr>
          <w:rFonts w:cs="Calibri"/>
          <w:b/>
          <w:color w:val="000000"/>
          <w:sz w:val="28"/>
          <w:szCs w:val="28"/>
        </w:rPr>
        <w:t xml:space="preserve"> SECONDARY SCHOOL</w:t>
      </w:r>
    </w:p>
    <w:p w:rsidR="00F429C5" w:rsidRPr="00CF1179" w:rsidRDefault="00F429C5" w:rsidP="003737DE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8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 xml:space="preserve">TH </w:t>
      </w:r>
      <w:r w:rsidRPr="00CF1179">
        <w:rPr>
          <w:rFonts w:cs="Calibri"/>
          <w:b/>
          <w:color w:val="000000"/>
          <w:sz w:val="28"/>
          <w:szCs w:val="28"/>
        </w:rPr>
        <w:t>GRADE 1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>ST</w:t>
      </w:r>
      <w:r w:rsidRPr="00CF1179">
        <w:rPr>
          <w:rFonts w:cs="Calibri"/>
          <w:b/>
          <w:color w:val="000000"/>
          <w:sz w:val="28"/>
          <w:szCs w:val="28"/>
        </w:rPr>
        <w:t xml:space="preserve"> </w:t>
      </w:r>
      <w:r>
        <w:rPr>
          <w:rFonts w:cs="Calibri"/>
          <w:b/>
          <w:color w:val="000000"/>
          <w:sz w:val="28"/>
          <w:szCs w:val="28"/>
        </w:rPr>
        <w:t>exam</w:t>
      </w:r>
    </w:p>
    <w:p w:rsidR="00F429C5" w:rsidRPr="00CF1179" w:rsidRDefault="00F429C5" w:rsidP="003737DE">
      <w:pPr>
        <w:autoSpaceDE w:val="0"/>
        <w:autoSpaceDN w:val="0"/>
        <w:adjustRightInd w:val="0"/>
        <w:rPr>
          <w:rFonts w:cs="Calibri"/>
          <w:b/>
          <w:color w:val="000000"/>
        </w:rPr>
      </w:pPr>
    </w:p>
    <w:p w:rsidR="00F429C5" w:rsidRPr="00CF1179" w:rsidRDefault="00F429C5" w:rsidP="003737DE">
      <w:pPr>
        <w:autoSpaceDE w:val="0"/>
        <w:autoSpaceDN w:val="0"/>
        <w:adjustRightInd w:val="0"/>
        <w:rPr>
          <w:rFonts w:cs="Calibri"/>
          <w:b/>
          <w:color w:val="000000"/>
        </w:rPr>
      </w:pPr>
      <w:r w:rsidRPr="00CF1179">
        <w:rPr>
          <w:rFonts w:cs="Calibri"/>
          <w:b/>
          <w:color w:val="000000"/>
        </w:rPr>
        <w:t xml:space="preserve">Name &amp; Surname: ________________________     Number: ______    Class: </w:t>
      </w:r>
      <w:r>
        <w:rPr>
          <w:rFonts w:cs="Calibri"/>
          <w:b/>
          <w:color w:val="000000"/>
        </w:rPr>
        <w:t>8</w:t>
      </w:r>
      <w:r w:rsidRPr="00CF1179">
        <w:rPr>
          <w:rFonts w:cs="Calibri"/>
          <w:b/>
          <w:color w:val="000000"/>
        </w:rPr>
        <w:t xml:space="preserve"> /  ____</w:t>
      </w:r>
    </w:p>
    <w:p w:rsidR="00F429C5" w:rsidRDefault="00F429C5" w:rsidP="003737DE">
      <w:pPr>
        <w:rPr>
          <w:b/>
        </w:rPr>
      </w:pPr>
    </w:p>
    <w:p w:rsidR="00F429C5" w:rsidRPr="001E7A99" w:rsidRDefault="00F429C5" w:rsidP="00FB6B85">
      <w:pPr>
        <w:ind w:left="-567"/>
        <w:rPr>
          <w:b/>
        </w:rPr>
      </w:pPr>
      <w:r w:rsidRPr="001E7A99">
        <w:rPr>
          <w:b/>
        </w:rPr>
        <w:t xml:space="preserve"> (Cümleleri okuyun ve öğrencilerin hangi öğrenme stiline sahip olduğunu yazınız.)</w:t>
      </w:r>
    </w:p>
    <w:p w:rsidR="00F429C5" w:rsidRDefault="00F429C5" w:rsidP="00FB6B85">
      <w:pPr>
        <w:ind w:left="-284"/>
      </w:pPr>
      <w:r w:rsidRPr="00F619E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51.25pt;height:74.25pt;visibility:visible">
            <v:imagedata r:id="rId5" o:title=""/>
          </v:shape>
        </w:pic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>Kerim:“I</w:t>
      </w:r>
      <w:r w:rsidRPr="001E7A99">
        <w:t xml:space="preserve"> </w:t>
      </w:r>
      <w:r w:rsidRPr="0074382B">
        <w:t xml:space="preserve">need to see </w:t>
      </w:r>
      <w:r w:rsidRPr="001E7A99">
        <w:t>teacher’s body language and facial expressions</w:t>
      </w:r>
      <w:r>
        <w:t xml:space="preserve"> during the lesson.”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Şebnem: “I </w:t>
      </w:r>
      <w:r w:rsidRPr="0074382B">
        <w:t xml:space="preserve">learn </w:t>
      </w:r>
      <w:r w:rsidRPr="00AB5D46">
        <w:t>by seeing</w:t>
      </w:r>
      <w:r>
        <w:t xml:space="preserve"> and prefer </w:t>
      </w:r>
      <w:r w:rsidRPr="00AB5D46">
        <w:t>sitting at the front of the classroom.</w:t>
      </w:r>
      <w:r>
        <w:t>”</w:t>
      </w:r>
    </w:p>
    <w:p w:rsidR="00F429C5" w:rsidRDefault="00F429C5" w:rsidP="00FB6B85">
      <w:pPr>
        <w:ind w:left="-284"/>
      </w:pP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>Nihat: “ My teacher says I can be a firefighter when I grow up.”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>Aslıhan: “ I can remember names.”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Esra: “ I am good at </w:t>
      </w:r>
      <w:r w:rsidRPr="00AB5D46">
        <w:t>physical education</w:t>
      </w:r>
      <w:r>
        <w:t>. My teacher says I can be an actress when I grow up.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Meltem: “ I like </w:t>
      </w:r>
      <w:r w:rsidRPr="007546E2">
        <w:t>listening activities and</w:t>
      </w:r>
      <w:r>
        <w:rPr>
          <w:b/>
        </w:rPr>
        <w:t xml:space="preserve"> </w:t>
      </w:r>
      <w:r w:rsidRPr="005B4C99">
        <w:t>I</w:t>
      </w:r>
      <w:r>
        <w:rPr>
          <w:b/>
        </w:rPr>
        <w:t xml:space="preserve"> </w:t>
      </w:r>
      <w:r w:rsidRPr="007546E2">
        <w:t>am good at interpreting dialogues</w:t>
      </w:r>
      <w:r>
        <w:t>.”</w:t>
      </w:r>
    </w:p>
    <w:p w:rsidR="00F429C5" w:rsidRDefault="00F429C5" w:rsidP="00FB6B85">
      <w:pPr>
        <w:ind w:left="-284"/>
      </w:pPr>
      <w:r>
        <w:t xml:space="preserve"> </w:t>
      </w: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Doğan : “ I can’t </w:t>
      </w:r>
      <w:r w:rsidRPr="007546E2">
        <w:t>sit still for long and I need short breaks</w:t>
      </w:r>
      <w:r>
        <w:t>.”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 Hüseyin: “ I  learn </w:t>
      </w:r>
      <w:r w:rsidRPr="007546E2">
        <w:t>by moving,doing and touching.</w:t>
      </w:r>
      <w:r>
        <w:t>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 Seher:  “  I can remember faces.”</w:t>
      </w:r>
    </w:p>
    <w:p w:rsidR="00F429C5" w:rsidRDefault="00F429C5" w:rsidP="00FB6B85">
      <w:pPr>
        <w:ind w:left="-284"/>
      </w:pPr>
    </w:p>
    <w:p w:rsidR="00F429C5" w:rsidRDefault="00F429C5" w:rsidP="00FB6B85">
      <w:pPr>
        <w:numPr>
          <w:ilvl w:val="0"/>
          <w:numId w:val="1"/>
        </w:numPr>
        <w:tabs>
          <w:tab w:val="clear" w:pos="720"/>
          <w:tab w:val="num" w:pos="1416"/>
        </w:tabs>
        <w:ind w:left="-284"/>
      </w:pPr>
      <w:r>
        <w:t xml:space="preserve"> Okan:  “ I like doing puzzles and learn from textbooks with pictures.”</w:t>
      </w:r>
    </w:p>
    <w:p w:rsidR="00F429C5" w:rsidRDefault="00F429C5" w:rsidP="00FB6B85">
      <w:pPr>
        <w:pStyle w:val="ListParagraph"/>
        <w:ind w:left="-567"/>
      </w:pPr>
    </w:p>
    <w:p w:rsidR="00F429C5" w:rsidRDefault="00F429C5" w:rsidP="00FB6B85">
      <w:pPr>
        <w:ind w:left="-567"/>
      </w:pPr>
      <w:r>
        <w:t xml:space="preserve">  </w:t>
      </w:r>
    </w:p>
    <w:p w:rsidR="00F429C5" w:rsidRPr="00C63FF2" w:rsidRDefault="00F429C5" w:rsidP="00FB6B85">
      <w:pPr>
        <w:ind w:left="-567"/>
        <w:rPr>
          <w:rFonts w:ascii="Arial Black" w:hAnsi="Arial Black"/>
          <w:sz w:val="28"/>
          <w:szCs w:val="28"/>
        </w:rPr>
      </w:pPr>
      <w:r w:rsidRPr="00C63FF2">
        <w:rPr>
          <w:rFonts w:ascii="Arial Black" w:hAnsi="Arial Black"/>
          <w:sz w:val="28"/>
          <w:szCs w:val="28"/>
        </w:rPr>
        <w:t>B- Bağlaçları doğru bir şekilde cümlelere yerleştiriniz</w:t>
      </w:r>
    </w:p>
    <w:p w:rsidR="00F429C5" w:rsidRDefault="00F429C5" w:rsidP="00FB6B85">
      <w:pPr>
        <w:ind w:left="-567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3.75pt;margin-top:10.5pt;width:81pt;height:41.4pt;z-index:251656704" fillcolor="yellow">
            <v:textbox>
              <w:txbxContent>
                <w:p w:rsidR="00F429C5" w:rsidRPr="00C53C2E" w:rsidRDefault="00F429C5" w:rsidP="004D74E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But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98" style="position:absolute;left:0;text-align:left;margin-left:157.5pt;margin-top:.75pt;width:81pt;height:41.4pt;z-index:251658752" fillcolor="yellow">
            <v:textbox>
              <w:txbxContent>
                <w:p w:rsidR="00F429C5" w:rsidRPr="00C53C2E" w:rsidRDefault="00F429C5" w:rsidP="004D74E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because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98" style="position:absolute;left:0;text-align:left;margin-left:289.2pt;margin-top:10.5pt;width:81pt;height:41.4pt;z-index:251657728" fillcolor="yellow">
            <v:textbox>
              <w:txbxContent>
                <w:p w:rsidR="00F429C5" w:rsidRPr="00C53C2E" w:rsidRDefault="00F429C5" w:rsidP="004D74E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and</w:t>
                  </w:r>
                </w:p>
              </w:txbxContent>
            </v:textbox>
          </v:shape>
        </w:pict>
      </w:r>
      <w:r>
        <w:t xml:space="preserve">     </w:t>
      </w:r>
    </w:p>
    <w:p w:rsidR="00F429C5" w:rsidRDefault="00F429C5" w:rsidP="00FB6B85">
      <w:pPr>
        <w:ind w:left="-567"/>
      </w:pPr>
      <w:r>
        <w:tab/>
        <w:t xml:space="preserve">                                    </w:t>
      </w:r>
      <w:r>
        <w:tab/>
      </w:r>
    </w:p>
    <w:p w:rsidR="00F429C5" w:rsidRDefault="00F429C5" w:rsidP="00FB6B85">
      <w:pPr>
        <w:ind w:left="-567"/>
      </w:pPr>
    </w:p>
    <w:p w:rsidR="00F429C5" w:rsidRDefault="00F429C5" w:rsidP="00FB6B85">
      <w:pPr>
        <w:ind w:left="-567"/>
      </w:pPr>
      <w:r>
        <w:tab/>
      </w:r>
      <w:r>
        <w:tab/>
        <w:t xml:space="preserve"> </w:t>
      </w:r>
    </w:p>
    <w:p w:rsidR="00F429C5" w:rsidRPr="004E24D9" w:rsidRDefault="00F429C5" w:rsidP="00FB6B85">
      <w:pPr>
        <w:numPr>
          <w:ilvl w:val="0"/>
          <w:numId w:val="2"/>
        </w:numPr>
        <w:tabs>
          <w:tab w:val="clear" w:pos="720"/>
          <w:tab w:val="num" w:pos="516"/>
        </w:tabs>
        <w:ind w:left="-567" w:firstLine="360"/>
        <w:rPr>
          <w:b/>
        </w:rPr>
      </w:pPr>
      <w:r w:rsidRPr="004E24D9">
        <w:rPr>
          <w:b/>
        </w:rPr>
        <w:t>Ahmet is short…………Mehmet is tall.</w:t>
      </w:r>
    </w:p>
    <w:p w:rsidR="00F429C5" w:rsidRPr="004E24D9" w:rsidRDefault="00F429C5" w:rsidP="00FB6B85">
      <w:pPr>
        <w:numPr>
          <w:ilvl w:val="0"/>
          <w:numId w:val="2"/>
        </w:numPr>
        <w:tabs>
          <w:tab w:val="clear" w:pos="720"/>
          <w:tab w:val="num" w:pos="168"/>
        </w:tabs>
        <w:ind w:left="-567" w:firstLine="360"/>
        <w:rPr>
          <w:b/>
        </w:rPr>
      </w:pPr>
      <w:r w:rsidRPr="004E24D9">
        <w:rPr>
          <w:b/>
        </w:rPr>
        <w:t>Atatürk has got waivy hair ……….blue eyes.</w:t>
      </w:r>
    </w:p>
    <w:p w:rsidR="00F429C5" w:rsidRPr="004E24D9" w:rsidRDefault="00F429C5" w:rsidP="00FB6B85">
      <w:pPr>
        <w:numPr>
          <w:ilvl w:val="0"/>
          <w:numId w:val="2"/>
        </w:numPr>
        <w:tabs>
          <w:tab w:val="clear" w:pos="720"/>
          <w:tab w:val="num" w:pos="168"/>
        </w:tabs>
        <w:ind w:left="-567" w:firstLine="360"/>
        <w:rPr>
          <w:b/>
        </w:rPr>
      </w:pPr>
      <w:r w:rsidRPr="004E24D9">
        <w:rPr>
          <w:b/>
        </w:rPr>
        <w:t xml:space="preserve">My sister is slim………..my brother is </w:t>
      </w:r>
      <w:r>
        <w:rPr>
          <w:b/>
        </w:rPr>
        <w:t>fat</w:t>
      </w:r>
      <w:r w:rsidRPr="004E24D9">
        <w:rPr>
          <w:b/>
        </w:rPr>
        <w:t>.</w:t>
      </w:r>
    </w:p>
    <w:p w:rsidR="00F429C5" w:rsidRPr="004E24D9" w:rsidRDefault="00F429C5" w:rsidP="00FB6B85">
      <w:pPr>
        <w:numPr>
          <w:ilvl w:val="0"/>
          <w:numId w:val="2"/>
        </w:numPr>
        <w:tabs>
          <w:tab w:val="clear" w:pos="720"/>
          <w:tab w:val="num" w:pos="168"/>
        </w:tabs>
        <w:ind w:left="-567" w:firstLine="360"/>
        <w:rPr>
          <w:b/>
        </w:rPr>
      </w:pPr>
      <w:r w:rsidRPr="004E24D9">
        <w:rPr>
          <w:b/>
        </w:rPr>
        <w:t>English is very popular…………..it is a global language.</w:t>
      </w:r>
    </w:p>
    <w:p w:rsidR="00F429C5" w:rsidRPr="004E24D9" w:rsidRDefault="00F429C5" w:rsidP="00FB6B85">
      <w:pPr>
        <w:numPr>
          <w:ilvl w:val="0"/>
          <w:numId w:val="2"/>
        </w:numPr>
        <w:tabs>
          <w:tab w:val="clear" w:pos="720"/>
          <w:tab w:val="num" w:pos="168"/>
        </w:tabs>
        <w:ind w:left="-567" w:firstLine="360"/>
        <w:rPr>
          <w:b/>
        </w:rPr>
      </w:pPr>
      <w:r w:rsidRPr="004E24D9">
        <w:rPr>
          <w:b/>
        </w:rPr>
        <w:t>My best friend is honest…………reliable</w:t>
      </w:r>
    </w:p>
    <w:p w:rsidR="00F429C5" w:rsidRDefault="00F429C5" w:rsidP="00FB6B85">
      <w:pPr>
        <w:numPr>
          <w:ilvl w:val="0"/>
          <w:numId w:val="2"/>
        </w:numPr>
        <w:tabs>
          <w:tab w:val="clear" w:pos="720"/>
          <w:tab w:val="num" w:pos="168"/>
        </w:tabs>
        <w:ind w:left="-567" w:firstLine="360"/>
        <w:rPr>
          <w:b/>
        </w:rPr>
      </w:pPr>
      <w:r w:rsidRPr="004E24D9">
        <w:rPr>
          <w:b/>
        </w:rPr>
        <w:t>I wasn’t at the school yesterday…………I was very ill.</w:t>
      </w:r>
    </w:p>
    <w:p w:rsidR="00F429C5" w:rsidRDefault="00F429C5" w:rsidP="00FB6B85">
      <w:pPr>
        <w:ind w:left="-567"/>
        <w:rPr>
          <w:b/>
        </w:rPr>
      </w:pPr>
    </w:p>
    <w:p w:rsidR="00F429C5" w:rsidRPr="004E24D9" w:rsidRDefault="00F429C5" w:rsidP="00FB6B85">
      <w:pPr>
        <w:ind w:left="-567"/>
        <w:rPr>
          <w:b/>
        </w:rPr>
      </w:pPr>
    </w:p>
    <w:p w:rsidR="00F429C5" w:rsidRPr="003F056B" w:rsidRDefault="00F429C5" w:rsidP="00FB6B85">
      <w:pPr>
        <w:spacing w:line="240" w:lineRule="atLeast"/>
        <w:ind w:left="-567" w:right="-851"/>
        <w:rPr>
          <w:b/>
        </w:rPr>
      </w:pPr>
      <w:r>
        <w:t xml:space="preserve">       </w:t>
      </w:r>
      <w:r>
        <w:rPr>
          <w:b/>
        </w:rPr>
        <w:t>C) Aşağıdaki cümlelere uyan kişilik özelliğini boşluğa yazınız.(5x2=10pts.)</w:t>
      </w:r>
    </w:p>
    <w:p w:rsidR="00F429C5" w:rsidRPr="000B6239" w:rsidRDefault="00F429C5" w:rsidP="00FB6B85">
      <w:pPr>
        <w:spacing w:line="240" w:lineRule="atLeast"/>
        <w:ind w:left="-567" w:right="-851"/>
        <w:rPr>
          <w:b/>
        </w:rPr>
      </w:pPr>
      <w:r>
        <w:rPr>
          <w:b/>
        </w:rPr>
        <w:t xml:space="preserve">              c</w:t>
      </w:r>
      <w:r w:rsidRPr="000B6239">
        <w:rPr>
          <w:b/>
        </w:rPr>
        <w:t>heerful</w:t>
      </w:r>
      <w:r>
        <w:rPr>
          <w:b/>
        </w:rPr>
        <w:t xml:space="preserve">          </w:t>
      </w:r>
      <w:r w:rsidRPr="000B6239">
        <w:rPr>
          <w:b/>
        </w:rPr>
        <w:t xml:space="preserve"> - </w:t>
      </w:r>
      <w:r>
        <w:rPr>
          <w:b/>
        </w:rPr>
        <w:t xml:space="preserve">        </w:t>
      </w:r>
      <w:r w:rsidRPr="000B6239">
        <w:rPr>
          <w:b/>
        </w:rPr>
        <w:t>shy</w:t>
      </w:r>
      <w:r>
        <w:rPr>
          <w:b/>
        </w:rPr>
        <w:t xml:space="preserve">        </w:t>
      </w:r>
      <w:r w:rsidRPr="000B6239">
        <w:rPr>
          <w:b/>
        </w:rPr>
        <w:t xml:space="preserve"> -</w:t>
      </w:r>
      <w:r>
        <w:rPr>
          <w:b/>
        </w:rPr>
        <w:t xml:space="preserve">          </w:t>
      </w:r>
      <w:r w:rsidRPr="000B6239">
        <w:rPr>
          <w:b/>
        </w:rPr>
        <w:t xml:space="preserve"> reliable</w:t>
      </w:r>
      <w:r>
        <w:rPr>
          <w:b/>
        </w:rPr>
        <w:t xml:space="preserve">          </w:t>
      </w:r>
      <w:r w:rsidRPr="000B6239">
        <w:rPr>
          <w:b/>
        </w:rPr>
        <w:t xml:space="preserve"> -</w:t>
      </w:r>
      <w:r>
        <w:rPr>
          <w:b/>
        </w:rPr>
        <w:t xml:space="preserve">          </w:t>
      </w:r>
      <w:r w:rsidRPr="000B6239">
        <w:rPr>
          <w:b/>
        </w:rPr>
        <w:t xml:space="preserve"> funny</w:t>
      </w:r>
      <w:r>
        <w:rPr>
          <w:b/>
        </w:rPr>
        <w:t xml:space="preserve">       </w:t>
      </w:r>
      <w:r w:rsidRPr="000B6239">
        <w:rPr>
          <w:b/>
        </w:rPr>
        <w:t xml:space="preserve"> - </w:t>
      </w:r>
      <w:r>
        <w:rPr>
          <w:b/>
        </w:rPr>
        <w:t xml:space="preserve">            </w:t>
      </w:r>
      <w:r w:rsidRPr="000B6239">
        <w:rPr>
          <w:b/>
        </w:rPr>
        <w:t>stingy</w:t>
      </w:r>
    </w:p>
    <w:p w:rsidR="00F429C5" w:rsidRDefault="00F429C5" w:rsidP="00FB6B85">
      <w:pPr>
        <w:spacing w:line="240" w:lineRule="atLeast"/>
        <w:ind w:left="-567" w:right="-851"/>
        <w:rPr>
          <w:b/>
        </w:rPr>
      </w:pPr>
    </w:p>
    <w:p w:rsidR="00F429C5" w:rsidRPr="000B6239" w:rsidRDefault="00F429C5" w:rsidP="00FB6B85">
      <w:pPr>
        <w:spacing w:line="240" w:lineRule="atLeast"/>
        <w:ind w:left="-567" w:right="-851"/>
      </w:pPr>
      <w:r w:rsidRPr="000B6239">
        <w:t>1) John never tell lies; you can tell your secrets to him. He is__________________</w:t>
      </w:r>
      <w:r>
        <w:t>__</w:t>
      </w:r>
      <w:r w:rsidRPr="000B6239">
        <w:t>___.</w:t>
      </w:r>
    </w:p>
    <w:p w:rsidR="00F429C5" w:rsidRPr="000B6239" w:rsidRDefault="00F429C5" w:rsidP="00FB6B85">
      <w:pPr>
        <w:spacing w:line="240" w:lineRule="atLeast"/>
        <w:ind w:left="-567" w:right="-851"/>
      </w:pPr>
      <w:r w:rsidRPr="000B6239">
        <w:t>2) Mr. Robinson hates spending money. He isn’t generous.</w:t>
      </w:r>
      <w:r>
        <w:t xml:space="preserve"> He is _______</w:t>
      </w:r>
      <w:r w:rsidRPr="000B6239">
        <w:t>________</w:t>
      </w:r>
      <w:r>
        <w:t>__</w:t>
      </w:r>
      <w:r w:rsidRPr="000B6239">
        <w:t>__.</w:t>
      </w:r>
    </w:p>
    <w:p w:rsidR="00F429C5" w:rsidRPr="000B6239" w:rsidRDefault="00F429C5" w:rsidP="00FB6B85">
      <w:pPr>
        <w:spacing w:line="240" w:lineRule="atLeast"/>
        <w:ind w:left="-567" w:right="-851"/>
      </w:pPr>
      <w:r w:rsidRPr="000B6239">
        <w:t>3) Şermin can’t speak easily to other people. She is very ___________</w:t>
      </w:r>
      <w:r>
        <w:t>________</w:t>
      </w:r>
      <w:r w:rsidRPr="000B6239">
        <w:t>__</w:t>
      </w:r>
      <w:r>
        <w:t>_</w:t>
      </w:r>
      <w:r w:rsidRPr="000B6239">
        <w:t>____.</w:t>
      </w:r>
    </w:p>
    <w:p w:rsidR="00F429C5" w:rsidRPr="000B6239" w:rsidRDefault="00F429C5" w:rsidP="00FB6B85">
      <w:pPr>
        <w:spacing w:line="240" w:lineRule="atLeast"/>
        <w:ind w:left="-567" w:right="-851"/>
      </w:pPr>
      <w:r w:rsidRPr="000B6239">
        <w:t xml:space="preserve">4) Nancy usually smiles. She is never unhappy or </w:t>
      </w:r>
      <w:r>
        <w:t>nervous. She is _________</w:t>
      </w:r>
      <w:r w:rsidRPr="000B6239">
        <w:t>______</w:t>
      </w:r>
      <w:r>
        <w:t>_</w:t>
      </w:r>
      <w:r w:rsidRPr="000B6239">
        <w:t>___.</w:t>
      </w:r>
    </w:p>
    <w:p w:rsidR="00F429C5" w:rsidRDefault="00F429C5" w:rsidP="00FB6B85">
      <w:pPr>
        <w:spacing w:line="240" w:lineRule="atLeast"/>
        <w:ind w:left="-567" w:right="-851"/>
      </w:pPr>
      <w:r w:rsidRPr="000B6239">
        <w:t>5) Tony has a good sense of humour. He is _____________</w:t>
      </w:r>
      <w:r>
        <w:t>___</w:t>
      </w:r>
      <w:r w:rsidRPr="000B6239">
        <w:t>_____.</w:t>
      </w:r>
    </w:p>
    <w:p w:rsidR="00F429C5" w:rsidRDefault="00F429C5" w:rsidP="000C0A79">
      <w:pPr>
        <w:rPr>
          <w:rFonts w:ascii="Tahoma" w:hAnsi="Tahoma" w:cs="Tahoma"/>
          <w:b/>
          <w:bCs/>
          <w:color w:val="3E3E3E"/>
          <w:sz w:val="18"/>
        </w:rPr>
        <w:sectPr w:rsidR="00F429C5" w:rsidSect="003737DE">
          <w:pgSz w:w="11906" w:h="16838"/>
          <w:pgMar w:top="284" w:right="140" w:bottom="993" w:left="993" w:header="708" w:footer="708" w:gutter="0"/>
          <w:cols w:space="708"/>
          <w:docGrid w:linePitch="360"/>
        </w:sectPr>
      </w:pPr>
    </w:p>
    <w:p w:rsidR="00F429C5" w:rsidRDefault="00F429C5" w:rsidP="000C0A79">
      <w:pPr>
        <w:rPr>
          <w:rFonts w:ascii="Tahoma" w:hAnsi="Tahoma" w:cs="Tahoma"/>
          <w:b/>
          <w:bCs/>
          <w:color w:val="3E3E3E"/>
          <w:sz w:val="18"/>
        </w:rPr>
      </w:pPr>
    </w:p>
    <w:p w:rsidR="00F429C5" w:rsidRDefault="00F429C5">
      <w:pPr>
        <w:ind w:left="-567"/>
        <w:rPr>
          <w:rFonts w:ascii="Tahoma" w:hAnsi="Tahoma" w:cs="Tahoma"/>
          <w:b/>
          <w:bCs/>
          <w:color w:val="3E3E3E"/>
          <w:sz w:val="18"/>
        </w:rPr>
      </w:pPr>
      <w:r>
        <w:rPr>
          <w:rFonts w:ascii="Tahoma" w:hAnsi="Tahoma" w:cs="Tahoma"/>
          <w:b/>
          <w:bCs/>
          <w:color w:val="3E3E3E"/>
          <w:sz w:val="18"/>
        </w:rPr>
        <w:t>D)TEST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1.I love my best friend very much because she is very ................... I never get bored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with her because she always does something funny.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cheerful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stingy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beautiful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selfish</w:t>
      </w:r>
    </w:p>
    <w:p w:rsidR="00F429C5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>
        <w:rPr>
          <w:rFonts w:ascii="Tahoma" w:hAnsi="Tahoma" w:cs="Tahoma"/>
          <w:color w:val="3E3E3E"/>
          <w:shd w:val="clear" w:color="auto" w:fill="FAFAFA"/>
        </w:rPr>
        <w:t>2.</w:t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 Boşluğa uygun olmayan seçenek hangisidir?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b/>
          <w:bCs/>
          <w:color w:val="3E3E3E"/>
        </w:rPr>
        <w:t>Good friends should .................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listen to each other carefully.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be tolerant.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act selfishly.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help each other solve problems.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4.My little brother is a _____________ boy. He always jumps up and down and breaks something.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My mother is usually angry with him.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tolerant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naughty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understanding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polite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>5.</w:t>
      </w:r>
      <w:r w:rsidRPr="000C0A79">
        <w:rPr>
          <w:rFonts w:ascii="Tahoma" w:hAnsi="Tahoma" w:cs="Tahoma"/>
          <w:b/>
          <w:bCs/>
          <w:color w:val="3E3E3E"/>
        </w:rPr>
        <w:t>It is difficult to make friends with ........................ people. They are easily annoyed and talk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in an angry way to people.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cheerful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kind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bad tempered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good</w:t>
      </w: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</w:rPr>
      </w:pPr>
      <w:r w:rsidRPr="000C0A79">
        <w:rPr>
          <w:rFonts w:ascii="Tahoma" w:hAnsi="Tahoma" w:cs="Tahoma"/>
          <w:b/>
          <w:bCs/>
          <w:color w:val="3E3E3E"/>
        </w:rPr>
        <w:t>6.Tom always gives gifts to his friends and he lends money whenever you need.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sensitive      b) reliable      c) cheerful      d) generous</w:t>
      </w:r>
      <w:r w:rsidRPr="000C0A79">
        <w:rPr>
          <w:rFonts w:ascii="Tahoma" w:hAnsi="Tahoma" w:cs="Tahoma"/>
          <w:color w:val="3E3E3E"/>
        </w:rPr>
        <w:t xml:space="preserve"> 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Default="00F429C5">
      <w:pPr>
        <w:ind w:left="-567"/>
        <w:rPr>
          <w:rFonts w:ascii="Tahoma" w:hAnsi="Tahoma" w:cs="Tahoma"/>
          <w:b/>
          <w:color w:val="3E3E3E"/>
          <w:shd w:val="clear" w:color="auto" w:fill="FAFAFA"/>
        </w:rPr>
      </w:pPr>
    </w:p>
    <w:p w:rsidR="00F429C5" w:rsidRDefault="00F429C5">
      <w:pPr>
        <w:ind w:left="-567"/>
        <w:rPr>
          <w:rFonts w:ascii="Tahoma" w:hAnsi="Tahoma" w:cs="Tahoma"/>
          <w:b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7.Mike always gets low marks in the English exams, but he wants to be successful. Give him a piece of advice.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You are lazy. You can’t be successful.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You should find a job.</w:t>
      </w:r>
      <w:r w:rsidRPr="000C0A79">
        <w:rPr>
          <w:rStyle w:val="apple-converted-space"/>
          <w:rFonts w:ascii="Tahoma" w:hAnsi="Tahoma" w:cs="Tahoma"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You should take notes and study regularly.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I think you are not hardworking. Poor you !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 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8.He always arrives on time. 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He is very……………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a)punctual   b)reliable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c)generous   d)rude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9.Cem yılmaz is a successful comedian, He makes us ………. every time.</w:t>
      </w:r>
      <w:r w:rsidRPr="000C0A79">
        <w:rPr>
          <w:rStyle w:val="apple-converted-space"/>
          <w:rFonts w:ascii="Tahoma" w:hAnsi="Tahoma" w:cs="Tahoma"/>
          <w:b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He is very …………..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a)laugh / funny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b)cry /funny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c)cry / cheerful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d)laugh / rude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10.Seçeneklerden hangisi tabloya uygun değildir?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   </w:t>
      </w:r>
      <w:r w:rsidRPr="000C0A79">
        <w:rPr>
          <w:rFonts w:ascii="Tahoma" w:hAnsi="Tahoma" w:cs="Tahoma"/>
          <w:color w:val="3E3E3E"/>
        </w:rPr>
        <w:t> </w:t>
      </w:r>
      <w:r w:rsidRPr="000C0A79">
        <w:rPr>
          <w:rFonts w:ascii="Tahoma" w:hAnsi="Tahoma" w:cs="Tahoma"/>
          <w:b/>
          <w:bCs/>
          <w:color w:val="3E3E3E"/>
          <w:u w:val="single"/>
        </w:rPr>
        <w:t>A Good Friend</w:t>
      </w:r>
      <w:r w:rsidRPr="000C0A79">
        <w:rPr>
          <w:rFonts w:ascii="Tahoma" w:hAnsi="Tahoma" w:cs="Tahoma"/>
          <w:b/>
          <w:bCs/>
          <w:color w:val="3E3E3E"/>
        </w:rPr>
        <w:t>             </w:t>
      </w:r>
      <w:r w:rsidRPr="000C0A79">
        <w:rPr>
          <w:rFonts w:ascii="Tahoma" w:hAnsi="Tahoma" w:cs="Tahoma"/>
          <w:b/>
          <w:bCs/>
          <w:color w:val="3E3E3E"/>
          <w:u w:val="single"/>
        </w:rPr>
        <w:t>A Bad Friend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A.     cheerful                      naughty    </w:t>
      </w:r>
      <w:r w:rsidRPr="000C0A79">
        <w:rPr>
          <w:rFonts w:ascii="Tahoma" w:hAnsi="Tahoma" w:cs="Tahoma"/>
          <w:color w:val="3E3E3E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B.     polite                          selfish    </w:t>
      </w:r>
      <w:r w:rsidRPr="000C0A79">
        <w:rPr>
          <w:rFonts w:ascii="Tahoma" w:hAnsi="Tahoma" w:cs="Tahoma"/>
          <w:color w:val="3E3E3E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C.     hard-working                bad-tempered    </w:t>
      </w:r>
      <w:r w:rsidRPr="000C0A79">
        <w:rPr>
          <w:rFonts w:ascii="Tahoma" w:hAnsi="Tahoma" w:cs="Tahoma"/>
          <w:color w:val="3E3E3E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D.     lazy                             helpful       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11.Selin  is always kind about other people’s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problems. She helps and encourages them. She is ............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honest and trustworthy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supportive and sensitive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bad-tempered and stingy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mean and rude 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12.Some friends in your group are making fun of your best friend’s new braces. You……..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   join in.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   say nothing.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   tell them: “You’re jealous of the pretty teeth she’s going to have.” and then walk away.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   shout at them,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13.Özgür : What kind of movies do you like?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Sevgi :  I like romantic movies. ..............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Özgür : I am interested in horror movies.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Isn’t it too boring?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What about you?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I need some sleep.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Would you like to eat something?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14.Deniz is a college student. He gets on well with his friends in the classroom. He has a good .................... with them.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family relationship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classmate relationship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human-animal relationship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colleague relationship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15.Diyalogda boşluğa uygun olmayan seçenek hangisidir?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Elif: I usually feel anxious before the exams.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Ali: ............................. It is important for reducing test anxiety.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Study on time and develop good study habits.</w:t>
      </w:r>
      <w:r w:rsidRPr="000C0A79">
        <w:rPr>
          <w:rFonts w:ascii="Tahoma" w:hAnsi="Tahoma" w:cs="Tahoma"/>
          <w:color w:val="3E3E3E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Stay positive. Don’t focus on failing the test.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You don't need to get enough sleep.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You should do exercise regularly.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16.Aşağıdaki bilgilerden hangisi doğrudur?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A kinaesthetic learner prefers to take detailed notes.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A visual learner cannot sit still for a long time.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The tone of voice is very important for an auditory learner.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A brain has three hemispheres.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17.Teacher: You are left brained, then you are a verbal learner.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Student: .........................., sir?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Teacher: It means that you learn better when you read or hear information, instead of looking at an image.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What does it mean?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Are you sure?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What about you?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Never mind !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color w:val="3E3E3E"/>
          <w:shd w:val="clear" w:color="auto" w:fill="FAFAFA"/>
        </w:rPr>
        <w:t>18.</w:t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Ahmet: Would you like to go out with me tonight?</w:t>
      </w:r>
      <w:r w:rsidRPr="000C0A79">
        <w:rPr>
          <w:rStyle w:val="apple-converted-space"/>
          <w:rFonts w:ascii="Tahoma" w:hAnsi="Tahoma" w:cs="Tahoma"/>
          <w:b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Kerim: ......... Because, I have a lot of homework to do.</w:t>
      </w:r>
      <w:r w:rsidRPr="000C0A79">
        <w:rPr>
          <w:rStyle w:val="apple-converted-space"/>
          <w:rFonts w:ascii="Tahoma" w:hAnsi="Tahoma" w:cs="Tahoma"/>
          <w:b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Ahmet: No problem. Then I’ll go out alone.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It sounds great.   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Why not?   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Certainly!</w:t>
      </w:r>
      <w:r w:rsidRPr="000C0A79">
        <w:rPr>
          <w:rStyle w:val="apple-converted-space"/>
          <w:rFonts w:ascii="Tahoma" w:hAnsi="Tahoma" w:cs="Tahoma"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I’m afraid but I can’t.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19Boss: Why are you late today?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Worker: …….I couldn’t catch the bus.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Boss: You should be punctual in this factory.</w:t>
      </w:r>
      <w:r w:rsidRPr="000C0A79">
        <w:rPr>
          <w:rStyle w:val="apple-converted-space"/>
          <w:rFonts w:ascii="Tahoma" w:hAnsi="Tahoma" w:cs="Tahoma"/>
          <w:b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Worker: Ok, sir</w:t>
      </w:r>
      <w:r w:rsidRPr="000C0A79">
        <w:rPr>
          <w:rFonts w:ascii="Tahoma" w:hAnsi="Tahoma" w:cs="Tahoma"/>
          <w:color w:val="3E3E3E"/>
          <w:shd w:val="clear" w:color="auto" w:fill="FAFAFA"/>
        </w:rPr>
        <w:t>.</w:t>
      </w:r>
      <w:r w:rsidRPr="000C0A79">
        <w:rPr>
          <w:rStyle w:val="apple-converted-space"/>
          <w:rFonts w:ascii="Tahoma" w:hAnsi="Tahoma" w:cs="Tahoma"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You are welcome.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I am sorry.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Why not?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 xml:space="preserve">D) Poor you! 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</w:p>
    <w:p w:rsidR="00F429C5" w:rsidRPr="000C0A79" w:rsidRDefault="00F429C5">
      <w:pPr>
        <w:ind w:left="-567"/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</w:pPr>
      <w:r w:rsidRPr="000C0A79">
        <w:rPr>
          <w:rFonts w:ascii="Tahoma" w:hAnsi="Tahoma" w:cs="Tahoma"/>
          <w:b/>
          <w:color w:val="3E3E3E"/>
          <w:shd w:val="clear" w:color="auto" w:fill="FAFAFA"/>
        </w:rPr>
        <w:t>20.Mother : You look ill. What is the matter with you?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Son      : I have a toothache.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  <w:shd w:val="clear" w:color="auto" w:fill="FAFAFA"/>
        </w:rPr>
        <w:t>Mother : I think you ……………… go to the dentist.</w:t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b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had better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couldn't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can’t</w:t>
      </w:r>
      <w:r w:rsidRPr="000C0A79">
        <w:rPr>
          <w:rStyle w:val="apple-converted-space"/>
          <w:rFonts w:ascii="Tahoma" w:hAnsi="Tahoma" w:cs="Tahoma"/>
          <w:color w:val="3E3E3E"/>
          <w:shd w:val="clear" w:color="auto" w:fill="FAFAFA"/>
        </w:rPr>
        <w:t> 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used to</w:t>
      </w:r>
      <w:r w:rsidRPr="000C0A79">
        <w:rPr>
          <w:rStyle w:val="Heading1Char"/>
          <w:rFonts w:ascii="Tahoma" w:hAnsi="Tahoma" w:cs="Tahoma"/>
          <w:color w:val="3E3E3E"/>
          <w:sz w:val="24"/>
          <w:szCs w:val="24"/>
          <w:shd w:val="clear" w:color="auto" w:fill="FAFAFA"/>
        </w:rPr>
        <w:t xml:space="preserve"> </w:t>
      </w:r>
    </w:p>
    <w:p w:rsidR="00F429C5" w:rsidRPr="000C0A79" w:rsidRDefault="00F429C5">
      <w:pPr>
        <w:ind w:left="-567"/>
        <w:rPr>
          <w:rFonts w:ascii="Tahoma" w:hAnsi="Tahoma" w:cs="Tahoma"/>
          <w:b/>
          <w:bCs/>
          <w:color w:val="3E3E3E"/>
        </w:rPr>
      </w:pPr>
    </w:p>
    <w:p w:rsidR="00F429C5" w:rsidRDefault="00F429C5">
      <w:pPr>
        <w:ind w:left="-567"/>
        <w:rPr>
          <w:rFonts w:ascii="Tahoma" w:hAnsi="Tahoma" w:cs="Tahoma"/>
          <w:color w:val="3E3E3E"/>
          <w:shd w:val="clear" w:color="auto" w:fill="FAFAFA"/>
        </w:rPr>
      </w:pPr>
      <w:r w:rsidRPr="000C0A79">
        <w:rPr>
          <w:rFonts w:ascii="Tahoma" w:hAnsi="Tahoma" w:cs="Tahoma"/>
          <w:b/>
          <w:bCs/>
          <w:color w:val="3E3E3E"/>
        </w:rPr>
        <w:t>21.I think Selim is a kinaesthetic learner. He is .........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b/>
          <w:bCs/>
          <w:color w:val="3E3E3E"/>
        </w:rPr>
        <w:t>He can play football, basketpall and volleyball well.</w:t>
      </w:r>
      <w:r w:rsidRPr="000C0A79">
        <w:rPr>
          <w:rFonts w:ascii="Tahoma" w:hAnsi="Tahoma" w:cs="Tahoma"/>
          <w:b/>
          <w:bCs/>
          <w:color w:val="3E3E3E"/>
          <w:shd w:val="clear" w:color="auto" w:fill="FAFAFA"/>
        </w:rPr>
        <w:br/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A) good at music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B) could draw colourful pictures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C) good at various sports</w:t>
      </w:r>
      <w:r w:rsidRPr="000C0A79">
        <w:rPr>
          <w:rFonts w:ascii="Tahoma" w:hAnsi="Tahoma" w:cs="Tahoma"/>
          <w:color w:val="3E3E3E"/>
        </w:rPr>
        <w:br/>
      </w:r>
      <w:r w:rsidRPr="000C0A79">
        <w:rPr>
          <w:rFonts w:ascii="Tahoma" w:hAnsi="Tahoma" w:cs="Tahoma"/>
          <w:color w:val="3E3E3E"/>
          <w:shd w:val="clear" w:color="auto" w:fill="FAFAFA"/>
        </w:rPr>
        <w:t>D) interested in doing experiments</w:t>
      </w:r>
    </w:p>
    <w:p w:rsidR="00F429C5" w:rsidRPr="000C0A79" w:rsidRDefault="00F429C5">
      <w:pPr>
        <w:ind w:left="-567"/>
        <w:rPr>
          <w:rFonts w:ascii="Tahoma" w:hAnsi="Tahoma" w:cs="Tahoma"/>
          <w:color w:val="3E3E3E"/>
        </w:rPr>
      </w:pPr>
      <w:hyperlink r:id="rId6" w:history="1">
        <w:r w:rsidRPr="00402665">
          <w:rPr>
            <w:rStyle w:val="Hyperlink"/>
            <w:rFonts w:ascii="Tahoma" w:hAnsi="Tahoma" w:cs="Tahoma"/>
          </w:rPr>
          <w:t>www.sorubak.com</w:t>
        </w:r>
      </w:hyperlink>
      <w:r>
        <w:rPr>
          <w:rFonts w:ascii="Tahoma" w:hAnsi="Tahoma" w:cs="Tahoma"/>
          <w:color w:val="3E3E3E"/>
        </w:rPr>
        <w:t xml:space="preserve"> </w:t>
      </w:r>
    </w:p>
    <w:sectPr w:rsidR="00F429C5" w:rsidRPr="000C0A79" w:rsidSect="000C0A79">
      <w:type w:val="continuous"/>
      <w:pgSz w:w="11906" w:h="16838"/>
      <w:pgMar w:top="284" w:right="140" w:bottom="567" w:left="709" w:header="708" w:footer="708" w:gutter="0"/>
      <w:cols w:num="2" w:space="141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3DA"/>
    <w:multiLevelType w:val="hybridMultilevel"/>
    <w:tmpl w:val="15E66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255EBB"/>
    <w:multiLevelType w:val="hybridMultilevel"/>
    <w:tmpl w:val="D52697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4E4"/>
    <w:rsid w:val="000006A0"/>
    <w:rsid w:val="000052B7"/>
    <w:rsid w:val="0001708F"/>
    <w:rsid w:val="000464A9"/>
    <w:rsid w:val="00047096"/>
    <w:rsid w:val="000529DC"/>
    <w:rsid w:val="00067EFF"/>
    <w:rsid w:val="000870DA"/>
    <w:rsid w:val="0009247C"/>
    <w:rsid w:val="000931F5"/>
    <w:rsid w:val="0009379A"/>
    <w:rsid w:val="00097FDF"/>
    <w:rsid w:val="000A66B1"/>
    <w:rsid w:val="000B6239"/>
    <w:rsid w:val="000C0A79"/>
    <w:rsid w:val="000E511E"/>
    <w:rsid w:val="000F257A"/>
    <w:rsid w:val="000F6313"/>
    <w:rsid w:val="001001D8"/>
    <w:rsid w:val="00110562"/>
    <w:rsid w:val="00112110"/>
    <w:rsid w:val="001144DD"/>
    <w:rsid w:val="0012462C"/>
    <w:rsid w:val="00124DC2"/>
    <w:rsid w:val="00126C76"/>
    <w:rsid w:val="001303E9"/>
    <w:rsid w:val="0014751A"/>
    <w:rsid w:val="00153FB4"/>
    <w:rsid w:val="00177393"/>
    <w:rsid w:val="00181F3A"/>
    <w:rsid w:val="00193801"/>
    <w:rsid w:val="001C1161"/>
    <w:rsid w:val="001E2E30"/>
    <w:rsid w:val="001E6D09"/>
    <w:rsid w:val="001E7A99"/>
    <w:rsid w:val="001F3242"/>
    <w:rsid w:val="002344C1"/>
    <w:rsid w:val="0025052B"/>
    <w:rsid w:val="0025579D"/>
    <w:rsid w:val="00282AE4"/>
    <w:rsid w:val="002C13FB"/>
    <w:rsid w:val="002C230B"/>
    <w:rsid w:val="002C63A8"/>
    <w:rsid w:val="002D15A1"/>
    <w:rsid w:val="002D2E07"/>
    <w:rsid w:val="002D2FCC"/>
    <w:rsid w:val="002D7F8E"/>
    <w:rsid w:val="002F198E"/>
    <w:rsid w:val="003067A8"/>
    <w:rsid w:val="00314C38"/>
    <w:rsid w:val="003262A8"/>
    <w:rsid w:val="003322AA"/>
    <w:rsid w:val="00342179"/>
    <w:rsid w:val="003443BD"/>
    <w:rsid w:val="00350EF8"/>
    <w:rsid w:val="003635BA"/>
    <w:rsid w:val="0036705D"/>
    <w:rsid w:val="003737DE"/>
    <w:rsid w:val="00381CF5"/>
    <w:rsid w:val="00385F73"/>
    <w:rsid w:val="00396FD3"/>
    <w:rsid w:val="003A0CF5"/>
    <w:rsid w:val="003B1575"/>
    <w:rsid w:val="003F056B"/>
    <w:rsid w:val="003F071A"/>
    <w:rsid w:val="00400E51"/>
    <w:rsid w:val="00401965"/>
    <w:rsid w:val="00402665"/>
    <w:rsid w:val="004218A3"/>
    <w:rsid w:val="00430000"/>
    <w:rsid w:val="0045219A"/>
    <w:rsid w:val="004550B8"/>
    <w:rsid w:val="004640EA"/>
    <w:rsid w:val="0047045E"/>
    <w:rsid w:val="004741D1"/>
    <w:rsid w:val="00474A03"/>
    <w:rsid w:val="00481637"/>
    <w:rsid w:val="004A4417"/>
    <w:rsid w:val="004C145D"/>
    <w:rsid w:val="004C64C9"/>
    <w:rsid w:val="004D74E4"/>
    <w:rsid w:val="004E24D9"/>
    <w:rsid w:val="005016E0"/>
    <w:rsid w:val="005140F6"/>
    <w:rsid w:val="005252D1"/>
    <w:rsid w:val="005257DE"/>
    <w:rsid w:val="005369B8"/>
    <w:rsid w:val="00545975"/>
    <w:rsid w:val="00546FCB"/>
    <w:rsid w:val="005579D2"/>
    <w:rsid w:val="005626D9"/>
    <w:rsid w:val="0057021A"/>
    <w:rsid w:val="00573C8B"/>
    <w:rsid w:val="00580F9E"/>
    <w:rsid w:val="005A0E4D"/>
    <w:rsid w:val="005B4C99"/>
    <w:rsid w:val="005C1B17"/>
    <w:rsid w:val="005C3364"/>
    <w:rsid w:val="005E4DF6"/>
    <w:rsid w:val="005E5CC1"/>
    <w:rsid w:val="005E6496"/>
    <w:rsid w:val="005F16ED"/>
    <w:rsid w:val="005F1A01"/>
    <w:rsid w:val="0060487F"/>
    <w:rsid w:val="00617DC4"/>
    <w:rsid w:val="006213E0"/>
    <w:rsid w:val="00624EE6"/>
    <w:rsid w:val="006342A2"/>
    <w:rsid w:val="0065373B"/>
    <w:rsid w:val="00661B08"/>
    <w:rsid w:val="00672217"/>
    <w:rsid w:val="00675B82"/>
    <w:rsid w:val="006840C2"/>
    <w:rsid w:val="006A67D6"/>
    <w:rsid w:val="006B111C"/>
    <w:rsid w:val="006C24CB"/>
    <w:rsid w:val="006D0C01"/>
    <w:rsid w:val="006E1C82"/>
    <w:rsid w:val="00707F3E"/>
    <w:rsid w:val="0071526E"/>
    <w:rsid w:val="00731137"/>
    <w:rsid w:val="00733A73"/>
    <w:rsid w:val="007342D3"/>
    <w:rsid w:val="0074382B"/>
    <w:rsid w:val="007546E2"/>
    <w:rsid w:val="00756CE1"/>
    <w:rsid w:val="0078002E"/>
    <w:rsid w:val="0078602E"/>
    <w:rsid w:val="00790448"/>
    <w:rsid w:val="00797517"/>
    <w:rsid w:val="007A02B6"/>
    <w:rsid w:val="007C2F44"/>
    <w:rsid w:val="007C56B2"/>
    <w:rsid w:val="007C7A32"/>
    <w:rsid w:val="007D5EEB"/>
    <w:rsid w:val="007E3EC1"/>
    <w:rsid w:val="007E60E5"/>
    <w:rsid w:val="008004DB"/>
    <w:rsid w:val="00826997"/>
    <w:rsid w:val="00835B04"/>
    <w:rsid w:val="00837B0A"/>
    <w:rsid w:val="0086139A"/>
    <w:rsid w:val="00874B45"/>
    <w:rsid w:val="00876DAD"/>
    <w:rsid w:val="00881467"/>
    <w:rsid w:val="00887A4E"/>
    <w:rsid w:val="008A4FC3"/>
    <w:rsid w:val="008B4692"/>
    <w:rsid w:val="008C0870"/>
    <w:rsid w:val="008D010C"/>
    <w:rsid w:val="008F421D"/>
    <w:rsid w:val="00903565"/>
    <w:rsid w:val="00940111"/>
    <w:rsid w:val="0094754E"/>
    <w:rsid w:val="00947D4C"/>
    <w:rsid w:val="00952465"/>
    <w:rsid w:val="00955F0D"/>
    <w:rsid w:val="009609BC"/>
    <w:rsid w:val="009737BB"/>
    <w:rsid w:val="009804BB"/>
    <w:rsid w:val="00982D26"/>
    <w:rsid w:val="009933C9"/>
    <w:rsid w:val="00996AB4"/>
    <w:rsid w:val="009B54DC"/>
    <w:rsid w:val="009B7D4B"/>
    <w:rsid w:val="009E1516"/>
    <w:rsid w:val="009F1C6A"/>
    <w:rsid w:val="00A04325"/>
    <w:rsid w:val="00A20839"/>
    <w:rsid w:val="00A31705"/>
    <w:rsid w:val="00A35C34"/>
    <w:rsid w:val="00A515D4"/>
    <w:rsid w:val="00A76E00"/>
    <w:rsid w:val="00A85F38"/>
    <w:rsid w:val="00A966FD"/>
    <w:rsid w:val="00AB5D46"/>
    <w:rsid w:val="00AC3714"/>
    <w:rsid w:val="00AD6317"/>
    <w:rsid w:val="00AF75F1"/>
    <w:rsid w:val="00B026E1"/>
    <w:rsid w:val="00B17952"/>
    <w:rsid w:val="00B2707E"/>
    <w:rsid w:val="00B517E3"/>
    <w:rsid w:val="00B55964"/>
    <w:rsid w:val="00B57A09"/>
    <w:rsid w:val="00B61E49"/>
    <w:rsid w:val="00B62EC3"/>
    <w:rsid w:val="00B8770D"/>
    <w:rsid w:val="00BB11F0"/>
    <w:rsid w:val="00BD682B"/>
    <w:rsid w:val="00BD7D37"/>
    <w:rsid w:val="00BE620C"/>
    <w:rsid w:val="00BE73A9"/>
    <w:rsid w:val="00BF00FC"/>
    <w:rsid w:val="00C034B3"/>
    <w:rsid w:val="00C201FE"/>
    <w:rsid w:val="00C20F2F"/>
    <w:rsid w:val="00C450E2"/>
    <w:rsid w:val="00C522FB"/>
    <w:rsid w:val="00C53C2E"/>
    <w:rsid w:val="00C637E3"/>
    <w:rsid w:val="00C63FF2"/>
    <w:rsid w:val="00C672B6"/>
    <w:rsid w:val="00C72514"/>
    <w:rsid w:val="00CB7109"/>
    <w:rsid w:val="00CC474B"/>
    <w:rsid w:val="00CE5DA1"/>
    <w:rsid w:val="00CF1179"/>
    <w:rsid w:val="00CF3905"/>
    <w:rsid w:val="00CF5B0D"/>
    <w:rsid w:val="00CF7B15"/>
    <w:rsid w:val="00D0000D"/>
    <w:rsid w:val="00D0766F"/>
    <w:rsid w:val="00D16A69"/>
    <w:rsid w:val="00D239B9"/>
    <w:rsid w:val="00D32010"/>
    <w:rsid w:val="00D47EE4"/>
    <w:rsid w:val="00D629DE"/>
    <w:rsid w:val="00D707BE"/>
    <w:rsid w:val="00D93071"/>
    <w:rsid w:val="00DA7AF2"/>
    <w:rsid w:val="00DB054C"/>
    <w:rsid w:val="00DB444F"/>
    <w:rsid w:val="00DB59EF"/>
    <w:rsid w:val="00DB6274"/>
    <w:rsid w:val="00DC1C2E"/>
    <w:rsid w:val="00DE1B96"/>
    <w:rsid w:val="00DE5FD6"/>
    <w:rsid w:val="00DF1683"/>
    <w:rsid w:val="00E207BE"/>
    <w:rsid w:val="00E34040"/>
    <w:rsid w:val="00E52393"/>
    <w:rsid w:val="00E65980"/>
    <w:rsid w:val="00E70867"/>
    <w:rsid w:val="00E7148E"/>
    <w:rsid w:val="00E74843"/>
    <w:rsid w:val="00E851BD"/>
    <w:rsid w:val="00E93310"/>
    <w:rsid w:val="00E93651"/>
    <w:rsid w:val="00E960E8"/>
    <w:rsid w:val="00EC6C61"/>
    <w:rsid w:val="00ED0C5D"/>
    <w:rsid w:val="00ED2910"/>
    <w:rsid w:val="00ED6C88"/>
    <w:rsid w:val="00F04857"/>
    <w:rsid w:val="00F07392"/>
    <w:rsid w:val="00F2576D"/>
    <w:rsid w:val="00F3317F"/>
    <w:rsid w:val="00F33683"/>
    <w:rsid w:val="00F429C5"/>
    <w:rsid w:val="00F44D96"/>
    <w:rsid w:val="00F615FD"/>
    <w:rsid w:val="00F619EE"/>
    <w:rsid w:val="00F665C7"/>
    <w:rsid w:val="00F75BCC"/>
    <w:rsid w:val="00F75E10"/>
    <w:rsid w:val="00F803DF"/>
    <w:rsid w:val="00F90F55"/>
    <w:rsid w:val="00F931A0"/>
    <w:rsid w:val="00F9781F"/>
    <w:rsid w:val="00F97DF1"/>
    <w:rsid w:val="00FA5F2A"/>
    <w:rsid w:val="00FB3CDA"/>
    <w:rsid w:val="00FB49FC"/>
    <w:rsid w:val="00FB517B"/>
    <w:rsid w:val="00FB6B85"/>
    <w:rsid w:val="00FD4021"/>
    <w:rsid w:val="00FF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4D74E4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0111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0111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40111"/>
    <w:pPr>
      <w:outlineLvl w:val="2"/>
    </w:pPr>
    <w:rPr>
      <w:smallCaps/>
      <w:spacing w:val="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40111"/>
    <w:pPr>
      <w:spacing w:before="24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0111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0111"/>
    <w:pPr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0111"/>
    <w:pPr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0111"/>
    <w:pPr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0111"/>
    <w:pPr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0111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40111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40111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40111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40111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0111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0111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40111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0111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94011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940111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940111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40111"/>
    <w:pPr>
      <w:spacing w:after="720"/>
      <w:jc w:val="right"/>
    </w:pPr>
    <w:rPr>
      <w:rFonts w:ascii="Cambria" w:hAnsi="Cambria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0111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940111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940111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940111"/>
  </w:style>
  <w:style w:type="character" w:customStyle="1" w:styleId="NoSpacingChar">
    <w:name w:val="No Spacing Char"/>
    <w:basedOn w:val="DefaultParagraphFont"/>
    <w:link w:val="NoSpacing"/>
    <w:uiPriority w:val="99"/>
    <w:locked/>
    <w:rsid w:val="00940111"/>
    <w:rPr>
      <w:rFonts w:cs="Times New Roman"/>
    </w:rPr>
  </w:style>
  <w:style w:type="paragraph" w:styleId="ListParagraph">
    <w:name w:val="List Paragraph"/>
    <w:basedOn w:val="Normal"/>
    <w:uiPriority w:val="99"/>
    <w:qFormat/>
    <w:rsid w:val="0094011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940111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940111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40111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40111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940111"/>
    <w:rPr>
      <w:i/>
    </w:rPr>
  </w:style>
  <w:style w:type="character" w:styleId="IntenseEmphasis">
    <w:name w:val="Intense Emphasis"/>
    <w:basedOn w:val="DefaultParagraphFont"/>
    <w:uiPriority w:val="99"/>
    <w:qFormat/>
    <w:rsid w:val="00940111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940111"/>
    <w:rPr>
      <w:b/>
    </w:rPr>
  </w:style>
  <w:style w:type="character" w:styleId="IntenseReference">
    <w:name w:val="Intense Reference"/>
    <w:basedOn w:val="DefaultParagraphFont"/>
    <w:uiPriority w:val="99"/>
    <w:qFormat/>
    <w:rsid w:val="00940111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940111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940111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FB6B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6B85"/>
    <w:rPr>
      <w:rFonts w:ascii="Tahoma" w:hAnsi="Tahoma" w:cs="Tahoma"/>
      <w:sz w:val="16"/>
      <w:szCs w:val="16"/>
      <w:lang w:val="tr-TR" w:bidi="ar-SA"/>
    </w:rPr>
  </w:style>
  <w:style w:type="character" w:customStyle="1" w:styleId="apple-converted-space">
    <w:name w:val="apple-converted-space"/>
    <w:basedOn w:val="DefaultParagraphFont"/>
    <w:uiPriority w:val="99"/>
    <w:rsid w:val="00DB6274"/>
    <w:rPr>
      <w:rFonts w:cs="Times New Roman"/>
    </w:rPr>
  </w:style>
  <w:style w:type="character" w:customStyle="1" w:styleId="bbcu">
    <w:name w:val="bbc_u"/>
    <w:basedOn w:val="DefaultParagraphFont"/>
    <w:uiPriority w:val="99"/>
    <w:rsid w:val="00DB6274"/>
    <w:rPr>
      <w:rFonts w:cs="Times New Roman"/>
    </w:rPr>
  </w:style>
  <w:style w:type="character" w:styleId="Hyperlink">
    <w:name w:val="Hyperlink"/>
    <w:basedOn w:val="DefaultParagraphFont"/>
    <w:uiPriority w:val="99"/>
    <w:rsid w:val="00955F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949</Words>
  <Characters>5413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sgbb</dc:creator>
  <cp:keywords>www.sorubak.com</cp:keywords>
  <dc:description>www.sorubak.com</dc:description>
  <cp:lastModifiedBy>edanur</cp:lastModifiedBy>
  <cp:revision>6</cp:revision>
  <dcterms:created xsi:type="dcterms:W3CDTF">2014-10-16T21:22:00Z</dcterms:created>
  <dcterms:modified xsi:type="dcterms:W3CDTF">2014-10-23T19:58:00Z</dcterms:modified>
  <cp:category>www.sorubak.com</cp:category>
  <cp:version>www.sorubak.com</cp:version>
</cp:coreProperties>
</file>