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0E4" w:rsidRPr="0098324D" w:rsidRDefault="006F60E4" w:rsidP="00D92EF4">
      <w:pPr>
        <w:tabs>
          <w:tab w:val="left" w:pos="720"/>
        </w:tabs>
        <w:autoSpaceDE w:val="0"/>
        <w:spacing w:before="75" w:after="20"/>
        <w:ind w:right="18"/>
        <w:jc w:val="center"/>
        <w:rPr>
          <w:rFonts w:ascii="Times New Roman" w:hAnsi="Times New Roman"/>
          <w:b/>
          <w:bCs/>
          <w:color w:val="000000"/>
          <w:lang w:val="en-US"/>
        </w:rPr>
      </w:pPr>
      <w:r w:rsidRPr="0098324D">
        <w:rPr>
          <w:rFonts w:ascii="Times New Roman" w:hAnsi="Times New Roman"/>
          <w:b/>
          <w:bCs/>
          <w:color w:val="000000"/>
          <w:lang w:val="en-US"/>
        </w:rPr>
        <w:t xml:space="preserve">AYSEL TEKİNALP ORTAOKULU </w:t>
      </w:r>
      <w:r>
        <w:rPr>
          <w:rFonts w:ascii="Times New Roman" w:hAnsi="Times New Roman"/>
          <w:b/>
          <w:bCs/>
          <w:color w:val="000000"/>
          <w:lang w:val="en-US"/>
        </w:rPr>
        <w:t>2014 – 2015 EĞİTİM-ÖĞRETİM YILI 8</w:t>
      </w:r>
      <w:r w:rsidRPr="0098324D">
        <w:rPr>
          <w:rFonts w:ascii="Times New Roman" w:hAnsi="Times New Roman"/>
          <w:b/>
          <w:bCs/>
          <w:color w:val="000000"/>
          <w:lang w:val="en-US"/>
        </w:rPr>
        <w:t>. SINIF İNGİLİZCE DERSİ</w:t>
      </w:r>
      <w:r>
        <w:rPr>
          <w:rFonts w:ascii="Times New Roman" w:hAnsi="Times New Roman"/>
          <w:b/>
          <w:bCs/>
          <w:color w:val="000000"/>
          <w:lang w:val="en-US"/>
        </w:rPr>
        <w:t xml:space="preserve"> 1. DÖNEM 1. YAZILI SINAVI</w:t>
      </w:r>
    </w:p>
    <w:p w:rsidR="006F60E4" w:rsidRDefault="006F60E4" w:rsidP="004B5F5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Name/Surname:</w:t>
      </w:r>
    </w:p>
    <w:p w:rsidR="006F60E4" w:rsidRDefault="006F60E4" w:rsidP="004B5F5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Class / Number:</w:t>
      </w:r>
    </w:p>
    <w:p w:rsidR="006F60E4" w:rsidRPr="00AD7D37" w:rsidRDefault="006F60E4" w:rsidP="00AD7D37">
      <w:pPr>
        <w:pStyle w:val="ListParagraph"/>
        <w:numPr>
          <w:ilvl w:val="0"/>
          <w:numId w:val="29"/>
        </w:numPr>
        <w:ind w:left="426"/>
        <w:rPr>
          <w:rFonts w:ascii="Times New Roman" w:hAnsi="Times New Roman"/>
          <w:b/>
          <w:sz w:val="24"/>
          <w:szCs w:val="24"/>
        </w:rPr>
      </w:pPr>
      <w:r w:rsidRPr="00AD7D37">
        <w:rPr>
          <w:rFonts w:ascii="Times New Roman" w:hAnsi="Times New Roman"/>
          <w:b/>
          <w:sz w:val="24"/>
          <w:szCs w:val="24"/>
        </w:rPr>
        <w:t>Write the learning types under the pictures. ( resimlerin altına uygun öğrenme tipini yazınız.)</w:t>
      </w:r>
      <w:r>
        <w:rPr>
          <w:rFonts w:ascii="Times New Roman" w:hAnsi="Times New Roman"/>
          <w:b/>
          <w:sz w:val="24"/>
          <w:szCs w:val="24"/>
        </w:rPr>
        <w:t xml:space="preserve"> (3 x 2= 6 points)</w:t>
      </w:r>
    </w:p>
    <w:p w:rsidR="006F60E4" w:rsidRDefault="006F60E4" w:rsidP="00AD7D37">
      <w:pPr>
        <w:pStyle w:val="ListParagraph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ind w:left="426"/>
        <w:rPr>
          <w:rFonts w:ascii="Times New Roman" w:hAnsi="Times New Roman"/>
          <w:sz w:val="24"/>
          <w:szCs w:val="24"/>
        </w:rPr>
      </w:pPr>
      <w:r w:rsidRPr="00AD7D37">
        <w:rPr>
          <w:rFonts w:ascii="Times New Roman" w:hAnsi="Times New Roman"/>
          <w:sz w:val="24"/>
          <w:szCs w:val="24"/>
        </w:rPr>
        <w:t>Visual learner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kinesthetic learner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auditory learner</w:t>
      </w:r>
    </w:p>
    <w:p w:rsidR="006F60E4" w:rsidRDefault="006F60E4" w:rsidP="00AD7D37">
      <w:pPr>
        <w:widowControl w:val="0"/>
        <w:autoSpaceDE w:val="0"/>
        <w:autoSpaceDN w:val="0"/>
        <w:adjustRightInd w:val="0"/>
        <w:spacing w:before="120" w:after="0" w:line="276" w:lineRule="exact"/>
        <w:ind w:firstLine="259"/>
        <w:rPr>
          <w:rFonts w:ascii="Calibri Bold" w:hAnsi="Calibri Bold" w:cs="Calibri Bold"/>
          <w:color w:val="000000"/>
          <w:spacing w:val="-3"/>
          <w:sz w:val="24"/>
          <w:szCs w:val="24"/>
        </w:rPr>
      </w:pPr>
      <w:r>
        <w:rPr>
          <w:rFonts w:ascii="Calibri Bold" w:hAnsi="Calibri Bold" w:cs="Calibri Bold"/>
          <w:color w:val="000000"/>
          <w:spacing w:val="-3"/>
          <w:sz w:val="24"/>
          <w:szCs w:val="24"/>
        </w:rPr>
        <w:t>1)   I learn by doing.</w:t>
      </w:r>
      <w:r>
        <w:rPr>
          <w:rFonts w:ascii="Calibri Bold" w:hAnsi="Calibri Bold" w:cs="Calibri Bold"/>
          <w:color w:val="000000"/>
          <w:spacing w:val="-3"/>
          <w:sz w:val="24"/>
          <w:szCs w:val="24"/>
        </w:rPr>
        <w:tab/>
      </w:r>
      <w:r>
        <w:rPr>
          <w:rFonts w:ascii="Calibri Bold" w:hAnsi="Calibri Bold" w:cs="Calibri Bold"/>
          <w:color w:val="000000"/>
          <w:spacing w:val="-3"/>
          <w:sz w:val="24"/>
          <w:szCs w:val="24"/>
        </w:rPr>
        <w:tab/>
        <w:t>2. I learn by seeing.</w:t>
      </w:r>
      <w:r>
        <w:rPr>
          <w:rFonts w:ascii="Calibri Bold" w:hAnsi="Calibri Bold" w:cs="Calibri Bold"/>
          <w:color w:val="000000"/>
          <w:spacing w:val="-3"/>
          <w:sz w:val="24"/>
          <w:szCs w:val="24"/>
        </w:rPr>
        <w:tab/>
      </w:r>
      <w:r>
        <w:rPr>
          <w:rFonts w:ascii="Calibri Bold" w:hAnsi="Calibri Bold" w:cs="Calibri Bold"/>
          <w:color w:val="000000"/>
          <w:spacing w:val="-3"/>
          <w:sz w:val="24"/>
          <w:szCs w:val="24"/>
        </w:rPr>
        <w:tab/>
        <w:t>3. I learn by hearing.</w:t>
      </w:r>
    </w:p>
    <w:p w:rsidR="006F60E4" w:rsidRDefault="006F60E4" w:rsidP="00AD7D37">
      <w:pPr>
        <w:pStyle w:val="ListParagraph"/>
        <w:ind w:left="426"/>
        <w:rPr>
          <w:rFonts w:ascii="Times New Roman" w:hAnsi="Times New Roman"/>
          <w:sz w:val="24"/>
          <w:szCs w:val="24"/>
        </w:rPr>
      </w:pPr>
      <w:r>
        <w:rPr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26" type="#_x0000_t75" style="position:absolute;left:0;text-align:left;margin-left:397.5pt;margin-top:198pt;width:90.75pt;height:32.25pt;z-index:-251659776;visibility:visible;mso-position-horizontal-relative:page;mso-position-vertical-relative:page" o:allowincell="f">
            <v:imagedata r:id="rId7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Resim 5" o:spid="_x0000_s1027" type="#_x0000_t75" style="position:absolute;left:0;text-align:left;margin-left:255.75pt;margin-top:194.25pt;width:86.25pt;height:36pt;z-index:-251660800;visibility:visible;mso-position-horizontal-relative:page;mso-position-vertical-relative:page" o:allowincell="f">
            <v:imagedata r:id="rId8" o:title=""/>
            <w10:wrap anchorx="page" anchory="page"/>
          </v:shape>
        </w:pict>
      </w:r>
      <w:r>
        <w:rPr>
          <w:noProof/>
          <w:lang w:val="tr-TR" w:eastAsia="tr-TR"/>
        </w:rPr>
        <w:pict>
          <v:shape id="Resim 4" o:spid="_x0000_s1028" type="#_x0000_t75" style="position:absolute;left:0;text-align:left;margin-left:93pt;margin-top:194.25pt;width:90pt;height:43.5pt;z-index:-251661824;visibility:visible;mso-position-horizontal-relative:page;mso-position-vertical-relative:page" o:allowincell="f">
            <v:imagedata r:id="rId9" o:title=""/>
            <w10:wrap anchorx="page" anchory="page"/>
          </v:shape>
        </w:pict>
      </w:r>
    </w:p>
    <w:p w:rsidR="006F60E4" w:rsidRDefault="006F60E4" w:rsidP="0078283A">
      <w:r>
        <w:br/>
        <w:t xml:space="preserve">     </w:t>
      </w:r>
      <w:r w:rsidRPr="001746C4">
        <w:t>..................................</w:t>
      </w:r>
      <w:r w:rsidRPr="001746C4">
        <w:tab/>
      </w:r>
      <w:r w:rsidRPr="001746C4">
        <w:tab/>
        <w:t>..................................</w:t>
      </w:r>
      <w:r w:rsidRPr="001746C4">
        <w:tab/>
      </w:r>
      <w:r w:rsidRPr="001746C4">
        <w:tab/>
        <w:t>.......................................</w:t>
      </w:r>
    </w:p>
    <w:p w:rsidR="006F60E4" w:rsidRPr="00AD7D37" w:rsidRDefault="006F60E4" w:rsidP="0078283A">
      <w:pPr>
        <w:rPr>
          <w:b/>
        </w:rPr>
      </w:pPr>
      <w:r>
        <w:rPr>
          <w:b/>
        </w:rPr>
        <w:t>GROUP THE WORDS.(20</w:t>
      </w:r>
      <w:r w:rsidRPr="00AD7D37">
        <w:rPr>
          <w:b/>
        </w:rPr>
        <w:t xml:space="preserve"> POINTS)</w:t>
      </w:r>
      <w:r>
        <w:rPr>
          <w:b/>
        </w:rPr>
        <w:t xml:space="preserve"> ( Aşağıdaki kelimeleri tabloda gruplandırın) </w:t>
      </w:r>
    </w:p>
    <w:p w:rsidR="006F60E4" w:rsidRPr="00AD7D37" w:rsidRDefault="006F60E4" w:rsidP="0078283A">
      <w:pPr>
        <w:pStyle w:val="ListParagraph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</w:pBdr>
        <w:ind w:left="-207"/>
        <w:rPr>
          <w:rFonts w:ascii="Times New Roman" w:hAnsi="Times New Roman"/>
          <w:b/>
        </w:rPr>
      </w:pPr>
      <w:r w:rsidRPr="00AD7D37">
        <w:rPr>
          <w:rFonts w:ascii="Times New Roman" w:hAnsi="Times New Roman"/>
          <w:b/>
          <w:sz w:val="24"/>
          <w:szCs w:val="24"/>
        </w:rPr>
        <w:t xml:space="preserve">sensitive – blonde – honst - thin – helpful – handsome – kind -  beautiful – slim – jealous </w:t>
      </w:r>
    </w:p>
    <w:tbl>
      <w:tblPr>
        <w:tblpPr w:leftFromText="141" w:rightFromText="141" w:vertAnchor="text" w:horzAnchor="margin" w:tblpY="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1"/>
        <w:gridCol w:w="3815"/>
      </w:tblGrid>
      <w:tr w:rsidR="006F60E4" w:rsidRPr="00FF6A03" w:rsidTr="0078283A">
        <w:trPr>
          <w:trHeight w:val="100"/>
        </w:trPr>
        <w:tc>
          <w:tcPr>
            <w:tcW w:w="4231" w:type="dxa"/>
          </w:tcPr>
          <w:p w:rsidR="006F60E4" w:rsidRPr="00AD7D37" w:rsidRDefault="006F60E4" w:rsidP="00902122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AD7D37">
              <w:rPr>
                <w:rFonts w:ascii="Times New Roman" w:hAnsi="Times New Roman"/>
                <w:b/>
                <w:szCs w:val="24"/>
              </w:rPr>
              <w:t>Personality</w:t>
            </w:r>
          </w:p>
        </w:tc>
        <w:tc>
          <w:tcPr>
            <w:tcW w:w="3815" w:type="dxa"/>
          </w:tcPr>
          <w:p w:rsidR="006F60E4" w:rsidRPr="00AD7D37" w:rsidRDefault="006F60E4" w:rsidP="00902122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AD7D37">
              <w:rPr>
                <w:rFonts w:ascii="Times New Roman" w:hAnsi="Times New Roman"/>
                <w:b/>
                <w:szCs w:val="24"/>
              </w:rPr>
              <w:t>Physical Appearance</w:t>
            </w:r>
          </w:p>
        </w:tc>
      </w:tr>
      <w:tr w:rsidR="006F60E4" w:rsidRPr="00FF6A03" w:rsidTr="0078283A">
        <w:trPr>
          <w:trHeight w:val="559"/>
        </w:trPr>
        <w:tc>
          <w:tcPr>
            <w:tcW w:w="4231" w:type="dxa"/>
          </w:tcPr>
          <w:p w:rsidR="006F60E4" w:rsidRPr="00AD7D37" w:rsidRDefault="006F60E4" w:rsidP="00902122">
            <w:pPr>
              <w:spacing w:line="240" w:lineRule="atLeast"/>
              <w:rPr>
                <w:rFonts w:ascii="Times New Roman" w:hAnsi="Times New Roman"/>
                <w:b/>
                <w:szCs w:val="24"/>
              </w:rPr>
            </w:pPr>
            <w:r w:rsidRPr="00AD7D37">
              <w:rPr>
                <w:rFonts w:ascii="Times New Roman" w:hAnsi="Times New Roman"/>
                <w:b/>
                <w:szCs w:val="24"/>
              </w:rPr>
              <w:t xml:space="preserve">1.           </w:t>
            </w:r>
            <w:r>
              <w:rPr>
                <w:rFonts w:ascii="Times New Roman" w:hAnsi="Times New Roman"/>
                <w:b/>
                <w:szCs w:val="24"/>
              </w:rPr>
              <w:t xml:space="preserve">                               4</w:t>
            </w:r>
            <w:r w:rsidRPr="00AD7D37">
              <w:rPr>
                <w:rFonts w:ascii="Times New Roman" w:hAnsi="Times New Roman"/>
                <w:b/>
                <w:szCs w:val="24"/>
              </w:rPr>
              <w:t>.</w:t>
            </w:r>
          </w:p>
          <w:p w:rsidR="006F60E4" w:rsidRPr="00AD7D37" w:rsidRDefault="006F60E4" w:rsidP="00902122">
            <w:pPr>
              <w:spacing w:line="240" w:lineRule="atLeast"/>
              <w:rPr>
                <w:rFonts w:ascii="Times New Roman" w:hAnsi="Times New Roman"/>
                <w:b/>
                <w:szCs w:val="24"/>
              </w:rPr>
            </w:pPr>
            <w:r w:rsidRPr="00AD7D37">
              <w:rPr>
                <w:rFonts w:ascii="Times New Roman" w:hAnsi="Times New Roman"/>
                <w:b/>
                <w:szCs w:val="24"/>
              </w:rPr>
              <w:t xml:space="preserve">2.           </w:t>
            </w:r>
            <w:r>
              <w:rPr>
                <w:rFonts w:ascii="Times New Roman" w:hAnsi="Times New Roman"/>
                <w:b/>
                <w:szCs w:val="24"/>
              </w:rPr>
              <w:t xml:space="preserve">                               5</w:t>
            </w:r>
            <w:r w:rsidRPr="00AD7D37">
              <w:rPr>
                <w:rFonts w:ascii="Times New Roman" w:hAnsi="Times New Roman"/>
                <w:b/>
                <w:szCs w:val="24"/>
              </w:rPr>
              <w:t>.</w:t>
            </w:r>
          </w:p>
          <w:p w:rsidR="006F60E4" w:rsidRPr="001746C4" w:rsidRDefault="006F60E4" w:rsidP="001746C4">
            <w:pPr>
              <w:spacing w:line="240" w:lineRule="atLeast"/>
              <w:rPr>
                <w:rFonts w:ascii="Times New Roman" w:hAnsi="Times New Roman"/>
                <w:b/>
                <w:szCs w:val="24"/>
              </w:rPr>
            </w:pPr>
            <w:r w:rsidRPr="00AD7D37">
              <w:rPr>
                <w:rFonts w:ascii="Times New Roman" w:hAnsi="Times New Roman"/>
                <w:b/>
                <w:szCs w:val="24"/>
              </w:rPr>
              <w:t xml:space="preserve">3.                                          </w:t>
            </w:r>
          </w:p>
        </w:tc>
        <w:tc>
          <w:tcPr>
            <w:tcW w:w="3815" w:type="dxa"/>
          </w:tcPr>
          <w:p w:rsidR="006F60E4" w:rsidRPr="00AD7D37" w:rsidRDefault="006F60E4" w:rsidP="00902122">
            <w:pPr>
              <w:spacing w:line="240" w:lineRule="atLeast"/>
              <w:rPr>
                <w:rFonts w:ascii="Times New Roman" w:hAnsi="Times New Roman"/>
                <w:b/>
                <w:szCs w:val="24"/>
              </w:rPr>
            </w:pPr>
            <w:r w:rsidRPr="00AD7D37">
              <w:rPr>
                <w:rFonts w:ascii="Times New Roman" w:hAnsi="Times New Roman"/>
                <w:b/>
                <w:szCs w:val="24"/>
              </w:rPr>
              <w:t xml:space="preserve">1.           </w:t>
            </w:r>
            <w:r>
              <w:rPr>
                <w:rFonts w:ascii="Times New Roman" w:hAnsi="Times New Roman"/>
                <w:b/>
                <w:szCs w:val="24"/>
              </w:rPr>
              <w:t xml:space="preserve">                               4</w:t>
            </w:r>
            <w:r w:rsidRPr="00AD7D37">
              <w:rPr>
                <w:rFonts w:ascii="Times New Roman" w:hAnsi="Times New Roman"/>
                <w:b/>
                <w:szCs w:val="24"/>
              </w:rPr>
              <w:t>.</w:t>
            </w:r>
          </w:p>
          <w:p w:rsidR="006F60E4" w:rsidRPr="00AD7D37" w:rsidRDefault="006F60E4" w:rsidP="00902122">
            <w:pPr>
              <w:spacing w:line="240" w:lineRule="atLeast"/>
              <w:rPr>
                <w:rFonts w:ascii="Times New Roman" w:hAnsi="Times New Roman"/>
                <w:b/>
                <w:szCs w:val="24"/>
              </w:rPr>
            </w:pPr>
            <w:r w:rsidRPr="00AD7D37">
              <w:rPr>
                <w:rFonts w:ascii="Times New Roman" w:hAnsi="Times New Roman"/>
                <w:b/>
                <w:szCs w:val="24"/>
              </w:rPr>
              <w:t xml:space="preserve">2.           </w:t>
            </w:r>
            <w:r>
              <w:rPr>
                <w:rFonts w:ascii="Times New Roman" w:hAnsi="Times New Roman"/>
                <w:b/>
                <w:szCs w:val="24"/>
              </w:rPr>
              <w:t xml:space="preserve">                               5</w:t>
            </w:r>
            <w:r w:rsidRPr="00AD7D37">
              <w:rPr>
                <w:rFonts w:ascii="Times New Roman" w:hAnsi="Times New Roman"/>
                <w:b/>
                <w:szCs w:val="24"/>
              </w:rPr>
              <w:t>.</w:t>
            </w:r>
          </w:p>
          <w:p w:rsidR="006F60E4" w:rsidRPr="00AD7D37" w:rsidRDefault="006F60E4" w:rsidP="00902122">
            <w:pPr>
              <w:spacing w:line="240" w:lineRule="atLeast"/>
              <w:rPr>
                <w:rFonts w:ascii="Times New Roman" w:hAnsi="Times New Roman"/>
                <w:b/>
                <w:szCs w:val="24"/>
              </w:rPr>
            </w:pPr>
            <w:r w:rsidRPr="00AD7D37">
              <w:rPr>
                <w:rFonts w:ascii="Times New Roman" w:hAnsi="Times New Roman"/>
                <w:b/>
                <w:szCs w:val="24"/>
              </w:rPr>
              <w:t xml:space="preserve">3.            </w:t>
            </w:r>
            <w:r>
              <w:rPr>
                <w:rFonts w:ascii="Times New Roman" w:hAnsi="Times New Roman"/>
                <w:b/>
                <w:szCs w:val="24"/>
              </w:rPr>
              <w:t xml:space="preserve">                              </w:t>
            </w:r>
          </w:p>
        </w:tc>
      </w:tr>
    </w:tbl>
    <w:p w:rsidR="006F60E4" w:rsidRDefault="006F60E4" w:rsidP="00AD7D37">
      <w:pPr>
        <w:rPr>
          <w:rFonts w:ascii="Times New Roman" w:hAnsi="Times New Roman"/>
          <w:sz w:val="24"/>
          <w:szCs w:val="24"/>
        </w:rPr>
      </w:pPr>
    </w:p>
    <w:p w:rsidR="006F60E4" w:rsidRDefault="006F60E4" w:rsidP="00AD7D37">
      <w:pPr>
        <w:rPr>
          <w:rFonts w:ascii="Times New Roman" w:hAnsi="Times New Roman"/>
          <w:sz w:val="24"/>
          <w:szCs w:val="24"/>
        </w:rPr>
      </w:pPr>
    </w:p>
    <w:p w:rsidR="006F60E4" w:rsidRDefault="006F60E4" w:rsidP="00AD7D37">
      <w:pPr>
        <w:rPr>
          <w:rFonts w:ascii="Times New Roman" w:hAnsi="Times New Roman"/>
          <w:sz w:val="24"/>
          <w:szCs w:val="24"/>
        </w:rPr>
      </w:pPr>
    </w:p>
    <w:p w:rsidR="006F60E4" w:rsidRDefault="006F60E4" w:rsidP="00AD7D37">
      <w:pPr>
        <w:rPr>
          <w:rFonts w:ascii="Times New Roman" w:hAnsi="Times New Roman"/>
          <w:sz w:val="24"/>
          <w:szCs w:val="24"/>
        </w:rPr>
      </w:pPr>
    </w:p>
    <w:p w:rsidR="006F60E4" w:rsidRDefault="006F60E4" w:rsidP="008737DB">
      <w:pPr>
        <w:pStyle w:val="ListParagraph"/>
        <w:numPr>
          <w:ilvl w:val="0"/>
          <w:numId w:val="29"/>
        </w:numPr>
        <w:ind w:left="426" w:right="-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Fill in the blanks with “too, enough” ( 10 p)</w:t>
      </w:r>
      <w:r w:rsidRPr="00AD7D37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 xml:space="preserve"> Boşlukları too ve enough ile doldurun).</w:t>
      </w:r>
    </w:p>
    <w:p w:rsidR="006F60E4" w:rsidRDefault="006F60E4" w:rsidP="005A2549">
      <w:pPr>
        <w:pStyle w:val="ListParagraph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This problem is ................... difficult to solve.</w:t>
      </w:r>
    </w:p>
    <w:p w:rsidR="006F60E4" w:rsidRDefault="006F60E4" w:rsidP="005A2549">
      <w:pPr>
        <w:pStyle w:val="ListParagraph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need ........................ time to pass the exam.</w:t>
      </w:r>
    </w:p>
    <w:p w:rsidR="006F60E4" w:rsidRDefault="006F60E4" w:rsidP="005A2549">
      <w:pPr>
        <w:pStyle w:val="ListParagraph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am tall ............................. to reach the shelf.</w:t>
      </w:r>
    </w:p>
    <w:p w:rsidR="006F60E4" w:rsidRDefault="006F60E4" w:rsidP="005A2549">
      <w:pPr>
        <w:pStyle w:val="ListParagraph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weather is ................... cold to swim in the sea.</w:t>
      </w:r>
    </w:p>
    <w:p w:rsidR="006F60E4" w:rsidRDefault="006F60E4" w:rsidP="005A2549">
      <w:pPr>
        <w:pStyle w:val="ListParagraph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is young ...................... to get a driving licence.</w:t>
      </w:r>
    </w:p>
    <w:p w:rsidR="006F60E4" w:rsidRDefault="006F60E4" w:rsidP="005A2549">
      <w:pPr>
        <w:pStyle w:val="ListParagraph"/>
        <w:ind w:left="786"/>
        <w:rPr>
          <w:rFonts w:ascii="Times New Roman" w:hAnsi="Times New Roman"/>
          <w:sz w:val="24"/>
          <w:szCs w:val="24"/>
        </w:rPr>
      </w:pPr>
    </w:p>
    <w:p w:rsidR="006F60E4" w:rsidRPr="008737DB" w:rsidRDefault="006F60E4" w:rsidP="00D92EF4">
      <w:pPr>
        <w:pStyle w:val="ListParagraph"/>
        <w:numPr>
          <w:ilvl w:val="0"/>
          <w:numId w:val="29"/>
        </w:numPr>
        <w:ind w:left="426"/>
        <w:rPr>
          <w:rFonts w:ascii="Times New Roman" w:hAnsi="Times New Roman"/>
          <w:b/>
          <w:sz w:val="24"/>
          <w:szCs w:val="24"/>
        </w:rPr>
      </w:pPr>
      <w:r w:rsidRPr="008737DB">
        <w:rPr>
          <w:rFonts w:ascii="Times New Roman" w:hAnsi="Times New Roman"/>
          <w:b/>
          <w:sz w:val="24"/>
          <w:szCs w:val="24"/>
        </w:rPr>
        <w:t>Categorize the products . ( Ürünlerin uygun kategoriye yazın)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862"/>
      </w:tblGrid>
      <w:tr w:rsidR="006F60E4" w:rsidRPr="00FF6A03" w:rsidTr="00FF6A03">
        <w:tc>
          <w:tcPr>
            <w:tcW w:w="9212" w:type="dxa"/>
          </w:tcPr>
          <w:p w:rsidR="006F60E4" w:rsidRPr="00FF6A03" w:rsidRDefault="006F60E4" w:rsidP="00FF6A0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6A03">
              <w:rPr>
                <w:rFonts w:ascii="Times New Roman" w:hAnsi="Times New Roman"/>
                <w:sz w:val="24"/>
                <w:szCs w:val="24"/>
              </w:rPr>
              <w:t xml:space="preserve"> Dental Floss / Bath sponge/ Nail Scissors/ Tooth paste/ Toilet paper/ parfume/ Towel/ Tooth paste/ Hand Cream / Acne Gel/ Coconut Oil/ Nail Polisher ( 24 p)</w:t>
            </w:r>
          </w:p>
        </w:tc>
      </w:tr>
    </w:tbl>
    <w:p w:rsidR="006F60E4" w:rsidRDefault="006F60E4" w:rsidP="005A2549">
      <w:pPr>
        <w:pStyle w:val="ListParagraph"/>
        <w:ind w:left="426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62"/>
        <w:gridCol w:w="4262"/>
      </w:tblGrid>
      <w:tr w:rsidR="006F60E4" w:rsidRPr="00FF6A03" w:rsidTr="0078283A">
        <w:trPr>
          <w:trHeight w:val="185"/>
        </w:trPr>
        <w:tc>
          <w:tcPr>
            <w:tcW w:w="4262" w:type="dxa"/>
          </w:tcPr>
          <w:p w:rsidR="006F60E4" w:rsidRPr="00FF6A03" w:rsidRDefault="006F60E4" w:rsidP="00FF6A0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6A03">
              <w:rPr>
                <w:rFonts w:ascii="Times New Roman" w:hAnsi="Times New Roman"/>
                <w:sz w:val="24"/>
                <w:szCs w:val="24"/>
              </w:rPr>
              <w:t>BODY CARE</w:t>
            </w:r>
          </w:p>
        </w:tc>
        <w:tc>
          <w:tcPr>
            <w:tcW w:w="4262" w:type="dxa"/>
          </w:tcPr>
          <w:p w:rsidR="006F60E4" w:rsidRPr="00FF6A03" w:rsidRDefault="006F60E4" w:rsidP="00FF6A0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6A03">
              <w:rPr>
                <w:rFonts w:ascii="Times New Roman" w:hAnsi="Times New Roman"/>
                <w:sz w:val="24"/>
                <w:szCs w:val="24"/>
              </w:rPr>
              <w:t>TOOTH CARE</w:t>
            </w:r>
          </w:p>
        </w:tc>
      </w:tr>
      <w:tr w:rsidR="006F60E4" w:rsidRPr="00FF6A03" w:rsidTr="0078283A">
        <w:trPr>
          <w:trHeight w:val="376"/>
        </w:trPr>
        <w:tc>
          <w:tcPr>
            <w:tcW w:w="4262" w:type="dxa"/>
          </w:tcPr>
          <w:p w:rsidR="006F60E4" w:rsidRPr="00FF6A03" w:rsidRDefault="006F60E4" w:rsidP="00FF6A0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2" w:type="dxa"/>
          </w:tcPr>
          <w:p w:rsidR="006F60E4" w:rsidRPr="00FF6A03" w:rsidRDefault="006F60E4" w:rsidP="00FF6A0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60E4" w:rsidRPr="00FF6A03" w:rsidTr="0078283A">
        <w:trPr>
          <w:trHeight w:val="186"/>
        </w:trPr>
        <w:tc>
          <w:tcPr>
            <w:tcW w:w="4262" w:type="dxa"/>
          </w:tcPr>
          <w:p w:rsidR="006F60E4" w:rsidRPr="00FF6A03" w:rsidRDefault="006F60E4" w:rsidP="00FF6A0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6A03">
              <w:rPr>
                <w:rFonts w:ascii="Times New Roman" w:hAnsi="Times New Roman"/>
                <w:sz w:val="24"/>
                <w:szCs w:val="24"/>
              </w:rPr>
              <w:t>SKIN CARE</w:t>
            </w:r>
          </w:p>
        </w:tc>
        <w:tc>
          <w:tcPr>
            <w:tcW w:w="4262" w:type="dxa"/>
          </w:tcPr>
          <w:p w:rsidR="006F60E4" w:rsidRPr="00FF6A03" w:rsidRDefault="006F60E4" w:rsidP="00FF6A0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6A03">
              <w:rPr>
                <w:rFonts w:ascii="Times New Roman" w:hAnsi="Times New Roman"/>
                <w:sz w:val="24"/>
                <w:szCs w:val="24"/>
              </w:rPr>
              <w:t>HAND CARE</w:t>
            </w:r>
          </w:p>
        </w:tc>
      </w:tr>
      <w:tr w:rsidR="006F60E4" w:rsidRPr="00FF6A03" w:rsidTr="0078283A">
        <w:trPr>
          <w:trHeight w:val="376"/>
        </w:trPr>
        <w:tc>
          <w:tcPr>
            <w:tcW w:w="4262" w:type="dxa"/>
          </w:tcPr>
          <w:p w:rsidR="006F60E4" w:rsidRPr="00FF6A03" w:rsidRDefault="006F60E4" w:rsidP="00FF6A0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2" w:type="dxa"/>
          </w:tcPr>
          <w:p w:rsidR="006F60E4" w:rsidRPr="00FF6A03" w:rsidRDefault="006F60E4" w:rsidP="00FF6A0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page" w:horzAnchor="margin" w:tblpXSpec="center" w:tblpY="81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52"/>
        <w:gridCol w:w="5037"/>
      </w:tblGrid>
      <w:tr w:rsidR="006F60E4" w:rsidRPr="00FF6A03" w:rsidTr="00FF6A03">
        <w:trPr>
          <w:trHeight w:val="15301"/>
        </w:trPr>
        <w:tc>
          <w:tcPr>
            <w:tcW w:w="4852" w:type="dxa"/>
          </w:tcPr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F6A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Choose the right answer. (40 p)</w:t>
            </w: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6F60E4" w:rsidRPr="00FF6A03" w:rsidRDefault="006F60E4" w:rsidP="00FF6A03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31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F6A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She is .................... She does everything just for herself. She doesn’t care about others.</w:t>
            </w:r>
          </w:p>
          <w:p w:rsidR="006F60E4" w:rsidRPr="00FF6A03" w:rsidRDefault="006F60E4" w:rsidP="00FF6A0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</w:rPr>
            </w:pPr>
            <w:r w:rsidRPr="00FF6A03">
              <w:rPr>
                <w:rFonts w:ascii="Times New Roman" w:hAnsi="Times New Roman"/>
              </w:rPr>
              <w:t>selfish                       b) responsible</w:t>
            </w:r>
          </w:p>
          <w:p w:rsidR="006F60E4" w:rsidRPr="00FF6A03" w:rsidRDefault="006F60E4" w:rsidP="00FF6A03">
            <w:pPr>
              <w:spacing w:after="0" w:line="240" w:lineRule="auto"/>
              <w:ind w:left="645"/>
              <w:rPr>
                <w:rFonts w:ascii="Times New Roman" w:hAnsi="Times New Roman"/>
              </w:rPr>
            </w:pPr>
            <w:r w:rsidRPr="00FF6A03">
              <w:rPr>
                <w:rFonts w:ascii="Times New Roman" w:hAnsi="Times New Roman"/>
              </w:rPr>
              <w:t>c)  friendly                       d) shy</w:t>
            </w: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</w:rPr>
            </w:pPr>
            <w:r w:rsidRPr="00FF6A03">
              <w:rPr>
                <w:rFonts w:ascii="Times New Roman" w:hAnsi="Times New Roman"/>
                <w:b/>
              </w:rPr>
              <w:t xml:space="preserve"> </w:t>
            </w:r>
          </w:p>
          <w:p w:rsidR="006F60E4" w:rsidRPr="00FF6A03" w:rsidRDefault="006F60E4" w:rsidP="00FF6A03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b/>
              </w:rPr>
            </w:pPr>
            <w:r w:rsidRPr="00FF6A03">
              <w:rPr>
                <w:rFonts w:ascii="Times New Roman" w:hAnsi="Times New Roman"/>
                <w:b/>
              </w:rPr>
              <w:t>He helps to the old people. He is ……. .</w:t>
            </w: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noProof/>
                <w:lang w:val="tr-TR" w:eastAsia="tr-TR"/>
              </w:rPr>
              <w:pict>
                <v:shape id="Resim 2" o:spid="_x0000_s1029" type="#_x0000_t75" style="position:absolute;margin-left:133.9pt;margin-top:2.25pt;width:91.5pt;height:62.25pt;z-index:251658752;visibility:visible">
                  <v:imagedata r:id="rId10" o:title=""/>
                </v:shape>
              </w:pict>
            </w: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</w:rPr>
            </w:pPr>
            <w:r w:rsidRPr="00FF6A03">
              <w:rPr>
                <w:rFonts w:ascii="Times New Roman" w:hAnsi="Times New Roman"/>
              </w:rPr>
              <w:t xml:space="preserve">a) helpful               b) unkind  </w:t>
            </w: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</w:rPr>
            </w:pPr>
            <w:r w:rsidRPr="00FF6A03">
              <w:rPr>
                <w:rFonts w:ascii="Times New Roman" w:hAnsi="Times New Roman"/>
              </w:rPr>
              <w:t>c) impolite             d) rude</w:t>
            </w:r>
          </w:p>
          <w:p w:rsidR="006F60E4" w:rsidRPr="00FF6A03" w:rsidRDefault="006F60E4" w:rsidP="00FF6A03">
            <w:pPr>
              <w:tabs>
                <w:tab w:val="left" w:pos="240"/>
                <w:tab w:val="left" w:pos="390"/>
                <w:tab w:val="left" w:pos="780"/>
              </w:tabs>
              <w:autoSpaceDE w:val="0"/>
              <w:autoSpaceDN w:val="0"/>
              <w:adjustRightInd w:val="0"/>
              <w:spacing w:after="0" w:line="360" w:lineRule="auto"/>
              <w:ind w:left="-54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F6A03">
              <w:rPr>
                <w:rFonts w:ascii="Times New Roman" w:hAnsi="Times New Roman"/>
              </w:rPr>
              <w:tab/>
            </w:r>
            <w:r w:rsidRPr="00FF6A0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FF6A0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ab/>
            </w:r>
          </w:p>
          <w:p w:rsidR="006F60E4" w:rsidRPr="00FF6A03" w:rsidRDefault="006F60E4" w:rsidP="00FF6A03">
            <w:pPr>
              <w:tabs>
                <w:tab w:val="left" w:pos="240"/>
                <w:tab w:val="left" w:pos="390"/>
                <w:tab w:val="left" w:pos="780"/>
              </w:tabs>
              <w:autoSpaceDE w:val="0"/>
              <w:autoSpaceDN w:val="0"/>
              <w:adjustRightInd w:val="0"/>
              <w:spacing w:after="0" w:line="360" w:lineRule="auto"/>
              <w:ind w:left="-54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6F60E4" w:rsidRPr="00FF6A03" w:rsidRDefault="006F60E4" w:rsidP="00FF6A03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360" w:lineRule="auto"/>
              <w:ind w:left="317"/>
              <w:rPr>
                <w:rFonts w:ascii="Times New Roman" w:hAnsi="Times New Roman"/>
                <w:b/>
              </w:rPr>
            </w:pPr>
            <w:r w:rsidRPr="00FF6A03">
              <w:rPr>
                <w:rFonts w:ascii="Times New Roman" w:hAnsi="Times New Roman"/>
                <w:b/>
              </w:rPr>
              <w:t xml:space="preserve">Left brain leaners are logical people. They like working with numbers. </w:t>
            </w:r>
          </w:p>
          <w:p w:rsidR="006F60E4" w:rsidRPr="00FF6A03" w:rsidRDefault="006F60E4" w:rsidP="00FF6A03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317"/>
              <w:rPr>
                <w:rFonts w:ascii="Times New Roman" w:hAnsi="Times New Roman"/>
                <w:b/>
              </w:rPr>
            </w:pPr>
            <w:r w:rsidRPr="00FF6A03">
              <w:rPr>
                <w:rFonts w:ascii="Times New Roman" w:hAnsi="Times New Roman"/>
                <w:b/>
              </w:rPr>
              <w:t>Yukardaki cümlede belirtilen “ left brain learner” olabilecek kişini ağaşıdakilerden hangisdir.</w:t>
            </w:r>
          </w:p>
          <w:p w:rsidR="006F60E4" w:rsidRPr="00FF6A03" w:rsidRDefault="006F60E4" w:rsidP="00FF6A03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FF6A03">
              <w:rPr>
                <w:rFonts w:ascii="Times New Roman" w:hAnsi="Times New Roman"/>
              </w:rPr>
              <w:t>I’m a perfect artist.</w:t>
            </w:r>
          </w:p>
          <w:p w:rsidR="006F60E4" w:rsidRPr="00FF6A03" w:rsidRDefault="006F60E4" w:rsidP="00FF6A03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FF6A03">
              <w:rPr>
                <w:rFonts w:ascii="Times New Roman" w:hAnsi="Times New Roman"/>
              </w:rPr>
              <w:t>I’m too emotional.</w:t>
            </w:r>
          </w:p>
          <w:p w:rsidR="006F60E4" w:rsidRPr="00FF6A03" w:rsidRDefault="006F60E4" w:rsidP="00FF6A03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FF6A03">
              <w:rPr>
                <w:rFonts w:ascii="Times New Roman" w:hAnsi="Times New Roman"/>
              </w:rPr>
              <w:t>I’m  good at maths</w:t>
            </w:r>
          </w:p>
          <w:p w:rsidR="006F60E4" w:rsidRPr="00FF6A03" w:rsidRDefault="006F60E4" w:rsidP="00FF6A03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FF6A03">
              <w:rPr>
                <w:rFonts w:ascii="Times New Roman" w:hAnsi="Times New Roman"/>
              </w:rPr>
              <w:t>I’m a dreamer.</w:t>
            </w: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FF6A0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4.</w:t>
            </w:r>
            <w:r w:rsidRPr="00FF6A0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Aşağıda verilen cümleyi doğru şekilde tamamlayan ifade hangisidir?</w:t>
            </w: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F6A0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‘</w:t>
            </w:r>
            <w:r w:rsidRPr="00FF6A03">
              <w:rPr>
                <w:rFonts w:ascii="Times New Roman" w:hAnsi="Times New Roman"/>
                <w:i/>
                <w:lang w:val="en-US"/>
              </w:rPr>
              <w:t>’A true friend is ………………’’</w:t>
            </w:r>
          </w:p>
          <w:p w:rsidR="006F60E4" w:rsidRPr="00FF6A03" w:rsidRDefault="006F60E4" w:rsidP="00FF6A03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F6A03">
              <w:rPr>
                <w:rFonts w:ascii="Times New Roman" w:hAnsi="Times New Roman"/>
                <w:lang w:val="en-US"/>
              </w:rPr>
              <w:t>young</w:t>
            </w:r>
          </w:p>
          <w:p w:rsidR="006F60E4" w:rsidRPr="00FF6A03" w:rsidRDefault="006F60E4" w:rsidP="00FF6A03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F6A03">
              <w:rPr>
                <w:rFonts w:ascii="Times New Roman" w:hAnsi="Times New Roman"/>
                <w:lang w:val="en-US"/>
              </w:rPr>
              <w:t>rich</w:t>
            </w:r>
          </w:p>
          <w:p w:rsidR="006F60E4" w:rsidRPr="00FF6A03" w:rsidRDefault="006F60E4" w:rsidP="00FF6A03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F6A03">
              <w:rPr>
                <w:rFonts w:ascii="Times New Roman" w:hAnsi="Times New Roman"/>
                <w:lang w:val="en-US"/>
              </w:rPr>
              <w:t>supportive</w:t>
            </w:r>
          </w:p>
          <w:p w:rsidR="006F60E4" w:rsidRPr="00FF6A03" w:rsidRDefault="006F60E4" w:rsidP="00FF6A03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F6A03">
              <w:rPr>
                <w:rFonts w:ascii="Times New Roman" w:hAnsi="Times New Roman"/>
                <w:lang w:val="en-US"/>
              </w:rPr>
              <w:t>crazy</w:t>
            </w:r>
          </w:p>
          <w:p w:rsidR="006F60E4" w:rsidRPr="00FF6A03" w:rsidRDefault="006F60E4" w:rsidP="00FF6A03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FF6A03">
              <w:rPr>
                <w:rFonts w:ascii="Times New Roman" w:hAnsi="Times New Roman"/>
                <w:lang w:val="en-US"/>
              </w:rPr>
              <w:t>5.</w:t>
            </w:r>
            <w:r w:rsidRPr="00FF6A03">
              <w:rPr>
                <w:rFonts w:ascii="Times New Roman" w:hAnsi="Times New Roman"/>
                <w:b/>
                <w:lang w:val="en-US"/>
              </w:rPr>
              <w:t xml:space="preserve"> I never be late at school so I am  ……………</w:t>
            </w: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F6A03">
              <w:rPr>
                <w:rFonts w:ascii="Times New Roman" w:hAnsi="Times New Roman"/>
                <w:lang w:val="en-US"/>
              </w:rPr>
              <w:t>A) intuitive</w:t>
            </w: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F6A03">
              <w:rPr>
                <w:rFonts w:ascii="Times New Roman" w:hAnsi="Times New Roman"/>
                <w:lang w:val="en-US"/>
              </w:rPr>
              <w:t>B) kind</w:t>
            </w: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F6A03">
              <w:rPr>
                <w:rFonts w:ascii="Times New Roman" w:hAnsi="Times New Roman"/>
                <w:lang w:val="en-US"/>
              </w:rPr>
              <w:t>C) logical</w:t>
            </w: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F6A03">
              <w:rPr>
                <w:rFonts w:ascii="Times New Roman" w:hAnsi="Times New Roman"/>
                <w:lang w:val="en-US"/>
              </w:rPr>
              <w:t>D) punctual</w:t>
            </w:r>
          </w:p>
          <w:p w:rsidR="006F60E4" w:rsidRPr="00FF6A03" w:rsidRDefault="006F60E4" w:rsidP="00FF6A03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noProof/>
                <w:lang w:val="tr-TR" w:eastAsia="tr-TR"/>
              </w:rPr>
              <w:pict>
                <v:shape id="Resim 3" o:spid="_x0000_s1030" type="#_x0000_t75" style="position:absolute;margin-left:148.15pt;margin-top:24.3pt;width:51.75pt;height:57.75pt;z-index:251659776;visibility:visible">
                  <v:imagedata r:id="rId11" o:title=""/>
                </v:shape>
              </w:pict>
            </w:r>
            <w:r w:rsidRPr="00FF6A03">
              <w:rPr>
                <w:rFonts w:ascii="Times New Roman" w:hAnsi="Times New Roman"/>
                <w:lang w:val="en-US"/>
              </w:rPr>
              <w:t>6.</w:t>
            </w:r>
            <w:r w:rsidRPr="00FF6A03">
              <w:rPr>
                <w:rFonts w:ascii="Times New Roman" w:hAnsi="Times New Roman"/>
              </w:rPr>
              <w:t xml:space="preserve"> </w:t>
            </w:r>
            <w:r w:rsidRPr="00FF6A03">
              <w:rPr>
                <w:rFonts w:ascii="Times New Roman" w:hAnsi="Times New Roman"/>
                <w:b/>
              </w:rPr>
              <w:t>Resimdeki kişinin yüz ifadesine göre aşağıdakilerden hangisi doğrudur?</w:t>
            </w:r>
          </w:p>
          <w:p w:rsidR="006F60E4" w:rsidRPr="00FF6A03" w:rsidRDefault="006F60E4" w:rsidP="00FF6A0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F6A03">
              <w:rPr>
                <w:rFonts w:ascii="Times New Roman" w:hAnsi="Times New Roman"/>
                <w:lang w:val="en-US"/>
              </w:rPr>
              <w:t>thankful</w:t>
            </w:r>
          </w:p>
          <w:p w:rsidR="006F60E4" w:rsidRPr="00FF6A03" w:rsidRDefault="006F60E4" w:rsidP="00FF6A0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F6A03">
              <w:rPr>
                <w:rFonts w:ascii="Times New Roman" w:hAnsi="Times New Roman"/>
                <w:lang w:val="en-US"/>
              </w:rPr>
              <w:t>happy</w:t>
            </w:r>
          </w:p>
          <w:p w:rsidR="006F60E4" w:rsidRPr="00FF6A03" w:rsidRDefault="006F60E4" w:rsidP="00FF6A0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F6A03">
              <w:rPr>
                <w:rFonts w:ascii="Times New Roman" w:hAnsi="Times New Roman"/>
                <w:lang w:val="en-US"/>
              </w:rPr>
              <w:t>helpful</w:t>
            </w:r>
          </w:p>
          <w:p w:rsidR="006F60E4" w:rsidRPr="00FF6A03" w:rsidRDefault="006F60E4" w:rsidP="00FF6A0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F6A03">
              <w:rPr>
                <w:rFonts w:ascii="Times New Roman" w:hAnsi="Times New Roman"/>
                <w:lang w:val="en-US"/>
              </w:rPr>
              <w:t>funny</w:t>
            </w:r>
          </w:p>
          <w:p w:rsidR="006F60E4" w:rsidRPr="00FF6A03" w:rsidRDefault="006F60E4" w:rsidP="00FF6A03">
            <w:pPr>
              <w:spacing w:after="0" w:line="240" w:lineRule="auto"/>
              <w:ind w:left="360"/>
              <w:rPr>
                <w:rFonts w:ascii="Times New Roman" w:hAnsi="Times New Roman"/>
                <w:lang w:val="en-US"/>
              </w:rPr>
            </w:pP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F6A03">
              <w:rPr>
                <w:rFonts w:ascii="Times New Roman" w:hAnsi="Times New Roman"/>
                <w:b/>
                <w:lang w:val="en-US"/>
              </w:rPr>
              <w:t>7. I like being alone and I don’t like working in groups. I have ………………. intelligence</w:t>
            </w:r>
            <w:r w:rsidRPr="00FF6A03">
              <w:rPr>
                <w:rFonts w:ascii="Times New Roman" w:hAnsi="Times New Roman"/>
                <w:lang w:val="en-US"/>
              </w:rPr>
              <w:t>.</w:t>
            </w: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</w:rPr>
            </w:pPr>
            <w:r w:rsidRPr="00FF6A03">
              <w:rPr>
                <w:rFonts w:ascii="Times New Roman" w:hAnsi="Times New Roman"/>
              </w:rPr>
              <w:t xml:space="preserve">a) verbal                      b) interpersonal  </w:t>
            </w: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</w:rPr>
            </w:pPr>
            <w:r w:rsidRPr="00FF6A03">
              <w:rPr>
                <w:rFonts w:ascii="Times New Roman" w:hAnsi="Times New Roman"/>
              </w:rPr>
              <w:t>c) intrapersonal          d) visual</w:t>
            </w: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037" w:type="dxa"/>
          </w:tcPr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F6A03">
              <w:rPr>
                <w:rFonts w:ascii="Times New Roman" w:hAnsi="Times New Roman"/>
                <w:b/>
              </w:rPr>
              <w:t>8. Sally always tells the truth and what he thinks.”</w:t>
            </w: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</w:rPr>
            </w:pPr>
            <w:r w:rsidRPr="00FF6A03">
              <w:rPr>
                <w:rFonts w:ascii="Times New Roman" w:hAnsi="Times New Roman"/>
              </w:rPr>
              <w:t xml:space="preserve">A) She is generous.       </w:t>
            </w: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</w:rPr>
            </w:pPr>
            <w:r w:rsidRPr="00FF6A03">
              <w:rPr>
                <w:rFonts w:ascii="Times New Roman" w:hAnsi="Times New Roman"/>
              </w:rPr>
              <w:t>B)  She has a good sense of humour.</w:t>
            </w: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</w:rPr>
            </w:pPr>
            <w:r w:rsidRPr="00FF6A03">
              <w:rPr>
                <w:rFonts w:ascii="Times New Roman" w:hAnsi="Times New Roman"/>
              </w:rPr>
              <w:t xml:space="preserve">C) She is honest and dependable.           </w:t>
            </w: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</w:rPr>
            </w:pPr>
            <w:r w:rsidRPr="00FF6A03">
              <w:rPr>
                <w:rFonts w:ascii="Times New Roman" w:hAnsi="Times New Roman"/>
              </w:rPr>
              <w:t>D) She is friendly.</w:t>
            </w: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F6A03">
              <w:rPr>
                <w:rFonts w:ascii="Times New Roman" w:hAnsi="Times New Roman"/>
                <w:b/>
              </w:rPr>
              <w:t>9</w:t>
            </w:r>
            <w:r w:rsidRPr="00FF6A03">
              <w:rPr>
                <w:rFonts w:ascii="Times New Roman" w:hAnsi="Times New Roman"/>
              </w:rPr>
              <w:t>.</w:t>
            </w:r>
            <w:r w:rsidRPr="00FF6A03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FF6A03">
              <w:rPr>
                <w:rFonts w:ascii="Times New Roman" w:hAnsi="Times New Roman"/>
                <w:b/>
              </w:rPr>
              <w:t>Marry is really........ She always makes friends easily. She has a lot of friends.</w:t>
            </w: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</w:rPr>
            </w:pPr>
            <w:r w:rsidRPr="00FF6A03">
              <w:rPr>
                <w:rFonts w:ascii="Times New Roman" w:hAnsi="Times New Roman"/>
              </w:rPr>
              <w:t xml:space="preserve">   a) happy                       b) sociable</w:t>
            </w: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</w:rPr>
            </w:pPr>
            <w:r w:rsidRPr="00FF6A03">
              <w:rPr>
                <w:rFonts w:ascii="Times New Roman" w:hAnsi="Times New Roman"/>
              </w:rPr>
              <w:t xml:space="preserve">   c) pessimistic               d) funny</w:t>
            </w: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F6A03">
              <w:rPr>
                <w:rFonts w:ascii="Times New Roman" w:hAnsi="Times New Roman"/>
                <w:b/>
              </w:rPr>
              <w:t>10. Hangisi farklıdır.</w:t>
            </w: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F60E4" w:rsidRPr="00FF6A03" w:rsidRDefault="006F60E4" w:rsidP="00FF6A03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</w:rPr>
            </w:pPr>
            <w:r w:rsidRPr="00FF6A03">
              <w:rPr>
                <w:rFonts w:ascii="Times New Roman" w:hAnsi="Times New Roman"/>
              </w:rPr>
              <w:t>Stingy</w:t>
            </w:r>
          </w:p>
          <w:p w:rsidR="006F60E4" w:rsidRPr="00FF6A03" w:rsidRDefault="006F60E4" w:rsidP="00FF6A03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</w:rPr>
            </w:pPr>
            <w:r w:rsidRPr="00FF6A03">
              <w:rPr>
                <w:rFonts w:ascii="Times New Roman" w:hAnsi="Times New Roman"/>
              </w:rPr>
              <w:t>Rude</w:t>
            </w:r>
          </w:p>
          <w:p w:rsidR="006F60E4" w:rsidRPr="00FF6A03" w:rsidRDefault="006F60E4" w:rsidP="00FF6A03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</w:rPr>
            </w:pPr>
            <w:r w:rsidRPr="00FF6A03">
              <w:rPr>
                <w:rFonts w:ascii="Times New Roman" w:hAnsi="Times New Roman"/>
              </w:rPr>
              <w:t>Cheerful</w:t>
            </w:r>
          </w:p>
          <w:p w:rsidR="006F60E4" w:rsidRPr="00FF6A03" w:rsidRDefault="006F60E4" w:rsidP="00FF6A03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</w:rPr>
            </w:pPr>
            <w:r w:rsidRPr="00FF6A03">
              <w:rPr>
                <w:rFonts w:ascii="Times New Roman" w:hAnsi="Times New Roman"/>
              </w:rPr>
              <w:t>Selfish</w:t>
            </w:r>
          </w:p>
          <w:p w:rsidR="006F60E4" w:rsidRPr="00FF6A03" w:rsidRDefault="006F60E4" w:rsidP="00FF6A03">
            <w:pPr>
              <w:pStyle w:val="ListParagraph"/>
              <w:spacing w:after="0" w:line="240" w:lineRule="auto"/>
              <w:ind w:left="465"/>
              <w:rPr>
                <w:rFonts w:ascii="Times New Roman" w:hAnsi="Times New Roman"/>
              </w:rPr>
            </w:pPr>
          </w:p>
          <w:p w:rsidR="006F60E4" w:rsidRPr="0078283A" w:rsidRDefault="006F60E4" w:rsidP="00FF6A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78283A">
              <w:rPr>
                <w:rFonts w:ascii="Times New Roman" w:hAnsi="Times New Roman"/>
                <w:lang w:val="sv-SE"/>
              </w:rPr>
              <w:t>11.</w:t>
            </w:r>
            <w:r w:rsidRPr="0078283A">
              <w:rPr>
                <w:rFonts w:ascii="Times New Roman" w:hAnsi="Times New Roman"/>
                <w:b/>
                <w:sz w:val="20"/>
                <w:szCs w:val="20"/>
                <w:lang w:val="sv-SE"/>
              </w:rPr>
              <w:t xml:space="preserve"> Konuşma balonundaki ifadeleri aşağıdaki resimlerden hangisi en iyi anlatmaktadır</w:t>
            </w:r>
            <w:r w:rsidRPr="0078283A">
              <w:rPr>
                <w:rFonts w:ascii="Times New Roman" w:hAnsi="Times New Roman"/>
                <w:sz w:val="20"/>
                <w:szCs w:val="20"/>
                <w:lang w:val="sv-SE"/>
              </w:rPr>
              <w:t>?</w:t>
            </w:r>
          </w:p>
          <w:p w:rsidR="006F60E4" w:rsidRPr="0078283A" w:rsidRDefault="006F60E4" w:rsidP="00FF6A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v-SE"/>
              </w:rPr>
            </w:pPr>
          </w:p>
          <w:p w:rsidR="006F60E4" w:rsidRPr="0078283A" w:rsidRDefault="006F60E4" w:rsidP="00FF6A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v-SE"/>
              </w:rPr>
            </w:pPr>
            <w:r>
              <w:rPr>
                <w:noProof/>
                <w:lang w:val="tr-TR" w:eastAsia="tr-TR"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Bulut Belirtme Çizgisi 17" o:spid="_x0000_s1031" type="#_x0000_t106" style="position:absolute;margin-left:20.35pt;margin-top:.25pt;width:3in;height:73.1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" adj="4025,27476" filled="f" fillcolor="#c9f">
                  <v:fill opacity="52428f"/>
                  <v:textbox style="mso-next-textbox:#Bulut Belirtme Çizgisi 17">
                    <w:txbxContent>
                      <w:p w:rsidR="006F60E4" w:rsidRPr="006216AF" w:rsidRDefault="006F60E4" w:rsidP="0025131B">
                        <w:pPr>
                          <w:rPr>
                            <w:sz w:val="20"/>
                            <w:szCs w:val="20"/>
                          </w:rPr>
                        </w:pPr>
                        <w:r w:rsidRPr="006216AF">
                          <w:rPr>
                            <w:sz w:val="20"/>
                            <w:szCs w:val="20"/>
                          </w:rPr>
                          <w:t>My mother always tells funny stories and plays with me. She has a good sense of humour</w:t>
                        </w:r>
                      </w:p>
                    </w:txbxContent>
                  </v:textbox>
                </v:shape>
              </w:pict>
            </w:r>
          </w:p>
          <w:p w:rsidR="006F60E4" w:rsidRPr="0078283A" w:rsidRDefault="006F60E4" w:rsidP="00FF6A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v-SE"/>
              </w:rPr>
            </w:pPr>
          </w:p>
          <w:p w:rsidR="006F60E4" w:rsidRPr="0078283A" w:rsidRDefault="006F60E4" w:rsidP="00FF6A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v-SE"/>
              </w:rPr>
            </w:pPr>
          </w:p>
          <w:p w:rsidR="006F60E4" w:rsidRPr="0078283A" w:rsidRDefault="006F60E4" w:rsidP="00FF6A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v-SE"/>
              </w:rPr>
            </w:pPr>
          </w:p>
          <w:p w:rsidR="006F60E4" w:rsidRPr="0078283A" w:rsidRDefault="006F60E4" w:rsidP="00FF6A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v-SE"/>
              </w:rPr>
            </w:pP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12" w:history="1">
              <w:r w:rsidRPr="00FF6A03">
                <w:rPr>
                  <w:rFonts w:ascii="Times New Roman" w:hAnsi="Times New Roman"/>
                  <w:noProof/>
                  <w:color w:val="0000FF"/>
                  <w:sz w:val="20"/>
                  <w:szCs w:val="20"/>
                  <w:lang w:val="tr-TR" w:eastAsia="tr-TR"/>
                </w:rPr>
                <w:pict>
                  <v:shape id="Resim 16" o:spid="_x0000_i1025" type="#_x0000_t75" alt="8682_little_girl_wearing_a_ballet_tutu_while_dancing_like_a_ballerina" href="http://images.google.com.tr/imgres?imgurl=http://www.illustrationsof.com/images/clipart/xsmall2/8682_little_girl_wearing_a_ballet_tutu_while_dancing_like_a_ballerina.jpg&amp;imgrefurl=http://www.illustrationsof.com/details/clipart/8682.html&amp;h=350&amp;w=239&amp;sz=68&amp;hl=tr&amp;start=96&amp;usg=__pvbTt0XulBLeFecQz957I3P6vNI=&amp;tbnid=h_5lBzfZPojqqM:&amp;tbnh=120&amp;tbnw=82&amp;prev=/images?q=girl+clipart&amp;start=80&amp;gbv=2&amp;ndsp=20&amp;hl=tr&amp;sa" style="width:61.5pt;height:60pt;visibility:visible" o:button="t">
                    <v:fill o:detectmouseclick="t"/>
                    <v:imagedata r:id="rId13" o:title=""/>
                  </v:shape>
                </w:pict>
              </w:r>
            </w:hyperlink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6A03">
              <w:rPr>
                <w:rFonts w:ascii="Times New Roman" w:hAnsi="Times New Roman"/>
                <w:sz w:val="20"/>
                <w:szCs w:val="20"/>
              </w:rPr>
              <w:t>A)</w:t>
            </w:r>
            <w:hyperlink r:id="rId14" w:history="1">
              <w:r w:rsidRPr="00FF6A03">
                <w:rPr>
                  <w:rFonts w:ascii="Times New Roman" w:hAnsi="Times New Roman"/>
                  <w:noProof/>
                  <w:color w:val="0000FF"/>
                  <w:sz w:val="20"/>
                  <w:szCs w:val="20"/>
                  <w:lang w:val="tr-TR" w:eastAsia="tr-TR"/>
                </w:rPr>
                <w:pict>
                  <v:shape id="Resim 14" o:spid="_x0000_i1026" type="#_x0000_t75" alt="jog_girl_clipart" href="http://images.google.com.tr/imgres?imgurl=http://bp1.blogger.com/_VuMuZ0jc2LA/SCzdTbcG55I/AAAAAAAACM8/IeYHHs7Ea_E/s400/jog_girl_clipart.jpg&amp;imgrefurl=http://shubascribble.blogspot.com/feeds/posts/default&amp;h=237&amp;w=250&amp;sz=13&amp;hl=tr&amp;start=131&amp;usg=__iHJbF4kJoyib0UcPjtp-wJuqOv4=&amp;tbnid=quKrWNdcij1d2M:&amp;tbnh=105&amp;tbnw=111&amp;prev=/images?q=helpful+mother+clipart&amp;start=120&amp;gbv=2&amp;ndsp=20&amp;hl=tr&amp;sa" style="width:63.75pt;height:63.75pt;visibility:visible" o:button="t">
                    <v:fill o:detectmouseclick="t"/>
                    <v:imagedata r:id="rId15" o:title=""/>
                  </v:shape>
                </w:pict>
              </w:r>
            </w:hyperlink>
            <w:r w:rsidRPr="00FF6A0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B) </w:t>
            </w:r>
            <w:hyperlink r:id="rId16" w:history="1">
              <w:r w:rsidRPr="00FF6A03">
                <w:rPr>
                  <w:rFonts w:ascii="Times New Roman" w:hAnsi="Times New Roman"/>
                  <w:noProof/>
                  <w:color w:val="0000FF"/>
                  <w:sz w:val="20"/>
                  <w:szCs w:val="20"/>
                  <w:lang w:val="tr-TR" w:eastAsia="tr-TR"/>
                </w:rPr>
                <w:pict>
                  <v:shape id="Resim 15" o:spid="_x0000_i1027" type="#_x0000_t75" alt="0511-0703-0917-4108_Secretary_Picking_Up_Spam_Mail_That_Fell_From_a_Mailbox_clipart_image" href="http://images.google.com.tr/imgres?imgurl=http://www.clipartgarden.com/_named_clipart_images/0511-0703-0917-4108_Secretary_Picking_Up_Spam_Mail_That_Fell_From_a_Mailbox_clipart_image.jpg&amp;imgrefurl=http://www.clipartgarden.com/_pages/0511-0703-0917-4108.html&amp;h=292&amp;w=300&amp;sz=20&amp;hl=tr&amp;start=20&amp;usg=__WDP5tmhIodK4sEDaZV5QpHWDyWY=&amp;tbnid=0Ek-8watxHotbM:&amp;tbnh=113&amp;tbnw=116&amp;prev=/images?q=angry+woman+clipart&amp;gbv=2&amp;hl=" style="width:70.5pt;height:63.75pt;visibility:visible" o:button="t">
                    <v:fill o:detectmouseclick="t"/>
                    <v:imagedata r:id="rId17" o:title=""/>
                  </v:shape>
                </w:pict>
              </w:r>
            </w:hyperlink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6A03">
              <w:rPr>
                <w:rFonts w:ascii="Times New Roman" w:hAnsi="Times New Roman"/>
                <w:color w:val="000000"/>
                <w:sz w:val="20"/>
                <w:szCs w:val="20"/>
              </w:rPr>
              <w:t>C)</w:t>
            </w:r>
            <w:hyperlink r:id="rId18" w:history="1">
              <w:r w:rsidRPr="00FF6A03">
                <w:rPr>
                  <w:rFonts w:ascii="Times New Roman" w:hAnsi="Times New Roman"/>
                  <w:noProof/>
                  <w:color w:val="0000FF"/>
                  <w:sz w:val="20"/>
                  <w:szCs w:val="20"/>
                  <w:lang w:val="tr-TR" w:eastAsia="tr-TR"/>
                </w:rPr>
                <w:pict>
                  <v:shape id="Resim 13" o:spid="_x0000_i1028" type="#_x0000_t75" alt="mother_%26_daughter_1" href="http://images.google.com.tr/imgres?imgurl=http://www.clipartheaven.com/clipart/people/cartoons_(m_-_s)/mother_&amp;_daughter_1.gif&amp;imgrefurl=http://jclark3055.blogspot.com/2006_03_01_archive.html&amp;h=588&amp;w=427&amp;sz=11&amp;hl=tr&amp;start=11&amp;usg=__BcAsZCRmntvIfia0Duico2baEHg=&amp;tbnid=v0SfVu2lGRLVpM:&amp;tbnh=135&amp;tbnw=98&amp;prev=/images?q=honest+mother+clipart&amp;gbv=2&amp;ndsp=20&amp;hl=tr&amp;sa" style="width:73.5pt;height:60pt;visibility:visible" o:button="t">
                    <v:fill o:detectmouseclick="t"/>
                    <v:imagedata r:id="rId19" o:title=""/>
                  </v:shape>
                </w:pict>
              </w:r>
            </w:hyperlink>
            <w:r w:rsidRPr="00FF6A0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D) </w:t>
            </w:r>
            <w:hyperlink r:id="rId20" w:history="1">
              <w:r w:rsidRPr="00FF6A03">
                <w:rPr>
                  <w:rFonts w:ascii="Times New Roman" w:hAnsi="Times New Roman"/>
                  <w:noProof/>
                  <w:color w:val="0000FF"/>
                  <w:sz w:val="20"/>
                  <w:szCs w:val="20"/>
                  <w:lang w:val="tr-TR" w:eastAsia="tr-TR"/>
                </w:rPr>
                <w:pict>
                  <v:shape id="Resim 12" o:spid="_x0000_i1029" type="#_x0000_t75" alt="070823-110544" href="http://images.google.com.tr/imgres?imgurl=http://www.best-of-web.com/_images/070823-110544.jpg&amp;imgrefurl=http://www.americanidol.com/myidol/blogs/view/?un=wotzdfuss&amp;eid=251781&amp;h=96&amp;w=100&amp;sz=4&amp;hl=tr&amp;start=106&amp;usg=__beT7Y-ddYQP5d003eJJyzjkI254=&amp;tbnid=EFXgQwZ8l1JgOM:&amp;tbnh=79&amp;tbnw=82&amp;prev=/images?q=honest+mother+clipart&amp;start=100&amp;gbv=2&amp;ndsp=20&amp;hl=tr&amp;sa" style="width:90pt;height:63.75pt;visibility:visible" o:button="t">
                    <v:fill o:detectmouseclick="t"/>
                    <v:imagedata r:id="rId21" o:title=""/>
                  </v:shape>
                </w:pict>
              </w:r>
            </w:hyperlink>
          </w:p>
          <w:p w:rsidR="006F60E4" w:rsidRPr="00FF6A03" w:rsidRDefault="006F60E4" w:rsidP="00FF6A03">
            <w:pPr>
              <w:pStyle w:val="ListParagraph"/>
              <w:spacing w:after="0" w:line="240" w:lineRule="auto"/>
              <w:ind w:left="465"/>
              <w:rPr>
                <w:rFonts w:ascii="Times New Roman" w:hAnsi="Times New Roman"/>
              </w:rPr>
            </w:pP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F6A03">
              <w:rPr>
                <w:rFonts w:ascii="Times New Roman" w:hAnsi="Times New Roman"/>
                <w:b/>
              </w:rPr>
              <w:t xml:space="preserve">12.  I like doing sports and making experiments. I have ................................ intelligence. </w:t>
            </w: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</w:rPr>
            </w:pPr>
            <w:r w:rsidRPr="00FF6A03">
              <w:rPr>
                <w:rFonts w:ascii="Times New Roman" w:hAnsi="Times New Roman"/>
              </w:rPr>
              <w:t xml:space="preserve"> </w:t>
            </w: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</w:rPr>
            </w:pPr>
            <w:r w:rsidRPr="00FF6A03">
              <w:rPr>
                <w:rFonts w:ascii="Times New Roman" w:hAnsi="Times New Roman"/>
              </w:rPr>
              <w:t xml:space="preserve">a) matematical            b) kinaesthetic  </w:t>
            </w: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</w:rPr>
            </w:pPr>
            <w:r w:rsidRPr="00FF6A03">
              <w:rPr>
                <w:rFonts w:ascii="Times New Roman" w:hAnsi="Times New Roman"/>
              </w:rPr>
              <w:t>c) intrapersonal          d) visual</w:t>
            </w: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F6A03">
              <w:rPr>
                <w:rFonts w:ascii="Times New Roman" w:hAnsi="Times New Roman"/>
                <w:b/>
              </w:rPr>
              <w:t xml:space="preserve">13. I like listening to music and singing songs.  I have ................................ intelligence. </w:t>
            </w: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</w:rPr>
            </w:pPr>
            <w:r w:rsidRPr="00FF6A03">
              <w:rPr>
                <w:rFonts w:ascii="Times New Roman" w:hAnsi="Times New Roman"/>
              </w:rPr>
              <w:t xml:space="preserve"> </w:t>
            </w: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</w:rPr>
            </w:pPr>
            <w:r w:rsidRPr="00FF6A03">
              <w:rPr>
                <w:rFonts w:ascii="Times New Roman" w:hAnsi="Times New Roman"/>
              </w:rPr>
              <w:t xml:space="preserve">a) matematical            b) kinaesthetic  </w:t>
            </w:r>
          </w:p>
          <w:p w:rsidR="006F60E4" w:rsidRPr="00FF6A03" w:rsidRDefault="006F60E4" w:rsidP="00FF6A03">
            <w:pPr>
              <w:spacing w:after="0" w:line="240" w:lineRule="auto"/>
              <w:rPr>
                <w:rFonts w:ascii="Times New Roman" w:hAnsi="Times New Roman"/>
              </w:rPr>
            </w:pPr>
            <w:r w:rsidRPr="00FF6A03">
              <w:rPr>
                <w:rFonts w:ascii="Times New Roman" w:hAnsi="Times New Roman"/>
              </w:rPr>
              <w:t>c) musical                    d) visual</w:t>
            </w:r>
          </w:p>
        </w:tc>
      </w:tr>
    </w:tbl>
    <w:p w:rsidR="006F60E4" w:rsidRDefault="006F60E4" w:rsidP="008E4D8F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/>
        </w:rPr>
        <w:sectPr w:rsidR="006F60E4" w:rsidSect="00D800CC">
          <w:pgSz w:w="11906" w:h="16838"/>
          <w:pgMar w:top="851" w:right="1417" w:bottom="1276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6F60E4" w:rsidRPr="0078283A" w:rsidRDefault="006F60E4" w:rsidP="008645E2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/>
          <w:bCs/>
          <w:lang w:val="sv-SE"/>
        </w:rPr>
      </w:pPr>
      <w:r w:rsidRPr="0078283A">
        <w:rPr>
          <w:rFonts w:ascii="Times New Roman" w:hAnsi="Times New Roman"/>
          <w:lang w:val="sv-SE"/>
        </w:rPr>
        <w:t xml:space="preserve">14) </w:t>
      </w:r>
      <w:r w:rsidRPr="0078283A">
        <w:rPr>
          <w:rFonts w:ascii="Times New Roman" w:hAnsi="Times New Roman"/>
          <w:b/>
          <w:bCs/>
          <w:lang w:val="sv-SE"/>
        </w:rPr>
        <w:t>Aşağıda verilen resme göre, boş bırakılan</w:t>
      </w:r>
    </w:p>
    <w:p w:rsidR="006F60E4" w:rsidRPr="0078283A" w:rsidRDefault="006F60E4" w:rsidP="0033281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/>
          <w:b/>
          <w:bCs/>
          <w:lang w:val="sv-SE"/>
        </w:rPr>
      </w:pPr>
      <w:r w:rsidRPr="0078283A">
        <w:rPr>
          <w:rFonts w:ascii="Times New Roman" w:hAnsi="Times New Roman"/>
          <w:b/>
          <w:bCs/>
          <w:lang w:val="sv-SE"/>
        </w:rPr>
        <w:t>yere uygun gelen ifadeyi işaretleyiniz.</w:t>
      </w:r>
    </w:p>
    <w:p w:rsidR="006F60E4" w:rsidRPr="008E4D8F" w:rsidRDefault="006F60E4" w:rsidP="008645E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/>
          <w:b/>
          <w:bCs/>
          <w:lang w:val="en-US"/>
        </w:rPr>
      </w:pPr>
      <w:r>
        <w:rPr>
          <w:noProof/>
          <w:lang w:val="tr-TR" w:eastAsia="tr-TR"/>
        </w:rPr>
        <w:pict>
          <v:shape id="_x0000_s1032" type="#_x0000_t75" style="position:absolute;left:0;text-align:left;margin-left:118.9pt;margin-top:16.15pt;width:97.5pt;height:71.4pt;z-index:251660800;visibility:visible">
            <v:imagedata r:id="rId22" o:title=""/>
          </v:shape>
        </w:pict>
      </w:r>
      <w:r w:rsidRPr="008E4D8F">
        <w:rPr>
          <w:rFonts w:ascii="Times New Roman" w:hAnsi="Times New Roman"/>
          <w:b/>
          <w:bCs/>
          <w:lang w:val="en-US"/>
        </w:rPr>
        <w:t>A good ................. is important to me.</w:t>
      </w:r>
      <w:r>
        <w:rPr>
          <w:rFonts w:ascii="Times New Roman" w:hAnsi="Times New Roman"/>
          <w:b/>
          <w:bCs/>
          <w:lang w:val="en-US"/>
        </w:rPr>
        <w:tab/>
      </w:r>
    </w:p>
    <w:p w:rsidR="006F60E4" w:rsidRPr="008E4D8F" w:rsidRDefault="006F60E4" w:rsidP="008645E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/>
          <w:lang w:val="en-US"/>
        </w:rPr>
      </w:pPr>
      <w:r w:rsidRPr="008E4D8F">
        <w:rPr>
          <w:rFonts w:ascii="Times New Roman" w:hAnsi="Times New Roman"/>
          <w:lang w:val="en-US"/>
        </w:rPr>
        <w:t>A) colleague relationship</w:t>
      </w:r>
    </w:p>
    <w:p w:rsidR="006F60E4" w:rsidRPr="008E4D8F" w:rsidRDefault="006F60E4" w:rsidP="008645E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/>
          <w:lang w:val="en-US"/>
        </w:rPr>
      </w:pPr>
      <w:r w:rsidRPr="008E4D8F">
        <w:rPr>
          <w:rFonts w:ascii="Times New Roman" w:hAnsi="Times New Roman"/>
          <w:lang w:val="en-US"/>
        </w:rPr>
        <w:t xml:space="preserve">B) classmate relationship </w:t>
      </w:r>
    </w:p>
    <w:p w:rsidR="006F60E4" w:rsidRPr="008E4D8F" w:rsidRDefault="006F60E4" w:rsidP="008645E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/>
          <w:lang w:val="en-US"/>
        </w:rPr>
      </w:pPr>
      <w:r w:rsidRPr="008E4D8F">
        <w:rPr>
          <w:rFonts w:ascii="Times New Roman" w:hAnsi="Times New Roman"/>
          <w:lang w:val="en-US"/>
        </w:rPr>
        <w:t>C) human-animal relationship</w:t>
      </w:r>
    </w:p>
    <w:p w:rsidR="006F60E4" w:rsidRDefault="006F60E4" w:rsidP="008645E2">
      <w:pPr>
        <w:spacing w:line="360" w:lineRule="auto"/>
        <w:ind w:left="-426"/>
        <w:rPr>
          <w:rFonts w:ascii="Times New Roman" w:hAnsi="Times New Roman"/>
          <w:lang w:val="en-US"/>
        </w:rPr>
      </w:pPr>
      <w:r w:rsidRPr="008E4D8F">
        <w:rPr>
          <w:rFonts w:ascii="Times New Roman" w:hAnsi="Times New Roman"/>
          <w:lang w:val="en-US"/>
        </w:rPr>
        <w:t>D) family relationship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</w:p>
    <w:p w:rsidR="006F60E4" w:rsidRPr="008645E2" w:rsidRDefault="006F60E4" w:rsidP="008645E2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/>
          <w:bCs/>
          <w:lang w:val="en-US"/>
        </w:rPr>
      </w:pPr>
      <w:r>
        <w:rPr>
          <w:rFonts w:ascii="Times New Roman" w:hAnsi="Times New Roman"/>
          <w:b/>
          <w:bCs/>
          <w:lang w:val="en-US"/>
        </w:rPr>
        <w:t>15</w:t>
      </w:r>
      <w:r w:rsidRPr="008645E2">
        <w:rPr>
          <w:rFonts w:ascii="Times New Roman" w:hAnsi="Times New Roman"/>
          <w:b/>
          <w:bCs/>
          <w:lang w:val="en-US"/>
        </w:rPr>
        <w:t xml:space="preserve">)  Aşağıdakilerden hangisi </w:t>
      </w:r>
      <w:smartTag w:uri="urn:schemas-microsoft-com:office:smarttags" w:element="place">
        <w:smartTag w:uri="urn:schemas-microsoft-com:office:smarttags" w:element="City">
          <w:r w:rsidRPr="008645E2">
            <w:rPr>
              <w:rFonts w:ascii="Times New Roman" w:hAnsi="Times New Roman"/>
              <w:b/>
              <w:bCs/>
              <w:lang w:val="en-US"/>
            </w:rPr>
            <w:t>Selma</w:t>
          </w:r>
        </w:smartTag>
      </w:smartTag>
      <w:r w:rsidRPr="008645E2">
        <w:rPr>
          <w:rFonts w:ascii="Times New Roman" w:hAnsi="Times New Roman"/>
          <w:b/>
          <w:bCs/>
          <w:lang w:val="en-US"/>
        </w:rPr>
        <w:t>’nın fiziksel bir</w:t>
      </w:r>
      <w:r>
        <w:rPr>
          <w:rFonts w:ascii="Times New Roman" w:hAnsi="Times New Roman"/>
          <w:b/>
          <w:bCs/>
          <w:lang w:val="en-US"/>
        </w:rPr>
        <w:t xml:space="preserve"> </w:t>
      </w:r>
      <w:r w:rsidRPr="008645E2">
        <w:rPr>
          <w:rFonts w:ascii="Times New Roman" w:hAnsi="Times New Roman"/>
          <w:b/>
          <w:bCs/>
          <w:lang w:val="en-US"/>
        </w:rPr>
        <w:t>özelliğini anlatmaktadır?</w:t>
      </w:r>
    </w:p>
    <w:p w:rsidR="006F60E4" w:rsidRPr="008645E2" w:rsidRDefault="006F60E4" w:rsidP="008645E2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</w:pPr>
      <w:r w:rsidRPr="008645E2">
        <w:rPr>
          <w:rFonts w:ascii="Times New Roman" w:hAnsi="Times New Roman"/>
          <w:bCs/>
          <w:lang w:val="en-US"/>
        </w:rPr>
        <w:t xml:space="preserve">A) </w:t>
      </w:r>
      <w:smartTag w:uri="urn:schemas-microsoft-com:office:smarttags" w:element="place">
        <w:smartTag w:uri="urn:schemas-microsoft-com:office:smarttags" w:element="City">
          <w:r w:rsidRPr="008645E2">
            <w:rPr>
              <w:rFonts w:ascii="Times New Roman" w:hAnsi="Times New Roman"/>
              <w:bCs/>
              <w:lang w:val="en-US"/>
            </w:rPr>
            <w:t>Selma</w:t>
          </w:r>
        </w:smartTag>
      </w:smartTag>
      <w:r w:rsidRPr="008645E2">
        <w:rPr>
          <w:rFonts w:ascii="Times New Roman" w:hAnsi="Times New Roman"/>
          <w:bCs/>
          <w:lang w:val="en-US"/>
        </w:rPr>
        <w:t xml:space="preserve"> usually gets high grades in exams.</w:t>
      </w:r>
    </w:p>
    <w:p w:rsidR="006F60E4" w:rsidRPr="008645E2" w:rsidRDefault="006F60E4" w:rsidP="008645E2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</w:pPr>
      <w:r w:rsidRPr="008645E2">
        <w:rPr>
          <w:rFonts w:ascii="Times New Roman" w:hAnsi="Times New Roman"/>
          <w:bCs/>
          <w:lang w:val="en-US"/>
        </w:rPr>
        <w:t xml:space="preserve">B) </w:t>
      </w:r>
      <w:smartTag w:uri="urn:schemas-microsoft-com:office:smarttags" w:element="place">
        <w:smartTag w:uri="urn:schemas-microsoft-com:office:smarttags" w:element="City">
          <w:r w:rsidRPr="008645E2">
            <w:rPr>
              <w:rFonts w:ascii="Times New Roman" w:hAnsi="Times New Roman"/>
              <w:bCs/>
              <w:lang w:val="en-US"/>
            </w:rPr>
            <w:t>Selma</w:t>
          </w:r>
        </w:smartTag>
      </w:smartTag>
      <w:r w:rsidRPr="008645E2">
        <w:rPr>
          <w:rFonts w:ascii="Times New Roman" w:hAnsi="Times New Roman"/>
          <w:bCs/>
          <w:lang w:val="en-US"/>
        </w:rPr>
        <w:t xml:space="preserve"> is generous.</w:t>
      </w:r>
    </w:p>
    <w:p w:rsidR="006F60E4" w:rsidRPr="008645E2" w:rsidRDefault="006F60E4" w:rsidP="00332815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</w:pPr>
      <w:r w:rsidRPr="008645E2">
        <w:rPr>
          <w:rFonts w:ascii="Times New Roman" w:hAnsi="Times New Roman"/>
          <w:bCs/>
          <w:lang w:val="en-US"/>
        </w:rPr>
        <w:t>C) Selma always drinks milk.</w:t>
      </w:r>
    </w:p>
    <w:p w:rsidR="006F60E4" w:rsidRDefault="006F60E4" w:rsidP="00332815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</w:pPr>
      <w:r w:rsidRPr="008645E2">
        <w:rPr>
          <w:rFonts w:ascii="Times New Roman" w:hAnsi="Times New Roman"/>
          <w:bCs/>
          <w:lang w:val="en-US"/>
        </w:rPr>
        <w:t xml:space="preserve">D) </w:t>
      </w:r>
      <w:smartTag w:uri="urn:schemas-microsoft-com:office:smarttags" w:element="place">
        <w:smartTag w:uri="urn:schemas-microsoft-com:office:smarttags" w:element="City">
          <w:r w:rsidRPr="008645E2">
            <w:rPr>
              <w:rFonts w:ascii="Times New Roman" w:hAnsi="Times New Roman"/>
              <w:bCs/>
              <w:lang w:val="en-US"/>
            </w:rPr>
            <w:t>Selma</w:t>
          </w:r>
        </w:smartTag>
      </w:smartTag>
      <w:r w:rsidRPr="008645E2">
        <w:rPr>
          <w:rFonts w:ascii="Times New Roman" w:hAnsi="Times New Roman"/>
          <w:bCs/>
          <w:lang w:val="en-US"/>
        </w:rPr>
        <w:t xml:space="preserve"> has black hair and</w:t>
      </w:r>
      <w:r>
        <w:rPr>
          <w:rFonts w:ascii="Times New Roman" w:hAnsi="Times New Roman"/>
          <w:bCs/>
          <w:lang w:val="en-US"/>
        </w:rPr>
        <w:t xml:space="preserve"> blue eyes.</w:t>
      </w:r>
    </w:p>
    <w:p w:rsidR="006F60E4" w:rsidRPr="008645E2" w:rsidRDefault="006F60E4" w:rsidP="00332815">
      <w:pPr>
        <w:autoSpaceDE w:val="0"/>
        <w:autoSpaceDN w:val="0"/>
        <w:adjustRightInd w:val="0"/>
        <w:spacing w:after="0" w:line="360" w:lineRule="auto"/>
        <w:ind w:left="-567" w:firstLine="1275"/>
        <w:rPr>
          <w:rFonts w:ascii="Times New Roman" w:hAnsi="Times New Roman"/>
          <w:b/>
          <w:bCs/>
          <w:lang w:val="en-US"/>
        </w:rPr>
      </w:pPr>
      <w:r>
        <w:rPr>
          <w:rFonts w:ascii="Times New Roman" w:hAnsi="Times New Roman"/>
          <w:b/>
          <w:bCs/>
          <w:lang w:val="en-US"/>
        </w:rPr>
        <w:t>16</w:t>
      </w:r>
      <w:r w:rsidRPr="008645E2">
        <w:rPr>
          <w:rFonts w:ascii="Times New Roman" w:hAnsi="Times New Roman"/>
          <w:b/>
          <w:bCs/>
          <w:lang w:val="en-US"/>
        </w:rPr>
        <w:t>) Hangisi farklıdır.</w:t>
      </w:r>
    </w:p>
    <w:p w:rsidR="006F60E4" w:rsidRDefault="006F60E4" w:rsidP="00332815">
      <w:pPr>
        <w:autoSpaceDE w:val="0"/>
        <w:autoSpaceDN w:val="0"/>
        <w:adjustRightInd w:val="0"/>
        <w:spacing w:after="0" w:line="360" w:lineRule="auto"/>
        <w:ind w:left="-567" w:firstLine="1275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>a) friendly</w:t>
      </w:r>
    </w:p>
    <w:p w:rsidR="006F60E4" w:rsidRDefault="006F60E4" w:rsidP="00332815">
      <w:pPr>
        <w:autoSpaceDE w:val="0"/>
        <w:autoSpaceDN w:val="0"/>
        <w:adjustRightInd w:val="0"/>
        <w:spacing w:after="0" w:line="360" w:lineRule="auto"/>
        <w:ind w:left="-567" w:firstLine="1275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>b) slowly</w:t>
      </w:r>
    </w:p>
    <w:p w:rsidR="006F60E4" w:rsidRDefault="006F60E4" w:rsidP="00332815">
      <w:pPr>
        <w:autoSpaceDE w:val="0"/>
        <w:autoSpaceDN w:val="0"/>
        <w:adjustRightInd w:val="0"/>
        <w:spacing w:after="0" w:line="360" w:lineRule="auto"/>
        <w:ind w:left="-567" w:firstLine="1275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>c) lovely</w:t>
      </w:r>
    </w:p>
    <w:p w:rsidR="006F60E4" w:rsidRDefault="006F60E4" w:rsidP="00332815">
      <w:pPr>
        <w:autoSpaceDE w:val="0"/>
        <w:autoSpaceDN w:val="0"/>
        <w:adjustRightInd w:val="0"/>
        <w:spacing w:after="0" w:line="360" w:lineRule="auto"/>
        <w:ind w:left="-567" w:firstLine="1275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>d) lively</w:t>
      </w:r>
    </w:p>
    <w:p w:rsidR="006F60E4" w:rsidRDefault="006F60E4" w:rsidP="008645E2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</w:pPr>
    </w:p>
    <w:p w:rsidR="006F60E4" w:rsidRPr="008645E2" w:rsidRDefault="006F60E4" w:rsidP="00332815">
      <w:pPr>
        <w:autoSpaceDE w:val="0"/>
        <w:autoSpaceDN w:val="0"/>
        <w:adjustRightInd w:val="0"/>
        <w:spacing w:after="0" w:line="360" w:lineRule="auto"/>
        <w:ind w:left="-567" w:firstLine="1275"/>
        <w:rPr>
          <w:rFonts w:ascii="Times New Roman" w:hAnsi="Times New Roman"/>
          <w:b/>
          <w:bCs/>
          <w:lang w:val="en-US"/>
        </w:rPr>
      </w:pPr>
      <w:r w:rsidRPr="008645E2">
        <w:rPr>
          <w:rFonts w:ascii="Times New Roman" w:hAnsi="Times New Roman"/>
          <w:b/>
          <w:bCs/>
          <w:lang w:val="en-US"/>
        </w:rPr>
        <w:t>1</w:t>
      </w:r>
      <w:r>
        <w:rPr>
          <w:rFonts w:ascii="Times New Roman" w:hAnsi="Times New Roman"/>
          <w:b/>
          <w:bCs/>
          <w:lang w:val="en-US"/>
        </w:rPr>
        <w:t>7</w:t>
      </w:r>
      <w:r w:rsidRPr="008645E2">
        <w:rPr>
          <w:rFonts w:ascii="Times New Roman" w:hAnsi="Times New Roman"/>
          <w:b/>
          <w:bCs/>
          <w:lang w:val="en-US"/>
        </w:rPr>
        <w:t>) Hangisi farklıdır.</w:t>
      </w:r>
    </w:p>
    <w:p w:rsidR="006F60E4" w:rsidRDefault="006F60E4" w:rsidP="00332815">
      <w:pPr>
        <w:autoSpaceDE w:val="0"/>
        <w:autoSpaceDN w:val="0"/>
        <w:adjustRightInd w:val="0"/>
        <w:spacing w:after="0" w:line="360" w:lineRule="auto"/>
        <w:ind w:left="-567" w:firstLine="1275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>a) easily</w:t>
      </w:r>
    </w:p>
    <w:p w:rsidR="006F60E4" w:rsidRDefault="006F60E4" w:rsidP="00332815">
      <w:pPr>
        <w:autoSpaceDE w:val="0"/>
        <w:autoSpaceDN w:val="0"/>
        <w:adjustRightInd w:val="0"/>
        <w:spacing w:after="0" w:line="360" w:lineRule="auto"/>
        <w:ind w:left="-567" w:firstLine="1275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>b)quickly</w:t>
      </w:r>
    </w:p>
    <w:p w:rsidR="006F60E4" w:rsidRDefault="006F60E4" w:rsidP="00332815">
      <w:pPr>
        <w:autoSpaceDE w:val="0"/>
        <w:autoSpaceDN w:val="0"/>
        <w:adjustRightInd w:val="0"/>
        <w:spacing w:after="0" w:line="360" w:lineRule="auto"/>
        <w:ind w:left="-567" w:firstLine="1275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>c) lovely</w:t>
      </w:r>
    </w:p>
    <w:p w:rsidR="006F60E4" w:rsidRDefault="006F60E4" w:rsidP="00332815">
      <w:pPr>
        <w:autoSpaceDE w:val="0"/>
        <w:autoSpaceDN w:val="0"/>
        <w:adjustRightInd w:val="0"/>
        <w:spacing w:after="0" w:line="360" w:lineRule="auto"/>
        <w:ind w:left="-567" w:firstLine="1275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>d) rudely</w:t>
      </w:r>
    </w:p>
    <w:p w:rsidR="006F60E4" w:rsidRDefault="006F60E4" w:rsidP="00332815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</w:pPr>
    </w:p>
    <w:p w:rsidR="006F60E4" w:rsidRDefault="006F60E4" w:rsidP="00332815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</w:pPr>
    </w:p>
    <w:p w:rsidR="006F60E4" w:rsidRDefault="006F60E4" w:rsidP="00332815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  <w:sectPr w:rsidR="006F60E4" w:rsidSect="000044F5">
          <w:type w:val="continuous"/>
          <w:pgSz w:w="11906" w:h="16838"/>
          <w:pgMar w:top="851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1134"/>
          <w:docGrid w:linePitch="360"/>
        </w:sectPr>
      </w:pPr>
    </w:p>
    <w:p w:rsidR="006F60E4" w:rsidRDefault="006F60E4" w:rsidP="003328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lang w:val="en-US"/>
        </w:rPr>
      </w:pPr>
    </w:p>
    <w:p w:rsidR="006F60E4" w:rsidRDefault="006F60E4" w:rsidP="008645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/>
          <w:bCs/>
          <w:lang w:val="en-US"/>
        </w:rPr>
      </w:pPr>
    </w:p>
    <w:p w:rsidR="006F60E4" w:rsidRPr="00332815" w:rsidRDefault="006F60E4" w:rsidP="008645E2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</w:t>
      </w:r>
      <w:r w:rsidRPr="00332815">
        <w:rPr>
          <w:rFonts w:ascii="Times New Roman" w:hAnsi="Times New Roman"/>
          <w:b/>
          <w:bCs/>
          <w:lang w:val="en-US"/>
        </w:rPr>
        <w:t>18-19-20. soruları parçaya göre cevaplandırınız.</w:t>
      </w:r>
    </w:p>
    <w:p w:rsidR="006F60E4" w:rsidRPr="008645E2" w:rsidRDefault="006F60E4" w:rsidP="00332815">
      <w:pPr>
        <w:autoSpaceDE w:val="0"/>
        <w:autoSpaceDN w:val="0"/>
        <w:adjustRightInd w:val="0"/>
        <w:spacing w:after="0" w:line="360" w:lineRule="auto"/>
        <w:ind w:left="-142" w:firstLine="142"/>
        <w:jc w:val="both"/>
        <w:rPr>
          <w:rFonts w:ascii="Times New Roman" w:hAnsi="Times New Roman"/>
          <w:bCs/>
          <w:lang w:val="en-US"/>
        </w:rPr>
      </w:pPr>
      <w:r w:rsidRPr="008645E2">
        <w:rPr>
          <w:rFonts w:ascii="Times New Roman" w:hAnsi="Times New Roman"/>
          <w:bCs/>
          <w:lang w:val="en-US"/>
        </w:rPr>
        <w:t>My favorite actor is Brad Pitt. He is very handsome and attractive. He is an American actor and a film</w:t>
      </w:r>
      <w:r>
        <w:rPr>
          <w:rFonts w:ascii="Times New Roman" w:hAnsi="Times New Roman"/>
          <w:bCs/>
          <w:lang w:val="en-US"/>
        </w:rPr>
        <w:t xml:space="preserve"> </w:t>
      </w:r>
      <w:r w:rsidRPr="008645E2">
        <w:rPr>
          <w:rFonts w:ascii="Times New Roman" w:hAnsi="Times New Roman"/>
          <w:bCs/>
          <w:lang w:val="en-US"/>
        </w:rPr>
        <w:t xml:space="preserve">producer. He was born in </w:t>
      </w:r>
      <w:smartTag w:uri="urn:schemas-microsoft-com:office:smarttags" w:element="place">
        <w:smartTag w:uri="urn:schemas-microsoft-com:office:smarttags" w:element="country-region">
          <w:r w:rsidRPr="008645E2">
            <w:rPr>
              <w:rFonts w:ascii="Times New Roman" w:hAnsi="Times New Roman"/>
              <w:bCs/>
              <w:lang w:val="en-US"/>
            </w:rPr>
            <w:t>USA</w:t>
          </w:r>
        </w:smartTag>
      </w:smartTag>
      <w:r w:rsidRPr="008645E2">
        <w:rPr>
          <w:rFonts w:ascii="Times New Roman" w:hAnsi="Times New Roman"/>
          <w:bCs/>
          <w:lang w:val="en-US"/>
        </w:rPr>
        <w:t>. He was born on 18</w:t>
      </w:r>
      <w:r>
        <w:rPr>
          <w:rFonts w:ascii="Times New Roman" w:hAnsi="Times New Roman"/>
          <w:bCs/>
          <w:lang w:val="en-US"/>
        </w:rPr>
        <w:t xml:space="preserve"> </w:t>
      </w:r>
      <w:r w:rsidRPr="008645E2">
        <w:rPr>
          <w:rFonts w:ascii="Times New Roman" w:hAnsi="Times New Roman"/>
          <w:bCs/>
          <w:lang w:val="en-US"/>
        </w:rPr>
        <w:t>December, 1963. He has got blonde hair and blue</w:t>
      </w:r>
      <w:r>
        <w:rPr>
          <w:rFonts w:ascii="Times New Roman" w:hAnsi="Times New Roman"/>
          <w:bCs/>
          <w:lang w:val="en-US"/>
        </w:rPr>
        <w:t xml:space="preserve"> eyes. </w:t>
      </w:r>
      <w:r w:rsidRPr="008645E2">
        <w:rPr>
          <w:rFonts w:ascii="Times New Roman" w:hAnsi="Times New Roman"/>
          <w:bCs/>
          <w:lang w:val="en-US"/>
        </w:rPr>
        <w:t>He is a sociable person. He likes playing golf</w:t>
      </w:r>
      <w:r>
        <w:rPr>
          <w:rFonts w:ascii="Times New Roman" w:hAnsi="Times New Roman"/>
          <w:bCs/>
          <w:lang w:val="en-US"/>
        </w:rPr>
        <w:t xml:space="preserve"> </w:t>
      </w:r>
      <w:r w:rsidRPr="008645E2">
        <w:rPr>
          <w:rFonts w:ascii="Times New Roman" w:hAnsi="Times New Roman"/>
          <w:bCs/>
          <w:lang w:val="en-US"/>
        </w:rPr>
        <w:t>and riding motorcycles</w:t>
      </w:r>
      <w:r>
        <w:rPr>
          <w:rFonts w:ascii="Times New Roman" w:hAnsi="Times New Roman"/>
          <w:bCs/>
          <w:lang w:val="en-US"/>
        </w:rPr>
        <w:t xml:space="preserve"> in his spare time</w:t>
      </w:r>
      <w:r w:rsidRPr="008645E2">
        <w:rPr>
          <w:rFonts w:ascii="Times New Roman" w:hAnsi="Times New Roman"/>
          <w:bCs/>
          <w:lang w:val="en-US"/>
        </w:rPr>
        <w:t>. He loves his job because</w:t>
      </w:r>
      <w:r>
        <w:rPr>
          <w:rFonts w:ascii="Times New Roman" w:hAnsi="Times New Roman"/>
          <w:bCs/>
          <w:lang w:val="en-US"/>
        </w:rPr>
        <w:t xml:space="preserve"> </w:t>
      </w:r>
      <w:r w:rsidRPr="008645E2">
        <w:rPr>
          <w:rFonts w:ascii="Times New Roman" w:hAnsi="Times New Roman"/>
          <w:bCs/>
          <w:lang w:val="en-US"/>
        </w:rPr>
        <w:t>cinema makes him happy.</w:t>
      </w:r>
    </w:p>
    <w:p w:rsidR="006F60E4" w:rsidRDefault="006F60E4" w:rsidP="008645E2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/>
          <w:bCs/>
          <w:lang w:val="en-US"/>
        </w:rPr>
        <w:sectPr w:rsidR="006F60E4" w:rsidSect="000044F5">
          <w:type w:val="continuous"/>
          <w:pgSz w:w="11906" w:h="16838"/>
          <w:pgMar w:top="851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6F60E4" w:rsidRPr="00332815" w:rsidRDefault="006F60E4" w:rsidP="008645E2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/>
          <w:bCs/>
          <w:lang w:val="en-US"/>
        </w:rPr>
      </w:pPr>
      <w:r w:rsidRPr="00332815">
        <w:rPr>
          <w:rFonts w:ascii="Times New Roman" w:hAnsi="Times New Roman"/>
          <w:b/>
          <w:bCs/>
          <w:lang w:val="en-US"/>
        </w:rPr>
        <w:t>18. What does Brad look like?</w:t>
      </w:r>
    </w:p>
    <w:p w:rsidR="006F60E4" w:rsidRPr="008645E2" w:rsidRDefault="006F60E4" w:rsidP="008645E2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</w:pPr>
      <w:r w:rsidRPr="008645E2">
        <w:rPr>
          <w:rFonts w:ascii="Times New Roman" w:hAnsi="Times New Roman"/>
          <w:bCs/>
          <w:lang w:val="en-US"/>
        </w:rPr>
        <w:t>A) He's an actor.</w:t>
      </w:r>
    </w:p>
    <w:p w:rsidR="006F60E4" w:rsidRPr="008645E2" w:rsidRDefault="006F60E4" w:rsidP="008645E2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</w:pPr>
      <w:r w:rsidRPr="008645E2">
        <w:rPr>
          <w:rFonts w:ascii="Times New Roman" w:hAnsi="Times New Roman"/>
          <w:bCs/>
          <w:lang w:val="en-US"/>
        </w:rPr>
        <w:t>B) He has got blonde hair and blue eyes.</w:t>
      </w:r>
    </w:p>
    <w:p w:rsidR="006F60E4" w:rsidRPr="008645E2" w:rsidRDefault="006F60E4" w:rsidP="000044F5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</w:pPr>
      <w:r w:rsidRPr="008645E2">
        <w:rPr>
          <w:rFonts w:ascii="Times New Roman" w:hAnsi="Times New Roman"/>
          <w:bCs/>
          <w:lang w:val="en-US"/>
        </w:rPr>
        <w:t>C) He was born in 1963.</w:t>
      </w:r>
    </w:p>
    <w:p w:rsidR="006F60E4" w:rsidRDefault="006F60E4" w:rsidP="008645E2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</w:pPr>
      <w:r w:rsidRPr="008645E2">
        <w:rPr>
          <w:rFonts w:ascii="Times New Roman" w:hAnsi="Times New Roman"/>
          <w:bCs/>
          <w:lang w:val="en-US"/>
        </w:rPr>
        <w:t>D) He loves his job very much.</w:t>
      </w:r>
    </w:p>
    <w:p w:rsidR="006F60E4" w:rsidRPr="008645E2" w:rsidRDefault="006F60E4" w:rsidP="008645E2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</w:pPr>
    </w:p>
    <w:p w:rsidR="006F60E4" w:rsidRPr="00332815" w:rsidRDefault="006F60E4" w:rsidP="008645E2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/>
          <w:bCs/>
          <w:lang w:val="en-US"/>
        </w:rPr>
      </w:pPr>
      <w:r>
        <w:rPr>
          <w:rFonts w:ascii="Times New Roman" w:hAnsi="Times New Roman"/>
          <w:b/>
          <w:bCs/>
          <w:lang w:val="en-US"/>
        </w:rPr>
        <w:t>19. What</w:t>
      </w:r>
      <w:r w:rsidRPr="00332815"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ascii="Times New Roman" w:hAnsi="Times New Roman"/>
          <w:b/>
          <w:bCs/>
          <w:lang w:val="en-US"/>
        </w:rPr>
        <w:t>is he like?</w:t>
      </w:r>
    </w:p>
    <w:p w:rsidR="006F60E4" w:rsidRPr="008645E2" w:rsidRDefault="006F60E4" w:rsidP="008645E2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</w:pPr>
      <w:r w:rsidRPr="008645E2">
        <w:rPr>
          <w:rFonts w:ascii="Times New Roman" w:hAnsi="Times New Roman"/>
          <w:bCs/>
          <w:lang w:val="en-US"/>
        </w:rPr>
        <w:t>A) he is an American</w:t>
      </w:r>
      <w:r>
        <w:rPr>
          <w:rFonts w:ascii="Times New Roman" w:hAnsi="Times New Roman"/>
          <w:bCs/>
          <w:lang w:val="en-US"/>
        </w:rPr>
        <w:t>.</w:t>
      </w:r>
    </w:p>
    <w:p w:rsidR="006F60E4" w:rsidRPr="008645E2" w:rsidRDefault="006F60E4" w:rsidP="008645E2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</w:pPr>
      <w:r w:rsidRPr="008645E2">
        <w:rPr>
          <w:rFonts w:ascii="Times New Roman" w:hAnsi="Times New Roman"/>
          <w:bCs/>
          <w:lang w:val="en-US"/>
        </w:rPr>
        <w:t>B) he has blonde hair</w:t>
      </w:r>
    </w:p>
    <w:p w:rsidR="006F60E4" w:rsidRPr="008645E2" w:rsidRDefault="006F60E4" w:rsidP="008645E2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</w:pPr>
      <w:r w:rsidRPr="008645E2">
        <w:rPr>
          <w:rFonts w:ascii="Times New Roman" w:hAnsi="Times New Roman"/>
          <w:bCs/>
          <w:lang w:val="en-US"/>
        </w:rPr>
        <w:t xml:space="preserve">C) he is </w:t>
      </w:r>
      <w:r>
        <w:rPr>
          <w:rFonts w:ascii="Times New Roman" w:hAnsi="Times New Roman"/>
          <w:bCs/>
          <w:lang w:val="en-US"/>
        </w:rPr>
        <w:t>a sociable person.</w:t>
      </w:r>
    </w:p>
    <w:p w:rsidR="006F60E4" w:rsidRDefault="006F60E4" w:rsidP="008645E2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</w:pPr>
      <w:r w:rsidRPr="008645E2">
        <w:rPr>
          <w:rFonts w:ascii="Times New Roman" w:hAnsi="Times New Roman"/>
          <w:bCs/>
          <w:lang w:val="en-US"/>
        </w:rPr>
        <w:t>D) the cinema makes him happy</w:t>
      </w:r>
      <w:r>
        <w:rPr>
          <w:rFonts w:ascii="Times New Roman" w:hAnsi="Times New Roman"/>
          <w:bCs/>
          <w:lang w:val="en-US"/>
        </w:rPr>
        <w:t>.</w:t>
      </w:r>
    </w:p>
    <w:p w:rsidR="006F60E4" w:rsidRPr="008645E2" w:rsidRDefault="006F60E4" w:rsidP="008645E2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</w:pPr>
    </w:p>
    <w:p w:rsidR="006F60E4" w:rsidRPr="00332815" w:rsidRDefault="006F60E4" w:rsidP="008645E2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/>
          <w:bCs/>
          <w:lang w:val="en-US"/>
        </w:rPr>
      </w:pPr>
      <w:r w:rsidRPr="00332815">
        <w:rPr>
          <w:rFonts w:ascii="Times New Roman" w:hAnsi="Times New Roman"/>
          <w:b/>
          <w:bCs/>
          <w:lang w:val="en-US"/>
        </w:rPr>
        <w:t>20. What does he like doing in his spare time?</w:t>
      </w:r>
    </w:p>
    <w:p w:rsidR="006F60E4" w:rsidRPr="008645E2" w:rsidRDefault="006F60E4" w:rsidP="008645E2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</w:pPr>
      <w:r w:rsidRPr="008645E2">
        <w:rPr>
          <w:rFonts w:ascii="Times New Roman" w:hAnsi="Times New Roman"/>
          <w:bCs/>
          <w:lang w:val="en-US"/>
        </w:rPr>
        <w:t>A) He likes dancing and singing.</w:t>
      </w:r>
    </w:p>
    <w:p w:rsidR="006F60E4" w:rsidRPr="008645E2" w:rsidRDefault="006F60E4" w:rsidP="008645E2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</w:pPr>
      <w:r w:rsidRPr="008645E2">
        <w:rPr>
          <w:rFonts w:ascii="Times New Roman" w:hAnsi="Times New Roman"/>
          <w:bCs/>
          <w:lang w:val="en-US"/>
        </w:rPr>
        <w:t>B) He likes driving a car</w:t>
      </w:r>
    </w:p>
    <w:p w:rsidR="006F60E4" w:rsidRPr="008645E2" w:rsidRDefault="006F60E4" w:rsidP="008645E2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</w:pPr>
      <w:r w:rsidRPr="008645E2">
        <w:rPr>
          <w:rFonts w:ascii="Times New Roman" w:hAnsi="Times New Roman"/>
          <w:bCs/>
          <w:lang w:val="en-US"/>
        </w:rPr>
        <w:t>C) He likes playing golf and riding motorbikes</w:t>
      </w:r>
    </w:p>
    <w:p w:rsidR="006F60E4" w:rsidRDefault="006F60E4" w:rsidP="000044F5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>D) He likes playing soccer.</w:t>
      </w:r>
    </w:p>
    <w:p w:rsidR="006F60E4" w:rsidRDefault="006F60E4" w:rsidP="000044F5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</w:pPr>
    </w:p>
    <w:p w:rsidR="006F60E4" w:rsidRDefault="006F60E4" w:rsidP="000044F5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</w:pPr>
    </w:p>
    <w:p w:rsidR="006F60E4" w:rsidRDefault="006F60E4" w:rsidP="000044F5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</w:pPr>
    </w:p>
    <w:p w:rsidR="006F60E4" w:rsidRDefault="006F60E4" w:rsidP="000044F5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</w:pPr>
    </w:p>
    <w:p w:rsidR="006F60E4" w:rsidRDefault="006F60E4" w:rsidP="000044F5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</w:pPr>
    </w:p>
    <w:p w:rsidR="006F60E4" w:rsidRDefault="006F60E4" w:rsidP="000044F5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  <w:sectPr w:rsidR="006F60E4" w:rsidSect="000044F5">
          <w:type w:val="continuous"/>
          <w:pgSz w:w="11906" w:h="16838"/>
          <w:pgMar w:top="851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1136"/>
          <w:docGrid w:linePitch="360"/>
        </w:sectPr>
      </w:pPr>
    </w:p>
    <w:p w:rsidR="006F60E4" w:rsidRDefault="006F60E4" w:rsidP="000044F5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ab/>
      </w:r>
    </w:p>
    <w:p w:rsidR="006F60E4" w:rsidRDefault="006F60E4" w:rsidP="000044F5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</w:pPr>
    </w:p>
    <w:p w:rsidR="006F60E4" w:rsidRDefault="006F60E4" w:rsidP="000044F5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</w:pPr>
    </w:p>
    <w:p w:rsidR="006F60E4" w:rsidRDefault="006F60E4" w:rsidP="000044F5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</w:pPr>
    </w:p>
    <w:p w:rsidR="006F60E4" w:rsidRDefault="006F60E4" w:rsidP="000044F5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ab/>
      </w:r>
      <w:r>
        <w:rPr>
          <w:rFonts w:ascii="Times New Roman" w:hAnsi="Times New Roman"/>
          <w:bCs/>
          <w:lang w:val="en-US"/>
        </w:rPr>
        <w:tab/>
      </w:r>
      <w:r>
        <w:rPr>
          <w:rFonts w:ascii="Times New Roman" w:hAnsi="Times New Roman"/>
          <w:bCs/>
          <w:lang w:val="en-US"/>
        </w:rPr>
        <w:tab/>
      </w:r>
      <w:r>
        <w:rPr>
          <w:rFonts w:ascii="Times New Roman" w:hAnsi="Times New Roman"/>
          <w:bCs/>
          <w:lang w:val="en-US"/>
        </w:rPr>
        <w:tab/>
      </w:r>
      <w:r>
        <w:rPr>
          <w:rFonts w:ascii="Times New Roman" w:hAnsi="Times New Roman"/>
          <w:bCs/>
          <w:lang w:val="en-US"/>
        </w:rPr>
        <w:tab/>
      </w:r>
      <w:r>
        <w:rPr>
          <w:rFonts w:ascii="Times New Roman" w:hAnsi="Times New Roman"/>
          <w:bCs/>
          <w:lang w:val="en-US"/>
        </w:rPr>
        <w:tab/>
      </w:r>
      <w:r>
        <w:rPr>
          <w:rFonts w:ascii="Times New Roman" w:hAnsi="Times New Roman"/>
          <w:bCs/>
          <w:lang w:val="en-US"/>
        </w:rPr>
        <w:tab/>
      </w:r>
      <w:r>
        <w:rPr>
          <w:rFonts w:ascii="Times New Roman" w:hAnsi="Times New Roman"/>
          <w:bCs/>
          <w:lang w:val="en-US"/>
        </w:rPr>
        <w:tab/>
      </w:r>
      <w:r>
        <w:rPr>
          <w:rFonts w:ascii="Times New Roman" w:hAnsi="Times New Roman"/>
          <w:bCs/>
          <w:lang w:val="en-US"/>
        </w:rPr>
        <w:tab/>
      </w:r>
      <w:r>
        <w:rPr>
          <w:rFonts w:ascii="Times New Roman" w:hAnsi="Times New Roman"/>
          <w:bCs/>
          <w:lang w:val="en-US"/>
        </w:rPr>
        <w:tab/>
        <w:t>Tuğba ER</w:t>
      </w:r>
    </w:p>
    <w:p w:rsidR="006F60E4" w:rsidRPr="008645E2" w:rsidRDefault="006F60E4" w:rsidP="000044F5">
      <w:pPr>
        <w:autoSpaceDE w:val="0"/>
        <w:autoSpaceDN w:val="0"/>
        <w:adjustRightInd w:val="0"/>
        <w:spacing w:after="0" w:line="360" w:lineRule="auto"/>
        <w:ind w:left="-567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ab/>
      </w:r>
      <w:r>
        <w:rPr>
          <w:rFonts w:ascii="Times New Roman" w:hAnsi="Times New Roman"/>
          <w:bCs/>
          <w:lang w:val="en-US"/>
        </w:rPr>
        <w:tab/>
      </w:r>
      <w:r>
        <w:rPr>
          <w:rFonts w:ascii="Times New Roman" w:hAnsi="Times New Roman"/>
          <w:bCs/>
          <w:lang w:val="en-US"/>
        </w:rPr>
        <w:tab/>
      </w:r>
      <w:r>
        <w:rPr>
          <w:rFonts w:ascii="Times New Roman" w:hAnsi="Times New Roman"/>
          <w:bCs/>
          <w:lang w:val="en-US"/>
        </w:rPr>
        <w:tab/>
      </w:r>
      <w:r>
        <w:rPr>
          <w:rFonts w:ascii="Times New Roman" w:hAnsi="Times New Roman"/>
          <w:bCs/>
          <w:lang w:val="en-US"/>
        </w:rPr>
        <w:tab/>
      </w:r>
      <w:r>
        <w:rPr>
          <w:rFonts w:ascii="Times New Roman" w:hAnsi="Times New Roman"/>
          <w:bCs/>
          <w:lang w:val="en-US"/>
        </w:rPr>
        <w:tab/>
      </w:r>
      <w:r>
        <w:rPr>
          <w:rFonts w:ascii="Times New Roman" w:hAnsi="Times New Roman"/>
          <w:bCs/>
          <w:lang w:val="en-US"/>
        </w:rPr>
        <w:tab/>
      </w:r>
      <w:r>
        <w:rPr>
          <w:rFonts w:ascii="Times New Roman" w:hAnsi="Times New Roman"/>
          <w:bCs/>
          <w:lang w:val="en-US"/>
        </w:rPr>
        <w:tab/>
      </w:r>
      <w:r>
        <w:rPr>
          <w:rFonts w:ascii="Times New Roman" w:hAnsi="Times New Roman"/>
          <w:bCs/>
          <w:lang w:val="en-US"/>
        </w:rPr>
        <w:tab/>
        <w:t xml:space="preserve">        English Teacher</w:t>
      </w:r>
      <w:r>
        <w:rPr>
          <w:rFonts w:ascii="Times New Roman" w:hAnsi="Times New Roman"/>
          <w:bCs/>
          <w:lang w:val="en-US"/>
        </w:rPr>
        <w:tab/>
      </w:r>
      <w:r>
        <w:rPr>
          <w:rFonts w:ascii="Times New Roman" w:hAnsi="Times New Roman"/>
          <w:bCs/>
          <w:lang w:val="en-US"/>
        </w:rPr>
        <w:tab/>
      </w:r>
      <w:r>
        <w:rPr>
          <w:rFonts w:ascii="Times New Roman" w:hAnsi="Times New Roman"/>
          <w:bCs/>
          <w:lang w:val="en-US"/>
        </w:rPr>
        <w:tab/>
      </w:r>
      <w:r>
        <w:rPr>
          <w:rFonts w:ascii="Times New Roman" w:hAnsi="Times New Roman"/>
          <w:bCs/>
          <w:lang w:val="en-US"/>
        </w:rPr>
        <w:tab/>
      </w:r>
      <w:r>
        <w:rPr>
          <w:rFonts w:ascii="Times New Roman" w:hAnsi="Times New Roman"/>
          <w:bCs/>
          <w:lang w:val="en-US"/>
        </w:rPr>
        <w:tab/>
      </w:r>
      <w:r>
        <w:rPr>
          <w:rFonts w:ascii="Times New Roman" w:hAnsi="Times New Roman"/>
          <w:bCs/>
          <w:lang w:val="en-US"/>
        </w:rPr>
        <w:tab/>
      </w:r>
      <w:r>
        <w:rPr>
          <w:rFonts w:ascii="Times New Roman" w:hAnsi="Times New Roman"/>
          <w:bCs/>
          <w:lang w:val="en-US"/>
        </w:rPr>
        <w:tab/>
      </w:r>
      <w:r>
        <w:rPr>
          <w:rFonts w:ascii="Times New Roman" w:hAnsi="Times New Roman"/>
          <w:bCs/>
          <w:lang w:val="en-US"/>
        </w:rPr>
        <w:tab/>
      </w:r>
      <w:r>
        <w:rPr>
          <w:rFonts w:ascii="Times New Roman" w:hAnsi="Times New Roman"/>
          <w:bCs/>
          <w:lang w:val="en-US"/>
        </w:rPr>
        <w:tab/>
      </w:r>
      <w:r>
        <w:rPr>
          <w:rFonts w:ascii="Times New Roman" w:hAnsi="Times New Roman"/>
          <w:bCs/>
          <w:lang w:val="en-US"/>
        </w:rPr>
        <w:tab/>
      </w:r>
    </w:p>
    <w:sectPr w:rsidR="006F60E4" w:rsidRPr="008645E2" w:rsidSect="000044F5">
      <w:type w:val="continuous"/>
      <w:pgSz w:w="11906" w:h="16838"/>
      <w:pgMar w:top="851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0E4" w:rsidRDefault="006F60E4" w:rsidP="00321F5E">
      <w:pPr>
        <w:spacing w:after="0" w:line="240" w:lineRule="auto"/>
      </w:pPr>
      <w:r>
        <w:separator/>
      </w:r>
    </w:p>
  </w:endnote>
  <w:endnote w:type="continuationSeparator" w:id="0">
    <w:p w:rsidR="006F60E4" w:rsidRDefault="006F60E4" w:rsidP="00321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0E4" w:rsidRDefault="006F60E4" w:rsidP="00321F5E">
      <w:pPr>
        <w:spacing w:after="0" w:line="240" w:lineRule="auto"/>
      </w:pPr>
      <w:r>
        <w:separator/>
      </w:r>
    </w:p>
  </w:footnote>
  <w:footnote w:type="continuationSeparator" w:id="0">
    <w:p w:rsidR="006F60E4" w:rsidRDefault="006F60E4" w:rsidP="00321F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92BC4"/>
    <w:multiLevelType w:val="hybridMultilevel"/>
    <w:tmpl w:val="D0C0E134"/>
    <w:lvl w:ilvl="0" w:tplc="851E633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6B7526"/>
    <w:multiLevelType w:val="hybridMultilevel"/>
    <w:tmpl w:val="0D92FA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4CA3657"/>
    <w:multiLevelType w:val="hybridMultilevel"/>
    <w:tmpl w:val="00DAE9CA"/>
    <w:lvl w:ilvl="0" w:tplc="8216022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65E5B80"/>
    <w:multiLevelType w:val="hybridMultilevel"/>
    <w:tmpl w:val="0504B770"/>
    <w:lvl w:ilvl="0" w:tplc="5104607A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>
    <w:nsid w:val="19CA1538"/>
    <w:multiLevelType w:val="hybridMultilevel"/>
    <w:tmpl w:val="F9E0B356"/>
    <w:lvl w:ilvl="0" w:tplc="561251C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B6774CF"/>
    <w:multiLevelType w:val="multilevel"/>
    <w:tmpl w:val="1E483AD6"/>
    <w:lvl w:ilvl="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D90654E"/>
    <w:multiLevelType w:val="hybridMultilevel"/>
    <w:tmpl w:val="9D16044C"/>
    <w:lvl w:ilvl="0" w:tplc="A1F82270">
      <w:start w:val="1"/>
      <w:numFmt w:val="upperLetter"/>
      <w:lvlText w:val="%1)"/>
      <w:lvlJc w:val="left"/>
      <w:pPr>
        <w:ind w:left="-20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7">
    <w:nsid w:val="254C0692"/>
    <w:multiLevelType w:val="hybridMultilevel"/>
    <w:tmpl w:val="F6CCBC36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27EE14D3"/>
    <w:multiLevelType w:val="hybridMultilevel"/>
    <w:tmpl w:val="5950C026"/>
    <w:lvl w:ilvl="0" w:tplc="7480D5C4">
      <w:start w:val="1"/>
      <w:numFmt w:val="decimal"/>
      <w:lvlText w:val="%1)"/>
      <w:lvlJc w:val="left"/>
      <w:pPr>
        <w:ind w:left="150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22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94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6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8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10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82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54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66" w:hanging="180"/>
      </w:pPr>
      <w:rPr>
        <w:rFonts w:cs="Times New Roman"/>
      </w:rPr>
    </w:lvl>
  </w:abstractNum>
  <w:abstractNum w:abstractNumId="9">
    <w:nsid w:val="2A5D6F83"/>
    <w:multiLevelType w:val="hybridMultilevel"/>
    <w:tmpl w:val="798A39CC"/>
    <w:lvl w:ilvl="0" w:tplc="E230CA88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2C0F74EB"/>
    <w:multiLevelType w:val="hybridMultilevel"/>
    <w:tmpl w:val="661A4A04"/>
    <w:lvl w:ilvl="0" w:tplc="C0308254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>
    <w:nsid w:val="2C545FCD"/>
    <w:multiLevelType w:val="hybridMultilevel"/>
    <w:tmpl w:val="200AA5E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1997EA7"/>
    <w:multiLevelType w:val="hybridMultilevel"/>
    <w:tmpl w:val="F0FA2CA6"/>
    <w:lvl w:ilvl="0" w:tplc="8FA40C7A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>
    <w:nsid w:val="37631D25"/>
    <w:multiLevelType w:val="hybridMultilevel"/>
    <w:tmpl w:val="457ACF6E"/>
    <w:lvl w:ilvl="0" w:tplc="947CBECC">
      <w:start w:val="1"/>
      <w:numFmt w:val="lowerLetter"/>
      <w:lvlText w:val="%1)"/>
      <w:lvlJc w:val="left"/>
      <w:pPr>
        <w:ind w:left="10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  <w:rPr>
        <w:rFonts w:cs="Times New Roman"/>
      </w:rPr>
    </w:lvl>
  </w:abstractNum>
  <w:abstractNum w:abstractNumId="14">
    <w:nsid w:val="3B47402D"/>
    <w:multiLevelType w:val="hybridMultilevel"/>
    <w:tmpl w:val="6A2A2894"/>
    <w:lvl w:ilvl="0" w:tplc="09A2E2AC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>
    <w:nsid w:val="3E451650"/>
    <w:multiLevelType w:val="hybridMultilevel"/>
    <w:tmpl w:val="22F0A188"/>
    <w:lvl w:ilvl="0" w:tplc="FEBAE09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FFF6083"/>
    <w:multiLevelType w:val="hybridMultilevel"/>
    <w:tmpl w:val="B252A29A"/>
    <w:lvl w:ilvl="0" w:tplc="041F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7">
    <w:nsid w:val="401F3484"/>
    <w:multiLevelType w:val="hybridMultilevel"/>
    <w:tmpl w:val="9A4A72D2"/>
    <w:lvl w:ilvl="0" w:tplc="71D6AAE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0332D6A"/>
    <w:multiLevelType w:val="hybridMultilevel"/>
    <w:tmpl w:val="425AD240"/>
    <w:lvl w:ilvl="0" w:tplc="95F6A570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9">
    <w:nsid w:val="43E15EC0"/>
    <w:multiLevelType w:val="hybridMultilevel"/>
    <w:tmpl w:val="78CE0F44"/>
    <w:lvl w:ilvl="0" w:tplc="041F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>
    <w:nsid w:val="48440F74"/>
    <w:multiLevelType w:val="hybridMultilevel"/>
    <w:tmpl w:val="9572C390"/>
    <w:lvl w:ilvl="0" w:tplc="B5F06412">
      <w:start w:val="1"/>
      <w:numFmt w:val="upperLetter"/>
      <w:lvlText w:val="%1)"/>
      <w:lvlJc w:val="left"/>
      <w:pPr>
        <w:ind w:left="114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1">
    <w:nsid w:val="50DA7D29"/>
    <w:multiLevelType w:val="hybridMultilevel"/>
    <w:tmpl w:val="5FBE5C5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C3E0E03"/>
    <w:multiLevelType w:val="hybridMultilevel"/>
    <w:tmpl w:val="2B12DC1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0223D62"/>
    <w:multiLevelType w:val="hybridMultilevel"/>
    <w:tmpl w:val="DAF44776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62F4703D"/>
    <w:multiLevelType w:val="hybridMultilevel"/>
    <w:tmpl w:val="487069A4"/>
    <w:lvl w:ilvl="0" w:tplc="96D4E6F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5110CB3"/>
    <w:multiLevelType w:val="hybridMultilevel"/>
    <w:tmpl w:val="C64CEC9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6452F18"/>
    <w:multiLevelType w:val="hybridMultilevel"/>
    <w:tmpl w:val="DB7CA804"/>
    <w:lvl w:ilvl="0" w:tplc="98F6A09A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7">
    <w:nsid w:val="67161422"/>
    <w:multiLevelType w:val="hybridMultilevel"/>
    <w:tmpl w:val="54047734"/>
    <w:lvl w:ilvl="0" w:tplc="38E4DA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2A42B9"/>
    <w:multiLevelType w:val="hybridMultilevel"/>
    <w:tmpl w:val="F9BEB5B6"/>
    <w:lvl w:ilvl="0" w:tplc="1B643BF8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9">
    <w:nsid w:val="69F22639"/>
    <w:multiLevelType w:val="hybridMultilevel"/>
    <w:tmpl w:val="3A18F84C"/>
    <w:lvl w:ilvl="0" w:tplc="8490EF56">
      <w:start w:val="1"/>
      <w:numFmt w:val="low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30">
    <w:nsid w:val="6A982995"/>
    <w:multiLevelType w:val="hybridMultilevel"/>
    <w:tmpl w:val="3550C52E"/>
    <w:lvl w:ilvl="0" w:tplc="A59AAD3A">
      <w:start w:val="1"/>
      <w:numFmt w:val="lowerLetter"/>
      <w:lvlText w:val="%1)"/>
      <w:lvlJc w:val="left"/>
      <w:pPr>
        <w:ind w:left="67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9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1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3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5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7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9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1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37" w:hanging="180"/>
      </w:pPr>
      <w:rPr>
        <w:rFonts w:cs="Times New Roman"/>
      </w:rPr>
    </w:lvl>
  </w:abstractNum>
  <w:abstractNum w:abstractNumId="31">
    <w:nsid w:val="6CD56EBD"/>
    <w:multiLevelType w:val="hybridMultilevel"/>
    <w:tmpl w:val="2208DE9E"/>
    <w:lvl w:ilvl="0" w:tplc="041F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2">
    <w:nsid w:val="6D6F792C"/>
    <w:multiLevelType w:val="hybridMultilevel"/>
    <w:tmpl w:val="E0CEF5DA"/>
    <w:lvl w:ilvl="0" w:tplc="90C8DD2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01823FA"/>
    <w:multiLevelType w:val="hybridMultilevel"/>
    <w:tmpl w:val="CCE6443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1AD4260"/>
    <w:multiLevelType w:val="hybridMultilevel"/>
    <w:tmpl w:val="40A0CA9C"/>
    <w:lvl w:ilvl="0" w:tplc="0264315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5">
    <w:nsid w:val="73CC2BE3"/>
    <w:multiLevelType w:val="hybridMultilevel"/>
    <w:tmpl w:val="D20CA4CA"/>
    <w:lvl w:ilvl="0" w:tplc="8216022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89D7F2E"/>
    <w:multiLevelType w:val="hybridMultilevel"/>
    <w:tmpl w:val="1E483AD6"/>
    <w:lvl w:ilvl="0" w:tplc="B23C20F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A8F0F83"/>
    <w:multiLevelType w:val="hybridMultilevel"/>
    <w:tmpl w:val="A212033A"/>
    <w:lvl w:ilvl="0" w:tplc="222E925E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8">
    <w:nsid w:val="7D8E7B53"/>
    <w:multiLevelType w:val="hybridMultilevel"/>
    <w:tmpl w:val="2EF86090"/>
    <w:lvl w:ilvl="0" w:tplc="041F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FCD3687"/>
    <w:multiLevelType w:val="hybridMultilevel"/>
    <w:tmpl w:val="5F9EB9FC"/>
    <w:lvl w:ilvl="0" w:tplc="CB16C0CA">
      <w:start w:val="1"/>
      <w:numFmt w:val="upperLetter"/>
      <w:lvlText w:val="%1)"/>
      <w:lvlJc w:val="left"/>
      <w:pPr>
        <w:ind w:left="114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4"/>
  </w:num>
  <w:num w:numId="2">
    <w:abstractNumId w:val="17"/>
  </w:num>
  <w:num w:numId="3">
    <w:abstractNumId w:val="14"/>
  </w:num>
  <w:num w:numId="4">
    <w:abstractNumId w:val="10"/>
  </w:num>
  <w:num w:numId="5">
    <w:abstractNumId w:val="37"/>
  </w:num>
  <w:num w:numId="6">
    <w:abstractNumId w:val="34"/>
  </w:num>
  <w:num w:numId="7">
    <w:abstractNumId w:val="18"/>
  </w:num>
  <w:num w:numId="8">
    <w:abstractNumId w:val="1"/>
  </w:num>
  <w:num w:numId="9">
    <w:abstractNumId w:val="3"/>
  </w:num>
  <w:num w:numId="10">
    <w:abstractNumId w:val="39"/>
  </w:num>
  <w:num w:numId="11">
    <w:abstractNumId w:val="20"/>
  </w:num>
  <w:num w:numId="12">
    <w:abstractNumId w:val="12"/>
  </w:num>
  <w:num w:numId="13">
    <w:abstractNumId w:val="33"/>
  </w:num>
  <w:num w:numId="14">
    <w:abstractNumId w:val="16"/>
  </w:num>
  <w:num w:numId="15">
    <w:abstractNumId w:val="27"/>
  </w:num>
  <w:num w:numId="16">
    <w:abstractNumId w:val="15"/>
  </w:num>
  <w:num w:numId="17">
    <w:abstractNumId w:val="25"/>
  </w:num>
  <w:num w:numId="18">
    <w:abstractNumId w:val="11"/>
  </w:num>
  <w:num w:numId="19">
    <w:abstractNumId w:val="2"/>
  </w:num>
  <w:num w:numId="20">
    <w:abstractNumId w:val="38"/>
  </w:num>
  <w:num w:numId="21">
    <w:abstractNumId w:val="21"/>
  </w:num>
  <w:num w:numId="22">
    <w:abstractNumId w:val="19"/>
  </w:num>
  <w:num w:numId="23">
    <w:abstractNumId w:val="0"/>
  </w:num>
  <w:num w:numId="24">
    <w:abstractNumId w:val="24"/>
  </w:num>
  <w:num w:numId="25">
    <w:abstractNumId w:val="8"/>
  </w:num>
  <w:num w:numId="26">
    <w:abstractNumId w:val="35"/>
  </w:num>
  <w:num w:numId="27">
    <w:abstractNumId w:val="31"/>
  </w:num>
  <w:num w:numId="28">
    <w:abstractNumId w:val="28"/>
  </w:num>
  <w:num w:numId="29">
    <w:abstractNumId w:val="36"/>
  </w:num>
  <w:num w:numId="30">
    <w:abstractNumId w:val="6"/>
  </w:num>
  <w:num w:numId="31">
    <w:abstractNumId w:val="26"/>
  </w:num>
  <w:num w:numId="32">
    <w:abstractNumId w:val="22"/>
  </w:num>
  <w:num w:numId="33">
    <w:abstractNumId w:val="23"/>
  </w:num>
  <w:num w:numId="34">
    <w:abstractNumId w:val="7"/>
  </w:num>
  <w:num w:numId="35">
    <w:abstractNumId w:val="29"/>
  </w:num>
  <w:num w:numId="36">
    <w:abstractNumId w:val="32"/>
  </w:num>
  <w:num w:numId="37">
    <w:abstractNumId w:val="13"/>
  </w:num>
  <w:num w:numId="38">
    <w:abstractNumId w:val="30"/>
  </w:num>
  <w:num w:numId="39">
    <w:abstractNumId w:val="9"/>
  </w:num>
  <w:num w:numId="4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5F5B"/>
    <w:rsid w:val="000044F5"/>
    <w:rsid w:val="0001127A"/>
    <w:rsid w:val="00033B05"/>
    <w:rsid w:val="00044A38"/>
    <w:rsid w:val="00086A29"/>
    <w:rsid w:val="001467DB"/>
    <w:rsid w:val="00146C55"/>
    <w:rsid w:val="00164C41"/>
    <w:rsid w:val="001746C4"/>
    <w:rsid w:val="001D6C1E"/>
    <w:rsid w:val="001E4A71"/>
    <w:rsid w:val="002150B3"/>
    <w:rsid w:val="0025131B"/>
    <w:rsid w:val="00266561"/>
    <w:rsid w:val="00270A19"/>
    <w:rsid w:val="002838CF"/>
    <w:rsid w:val="002971BC"/>
    <w:rsid w:val="002D3DB0"/>
    <w:rsid w:val="00321F5E"/>
    <w:rsid w:val="00332815"/>
    <w:rsid w:val="003428D2"/>
    <w:rsid w:val="00351BF1"/>
    <w:rsid w:val="00357B19"/>
    <w:rsid w:val="003A4598"/>
    <w:rsid w:val="003C2AEC"/>
    <w:rsid w:val="003D035C"/>
    <w:rsid w:val="00406C45"/>
    <w:rsid w:val="004538C3"/>
    <w:rsid w:val="00495301"/>
    <w:rsid w:val="004B5F5B"/>
    <w:rsid w:val="00513DE9"/>
    <w:rsid w:val="0055472B"/>
    <w:rsid w:val="005638B2"/>
    <w:rsid w:val="005775F2"/>
    <w:rsid w:val="005A2549"/>
    <w:rsid w:val="005C2EBA"/>
    <w:rsid w:val="00620A7B"/>
    <w:rsid w:val="006216AF"/>
    <w:rsid w:val="00640C6F"/>
    <w:rsid w:val="006612B7"/>
    <w:rsid w:val="0066334B"/>
    <w:rsid w:val="00664815"/>
    <w:rsid w:val="006F60E4"/>
    <w:rsid w:val="00707305"/>
    <w:rsid w:val="00744097"/>
    <w:rsid w:val="007458C6"/>
    <w:rsid w:val="0075074E"/>
    <w:rsid w:val="00752F8C"/>
    <w:rsid w:val="0077589E"/>
    <w:rsid w:val="0078283A"/>
    <w:rsid w:val="007D220F"/>
    <w:rsid w:val="007F6D1B"/>
    <w:rsid w:val="00803282"/>
    <w:rsid w:val="00812976"/>
    <w:rsid w:val="008645E2"/>
    <w:rsid w:val="00867990"/>
    <w:rsid w:val="008708BC"/>
    <w:rsid w:val="008737DB"/>
    <w:rsid w:val="008B1C41"/>
    <w:rsid w:val="008E1432"/>
    <w:rsid w:val="008E4B08"/>
    <w:rsid w:val="008E4D8F"/>
    <w:rsid w:val="00902122"/>
    <w:rsid w:val="0094772A"/>
    <w:rsid w:val="00950CD3"/>
    <w:rsid w:val="00981BF4"/>
    <w:rsid w:val="0098324D"/>
    <w:rsid w:val="009926C7"/>
    <w:rsid w:val="00997733"/>
    <w:rsid w:val="009A056D"/>
    <w:rsid w:val="009B4B99"/>
    <w:rsid w:val="009B6C0C"/>
    <w:rsid w:val="009D4751"/>
    <w:rsid w:val="00A24555"/>
    <w:rsid w:val="00A61B7E"/>
    <w:rsid w:val="00A66077"/>
    <w:rsid w:val="00A67B2A"/>
    <w:rsid w:val="00A713CC"/>
    <w:rsid w:val="00AD7D37"/>
    <w:rsid w:val="00AF555F"/>
    <w:rsid w:val="00B16A02"/>
    <w:rsid w:val="00B76077"/>
    <w:rsid w:val="00B94D11"/>
    <w:rsid w:val="00BA53BB"/>
    <w:rsid w:val="00BB4380"/>
    <w:rsid w:val="00BC0335"/>
    <w:rsid w:val="00BE1D05"/>
    <w:rsid w:val="00C45541"/>
    <w:rsid w:val="00C60EDD"/>
    <w:rsid w:val="00C8580E"/>
    <w:rsid w:val="00CA150A"/>
    <w:rsid w:val="00CC789A"/>
    <w:rsid w:val="00CD32B2"/>
    <w:rsid w:val="00CF03CF"/>
    <w:rsid w:val="00D31ADC"/>
    <w:rsid w:val="00D800CC"/>
    <w:rsid w:val="00D92EF4"/>
    <w:rsid w:val="00E16D5E"/>
    <w:rsid w:val="00E71766"/>
    <w:rsid w:val="00EA3EC0"/>
    <w:rsid w:val="00EC234D"/>
    <w:rsid w:val="00EC2E51"/>
    <w:rsid w:val="00F05D67"/>
    <w:rsid w:val="00F3336C"/>
    <w:rsid w:val="00F44ABE"/>
    <w:rsid w:val="00F451A5"/>
    <w:rsid w:val="00F76D88"/>
    <w:rsid w:val="00F83FE1"/>
    <w:rsid w:val="00FD5F84"/>
    <w:rsid w:val="00FE47F0"/>
    <w:rsid w:val="00FE69FD"/>
    <w:rsid w:val="00FF6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5B"/>
    <w:pPr>
      <w:spacing w:after="200" w:line="276" w:lineRule="auto"/>
    </w:pPr>
    <w:rPr>
      <w:lang w:val="en-GB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B5F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B5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5F5B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99"/>
    <w:rsid w:val="004B5F5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2150B3"/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semiHidden/>
    <w:rsid w:val="00321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21F5E"/>
    <w:rPr>
      <w:rFonts w:cs="Times New Roman"/>
      <w:lang w:val="en-GB"/>
    </w:rPr>
  </w:style>
  <w:style w:type="paragraph" w:styleId="Footer">
    <w:name w:val="footer"/>
    <w:basedOn w:val="Normal"/>
    <w:link w:val="FooterChar"/>
    <w:uiPriority w:val="99"/>
    <w:semiHidden/>
    <w:rsid w:val="00321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21F5E"/>
    <w:rPr>
      <w:rFonts w:cs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hyperlink" Target="http://images.google.com.tr/imgres?imgurl=http://www.clipartheaven.com/clipart/people/cartoons_(m_-_s)/mother_&amp;_daughter_1.gif&amp;imgrefurl=http://jclark3055.blogspot.com/2006_03_01_archive.html&amp;h=588&amp;w=427&amp;sz=11&amp;hl=tr&amp;start=11&amp;usg=__BcAsZCRmntvIfia0Duico2baEHg=&amp;tbnid=v0SfVu2lGRLVpM:&amp;tbnh=135&amp;tbnw=98&amp;prev=/images?q=honest+mother+clipart&amp;gbv=2&amp;ndsp=20&amp;hl=tr&amp;sa=N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image" Target="media/image1.jpeg"/><Relationship Id="rId12" Type="http://schemas.openxmlformats.org/officeDocument/2006/relationships/hyperlink" Target="http://images.google.com.tr/imgres?imgurl=http://www.illustrationsof.com/images/clipart/xsmall2/8682_little_girl_wearing_a_ballet_tutu_while_dancing_like_a_ballerina.jpg&amp;imgrefurl=http://www.illustrationsof.com/details/clipart/8682.html&amp;h=350&amp;w=239&amp;sz=68&amp;hl=tr&amp;start=96&amp;usg=__pvbTt0XulBLeFecQz957I3P6vNI=&amp;tbnid=h_5lBzfZPojqqM:&amp;tbnh=120&amp;tbnw=82&amp;prev=/images?q=girl+clipart&amp;start=80&amp;gbv=2&amp;ndsp=20&amp;hl=tr&amp;sa=N" TargetMode="External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hyperlink" Target="http://images.google.com.tr/imgres?imgurl=http://www.clipartgarden.com/_named_clipart_images/0511-0703-0917-4108_Secretary_Picking_Up_Spam_Mail_That_Fell_From_a_Mailbox_clipart_image.jpg&amp;imgrefurl=http://www.clipartgarden.com/_pages/0511-0703-0917-4108.html&amp;h=292&amp;w=300&amp;sz=20&amp;hl=tr&amp;start=20&amp;usg=__WDP5tmhIodK4sEDaZV5QpHWDyWY=&amp;tbnid=0Ek-8watxHotbM:&amp;tbnh=113&amp;tbnw=116&amp;prev=/images?q=angry+woman+clipart&amp;gbv=2&amp;hl=tr" TargetMode="External"/><Relationship Id="rId20" Type="http://schemas.openxmlformats.org/officeDocument/2006/relationships/hyperlink" Target="http://images.google.com.tr/imgres?imgurl=http://www.best-of-web.com/_images/070823-110544.jpg&amp;imgrefurl=http://www.americanidol.com/myidol/blogs/view/?un=wotzdfuss&amp;eid=251781&amp;h=96&amp;w=100&amp;sz=4&amp;hl=tr&amp;start=106&amp;usg=__beT7Y-ddYQP5d003eJJyzjkI254=&amp;tbnid=EFXgQwZ8l1JgOM:&amp;tbnh=79&amp;tbnw=82&amp;prev=/images?q=honest+mother+clipart&amp;start=100&amp;gbv=2&amp;ndsp=20&amp;hl=tr&amp;sa=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images.google.com.tr/imgres?imgurl=http://bp1.blogger.com/_VuMuZ0jc2LA/SCzdTbcG55I/AAAAAAAACM8/IeYHHs7Ea_E/s400/jog_girl_clipart.jpg&amp;imgrefurl=http://shubascribble.blogspot.com/feeds/posts/default&amp;h=237&amp;w=250&amp;sz=13&amp;hl=tr&amp;start=131&amp;usg=__iHJbF4kJoyib0UcPjtp-wJuqOv4=&amp;tbnid=quKrWNdcij1d2M:&amp;tbnh=105&amp;tbnw=111&amp;prev=/images?q=helpful+mother+clipart&amp;start=120&amp;gbv=2&amp;ndsp=20&amp;hl=tr&amp;sa=N" TargetMode="External"/><Relationship Id="rId22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</TotalTime>
  <Pages>5</Pages>
  <Words>1064</Words>
  <Characters>6071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tuğba</dc:creator>
  <cp:keywords/>
  <dc:description/>
  <cp:lastModifiedBy>edanur</cp:lastModifiedBy>
  <cp:revision>7</cp:revision>
  <cp:lastPrinted>2012-11-06T13:01:00Z</cp:lastPrinted>
  <dcterms:created xsi:type="dcterms:W3CDTF">2014-10-18T11:28:00Z</dcterms:created>
  <dcterms:modified xsi:type="dcterms:W3CDTF">2014-11-03T19:42:00Z</dcterms:modified>
</cp:coreProperties>
</file>