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8E" w:rsidRPr="00DB074A" w:rsidRDefault="001A078E" w:rsidP="009043CA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2014-2015 </w:t>
      </w:r>
      <w:r w:rsidRPr="00DB074A">
        <w:rPr>
          <w:rFonts w:ascii="Times New Roman" w:hAnsi="Times New Roman"/>
          <w:b/>
        </w:rPr>
        <w:t xml:space="preserve"> SCHOOL YEAR</w:t>
      </w:r>
    </w:p>
    <w:p w:rsidR="001A078E" w:rsidRPr="00DB074A" w:rsidRDefault="001A078E" w:rsidP="009043CA">
      <w:pPr>
        <w:pStyle w:val="NoSpacing"/>
        <w:jc w:val="center"/>
        <w:rPr>
          <w:rFonts w:ascii="Times New Roman" w:hAnsi="Times New Roman"/>
          <w:b/>
        </w:rPr>
      </w:pPr>
      <w:smartTag w:uri="urn:schemas-microsoft-com:office:smarttags" w:element="place">
        <w:smartTag w:uri="urn:schemas-microsoft-com:office:smarttags" w:element="PlaceName">
          <w:r w:rsidRPr="00DB074A">
            <w:rPr>
              <w:rFonts w:ascii="Times New Roman" w:hAnsi="Times New Roman"/>
              <w:b/>
            </w:rPr>
            <w:t>ŞEHİRLİOGLU</w:t>
          </w:r>
        </w:smartTag>
        <w:r w:rsidRPr="00DB074A">
          <w:rPr>
            <w:rFonts w:ascii="Times New Roman" w:hAnsi="Times New Roman"/>
            <w:b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b/>
            </w:rPr>
            <w:t>PRIMARY SCHOOL</w:t>
          </w:r>
        </w:smartTag>
      </w:smartTag>
      <w:r>
        <w:rPr>
          <w:rFonts w:ascii="Times New Roman" w:hAnsi="Times New Roman"/>
          <w:b/>
        </w:rPr>
        <w:t xml:space="preserve"> FIRST TERM- 1</w:t>
      </w:r>
      <w:r w:rsidRPr="007E3DFD">
        <w:rPr>
          <w:rFonts w:ascii="Times New Roman" w:hAnsi="Times New Roman"/>
          <w:b/>
          <w:vertAlign w:val="superscript"/>
        </w:rPr>
        <w:t>st</w:t>
      </w:r>
      <w:r>
        <w:rPr>
          <w:rFonts w:ascii="Times New Roman" w:hAnsi="Times New Roman"/>
          <w:b/>
        </w:rPr>
        <w:t xml:space="preserve"> </w:t>
      </w:r>
      <w:r w:rsidRPr="00DB074A">
        <w:rPr>
          <w:rFonts w:ascii="Times New Roman" w:hAnsi="Times New Roman"/>
          <w:b/>
        </w:rPr>
        <w:t xml:space="preserve"> EXAM FOR 8</w:t>
      </w:r>
      <w:r w:rsidRPr="00DB074A">
        <w:rPr>
          <w:rFonts w:ascii="Times New Roman" w:hAnsi="Times New Roman"/>
          <w:b/>
          <w:vertAlign w:val="superscript"/>
        </w:rPr>
        <w:t>TH</w:t>
      </w:r>
      <w:r w:rsidRPr="00DB074A">
        <w:rPr>
          <w:rFonts w:ascii="Times New Roman" w:hAnsi="Times New Roman"/>
          <w:b/>
        </w:rPr>
        <w:t xml:space="preserve"> GRADES</w:t>
      </w:r>
    </w:p>
    <w:p w:rsidR="001A078E" w:rsidRDefault="001A078E" w:rsidP="00AC71C7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5C4C64">
        <w:rPr>
          <w:rFonts w:ascii="Constantia" w:hAnsi="Constantia"/>
          <w:b/>
          <w:i/>
          <w:u w:val="single"/>
        </w:rPr>
        <w:t>Read the text  and  put the underlined  words  on the correct part of the chart</w:t>
      </w:r>
      <w:r>
        <w:rPr>
          <w:rFonts w:ascii="Constantia" w:hAnsi="Constantia"/>
          <w:b/>
          <w:i/>
          <w:u w:val="single"/>
        </w:rPr>
        <w:t xml:space="preserve"> (10 *2= 20 points)</w:t>
      </w:r>
    </w:p>
    <w:p w:rsidR="001A078E" w:rsidRPr="005C4C64" w:rsidRDefault="001A078E" w:rsidP="005C4C64">
      <w:pPr>
        <w:pStyle w:val="ListParagraph"/>
        <w:ind w:left="-207"/>
        <w:rPr>
          <w:rFonts w:ascii="Constantia" w:hAnsi="Constantia"/>
          <w:b/>
          <w:i/>
          <w:u w:val="single"/>
        </w:rPr>
      </w:pPr>
    </w:p>
    <w:tbl>
      <w:tblPr>
        <w:tblpPr w:leftFromText="141" w:rightFromText="141" w:vertAnchor="text" w:horzAnchor="page" w:tblpX="7363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6"/>
        <w:gridCol w:w="1985"/>
      </w:tblGrid>
      <w:tr w:rsidR="001A078E" w:rsidRPr="00E0235A" w:rsidTr="00E0235A">
        <w:tc>
          <w:tcPr>
            <w:tcW w:w="2016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  <w:r w:rsidRPr="00E0235A">
              <w:rPr>
                <w:rFonts w:ascii="Verdana" w:hAnsi="Verdana"/>
                <w:b/>
                <w:i/>
              </w:rPr>
              <w:t>Physical appearance</w:t>
            </w:r>
          </w:p>
        </w:tc>
        <w:tc>
          <w:tcPr>
            <w:tcW w:w="1985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  <w:r w:rsidRPr="00E0235A">
              <w:rPr>
                <w:rFonts w:ascii="Verdana" w:hAnsi="Verdana"/>
                <w:b/>
                <w:i/>
              </w:rPr>
              <w:t>personality</w:t>
            </w:r>
          </w:p>
        </w:tc>
      </w:tr>
      <w:tr w:rsidR="001A078E" w:rsidRPr="00E0235A" w:rsidTr="00E0235A">
        <w:tc>
          <w:tcPr>
            <w:tcW w:w="2016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</w:tbl>
    <w:p w:rsidR="001A078E" w:rsidRDefault="001A078E" w:rsidP="00AC71C7">
      <w:pPr>
        <w:pStyle w:val="ListParagraph"/>
        <w:ind w:left="-207"/>
        <w:rPr>
          <w:rFonts w:ascii="Verdana" w:hAnsi="Verdana"/>
        </w:rPr>
      </w:pPr>
      <w:r>
        <w:rPr>
          <w:rFonts w:ascii="Verdana" w:hAnsi="Verdana"/>
        </w:rPr>
        <w:t xml:space="preserve">I have got a true friend, Jennifer. She is quite </w:t>
      </w:r>
      <w:r w:rsidRPr="007A12BE">
        <w:rPr>
          <w:rFonts w:ascii="Verdana" w:hAnsi="Verdana"/>
          <w:b/>
        </w:rPr>
        <w:t xml:space="preserve"> </w:t>
      </w:r>
      <w:r w:rsidRPr="007A12BE">
        <w:rPr>
          <w:rFonts w:ascii="Verdana" w:hAnsi="Verdana"/>
          <w:b/>
          <w:u w:val="single"/>
        </w:rPr>
        <w:t>beautiful</w:t>
      </w:r>
      <w:r>
        <w:rPr>
          <w:rFonts w:ascii="Verdana" w:hAnsi="Verdana"/>
        </w:rPr>
        <w:t xml:space="preserve">.  She is </w:t>
      </w:r>
      <w:r w:rsidRPr="007A12BE">
        <w:rPr>
          <w:rFonts w:ascii="Verdana" w:hAnsi="Verdana"/>
          <w:b/>
          <w:u w:val="single"/>
        </w:rPr>
        <w:t xml:space="preserve">tall </w:t>
      </w:r>
      <w:r>
        <w:rPr>
          <w:rFonts w:ascii="Verdana" w:hAnsi="Verdana"/>
        </w:rPr>
        <w:t xml:space="preserve"> and </w:t>
      </w:r>
      <w:r w:rsidRPr="007A12BE">
        <w:rPr>
          <w:rFonts w:ascii="Verdana" w:hAnsi="Verdana"/>
          <w:b/>
          <w:u w:val="single"/>
        </w:rPr>
        <w:t>slim</w:t>
      </w:r>
      <w:r>
        <w:rPr>
          <w:rFonts w:ascii="Verdana" w:hAnsi="Verdana"/>
        </w:rPr>
        <w:t xml:space="preserve">. She has got </w:t>
      </w:r>
    </w:p>
    <w:p w:rsidR="001A078E" w:rsidRDefault="001A078E" w:rsidP="00AC71C7">
      <w:pPr>
        <w:pStyle w:val="ListParagraph"/>
        <w:ind w:left="-207"/>
        <w:rPr>
          <w:rFonts w:ascii="Verdana" w:hAnsi="Verdana"/>
        </w:rPr>
      </w:pPr>
      <w:r w:rsidRPr="007A12BE">
        <w:rPr>
          <w:rFonts w:ascii="Verdana" w:hAnsi="Verdana"/>
          <w:b/>
          <w:u w:val="single"/>
        </w:rPr>
        <w:t>long  fair hair</w:t>
      </w:r>
      <w:r>
        <w:rPr>
          <w:rFonts w:ascii="Verdana" w:hAnsi="Verdana"/>
        </w:rPr>
        <w:t xml:space="preserve"> and  she has got  beautiful </w:t>
      </w:r>
    </w:p>
    <w:p w:rsidR="001A078E" w:rsidRDefault="001A078E" w:rsidP="00AC71C7">
      <w:pPr>
        <w:pStyle w:val="ListParagraph"/>
        <w:ind w:left="-207"/>
        <w:rPr>
          <w:rFonts w:ascii="Verdana" w:hAnsi="Verdana"/>
          <w:b/>
          <w:u w:val="single"/>
        </w:rPr>
      </w:pPr>
      <w:r>
        <w:rPr>
          <w:rFonts w:ascii="Verdana" w:hAnsi="Verdana"/>
        </w:rPr>
        <w:t xml:space="preserve"> </w:t>
      </w:r>
      <w:r w:rsidRPr="007A12BE">
        <w:rPr>
          <w:rFonts w:ascii="Verdana" w:hAnsi="Verdana"/>
          <w:b/>
          <w:u w:val="single"/>
        </w:rPr>
        <w:t>green eyes</w:t>
      </w:r>
      <w:r w:rsidRPr="007A12BE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 She is a true friend, because  she is</w:t>
      </w:r>
      <w:r w:rsidRPr="007A12BE">
        <w:rPr>
          <w:rFonts w:ascii="Verdana" w:hAnsi="Verdana"/>
          <w:b/>
          <w:u w:val="single"/>
        </w:rPr>
        <w:t xml:space="preserve"> honest</w:t>
      </w:r>
      <w:r>
        <w:rPr>
          <w:rFonts w:ascii="Verdana" w:hAnsi="Verdana"/>
        </w:rPr>
        <w:t xml:space="preserve">. She never lies. She always tells the truth. She is </w:t>
      </w:r>
      <w:r w:rsidRPr="004E6441">
        <w:rPr>
          <w:rFonts w:ascii="Verdana" w:hAnsi="Verdana"/>
          <w:b/>
          <w:u w:val="single"/>
        </w:rPr>
        <w:t>reliable</w:t>
      </w:r>
      <w:r>
        <w:rPr>
          <w:rFonts w:ascii="Verdana" w:hAnsi="Verdana"/>
        </w:rPr>
        <w:t xml:space="preserve">. She is also </w:t>
      </w:r>
      <w:r w:rsidRPr="007A12BE">
        <w:rPr>
          <w:rFonts w:ascii="Verdana" w:hAnsi="Verdana"/>
          <w:b/>
          <w:u w:val="single"/>
        </w:rPr>
        <w:t>helpful</w:t>
      </w:r>
      <w:r w:rsidRPr="007A12BE">
        <w:rPr>
          <w:rFonts w:ascii="Verdana" w:hAnsi="Verdana"/>
          <w:u w:val="single"/>
        </w:rPr>
        <w:t>.</w:t>
      </w:r>
      <w:r>
        <w:rPr>
          <w:rFonts w:ascii="Verdana" w:hAnsi="Verdana"/>
        </w:rPr>
        <w:t xml:space="preserve"> She always helps me and other friends. She likes talking a lot; so she is </w:t>
      </w:r>
      <w:r w:rsidRPr="007A12BE">
        <w:rPr>
          <w:rFonts w:ascii="Verdana" w:hAnsi="Verdana"/>
          <w:b/>
          <w:u w:val="single"/>
        </w:rPr>
        <w:t>talkative</w:t>
      </w:r>
      <w:r>
        <w:rPr>
          <w:rFonts w:ascii="Verdana" w:hAnsi="Verdana"/>
        </w:rPr>
        <w:t xml:space="preserve">.  She likes making jokes and telling funny stories. She is very </w:t>
      </w:r>
      <w:r w:rsidRPr="007A12BE">
        <w:rPr>
          <w:rFonts w:ascii="Verdana" w:hAnsi="Verdana"/>
          <w:b/>
          <w:u w:val="single"/>
        </w:rPr>
        <w:t>funny.</w:t>
      </w:r>
    </w:p>
    <w:p w:rsidR="001A078E" w:rsidRDefault="001A078E" w:rsidP="00AC71C7">
      <w:pPr>
        <w:pStyle w:val="ListParagraph"/>
        <w:ind w:left="-207"/>
        <w:rPr>
          <w:rFonts w:ascii="Verdana" w:hAnsi="Verdana"/>
        </w:rPr>
      </w:pPr>
    </w:p>
    <w:p w:rsidR="001A078E" w:rsidRDefault="001A078E" w:rsidP="00F03D97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F03D97">
        <w:rPr>
          <w:rFonts w:ascii="Constantia" w:hAnsi="Constantia"/>
          <w:b/>
          <w:i/>
          <w:u w:val="single"/>
        </w:rPr>
        <w:t>Fill in the blanks with the correct words</w:t>
      </w:r>
      <w:r>
        <w:rPr>
          <w:rFonts w:ascii="Constantia" w:hAnsi="Constantia"/>
          <w:b/>
          <w:i/>
          <w:u w:val="single"/>
        </w:rPr>
        <w:t xml:space="preserve"> (5*3=15 points)</w:t>
      </w:r>
    </w:p>
    <w:tbl>
      <w:tblPr>
        <w:tblW w:w="0" w:type="auto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2"/>
        <w:gridCol w:w="2012"/>
        <w:gridCol w:w="2012"/>
        <w:gridCol w:w="2013"/>
        <w:gridCol w:w="2013"/>
      </w:tblGrid>
      <w:tr w:rsidR="001A078E" w:rsidRPr="00E0235A" w:rsidTr="00E0235A">
        <w:tc>
          <w:tcPr>
            <w:tcW w:w="2012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  <w:r w:rsidRPr="00E0235A">
              <w:rPr>
                <w:rFonts w:ascii="Verdana" w:hAnsi="Verdana"/>
              </w:rPr>
              <w:t>Turn off</w:t>
            </w:r>
          </w:p>
        </w:tc>
        <w:tc>
          <w:tcPr>
            <w:tcW w:w="2012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  <w:r w:rsidRPr="00E0235A">
              <w:rPr>
                <w:rFonts w:ascii="Verdana" w:hAnsi="Verdana"/>
              </w:rPr>
              <w:t>notes</w:t>
            </w:r>
          </w:p>
        </w:tc>
        <w:tc>
          <w:tcPr>
            <w:tcW w:w="2012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  <w:r w:rsidRPr="00E0235A">
              <w:rPr>
                <w:rFonts w:ascii="Verdana" w:hAnsi="Verdana"/>
              </w:rPr>
              <w:t>study</w:t>
            </w:r>
          </w:p>
        </w:tc>
        <w:tc>
          <w:tcPr>
            <w:tcW w:w="2013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  <w:r w:rsidRPr="00E0235A">
              <w:rPr>
                <w:rFonts w:ascii="Verdana" w:hAnsi="Verdana"/>
              </w:rPr>
              <w:t>dictionary</w:t>
            </w:r>
          </w:p>
        </w:tc>
        <w:tc>
          <w:tcPr>
            <w:tcW w:w="2013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Verdana" w:hAnsi="Verdana"/>
              </w:rPr>
            </w:pPr>
            <w:r w:rsidRPr="00E0235A">
              <w:rPr>
                <w:rFonts w:ascii="Verdana" w:hAnsi="Verdana"/>
              </w:rPr>
              <w:t>listen</w:t>
            </w:r>
          </w:p>
        </w:tc>
      </w:tr>
    </w:tbl>
    <w:p w:rsidR="001A078E" w:rsidRDefault="001A078E" w:rsidP="002C4942">
      <w:pPr>
        <w:pStyle w:val="ListParagraph"/>
        <w:ind w:left="-207"/>
        <w:rPr>
          <w:rFonts w:ascii="Constantia" w:hAnsi="Constantia"/>
          <w:b/>
          <w:i/>
          <w:u w:val="single"/>
        </w:rPr>
      </w:pPr>
    </w:p>
    <w:p w:rsidR="001A078E" w:rsidRDefault="001A078E" w:rsidP="002C4942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Review your  ……………..</w:t>
      </w:r>
    </w:p>
    <w:p w:rsidR="001A078E" w:rsidRDefault="001A078E" w:rsidP="002C4942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……………. to your teachers carefully.</w:t>
      </w:r>
    </w:p>
    <w:p w:rsidR="001A078E" w:rsidRDefault="001A078E" w:rsidP="002C4942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 in a quiet place.</w:t>
      </w:r>
    </w:p>
    <w:p w:rsidR="001A078E" w:rsidRDefault="001A078E" w:rsidP="002C4942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………………. your mobile phones.</w:t>
      </w:r>
    </w:p>
    <w:p w:rsidR="001A078E" w:rsidRPr="002C4942" w:rsidRDefault="001A078E" w:rsidP="002C4942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Look up new words in a …………………</w:t>
      </w:r>
    </w:p>
    <w:p w:rsidR="001A078E" w:rsidRDefault="001A078E" w:rsidP="004E6441">
      <w:pPr>
        <w:pStyle w:val="ListParagraph"/>
        <w:ind w:left="-207"/>
        <w:rPr>
          <w:rFonts w:ascii="Verdana" w:hAnsi="Verdana"/>
        </w:rPr>
      </w:pPr>
    </w:p>
    <w:p w:rsidR="001A078E" w:rsidRDefault="001A078E" w:rsidP="00702035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386A20">
        <w:rPr>
          <w:rFonts w:ascii="Constantia" w:hAnsi="Constantia"/>
          <w:b/>
          <w:i/>
          <w:u w:val="single"/>
        </w:rPr>
        <w:t>Match the sentences  which have similar meanings</w:t>
      </w:r>
      <w:r>
        <w:rPr>
          <w:rFonts w:ascii="Constantia" w:hAnsi="Constantia"/>
          <w:b/>
          <w:i/>
          <w:u w:val="single"/>
        </w:rPr>
        <w:t xml:space="preserve"> (5*3=15 points)</w:t>
      </w:r>
    </w:p>
    <w:p w:rsidR="001A078E" w:rsidRPr="00386A20" w:rsidRDefault="001A078E" w:rsidP="007757CC">
      <w:pPr>
        <w:pStyle w:val="ListParagraph"/>
        <w:ind w:left="-207"/>
        <w:rPr>
          <w:rFonts w:ascii="Constantia" w:hAnsi="Constantia"/>
          <w:b/>
          <w:i/>
          <w:u w:val="single"/>
        </w:rPr>
      </w:pP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  <w:sectPr w:rsidR="001A078E" w:rsidSect="00CE40E2"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 car is too expensive to buy ….</w:t>
      </w: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I’m too old to play football ….</w:t>
      </w: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My  car is too slow to win a race ….</w:t>
      </w: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question is too difficult to answer ….</w:t>
      </w:r>
    </w:p>
    <w:p w:rsidR="001A078E" w:rsidRDefault="001A078E" w:rsidP="00702035">
      <w:pPr>
        <w:pStyle w:val="ListParagraph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 tea is too hot to drink ...</w:t>
      </w:r>
    </w:p>
    <w:p w:rsidR="001A078E" w:rsidRDefault="001A078E" w:rsidP="007F1BEC">
      <w:pPr>
        <w:pStyle w:val="ListParagraph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not easy enough</w:t>
      </w:r>
    </w:p>
    <w:p w:rsidR="001A078E" w:rsidRDefault="001A078E" w:rsidP="007F1BEC">
      <w:pPr>
        <w:pStyle w:val="ListParagraph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warm enough</w:t>
      </w:r>
    </w:p>
    <w:p w:rsidR="001A078E" w:rsidRDefault="001A078E" w:rsidP="007F1BEC">
      <w:pPr>
        <w:pStyle w:val="ListParagraph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not  fast  enough</w:t>
      </w:r>
    </w:p>
    <w:p w:rsidR="001A078E" w:rsidRDefault="001A078E" w:rsidP="007F1BEC">
      <w:pPr>
        <w:pStyle w:val="ListParagraph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I’m  not young enough</w:t>
      </w:r>
    </w:p>
    <w:p w:rsidR="001A078E" w:rsidRPr="007F1BEC" w:rsidRDefault="001A078E" w:rsidP="007F1BEC">
      <w:pPr>
        <w:pStyle w:val="ListParagraph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cheap enugh</w:t>
      </w:r>
    </w:p>
    <w:p w:rsidR="001A078E" w:rsidRDefault="001A078E" w:rsidP="00702035">
      <w:pPr>
        <w:rPr>
          <w:rFonts w:ascii="Verdana" w:hAnsi="Verdana"/>
        </w:rPr>
        <w:sectPr w:rsidR="001A078E" w:rsidSect="007F1BEC">
          <w:type w:val="continuous"/>
          <w:pgSz w:w="11906" w:h="16838"/>
          <w:pgMar w:top="426" w:right="849" w:bottom="1417" w:left="993" w:header="708" w:footer="708" w:gutter="0"/>
          <w:cols w:num="2" w:space="142"/>
          <w:docGrid w:linePitch="360"/>
        </w:sectPr>
      </w:pPr>
    </w:p>
    <w:p w:rsidR="001A078E" w:rsidRDefault="001A078E" w:rsidP="00702035">
      <w:pPr>
        <w:rPr>
          <w:rFonts w:ascii="Verdana" w:hAnsi="Verdana"/>
        </w:rPr>
      </w:pPr>
    </w:p>
    <w:p w:rsidR="001A078E" w:rsidRPr="00702035" w:rsidRDefault="001A078E" w:rsidP="00702035">
      <w:pPr>
        <w:rPr>
          <w:rFonts w:ascii="Verdana" w:hAnsi="Verdana"/>
        </w:rPr>
      </w:pPr>
    </w:p>
    <w:p w:rsidR="001A078E" w:rsidRDefault="001A078E" w:rsidP="00E75800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t>Put  the phrases  under the right pictures (4*4 = 16  points)</w:t>
      </w:r>
    </w:p>
    <w:p w:rsidR="001A078E" w:rsidRPr="00D96B87" w:rsidRDefault="001A078E" w:rsidP="00E75800">
      <w:pPr>
        <w:pStyle w:val="ListParagraph"/>
        <w:ind w:left="-207"/>
        <w:rPr>
          <w:rFonts w:ascii="Comic Sans MS" w:hAnsi="Comic Sans MS"/>
          <w:b/>
        </w:rPr>
      </w:pPr>
      <w:r w:rsidRPr="00D96B87">
        <w:rPr>
          <w:rFonts w:ascii="Comic Sans MS" w:hAnsi="Comic Sans MS"/>
          <w:b/>
        </w:rPr>
        <w:t xml:space="preserve">  Hair  care    /    hand care    /    body care    /  junk food</w:t>
      </w:r>
    </w:p>
    <w:p w:rsidR="001A078E" w:rsidRDefault="001A078E" w:rsidP="00E75800">
      <w:pPr>
        <w:pStyle w:val="ListParagraph"/>
        <w:ind w:left="-207"/>
        <w:rPr>
          <w:rFonts w:ascii="Constantia" w:hAnsi="Constantia"/>
          <w:b/>
          <w:i/>
          <w:u w:val="single"/>
        </w:rPr>
      </w:pPr>
    </w:p>
    <w:tbl>
      <w:tblPr>
        <w:tblW w:w="0" w:type="auto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1"/>
        <w:gridCol w:w="3227"/>
        <w:gridCol w:w="2410"/>
        <w:gridCol w:w="2410"/>
      </w:tblGrid>
      <w:tr w:rsidR="001A078E" w:rsidRPr="00E0235A" w:rsidTr="00E0235A">
        <w:tc>
          <w:tcPr>
            <w:tcW w:w="1591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</w:rPr>
            </w:pPr>
            <w:r w:rsidRPr="00E0235A">
              <w:rPr>
                <w:rFonts w:ascii="Constantia" w:hAnsi="Constantia"/>
                <w:b/>
                <w:i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nail clipper" style="width:44.25pt;height:51pt;visibility:visible">
                  <v:imagedata r:id="rId5" o:title="" grayscale="t"/>
                </v:shape>
              </w:pict>
            </w:r>
          </w:p>
        </w:tc>
        <w:tc>
          <w:tcPr>
            <w:tcW w:w="3227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  <w:r>
              <w:rPr>
                <w:lang w:eastAsia="tr-TR"/>
              </w:rPr>
              <w:pict>
                <v:shape id="Resim 4" o:spid="_x0000_s1026" type="#_x0000_t75" alt="junk food draw" style="position:absolute;margin-left:36.95pt;margin-top:3.85pt;width:69pt;height:61.5pt;z-index:-251659776;visibility:visible;mso-position-horizontal-relative:text;mso-position-vertical-relative:text">
                  <v:imagedata r:id="rId6" o:title="" grayscale="t"/>
                </v:shape>
              </w:pict>
            </w:r>
          </w:p>
        </w:tc>
        <w:tc>
          <w:tcPr>
            <w:tcW w:w="2410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</w:rPr>
            </w:pPr>
            <w:r w:rsidRPr="00E0235A">
              <w:rPr>
                <w:rFonts w:ascii="Constantia" w:hAnsi="Constantia"/>
                <w:b/>
                <w:i/>
              </w:rPr>
              <w:t xml:space="preserve">     </w:t>
            </w: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</w:rPr>
            </w:pPr>
            <w:r w:rsidRPr="00E0235A">
              <w:rPr>
                <w:rFonts w:ascii="Constantia" w:hAnsi="Constantia"/>
                <w:b/>
                <w:i/>
              </w:rPr>
              <w:t xml:space="preserve">        </w:t>
            </w:r>
            <w:r w:rsidRPr="00E0235A">
              <w:rPr>
                <w:rFonts w:ascii="Constantia" w:hAnsi="Constantia"/>
                <w:b/>
                <w:i/>
                <w:lang w:eastAsia="tr-TR"/>
              </w:rPr>
              <w:pict>
                <v:shape id="Resim 2" o:spid="_x0000_i1026" type="#_x0000_t75" alt="comb" style="width:64.5pt;height:48pt;visibility:visible">
                  <v:imagedata r:id="rId7" o:title="" grayscale="t"/>
                </v:shape>
              </w:pict>
            </w:r>
            <w:r>
              <w:rPr>
                <w:lang w:eastAsia="tr-TR"/>
              </w:rPr>
              <w:pict>
                <v:shape id="Resim 6" o:spid="_x0000_s1027" type="#_x0000_t75" alt="comb" style="position:absolute;margin-left:7in;margin-top:324.6pt;width:65.25pt;height:48pt;z-index:-251657728;visibility:visible;mso-position-horizontal-relative:text;mso-position-vertical-relative:text">
                  <v:imagedata r:id="rId7" o:title="" grayscale="t"/>
                </v:shape>
              </w:pict>
            </w:r>
            <w:r>
              <w:rPr>
                <w:lang w:eastAsia="tr-TR"/>
              </w:rPr>
              <w:pict>
                <v:shape id="Resim 5" o:spid="_x0000_s1028" type="#_x0000_t75" alt="comb" style="position:absolute;margin-left:7in;margin-top:324.6pt;width:65.25pt;height:48pt;z-index:-251658752;visibility:visible;mso-position-horizontal-relative:text;mso-position-vertical-relative:text">
                  <v:imagedata r:id="rId7" o:title="" grayscale="t"/>
                </v:shape>
              </w:pict>
            </w:r>
          </w:p>
        </w:tc>
        <w:tc>
          <w:tcPr>
            <w:tcW w:w="2410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jc w:val="center"/>
              <w:rPr>
                <w:rFonts w:ascii="Constantia" w:hAnsi="Constantia"/>
              </w:rPr>
            </w:pPr>
            <w:r w:rsidRPr="00E0235A">
              <w:rPr>
                <w:rFonts w:ascii="Constantia" w:hAnsi="Constantia"/>
                <w:lang w:eastAsia="tr-TR"/>
              </w:rPr>
              <w:pict>
                <v:shape id="_x0000_i1027" type="#_x0000_t75" style="width:81pt;height:81pt;visibility:visible">
                  <v:imagedata r:id="rId8" o:title=""/>
                </v:shape>
              </w:pict>
            </w:r>
          </w:p>
        </w:tc>
      </w:tr>
      <w:tr w:rsidR="001A078E" w:rsidRPr="00E0235A" w:rsidTr="00E0235A">
        <w:tc>
          <w:tcPr>
            <w:tcW w:w="1591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3227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1A078E" w:rsidRPr="00E0235A" w:rsidRDefault="001A078E" w:rsidP="00E0235A">
            <w:pPr>
              <w:pStyle w:val="ListParagraph"/>
              <w:spacing w:after="0" w:line="240" w:lineRule="auto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</w:tr>
    </w:tbl>
    <w:p w:rsidR="001A078E" w:rsidRDefault="001A078E" w:rsidP="009A1E73">
      <w:pPr>
        <w:rPr>
          <w:rFonts w:ascii="Constantia" w:hAnsi="Constantia"/>
          <w:b/>
          <w:i/>
          <w:u w:val="single"/>
        </w:rPr>
      </w:pPr>
    </w:p>
    <w:p w:rsidR="001A078E" w:rsidRDefault="001A078E" w:rsidP="009A1E73">
      <w:pPr>
        <w:rPr>
          <w:rFonts w:ascii="Constantia" w:hAnsi="Constantia"/>
          <w:b/>
          <w:i/>
          <w:u w:val="single"/>
        </w:rPr>
      </w:pPr>
    </w:p>
    <w:p w:rsidR="001A078E" w:rsidRPr="009A1E73" w:rsidRDefault="001A078E" w:rsidP="009A1E73">
      <w:pPr>
        <w:rPr>
          <w:rFonts w:ascii="Constantia" w:hAnsi="Constantia"/>
          <w:b/>
          <w:i/>
          <w:u w:val="single"/>
        </w:rPr>
      </w:pPr>
    </w:p>
    <w:p w:rsidR="001A078E" w:rsidRPr="00EF35FB" w:rsidRDefault="001A078E" w:rsidP="00EF35FB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E75800">
        <w:rPr>
          <w:rFonts w:ascii="Constantia" w:hAnsi="Constantia"/>
          <w:b/>
          <w:i/>
          <w:u w:val="single"/>
        </w:rPr>
        <w:t>Choose  the correct  option</w:t>
      </w:r>
      <w:r>
        <w:rPr>
          <w:rFonts w:ascii="Constantia" w:hAnsi="Constantia"/>
          <w:b/>
          <w:i/>
          <w:u w:val="single"/>
        </w:rPr>
        <w:t xml:space="preserve"> (8 * 3 = 24 points)</w:t>
      </w:r>
    </w:p>
    <w:p w:rsidR="001A078E" w:rsidRDefault="001A078E" w:rsidP="00EF35FB">
      <w:pPr>
        <w:rPr>
          <w:rFonts w:ascii="Comic Sans MS" w:hAnsi="Comic Sans MS"/>
          <w:b/>
          <w:sz w:val="20"/>
          <w:szCs w:val="20"/>
          <w:lang w:val="en-US"/>
        </w:rPr>
        <w:sectPr w:rsidR="001A078E" w:rsidSect="007F1BEC">
          <w:type w:val="continuous"/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1A078E" w:rsidRPr="00955970" w:rsidRDefault="001A078E" w:rsidP="00EF35FB">
      <w:pPr>
        <w:rPr>
          <w:rFonts w:ascii="Verdana" w:hAnsi="Verdana"/>
          <w:lang w:val="en-US"/>
        </w:rPr>
      </w:pPr>
      <w:r>
        <w:rPr>
          <w:lang w:eastAsia="tr-TR"/>
        </w:rPr>
        <w:pict>
          <v:shape id="Resim 2" o:spid="_x0000_s1029" type="#_x0000_t75" style="position:absolute;margin-left:137.65pt;margin-top:23.7pt;width:62.9pt;height:54pt;z-index:-251660800;visibility:visible;mso-wrap-distance-left:9.05pt;mso-wrap-distance-right:9.05pt" wrapcoords="-257 0 -257 21300 21600 21300 21600 0 -257 0" filled="t">
            <v:imagedata r:id="rId9" o:title=""/>
            <w10:wrap type="tight"/>
          </v:shape>
        </w:pict>
      </w:r>
      <w:r w:rsidRPr="00955970">
        <w:rPr>
          <w:rFonts w:ascii="Verdana" w:hAnsi="Verdana"/>
          <w:lang w:val="en-US"/>
        </w:rPr>
        <w:t>1. Comb is a ________ product.</w:t>
      </w:r>
    </w:p>
    <w:p w:rsidR="001A078E" w:rsidRPr="00923C10" w:rsidRDefault="001A078E" w:rsidP="00B02AC0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-142"/>
        <w:rPr>
          <w:rFonts w:ascii="Comic Sans MS" w:hAnsi="Comic Sans MS"/>
          <w:lang w:val="en-US"/>
        </w:rPr>
      </w:pPr>
      <w:r w:rsidRPr="00923C10">
        <w:rPr>
          <w:rFonts w:ascii="Comic Sans MS" w:hAnsi="Comic Sans MS"/>
          <w:lang w:val="en-US"/>
        </w:rPr>
        <w:t>Hand care   C) Hair care</w:t>
      </w:r>
    </w:p>
    <w:p w:rsidR="001A078E" w:rsidRDefault="001A078E" w:rsidP="00B53CF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/>
        <w:rPr>
          <w:rFonts w:ascii="Comic Sans MS" w:hAnsi="Comic Sans MS"/>
          <w:lang w:val="en-US"/>
        </w:rPr>
      </w:pPr>
      <w:r w:rsidRPr="00923C10">
        <w:rPr>
          <w:rFonts w:ascii="Comic Sans MS" w:hAnsi="Comic Sans MS"/>
          <w:lang w:val="en-US"/>
        </w:rPr>
        <w:t>body care   D) Skin care</w:t>
      </w:r>
    </w:p>
    <w:p w:rsidR="001A078E" w:rsidRPr="00B53CF3" w:rsidRDefault="001A078E" w:rsidP="00B53CF3">
      <w:pPr>
        <w:spacing w:after="0" w:line="240" w:lineRule="auto"/>
        <w:rPr>
          <w:rFonts w:ascii="Comic Sans MS" w:hAnsi="Comic Sans MS"/>
          <w:lang w:val="en-US"/>
        </w:rPr>
      </w:pPr>
    </w:p>
    <w:p w:rsidR="001A078E" w:rsidRDefault="001A078E" w:rsidP="00E75800">
      <w:pPr>
        <w:pStyle w:val="ListParagraph"/>
        <w:ind w:left="-207"/>
        <w:rPr>
          <w:rFonts w:ascii="Constantia" w:hAnsi="Constantia"/>
          <w:b/>
          <w:i/>
          <w:u w:val="single"/>
        </w:rPr>
      </w:pPr>
      <w:r w:rsidRPr="00E0235A">
        <w:rPr>
          <w:rFonts w:ascii="Constantia" w:hAnsi="Constantia"/>
          <w:lang w:eastAsia="tr-TR"/>
        </w:rPr>
        <w:pict>
          <v:shape id="Resim 10" o:spid="_x0000_i1028" type="#_x0000_t75" style="width:75.75pt;height:55.5pt;visibility:visible">
            <v:imagedata r:id="rId10" o:title=""/>
          </v:shape>
        </w:pic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  <w:r w:rsidRPr="00026658">
        <w:rPr>
          <w:rFonts w:ascii="Verdana" w:hAnsi="Verdana"/>
        </w:rPr>
        <w:t>2.  A: What  are  ………………….?</w: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   B: They  are unhealthy foods  like hamburger, chips, crisps……</w:t>
      </w: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a)healthy  food</w:t>
      </w:r>
      <w:r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    b)vegetables    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  <w:r w:rsidRPr="00026658">
        <w:rPr>
          <w:rFonts w:ascii="Verdana" w:hAnsi="Verdana"/>
        </w:rPr>
        <w:t>c)junk food</w:t>
      </w:r>
      <w:r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ab/>
        <w:t xml:space="preserve">  </w:t>
      </w:r>
      <w:r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d)study skills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Pr="00C66FFD" w:rsidRDefault="001A078E" w:rsidP="00026658">
      <w:pPr>
        <w:pStyle w:val="NoSpacing"/>
        <w:rPr>
          <w:rFonts w:ascii="Verdana" w:hAnsi="Verdana"/>
        </w:rPr>
      </w:pPr>
      <w:r w:rsidRPr="00026658">
        <w:rPr>
          <w:rFonts w:ascii="Verdana" w:hAnsi="Verdana"/>
        </w:rPr>
        <w:t xml:space="preserve">3. </w:t>
      </w:r>
      <w:r w:rsidRPr="00C66FFD">
        <w:rPr>
          <w:rFonts w:ascii="Verdana" w:hAnsi="Verdana"/>
        </w:rPr>
        <w:t>A:  I want to ………………  my English.</w:t>
      </w:r>
    </w:p>
    <w:p w:rsidR="001A078E" w:rsidRDefault="001A078E" w:rsidP="00955970">
      <w:pPr>
        <w:pStyle w:val="NoSpacing"/>
        <w:rPr>
          <w:rFonts w:ascii="Verdana" w:hAnsi="Verdana"/>
        </w:rPr>
      </w:pPr>
      <w:r w:rsidRPr="00C66FFD">
        <w:rPr>
          <w:rFonts w:ascii="Verdana" w:hAnsi="Verdana"/>
        </w:rPr>
        <w:t xml:space="preserve">    B: </w:t>
      </w:r>
      <w:r>
        <w:rPr>
          <w:rFonts w:ascii="Verdana" w:hAnsi="Verdana"/>
        </w:rPr>
        <w:t xml:space="preserve">You should study  and  do </w:t>
      </w:r>
      <w:r w:rsidRPr="00C66FFD">
        <w:rPr>
          <w:rFonts w:ascii="Verdana" w:hAnsi="Verdana"/>
        </w:rPr>
        <w:t>practice, then</w:t>
      </w:r>
    </w:p>
    <w:p w:rsidR="001A078E" w:rsidRPr="00C66FFD" w:rsidRDefault="001A078E" w:rsidP="00955970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a)spend    </w:t>
      </w:r>
      <w:r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 xml:space="preserve">b)drink   </w:t>
      </w:r>
    </w:p>
    <w:p w:rsidR="001A078E" w:rsidRPr="00026658" w:rsidRDefault="001A078E" w:rsidP="00026658">
      <w:pPr>
        <w:pStyle w:val="NoSpacing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c)improve    d)change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4. </w:t>
      </w:r>
      <w:r>
        <w:rPr>
          <w:rFonts w:ascii="Verdana" w:hAnsi="Verdana"/>
        </w:rPr>
        <w:t xml:space="preserve"> …………. open your books, …………</w:t>
      </w: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>
        <w:rPr>
          <w:rFonts w:ascii="Verdana" w:hAnsi="Verdana"/>
        </w:rPr>
        <w:t>read  the  text.</w:t>
      </w: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>
        <w:rPr>
          <w:rFonts w:ascii="Verdana" w:hAnsi="Verdana"/>
        </w:rPr>
        <w:t>a)first / then</w:t>
      </w: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>
        <w:rPr>
          <w:rFonts w:ascii="Verdana" w:hAnsi="Verdana"/>
        </w:rPr>
        <w:t>b)second / finally</w:t>
      </w: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>
        <w:rPr>
          <w:rFonts w:ascii="Verdana" w:hAnsi="Verdana"/>
        </w:rPr>
        <w:t>c) finally / first</w:t>
      </w:r>
    </w:p>
    <w:p w:rsidR="001A078E" w:rsidRDefault="001A078E" w:rsidP="005005F8">
      <w:pPr>
        <w:pStyle w:val="NoSpacing"/>
        <w:spacing w:line="360" w:lineRule="auto"/>
        <w:rPr>
          <w:rFonts w:ascii="Verdana" w:hAnsi="Verdana"/>
        </w:rPr>
      </w:pPr>
      <w:r>
        <w:rPr>
          <w:rFonts w:ascii="Verdana" w:hAnsi="Verdana"/>
        </w:rPr>
        <w:t>d) then / second</w:t>
      </w:r>
    </w:p>
    <w:p w:rsidR="001A078E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rPr>
          <w:rFonts w:ascii="Verdana" w:hAnsi="Verdana"/>
        </w:rPr>
      </w:pP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5. We  can  wash our hair  with …………………</w:t>
      </w:r>
      <w:r>
        <w:rPr>
          <w:rFonts w:ascii="Verdana" w:hAnsi="Verdana"/>
        </w:rPr>
        <w:t xml:space="preserve">  </w:t>
      </w: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E0235A">
        <w:rPr>
          <w:rFonts w:ascii="Verdana" w:hAnsi="Verdana"/>
          <w:noProof/>
          <w:lang w:val="tr-TR" w:eastAsia="tr-TR"/>
        </w:rPr>
        <w:pict>
          <v:shape id="Resim 7" o:spid="_x0000_i1029" type="#_x0000_t75" style="width:60pt;height:57pt;visibility:visible">
            <v:imagedata r:id="rId11" o:title=""/>
          </v:shape>
        </w:pic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a)perfume      b)shampoo    c)handcream   d)toothpaste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6. Levent  wants </w:t>
      </w:r>
      <w:r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to  improve his  English </w:t>
      </w:r>
      <w:r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………  German.</w:t>
      </w: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026658">
        <w:rPr>
          <w:rFonts w:ascii="Verdana" w:hAnsi="Verdana"/>
        </w:rPr>
        <w:t xml:space="preserve">a)but   </w:t>
      </w:r>
      <w:r>
        <w:rPr>
          <w:rFonts w:ascii="Verdana" w:hAnsi="Verdana"/>
        </w:rPr>
        <w:t xml:space="preserve">     </w:t>
      </w:r>
      <w:r w:rsidRPr="00026658">
        <w:rPr>
          <w:rFonts w:ascii="Verdana" w:hAnsi="Verdana"/>
        </w:rPr>
        <w:t xml:space="preserve"> b)should  </w: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c)and     </w:t>
      </w:r>
      <w:r>
        <w:rPr>
          <w:rFonts w:ascii="Verdana" w:hAnsi="Verdana"/>
        </w:rPr>
        <w:t xml:space="preserve">  </w:t>
      </w:r>
      <w:r w:rsidRPr="00026658">
        <w:rPr>
          <w:rFonts w:ascii="Verdana" w:hAnsi="Verdana"/>
        </w:rPr>
        <w:t xml:space="preserve"> d)because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7. </w:t>
      </w:r>
      <w:r w:rsidRPr="00E0235A">
        <w:rPr>
          <w:rFonts w:ascii="Verdana" w:hAnsi="Verdana"/>
          <w:noProof/>
          <w:lang w:val="tr-TR" w:eastAsia="tr-TR"/>
        </w:rPr>
        <w:pict>
          <v:shape id="Resim 4" o:spid="_x0000_i1030" type="#_x0000_t75" style="width:87pt;height:57.75pt;visibility:visible">
            <v:imagedata r:id="rId12" o:title=""/>
          </v:shape>
        </w:pict>
      </w: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Halil learns  best  by watching  and looking at the pictures and graphics. He is a ………………</w: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a)visual learner      </w:t>
      </w:r>
    </w:p>
    <w:p w:rsidR="001A078E" w:rsidRPr="00026658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b)kineasthetic learner</w: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b)auditory learner   </w:t>
      </w:r>
    </w:p>
    <w:p w:rsidR="001A078E" w:rsidRDefault="001A078E" w:rsidP="00026658">
      <w:pPr>
        <w:pStyle w:val="NoSpacing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d)lazy learner</w:t>
      </w:r>
    </w:p>
    <w:p w:rsidR="001A078E" w:rsidRPr="00026658" w:rsidRDefault="001A078E" w:rsidP="00026658">
      <w:pPr>
        <w:pStyle w:val="NoSpacing"/>
        <w:rPr>
          <w:rFonts w:ascii="Verdana" w:hAnsi="Verdana"/>
        </w:rPr>
      </w:pPr>
    </w:p>
    <w:p w:rsidR="001A078E" w:rsidRPr="00026658" w:rsidRDefault="001A078E" w:rsidP="00026658">
      <w:pPr>
        <w:pStyle w:val="NoSpacing"/>
        <w:spacing w:line="360" w:lineRule="auto"/>
        <w:rPr>
          <w:rFonts w:ascii="Verdana" w:hAnsi="Verdana"/>
          <w:i/>
        </w:rPr>
      </w:pPr>
      <w:r w:rsidRPr="00026658">
        <w:rPr>
          <w:rFonts w:ascii="Verdana" w:hAnsi="Verdana"/>
        </w:rPr>
        <w:t>8</w:t>
      </w:r>
      <w:r w:rsidRPr="00026658">
        <w:rPr>
          <w:rFonts w:ascii="Verdana" w:hAnsi="Verdana"/>
          <w:i/>
        </w:rPr>
        <w:t xml:space="preserve">. I have a difficult exam, so ______ . </w:t>
      </w:r>
    </w:p>
    <w:p w:rsidR="001A078E" w:rsidRPr="00026658" w:rsidRDefault="001A078E" w:rsidP="00026658">
      <w:pPr>
        <w:pStyle w:val="NoSpacing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go to a dentist</w:t>
      </w:r>
    </w:p>
    <w:p w:rsidR="001A078E" w:rsidRPr="00026658" w:rsidRDefault="001A078E" w:rsidP="00026658">
      <w:pPr>
        <w:pStyle w:val="NoSpacing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have a party</w:t>
      </w:r>
    </w:p>
    <w:p w:rsidR="001A078E" w:rsidRPr="00026658" w:rsidRDefault="001A078E" w:rsidP="00026658">
      <w:pPr>
        <w:pStyle w:val="NoSpacing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study hard</w:t>
      </w:r>
    </w:p>
    <w:p w:rsidR="001A078E" w:rsidRPr="00026658" w:rsidRDefault="001A078E" w:rsidP="00026658">
      <w:pPr>
        <w:pStyle w:val="NoSpacing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watch TV</w:t>
      </w:r>
    </w:p>
    <w:p w:rsidR="001A078E" w:rsidRDefault="001A078E" w:rsidP="00E75800">
      <w:pPr>
        <w:rPr>
          <w:rFonts w:ascii="Verdana" w:hAnsi="Verdana"/>
        </w:rPr>
        <w:sectPr w:rsidR="001A078E" w:rsidSect="00C66FFD">
          <w:type w:val="continuous"/>
          <w:pgSz w:w="11906" w:h="16838"/>
          <w:pgMar w:top="426" w:right="991" w:bottom="1417" w:left="1417" w:header="708" w:footer="708" w:gutter="0"/>
          <w:cols w:num="2" w:space="708"/>
          <w:docGrid w:linePitch="360"/>
        </w:sectPr>
      </w:pPr>
    </w:p>
    <w:p w:rsidR="001A078E" w:rsidRDefault="001A078E" w:rsidP="00B57ACD">
      <w:pPr>
        <w:pStyle w:val="ListParagraph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t>Put the words in the correct order (3+3+4=10 points)</w:t>
      </w:r>
    </w:p>
    <w:p w:rsidR="001A078E" w:rsidRDefault="001A078E" w:rsidP="00311D12">
      <w:pPr>
        <w:pStyle w:val="ListParagraph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learn  / should / study skills / you</w:t>
      </w:r>
    </w:p>
    <w:p w:rsidR="001A078E" w:rsidRDefault="001A078E" w:rsidP="00311D12">
      <w:pPr>
        <w:pStyle w:val="ListParagraph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:rsidR="001A078E" w:rsidRPr="00311D12" w:rsidRDefault="001A078E" w:rsidP="00311D12">
      <w:pPr>
        <w:pStyle w:val="ListParagraph"/>
        <w:ind w:left="153"/>
        <w:rPr>
          <w:rFonts w:ascii="Verdana" w:hAnsi="Verdana"/>
        </w:rPr>
      </w:pPr>
    </w:p>
    <w:p w:rsidR="001A078E" w:rsidRDefault="001A078E" w:rsidP="00311D12">
      <w:pPr>
        <w:pStyle w:val="ListParagraph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the questions /  carefully / answer</w:t>
      </w:r>
    </w:p>
    <w:p w:rsidR="001A078E" w:rsidRDefault="001A078E" w:rsidP="00311D12">
      <w:pPr>
        <w:pStyle w:val="ListParagraph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</w:t>
      </w:r>
    </w:p>
    <w:p w:rsidR="001A078E" w:rsidRPr="00311D12" w:rsidRDefault="001A078E" w:rsidP="00311D12">
      <w:pPr>
        <w:pStyle w:val="ListParagraph"/>
        <w:ind w:left="153"/>
        <w:rPr>
          <w:rFonts w:ascii="Verdana" w:hAnsi="Verdana"/>
        </w:rPr>
      </w:pPr>
    </w:p>
    <w:p w:rsidR="001A078E" w:rsidRDefault="001A078E" w:rsidP="00311D12">
      <w:pPr>
        <w:pStyle w:val="ListParagraph"/>
        <w:numPr>
          <w:ilvl w:val="0"/>
          <w:numId w:val="16"/>
        </w:numPr>
        <w:rPr>
          <w:rFonts w:ascii="Verdana" w:hAnsi="Verdana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80.65pt;margin-top:-13.15pt;width:188.95pt;height:148.95pt;z-index:251659776" strokecolor="white">
            <v:textbox style="mso-fit-shape-to-text:t">
              <w:txbxContent>
                <w:p w:rsidR="001A078E" w:rsidRPr="00136F1E" w:rsidRDefault="001A078E" w:rsidP="00CA6F17">
                  <w:pPr>
                    <w:pStyle w:val="NoSpacing"/>
                    <w:rPr>
                      <w:b/>
                      <w:sz w:val="24"/>
                      <w:szCs w:val="24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Veysel DOĞANAY</w:t>
                  </w:r>
                </w:p>
                <w:p w:rsidR="001A078E" w:rsidRPr="00136F1E" w:rsidRDefault="001A078E" w:rsidP="00CA6F17">
                  <w:pPr>
                    <w:pStyle w:val="NoSpacing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English Language Teacher</w:t>
                  </w:r>
                </w:p>
              </w:txbxContent>
            </v:textbox>
          </v:shape>
        </w:pict>
      </w:r>
      <w:r>
        <w:rPr>
          <w:rFonts w:ascii="Verdana" w:hAnsi="Verdana"/>
        </w:rPr>
        <w:t>a hardworking  /  Yılmaz is /  student</w:t>
      </w:r>
    </w:p>
    <w:p w:rsidR="001A078E" w:rsidRPr="00311D12" w:rsidRDefault="001A078E" w:rsidP="00311D12">
      <w:pPr>
        <w:rPr>
          <w:rFonts w:ascii="Verdana" w:hAnsi="Verdana"/>
        </w:rPr>
      </w:pPr>
      <w:r w:rsidRPr="00311D12"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 xml:space="preserve">   wwww.sorubak.com </w:t>
      </w:r>
    </w:p>
    <w:p w:rsidR="001A078E" w:rsidRPr="00CA6A30" w:rsidRDefault="001A078E" w:rsidP="00CA6F17">
      <w:pPr>
        <w:ind w:left="4956" w:firstLine="708"/>
        <w:rPr>
          <w:rFonts w:ascii="Verdana" w:hAnsi="Verdana"/>
          <w:sz w:val="28"/>
          <w:szCs w:val="28"/>
        </w:rPr>
      </w:pPr>
      <w:r w:rsidRPr="000911E9">
        <w:rPr>
          <w:rFonts w:ascii="Verdana" w:hAnsi="Verdana"/>
          <w:sz w:val="28"/>
          <w:szCs w:val="28"/>
        </w:rPr>
        <w:t xml:space="preserve">GOOD LUCK !!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Pr="000911E9">
        <w:rPr>
          <w:rFonts w:ascii="Verdana" w:hAnsi="Verdana"/>
          <w:sz w:val="28"/>
          <w:szCs w:val="28"/>
        </w:rPr>
        <w:t xml:space="preserve"> </w:t>
      </w:r>
      <w:r w:rsidRPr="000911E9">
        <w:rPr>
          <w:rFonts w:ascii="Verdana" w:hAnsi="Verdana"/>
          <w:sz w:val="28"/>
          <w:szCs w:val="28"/>
        </w:rPr>
        <w:sym w:font="Wingdings" w:char="F04A"/>
      </w:r>
      <w:r>
        <w:rPr>
          <w:rFonts w:ascii="Verdana" w:hAnsi="Verdana"/>
          <w:sz w:val="28"/>
          <w:szCs w:val="28"/>
        </w:rPr>
        <w:t xml:space="preserve"> </w:t>
      </w:r>
    </w:p>
    <w:sectPr w:rsidR="001A078E" w:rsidRPr="00CA6A30" w:rsidSect="00C66FFD">
      <w:type w:val="continuous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172"/>
    <w:multiLevelType w:val="hybridMultilevel"/>
    <w:tmpl w:val="6D72499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4D3437"/>
    <w:multiLevelType w:val="hybridMultilevel"/>
    <w:tmpl w:val="BA6660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BC69A2"/>
    <w:multiLevelType w:val="hybridMultilevel"/>
    <w:tmpl w:val="3964322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D644B1"/>
    <w:multiLevelType w:val="hybridMultilevel"/>
    <w:tmpl w:val="E8BE7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4E2D98"/>
    <w:multiLevelType w:val="hybridMultilevel"/>
    <w:tmpl w:val="DB283A00"/>
    <w:lvl w:ilvl="0" w:tplc="060422B4">
      <w:start w:val="1"/>
      <w:numFmt w:val="decimal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">
    <w:nsid w:val="27064A36"/>
    <w:multiLevelType w:val="hybridMultilevel"/>
    <w:tmpl w:val="8DAED23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A976B3"/>
    <w:multiLevelType w:val="hybridMultilevel"/>
    <w:tmpl w:val="72324452"/>
    <w:lvl w:ilvl="0" w:tplc="5E403DAC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>
    <w:nsid w:val="2D9971D7"/>
    <w:multiLevelType w:val="hybridMultilevel"/>
    <w:tmpl w:val="A456E2CA"/>
    <w:lvl w:ilvl="0" w:tplc="5F4077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1A01638"/>
    <w:multiLevelType w:val="hybridMultilevel"/>
    <w:tmpl w:val="1C2C120C"/>
    <w:lvl w:ilvl="0" w:tplc="7E1446DE">
      <w:start w:val="1"/>
      <w:numFmt w:val="decimal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9">
    <w:nsid w:val="3F252F5B"/>
    <w:multiLevelType w:val="hybridMultilevel"/>
    <w:tmpl w:val="E0BC43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E50029"/>
    <w:multiLevelType w:val="hybridMultilevel"/>
    <w:tmpl w:val="F9E4325C"/>
    <w:lvl w:ilvl="0" w:tplc="677A4044">
      <w:start w:val="1"/>
      <w:numFmt w:val="decimal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1">
    <w:nsid w:val="5DDE6005"/>
    <w:multiLevelType w:val="hybridMultilevel"/>
    <w:tmpl w:val="653E90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8A1D3C"/>
    <w:multiLevelType w:val="hybridMultilevel"/>
    <w:tmpl w:val="253606CE"/>
    <w:lvl w:ilvl="0" w:tplc="50FAFE9A">
      <w:start w:val="1"/>
      <w:numFmt w:val="low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3">
    <w:nsid w:val="6C647BBE"/>
    <w:multiLevelType w:val="hybridMultilevel"/>
    <w:tmpl w:val="18B41F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5661DE"/>
    <w:multiLevelType w:val="hybridMultilevel"/>
    <w:tmpl w:val="1256F4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FC6308"/>
    <w:multiLevelType w:val="hybridMultilevel"/>
    <w:tmpl w:val="CF880AF4"/>
    <w:lvl w:ilvl="0" w:tplc="403227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EDF"/>
    <w:rsid w:val="0001472D"/>
    <w:rsid w:val="000168E8"/>
    <w:rsid w:val="00026658"/>
    <w:rsid w:val="000911E9"/>
    <w:rsid w:val="00106ABF"/>
    <w:rsid w:val="00124BE8"/>
    <w:rsid w:val="00136F1E"/>
    <w:rsid w:val="00157117"/>
    <w:rsid w:val="001648AD"/>
    <w:rsid w:val="001A078E"/>
    <w:rsid w:val="001E4465"/>
    <w:rsid w:val="002171C5"/>
    <w:rsid w:val="00271C26"/>
    <w:rsid w:val="002C4942"/>
    <w:rsid w:val="002D1528"/>
    <w:rsid w:val="002D3539"/>
    <w:rsid w:val="003003E2"/>
    <w:rsid w:val="00311D12"/>
    <w:rsid w:val="0035454A"/>
    <w:rsid w:val="00386A20"/>
    <w:rsid w:val="00390E05"/>
    <w:rsid w:val="00396591"/>
    <w:rsid w:val="003A6381"/>
    <w:rsid w:val="003C2FB6"/>
    <w:rsid w:val="004125E2"/>
    <w:rsid w:val="00482276"/>
    <w:rsid w:val="004D3C3B"/>
    <w:rsid w:val="004E6441"/>
    <w:rsid w:val="00500588"/>
    <w:rsid w:val="005005F8"/>
    <w:rsid w:val="00534C85"/>
    <w:rsid w:val="0053552E"/>
    <w:rsid w:val="00562001"/>
    <w:rsid w:val="005672FE"/>
    <w:rsid w:val="00575F32"/>
    <w:rsid w:val="00587788"/>
    <w:rsid w:val="005C4C64"/>
    <w:rsid w:val="005D3413"/>
    <w:rsid w:val="005E246C"/>
    <w:rsid w:val="00610BA7"/>
    <w:rsid w:val="006118C0"/>
    <w:rsid w:val="006915EB"/>
    <w:rsid w:val="006A0894"/>
    <w:rsid w:val="006D4C67"/>
    <w:rsid w:val="006E3F0A"/>
    <w:rsid w:val="00702035"/>
    <w:rsid w:val="00726F3E"/>
    <w:rsid w:val="0073475C"/>
    <w:rsid w:val="0076423D"/>
    <w:rsid w:val="007673CF"/>
    <w:rsid w:val="007757CC"/>
    <w:rsid w:val="00791092"/>
    <w:rsid w:val="007A12BE"/>
    <w:rsid w:val="007E3DFD"/>
    <w:rsid w:val="007F1BEC"/>
    <w:rsid w:val="007F5652"/>
    <w:rsid w:val="007F7590"/>
    <w:rsid w:val="00803D23"/>
    <w:rsid w:val="00864F74"/>
    <w:rsid w:val="0086700D"/>
    <w:rsid w:val="00895140"/>
    <w:rsid w:val="008B015D"/>
    <w:rsid w:val="009043CA"/>
    <w:rsid w:val="00916C65"/>
    <w:rsid w:val="009235DB"/>
    <w:rsid w:val="00923C10"/>
    <w:rsid w:val="00955970"/>
    <w:rsid w:val="0097072E"/>
    <w:rsid w:val="009A1E73"/>
    <w:rsid w:val="009C60C3"/>
    <w:rsid w:val="009F2817"/>
    <w:rsid w:val="00A0381A"/>
    <w:rsid w:val="00A10ED9"/>
    <w:rsid w:val="00A11FC9"/>
    <w:rsid w:val="00A4396E"/>
    <w:rsid w:val="00A6696E"/>
    <w:rsid w:val="00AB3F53"/>
    <w:rsid w:val="00AC71C7"/>
    <w:rsid w:val="00AE2B99"/>
    <w:rsid w:val="00B02AC0"/>
    <w:rsid w:val="00B04E38"/>
    <w:rsid w:val="00B33DC7"/>
    <w:rsid w:val="00B342D2"/>
    <w:rsid w:val="00B426E9"/>
    <w:rsid w:val="00B47989"/>
    <w:rsid w:val="00B51F93"/>
    <w:rsid w:val="00B53CF3"/>
    <w:rsid w:val="00B57ACD"/>
    <w:rsid w:val="00B73DD0"/>
    <w:rsid w:val="00BC674D"/>
    <w:rsid w:val="00C072E6"/>
    <w:rsid w:val="00C262DD"/>
    <w:rsid w:val="00C54967"/>
    <w:rsid w:val="00C66FFD"/>
    <w:rsid w:val="00C945FE"/>
    <w:rsid w:val="00CA2CCF"/>
    <w:rsid w:val="00CA6A30"/>
    <w:rsid w:val="00CA6F17"/>
    <w:rsid w:val="00CC53B6"/>
    <w:rsid w:val="00CE40E2"/>
    <w:rsid w:val="00D22BC4"/>
    <w:rsid w:val="00D24133"/>
    <w:rsid w:val="00D96B87"/>
    <w:rsid w:val="00DB074A"/>
    <w:rsid w:val="00DE7D0B"/>
    <w:rsid w:val="00E0235A"/>
    <w:rsid w:val="00E15EDF"/>
    <w:rsid w:val="00E21B27"/>
    <w:rsid w:val="00E329D9"/>
    <w:rsid w:val="00E75800"/>
    <w:rsid w:val="00E907BB"/>
    <w:rsid w:val="00EA0D2B"/>
    <w:rsid w:val="00EA2E18"/>
    <w:rsid w:val="00EC194E"/>
    <w:rsid w:val="00EC2411"/>
    <w:rsid w:val="00ED183A"/>
    <w:rsid w:val="00EF35FB"/>
    <w:rsid w:val="00EF64C0"/>
    <w:rsid w:val="00F03D97"/>
    <w:rsid w:val="00FB1F58"/>
    <w:rsid w:val="00FB7475"/>
    <w:rsid w:val="00FD4A88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DF"/>
    <w:pPr>
      <w:spacing w:after="200" w:line="276" w:lineRule="auto"/>
    </w:pPr>
    <w:rPr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043CA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AC71C7"/>
    <w:pPr>
      <w:ind w:left="720"/>
      <w:contextualSpacing/>
    </w:pPr>
  </w:style>
  <w:style w:type="table" w:styleId="TableGrid">
    <w:name w:val="Table Grid"/>
    <w:basedOn w:val="TableNormal"/>
    <w:uiPriority w:val="99"/>
    <w:rsid w:val="00864F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6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696E"/>
    <w:rPr>
      <w:rFonts w:ascii="Tahoma" w:hAnsi="Tahoma" w:cs="Tahoma"/>
      <w:noProof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E21B2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2</Pages>
  <Words>419</Words>
  <Characters>2391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DOĞANAY</dc:creator>
  <cp:keywords/>
  <dc:description/>
  <cp:lastModifiedBy>edanur</cp:lastModifiedBy>
  <cp:revision>165</cp:revision>
  <dcterms:created xsi:type="dcterms:W3CDTF">2011-10-23T20:02:00Z</dcterms:created>
  <dcterms:modified xsi:type="dcterms:W3CDTF">2014-10-21T21:05:00Z</dcterms:modified>
</cp:coreProperties>
</file>