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3A6" w:rsidRDefault="003323A6" w:rsidP="00AC7847">
      <w:pPr>
        <w:rPr>
          <w:rFonts w:ascii="Agency FB" w:hAnsi="Agency FB"/>
          <w:b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2" o:spid="_x0000_s1026" type="#_x0000_t202" style="position:absolute;margin-left:268.5pt;margin-top:259.5pt;width:264pt;height:237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" filled="f" stroked="f" strokeweight="2pt">
            <v:textbox>
              <w:txbxContent>
                <w:p w:rsidR="003323A6" w:rsidRDefault="003323A6" w:rsidP="00AA5D7A">
                  <w:pPr>
                    <w:pStyle w:val="ListParagraph"/>
                    <w:numPr>
                      <w:ilvl w:val="0"/>
                      <w:numId w:val="9"/>
                    </w:numPr>
                    <w:rPr>
                      <w:rFonts w:ascii="Comic Sans MS" w:hAnsi="Comic Sans MS"/>
                    </w:rPr>
                  </w:pPr>
                  <w:r w:rsidRPr="00AA5D7A">
                    <w:rPr>
                      <w:rFonts w:ascii="Comic Sans MS" w:hAnsi="Comic Sans MS"/>
                    </w:rPr>
                    <w:t>…………….. means that Turkey made reforms and replaced traditional concepts</w:t>
                  </w:r>
                  <w:r>
                    <w:rPr>
                      <w:rFonts w:ascii="Comic Sans MS" w:hAnsi="Comic Sans MS"/>
                    </w:rPr>
                    <w:t xml:space="preserve"> with modern </w:t>
                  </w:r>
                  <w:r w:rsidRPr="00AA5D7A">
                    <w:rPr>
                      <w:rFonts w:ascii="Comic Sans MS" w:hAnsi="Comic Sans MS"/>
                    </w:rPr>
                    <w:t>concepts.</w:t>
                  </w:r>
                </w:p>
                <w:p w:rsidR="003323A6" w:rsidRPr="00AA5D7A" w:rsidRDefault="003323A6" w:rsidP="00AA5D7A">
                  <w:pPr>
                    <w:pStyle w:val="ListParagraph"/>
                    <w:numPr>
                      <w:ilvl w:val="0"/>
                      <w:numId w:val="10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Nationalism</w:t>
                  </w:r>
                  <w:r w:rsidRPr="00AA5D7A">
                    <w:rPr>
                      <w:rFonts w:ascii="Comic Sans MS" w:hAnsi="Comic Sans MS"/>
                    </w:rPr>
                    <w:t xml:space="preserve">              </w:t>
                  </w:r>
                  <w:r>
                    <w:rPr>
                      <w:rFonts w:ascii="Comic Sans MS" w:hAnsi="Comic Sans MS"/>
                    </w:rPr>
                    <w:t xml:space="preserve">  </w:t>
                  </w:r>
                  <w:r w:rsidRPr="00AA5D7A">
                    <w:rPr>
                      <w:rFonts w:ascii="Comic Sans MS" w:hAnsi="Comic Sans MS"/>
                      <w:b/>
                    </w:rPr>
                    <w:t>c.</w:t>
                  </w:r>
                  <w:r w:rsidRPr="00AA5D7A">
                    <w:rPr>
                      <w:rFonts w:ascii="Comic Sans MS" w:hAnsi="Comic Sans MS"/>
                    </w:rPr>
                    <w:t xml:space="preserve"> Statism</w:t>
                  </w:r>
                </w:p>
                <w:p w:rsidR="003323A6" w:rsidRPr="00AA5D7A" w:rsidRDefault="003323A6" w:rsidP="00AA5D7A">
                  <w:pPr>
                    <w:pStyle w:val="ListParagraph"/>
                    <w:numPr>
                      <w:ilvl w:val="0"/>
                      <w:numId w:val="10"/>
                    </w:numPr>
                    <w:rPr>
                      <w:rFonts w:ascii="Comic Sans MS" w:hAnsi="Comic Sans MS"/>
                    </w:rPr>
                  </w:pPr>
                  <w:r w:rsidRPr="00AA5D7A">
                    <w:rPr>
                      <w:rFonts w:ascii="Comic Sans MS" w:hAnsi="Comic Sans MS"/>
                    </w:rPr>
                    <w:t xml:space="preserve">Secularism                 </w:t>
                  </w:r>
                  <w:r w:rsidRPr="00AA5D7A">
                    <w:rPr>
                      <w:rFonts w:ascii="Comic Sans MS" w:hAnsi="Comic Sans MS"/>
                      <w:b/>
                    </w:rPr>
                    <w:t>d</w:t>
                  </w:r>
                  <w:r w:rsidRPr="00AA5D7A">
                    <w:rPr>
                      <w:rFonts w:ascii="Comic Sans MS" w:hAnsi="Comic Sans MS"/>
                    </w:rPr>
                    <w:t>. Reformism</w:t>
                  </w:r>
                </w:p>
                <w:p w:rsidR="003323A6" w:rsidRDefault="003323A6" w:rsidP="00AA5D7A">
                  <w:pPr>
                    <w:pStyle w:val="ListParagraph"/>
                    <w:ind w:left="1020"/>
                    <w:rPr>
                      <w:rFonts w:ascii="Comic Sans MS" w:hAnsi="Comic Sans MS"/>
                    </w:rPr>
                  </w:pPr>
                </w:p>
                <w:p w:rsidR="003323A6" w:rsidRDefault="003323A6" w:rsidP="007853C3">
                  <w:pPr>
                    <w:ind w:left="660"/>
                    <w:rPr>
                      <w:rFonts w:ascii="Comic Sans MS" w:hAnsi="Comic Sans MS"/>
                    </w:rPr>
                  </w:pPr>
                  <w:r w:rsidRPr="00AA5D7A">
                    <w:rPr>
                      <w:rFonts w:ascii="Comic Sans MS" w:hAnsi="Comic Sans MS"/>
                      <w:b/>
                    </w:rPr>
                    <w:t>4</w:t>
                  </w:r>
                  <w:r w:rsidRPr="007853C3">
                    <w:rPr>
                      <w:rFonts w:ascii="Comic Sans MS" w:hAnsi="Comic Sans MS"/>
                    </w:rPr>
                    <w:t>.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853C3">
                    <w:rPr>
                      <w:rFonts w:ascii="Comic Sans MS" w:hAnsi="Comic Sans MS"/>
                    </w:rPr>
                    <w:t>........</w:t>
                  </w:r>
                  <w:r>
                    <w:rPr>
                      <w:rFonts w:ascii="Comic Sans MS" w:hAnsi="Comic Sans MS"/>
                    </w:rPr>
                    <w:t xml:space="preserve">....... </w:t>
                  </w:r>
                  <w:r w:rsidRPr="00AA5D7A">
                    <w:rPr>
                      <w:rFonts w:ascii="Comic Sans MS" w:hAnsi="Comic Sans MS"/>
                    </w:rPr>
                    <w:t>is against the rule of a dynasty.</w:t>
                  </w:r>
                </w:p>
                <w:p w:rsidR="003323A6" w:rsidRDefault="003323A6" w:rsidP="007853C3">
                  <w:pPr>
                    <w:ind w:left="660"/>
                    <w:rPr>
                      <w:rFonts w:ascii="Comic Sans MS" w:hAnsi="Comic Sans MS"/>
                    </w:rPr>
                  </w:pPr>
                  <w:r w:rsidRPr="00AA5D7A">
                    <w:rPr>
                      <w:rFonts w:ascii="Comic Sans MS" w:hAnsi="Comic Sans MS"/>
                      <w:b/>
                    </w:rPr>
                    <w:t>a.</w:t>
                  </w:r>
                  <w:r>
                    <w:rPr>
                      <w:rFonts w:ascii="Comic Sans MS" w:hAnsi="Comic Sans MS"/>
                    </w:rPr>
                    <w:t xml:space="preserve"> Reformisim                </w:t>
                  </w:r>
                  <w:r w:rsidRPr="00AA5D7A">
                    <w:rPr>
                      <w:rFonts w:ascii="Comic Sans MS" w:hAnsi="Comic Sans MS"/>
                      <w:b/>
                    </w:rPr>
                    <w:t>c.</w:t>
                  </w:r>
                  <w:r>
                    <w:rPr>
                      <w:rFonts w:ascii="Comic Sans MS" w:hAnsi="Comic Sans MS"/>
                    </w:rPr>
                    <w:t xml:space="preserve"> Populism</w:t>
                  </w:r>
                </w:p>
                <w:p w:rsidR="003323A6" w:rsidRPr="007853C3" w:rsidRDefault="003323A6" w:rsidP="007853C3">
                  <w:pPr>
                    <w:ind w:left="660"/>
                    <w:rPr>
                      <w:rFonts w:ascii="Comic Sans MS" w:hAnsi="Comic Sans MS"/>
                    </w:rPr>
                  </w:pPr>
                  <w:r w:rsidRPr="00AA5D7A">
                    <w:rPr>
                      <w:rFonts w:ascii="Comic Sans MS" w:hAnsi="Comic Sans MS"/>
                      <w:b/>
                    </w:rPr>
                    <w:t>b.</w:t>
                  </w:r>
                  <w:r>
                    <w:rPr>
                      <w:rFonts w:ascii="Comic Sans MS" w:hAnsi="Comic Sans MS"/>
                    </w:rPr>
                    <w:t xml:space="preserve"> Statism                     </w:t>
                  </w:r>
                  <w:r w:rsidRPr="00AA5D7A">
                    <w:rPr>
                      <w:rFonts w:ascii="Comic Sans MS" w:hAnsi="Comic Sans MS"/>
                      <w:b/>
                    </w:rPr>
                    <w:t>d.</w:t>
                  </w:r>
                  <w:r>
                    <w:rPr>
                      <w:rFonts w:ascii="Comic Sans MS" w:hAnsi="Comic Sans MS"/>
                    </w:rPr>
                    <w:t xml:space="preserve"> Nationalism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1" o:spid="_x0000_s1027" type="#_x0000_t202" style="position:absolute;margin-left:0;margin-top:250.5pt;width:264pt;height:237.75pt;z-index:251664384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" filled="f" stroked="f" strokeweight="2pt">
            <v:textbox>
              <w:txbxContent>
                <w:p w:rsidR="003323A6" w:rsidRPr="007853C3" w:rsidRDefault="003323A6" w:rsidP="007853C3">
                  <w:pPr>
                    <w:pStyle w:val="ListParagraph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…………….. means seperating goverment and religion.</w:t>
                  </w:r>
                </w:p>
                <w:p w:rsidR="003323A6" w:rsidRPr="007853C3" w:rsidRDefault="003323A6" w:rsidP="007853C3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</w:rPr>
                  </w:pPr>
                  <w:r w:rsidRPr="007853C3">
                    <w:rPr>
                      <w:rFonts w:ascii="Comic Sans MS" w:hAnsi="Comic Sans MS"/>
                    </w:rPr>
                    <w:t>Secularism</w:t>
                  </w:r>
                  <w:r>
                    <w:rPr>
                      <w:rFonts w:ascii="Comic Sans MS" w:hAnsi="Comic Sans MS"/>
                    </w:rPr>
                    <w:t xml:space="preserve">              </w:t>
                  </w:r>
                  <w:r w:rsidRPr="00AA5D7A">
                    <w:rPr>
                      <w:rFonts w:ascii="Comic Sans MS" w:hAnsi="Comic Sans MS"/>
                      <w:b/>
                    </w:rPr>
                    <w:t>c</w:t>
                  </w:r>
                  <w:r>
                    <w:rPr>
                      <w:rFonts w:ascii="Comic Sans MS" w:hAnsi="Comic Sans MS"/>
                    </w:rPr>
                    <w:t>. Statism</w:t>
                  </w:r>
                </w:p>
                <w:p w:rsidR="003323A6" w:rsidRDefault="003323A6" w:rsidP="007853C3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Populism                 </w:t>
                  </w:r>
                  <w:r w:rsidRPr="00AA5D7A">
                    <w:rPr>
                      <w:rFonts w:ascii="Comic Sans MS" w:hAnsi="Comic Sans MS"/>
                      <w:b/>
                    </w:rPr>
                    <w:t>d.</w:t>
                  </w:r>
                  <w:r>
                    <w:rPr>
                      <w:rFonts w:ascii="Comic Sans MS" w:hAnsi="Comic Sans MS"/>
                    </w:rPr>
                    <w:t xml:space="preserve"> Republicinasm</w:t>
                  </w:r>
                </w:p>
                <w:p w:rsidR="003323A6" w:rsidRDefault="003323A6" w:rsidP="007853C3">
                  <w:pPr>
                    <w:ind w:left="660"/>
                    <w:rPr>
                      <w:rFonts w:ascii="Comic Sans MS" w:hAnsi="Comic Sans MS"/>
                    </w:rPr>
                  </w:pPr>
                  <w:r w:rsidRPr="00AA5D7A">
                    <w:rPr>
                      <w:rFonts w:ascii="Comic Sans MS" w:hAnsi="Comic Sans MS"/>
                      <w:b/>
                    </w:rPr>
                    <w:t>2.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7853C3">
                    <w:rPr>
                      <w:rFonts w:ascii="Comic Sans MS" w:hAnsi="Comic Sans MS"/>
                    </w:rPr>
                    <w:t>........</w:t>
                  </w:r>
                  <w:r>
                    <w:rPr>
                      <w:rFonts w:ascii="Comic Sans MS" w:hAnsi="Comic Sans MS"/>
                    </w:rPr>
                    <w:t xml:space="preserve">....... </w:t>
                  </w:r>
                  <w:r w:rsidRPr="007853C3">
                    <w:rPr>
                      <w:rFonts w:ascii="Comic Sans MS" w:hAnsi="Comic Sans MS"/>
                    </w:rPr>
                    <w:t>means that there are no classes or differen</w:t>
                  </w:r>
                  <w:r>
                    <w:rPr>
                      <w:rFonts w:ascii="Comic Sans MS" w:hAnsi="Comic Sans MS"/>
                    </w:rPr>
                    <w:t xml:space="preserve">ces </w:t>
                  </w:r>
                  <w:r w:rsidRPr="007853C3">
                    <w:rPr>
                      <w:rFonts w:ascii="Comic Sans MS" w:hAnsi="Comic Sans MS"/>
                    </w:rPr>
                    <w:t>among people. No indi</w:t>
                  </w:r>
                  <w:r>
                    <w:rPr>
                      <w:rFonts w:ascii="Comic Sans MS" w:hAnsi="Comic Sans MS"/>
                    </w:rPr>
                    <w:t xml:space="preserve">vidual, relationship or a class </w:t>
                  </w:r>
                  <w:r w:rsidRPr="007853C3">
                    <w:rPr>
                      <w:rFonts w:ascii="Comic Sans MS" w:hAnsi="Comic Sans MS"/>
                    </w:rPr>
                    <w:t>is better than the other.</w:t>
                  </w:r>
                </w:p>
                <w:p w:rsidR="003323A6" w:rsidRDefault="003323A6" w:rsidP="007853C3">
                  <w:pPr>
                    <w:ind w:left="660"/>
                    <w:rPr>
                      <w:rFonts w:ascii="Comic Sans MS" w:hAnsi="Comic Sans MS"/>
                    </w:rPr>
                  </w:pPr>
                  <w:r w:rsidRPr="00AA5D7A">
                    <w:rPr>
                      <w:rFonts w:ascii="Comic Sans MS" w:hAnsi="Comic Sans MS"/>
                      <w:b/>
                    </w:rPr>
                    <w:t>a.</w:t>
                  </w:r>
                  <w:r>
                    <w:rPr>
                      <w:rFonts w:ascii="Comic Sans MS" w:hAnsi="Comic Sans MS"/>
                    </w:rPr>
                    <w:t xml:space="preserve"> Reformisim                </w:t>
                  </w:r>
                  <w:r w:rsidRPr="00AA5D7A">
                    <w:rPr>
                      <w:rFonts w:ascii="Comic Sans MS" w:hAnsi="Comic Sans MS"/>
                      <w:b/>
                    </w:rPr>
                    <w:t>c.</w:t>
                  </w:r>
                  <w:r>
                    <w:rPr>
                      <w:rFonts w:ascii="Comic Sans MS" w:hAnsi="Comic Sans MS"/>
                    </w:rPr>
                    <w:t xml:space="preserve"> Populism</w:t>
                  </w:r>
                </w:p>
                <w:p w:rsidR="003323A6" w:rsidRPr="007853C3" w:rsidRDefault="003323A6" w:rsidP="007853C3">
                  <w:pPr>
                    <w:ind w:left="660"/>
                    <w:rPr>
                      <w:rFonts w:ascii="Comic Sans MS" w:hAnsi="Comic Sans MS"/>
                    </w:rPr>
                  </w:pPr>
                  <w:r w:rsidRPr="00AA5D7A">
                    <w:rPr>
                      <w:rFonts w:ascii="Comic Sans MS" w:hAnsi="Comic Sans MS"/>
                      <w:b/>
                    </w:rPr>
                    <w:t>b.</w:t>
                  </w:r>
                  <w:r>
                    <w:rPr>
                      <w:rFonts w:ascii="Comic Sans MS" w:hAnsi="Comic Sans MS"/>
                    </w:rPr>
                    <w:t xml:space="preserve"> Statism                    </w:t>
                  </w:r>
                  <w:r w:rsidRPr="00AA5D7A">
                    <w:rPr>
                      <w:rFonts w:ascii="Comic Sans MS" w:hAnsi="Comic Sans MS"/>
                      <w:b/>
                    </w:rPr>
                    <w:t xml:space="preserve"> d</w:t>
                  </w:r>
                  <w:r>
                    <w:rPr>
                      <w:rFonts w:ascii="Comic Sans MS" w:hAnsi="Comic Sans MS"/>
                    </w:rPr>
                    <w:t>. Nationalism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2" o:spid="_x0000_s1028" type="#_x0000_t202" style="position:absolute;margin-left:0;margin-top:203.4pt;width:518.25pt;height:153.95pt;z-index:251662336;visibility:visible;mso-wrap-distance-top:3.6pt;mso-wrap-distance-bottom:3.6pt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" stroked="f">
            <v:textbox style="mso-fit-shape-to-text:t">
              <w:txbxContent>
                <w:p w:rsidR="003323A6" w:rsidRPr="008A5DE3" w:rsidRDefault="003323A6" w:rsidP="001F2ACB">
                  <w:pPr>
                    <w:pStyle w:val="ListParagraph"/>
                    <w:pBdr>
                      <w:top w:val="thinThickLargeGap" w:sz="24" w:space="1" w:color="auto"/>
                      <w:left w:val="thinThickLargeGap" w:sz="24" w:space="0" w:color="auto"/>
                      <w:bottom w:val="thinThickLargeGap" w:sz="24" w:space="1" w:color="auto"/>
                      <w:right w:val="thinThickLargeGap" w:sz="24" w:space="4" w:color="auto"/>
                      <w:between w:val="thinThickLargeGap" w:sz="24" w:space="1" w:color="auto"/>
                    </w:pBdr>
                    <w:rPr>
                      <w:rFonts w:ascii="Comic Sans MS" w:hAnsi="Comic Sans MS"/>
                      <w:b/>
                      <w:sz w:val="28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u w:val="single"/>
                    </w:rPr>
                    <w:t>~~~  e.Choose the correct option (4*2=8 pts) ~~~</w:t>
                  </w:r>
                </w:p>
                <w:p w:rsidR="003323A6" w:rsidRPr="00EE1246" w:rsidRDefault="003323A6" w:rsidP="001F2ACB">
                  <w:pPr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noProof/>
          <w:lang w:eastAsia="tr-TR"/>
        </w:rPr>
        <w:pict>
          <v:shape id="Metin Kutusu 29" o:spid="_x0000_s1029" type="#_x0000_t202" style="position:absolute;margin-left:0;margin-top:173.1pt;width:517.5pt;height:33pt;z-index:25166336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" filled="f" stroked="f" strokeweight=".5pt">
            <v:textbox>
              <w:txbxContent>
                <w:p w:rsidR="003323A6" w:rsidRDefault="003323A6" w:rsidP="001F2ACB">
                  <w:r w:rsidRPr="006054F8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30" o:spid="_x0000_i1026" type="#_x0000_t75" alt="https://encrypted-tbn0.gstatic.com/images?q=tbn:ANd9GcRAsqMiQdg7_Z76rUPiQui0JmmWt88Acd5tt4lFjMV5IJN1d7km" style="width:508.5pt;height:24.75pt;visibility:visible">
                        <v:imagedata r:id="rId5" o:title=""/>
                      </v:shape>
                    </w:pic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_x0000_s1030" type="#_x0000_t202" style="position:absolute;margin-left:0;margin-top:0;width:526.5pt;height:169.5pt;z-index:251658240;visibility:visible;mso-wrap-distance-top:3.6pt;mso-wrap-distance-bottom:3.6pt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" filled="f" stroked="f" strokeweight="4pt">
            <v:stroke linestyle="thinThin"/>
            <v:textbox>
              <w:txbxContent>
                <w:p w:rsidR="003323A6" w:rsidRPr="008A5DE3" w:rsidRDefault="003323A6" w:rsidP="00643CF7">
                  <w:pPr>
                    <w:pStyle w:val="ListParagraph"/>
                    <w:pBdr>
                      <w:top w:val="thinThickLargeGap" w:sz="24" w:space="1" w:color="auto"/>
                      <w:left w:val="thinThickLargeGap" w:sz="24" w:space="0" w:color="auto"/>
                      <w:bottom w:val="thinThickLargeGap" w:sz="24" w:space="1" w:color="auto"/>
                      <w:right w:val="thinThickLargeGap" w:sz="24" w:space="4" w:color="auto"/>
                      <w:between w:val="thinThickLargeGap" w:sz="24" w:space="1" w:color="auto"/>
                    </w:pBdr>
                    <w:rPr>
                      <w:rFonts w:ascii="Comic Sans MS" w:hAnsi="Comic Sans MS"/>
                      <w:b/>
                      <w:sz w:val="28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u w:val="single"/>
                    </w:rPr>
                    <w:t>~~~  d.Match</w:t>
                  </w:r>
                  <w:r w:rsidRPr="008A5DE3">
                    <w:rPr>
                      <w:rFonts w:ascii="Comic Sans MS" w:hAnsi="Comic Sans MS"/>
                      <w:b/>
                      <w:sz w:val="28"/>
                      <w:u w:val="single"/>
                    </w:rPr>
                    <w:t xml:space="preserve"> the </w:t>
                  </w:r>
                  <w:r>
                    <w:rPr>
                      <w:rFonts w:ascii="Comic Sans MS" w:hAnsi="Comic Sans MS"/>
                      <w:b/>
                      <w:sz w:val="28"/>
                      <w:u w:val="single"/>
                    </w:rPr>
                    <w:t>dates with the events (6*5=30 pts)   ~~~</w:t>
                  </w:r>
                </w:p>
                <w:p w:rsidR="003323A6" w:rsidRDefault="003323A6" w:rsidP="00643CF7">
                  <w:pPr>
                    <w:pStyle w:val="ListParagraph"/>
                    <w:rPr>
                      <w:rFonts w:ascii="Comic Sans MS" w:hAnsi="Comic Sans MS"/>
                      <w:b/>
                      <w:sz w:val="28"/>
                    </w:rPr>
                  </w:pPr>
                </w:p>
                <w:p w:rsidR="003323A6" w:rsidRDefault="003323A6" w:rsidP="00643CF7">
                  <w:pPr>
                    <w:pStyle w:val="ListParagraph"/>
                    <w:rPr>
                      <w:rFonts w:ascii="Comic Sans MS" w:hAnsi="Comic Sans MS"/>
                      <w:b/>
                      <w:sz w:val="28"/>
                    </w:rPr>
                  </w:pPr>
                </w:p>
                <w:p w:rsidR="003323A6" w:rsidRPr="008A5DE3" w:rsidRDefault="003323A6" w:rsidP="00643CF7">
                  <w:pPr>
                    <w:pStyle w:val="ListParagraph"/>
                    <w:rPr>
                      <w:rFonts w:ascii="Comic Sans MS" w:hAnsi="Comic Sans MS"/>
                      <w:b/>
                      <w:sz w:val="28"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noProof/>
          <w:lang w:eastAsia="tr-TR"/>
        </w:rPr>
        <w:pict>
          <v:shape id="_x0000_s1031" type="#_x0000_t202" style="position:absolute;margin-left:438.75pt;margin-top:98.25pt;width:51.75pt;height:60.75pt;z-index:251661312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" filled="f" stroked="f">
            <v:textbox>
              <w:txbxContent>
                <w:p w:rsidR="003323A6" w:rsidRDefault="003323A6">
                  <w:r w:rsidRPr="006054F8">
                    <w:rPr>
                      <w:noProof/>
                      <w:lang w:eastAsia="tr-TR"/>
                    </w:rPr>
                    <w:pict>
                      <v:shape id="Resim 27" o:spid="_x0000_i1028" type="#_x0000_t75" alt="http://www.onceokuloncesi.com/imagehosting/49104ab392ff80c59.bmp" style="width:47.25pt;height:51pt;visibility:visible">
                        <v:imagedata r:id="rId6" o:title=""/>
                      </v:shape>
                    </w:pic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Metin Kutusu 25" o:spid="_x0000_s1032" type="#_x0000_t202" style="position:absolute;margin-left:547.8pt;margin-top:48.75pt;width:319.5pt;height:111.75pt;z-index:251660288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" filled="f" strokeweight="2pt">
            <v:textbox>
              <w:txbxContent>
                <w:p w:rsidR="003323A6" w:rsidRDefault="003323A6" w:rsidP="00477D1E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Atatürk landed in Samsun.</w:t>
                  </w:r>
                </w:p>
                <w:p w:rsidR="003323A6" w:rsidRDefault="003323A6" w:rsidP="00477D1E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Atatürk died.</w:t>
                  </w:r>
                </w:p>
                <w:p w:rsidR="003323A6" w:rsidRDefault="003323A6" w:rsidP="00477D1E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Atatürk opened Turkish Grand National Assembly.</w:t>
                  </w:r>
                </w:p>
                <w:p w:rsidR="003323A6" w:rsidRDefault="003323A6" w:rsidP="00477D1E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Turkish army won ultimate victory.</w:t>
                  </w:r>
                </w:p>
                <w:p w:rsidR="003323A6" w:rsidRDefault="003323A6" w:rsidP="00477D1E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Atatürk was born.</w:t>
                  </w:r>
                </w:p>
                <w:p w:rsidR="003323A6" w:rsidRPr="001F2ACB" w:rsidRDefault="003323A6" w:rsidP="001F2ACB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Atatürk founded Turkish Republic.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24" o:spid="_x0000_s1033" type="#_x0000_t202" style="position:absolute;margin-left:9pt;margin-top:49.5pt;width:183pt;height:110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" filled="f" strokeweight="2pt">
            <v:textbox>
              <w:txbxContent>
                <w:p w:rsidR="003323A6" w:rsidRPr="00477D1E" w:rsidRDefault="003323A6" w:rsidP="00477D1E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</w:rPr>
                  </w:pPr>
                  <w:r w:rsidRPr="00477D1E">
                    <w:rPr>
                      <w:rFonts w:ascii="Comic Sans MS" w:hAnsi="Comic Sans MS"/>
                    </w:rPr>
                    <w:t>1881</w:t>
                  </w:r>
                  <w:r>
                    <w:rPr>
                      <w:rFonts w:ascii="Comic Sans MS" w:hAnsi="Comic Sans MS"/>
                    </w:rPr>
                    <w:t xml:space="preserve">   ...........</w:t>
                  </w:r>
                </w:p>
                <w:p w:rsidR="003323A6" w:rsidRPr="00477D1E" w:rsidRDefault="003323A6" w:rsidP="00477D1E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</w:rPr>
                  </w:pPr>
                  <w:r w:rsidRPr="00477D1E">
                    <w:rPr>
                      <w:rFonts w:ascii="Comic Sans MS" w:hAnsi="Comic Sans MS"/>
                    </w:rPr>
                    <w:t>May 19th, 1919</w:t>
                  </w:r>
                  <w:r>
                    <w:rPr>
                      <w:rFonts w:ascii="Comic Sans MS" w:hAnsi="Comic Sans MS"/>
                    </w:rPr>
                    <w:t xml:space="preserve">   .........</w:t>
                  </w:r>
                </w:p>
                <w:p w:rsidR="003323A6" w:rsidRPr="00477D1E" w:rsidRDefault="003323A6" w:rsidP="00477D1E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</w:rPr>
                  </w:pPr>
                  <w:r w:rsidRPr="00477D1E">
                    <w:rPr>
                      <w:rFonts w:ascii="Comic Sans MS" w:hAnsi="Comic Sans MS"/>
                    </w:rPr>
                    <w:t>April 23rd,1920</w:t>
                  </w:r>
                  <w:r>
                    <w:rPr>
                      <w:rFonts w:ascii="Comic Sans MS" w:hAnsi="Comic Sans MS"/>
                    </w:rPr>
                    <w:t xml:space="preserve">  ........</w:t>
                  </w:r>
                </w:p>
                <w:p w:rsidR="003323A6" w:rsidRPr="00477D1E" w:rsidRDefault="003323A6" w:rsidP="00477D1E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</w:rPr>
                  </w:pPr>
                  <w:r w:rsidRPr="00477D1E">
                    <w:rPr>
                      <w:rFonts w:ascii="Comic Sans MS" w:hAnsi="Comic Sans MS"/>
                    </w:rPr>
                    <w:t>October 29th, 1923</w:t>
                  </w:r>
                  <w:r>
                    <w:rPr>
                      <w:rFonts w:ascii="Comic Sans MS" w:hAnsi="Comic Sans MS"/>
                    </w:rPr>
                    <w:t xml:space="preserve"> .......</w:t>
                  </w:r>
                </w:p>
                <w:p w:rsidR="003323A6" w:rsidRPr="00477D1E" w:rsidRDefault="003323A6" w:rsidP="00477D1E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</w:rPr>
                  </w:pPr>
                  <w:r w:rsidRPr="00477D1E">
                    <w:rPr>
                      <w:rFonts w:ascii="Comic Sans MS" w:hAnsi="Comic Sans MS"/>
                    </w:rPr>
                    <w:t>August 30th</w:t>
                  </w:r>
                  <w:r>
                    <w:rPr>
                      <w:rFonts w:ascii="Comic Sans MS" w:hAnsi="Comic Sans MS"/>
                    </w:rPr>
                    <w:t>, 1922  ......</w:t>
                  </w:r>
                </w:p>
                <w:p w:rsidR="003323A6" w:rsidRPr="00477D1E" w:rsidRDefault="003323A6" w:rsidP="00477D1E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</w:rPr>
                  </w:pPr>
                  <w:r w:rsidRPr="00477D1E">
                    <w:rPr>
                      <w:rFonts w:ascii="Comic Sans MS" w:hAnsi="Comic Sans MS"/>
                    </w:rPr>
                    <w:t>1938</w:t>
                  </w:r>
                  <w:r>
                    <w:rPr>
                      <w:rFonts w:ascii="Comic Sans MS" w:hAnsi="Comic Sans MS"/>
                    </w:rPr>
                    <w:t xml:space="preserve">   ........</w:t>
                  </w:r>
                </w:p>
              </w:txbxContent>
            </v:textbox>
          </v:shape>
        </w:pict>
      </w:r>
    </w:p>
    <w:p w:rsidR="003323A6" w:rsidRDefault="003323A6" w:rsidP="00AC7847">
      <w:pPr>
        <w:rPr>
          <w:rFonts w:ascii="Agency FB" w:hAnsi="Agency FB"/>
          <w:b/>
        </w:rPr>
      </w:pPr>
    </w:p>
    <w:p w:rsidR="003323A6" w:rsidRDefault="003323A6" w:rsidP="00AC7847">
      <w:pPr>
        <w:rPr>
          <w:rFonts w:ascii="Agency FB" w:hAnsi="Agency FB"/>
          <w:b/>
        </w:rPr>
      </w:pPr>
    </w:p>
    <w:p w:rsidR="003323A6" w:rsidRDefault="003323A6" w:rsidP="00AC7847">
      <w:pPr>
        <w:rPr>
          <w:rFonts w:ascii="Agency FB" w:hAnsi="Agency FB"/>
          <w:b/>
        </w:rPr>
      </w:pPr>
    </w:p>
    <w:p w:rsidR="003323A6" w:rsidRDefault="003323A6" w:rsidP="00AC7847">
      <w:pPr>
        <w:rPr>
          <w:rFonts w:ascii="Agency FB" w:hAnsi="Agency FB"/>
          <w:b/>
        </w:rPr>
      </w:pPr>
    </w:p>
    <w:p w:rsidR="003323A6" w:rsidRDefault="003323A6" w:rsidP="00AC7847">
      <w:pPr>
        <w:rPr>
          <w:rFonts w:ascii="Agency FB" w:hAnsi="Agency FB"/>
          <w:b/>
        </w:rPr>
      </w:pPr>
    </w:p>
    <w:p w:rsidR="003323A6" w:rsidRDefault="003323A6" w:rsidP="00AC7847">
      <w:pPr>
        <w:rPr>
          <w:rFonts w:ascii="Agency FB" w:hAnsi="Agency FB"/>
          <w:b/>
        </w:rPr>
      </w:pPr>
    </w:p>
    <w:p w:rsidR="003323A6" w:rsidRDefault="003323A6" w:rsidP="00AC7847">
      <w:pPr>
        <w:rPr>
          <w:rFonts w:ascii="Agency FB" w:hAnsi="Agency FB"/>
          <w:b/>
        </w:rPr>
      </w:pPr>
    </w:p>
    <w:p w:rsidR="003323A6" w:rsidRDefault="003323A6" w:rsidP="00AC7847">
      <w:pPr>
        <w:rPr>
          <w:rFonts w:ascii="Agency FB" w:hAnsi="Agency FB"/>
          <w:b/>
        </w:rPr>
      </w:pPr>
    </w:p>
    <w:p w:rsidR="003323A6" w:rsidRDefault="003323A6" w:rsidP="00AC7847">
      <w:pPr>
        <w:rPr>
          <w:rFonts w:ascii="Agency FB" w:hAnsi="Agency FB"/>
          <w:b/>
        </w:rPr>
      </w:pPr>
      <w:r>
        <w:rPr>
          <w:noProof/>
          <w:lang w:eastAsia="tr-TR"/>
        </w:rPr>
        <w:pict>
          <v:shape id="Metin Kutusu 36" o:spid="_x0000_s1034" type="#_x0000_t202" style="position:absolute;margin-left:0;margin-top:72.75pt;width:574.5pt;height:614.25pt;z-index:251668480;visibility:visible;mso-position-horizontal:lef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" filled="f" stroked="f" strokeweight="2pt">
            <v:textbox>
              <w:txbxContent>
                <w:p w:rsidR="003323A6" w:rsidRPr="003714EF" w:rsidRDefault="003323A6" w:rsidP="003714EF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ind w:left="630"/>
                    <w:rPr>
                      <w:rFonts w:ascii="Comic Sans MS" w:hAnsi="Comic Sans MS" w:cs="Palatino-Italic"/>
                      <w:i/>
                      <w:iCs/>
                      <w:szCs w:val="28"/>
                    </w:rPr>
                  </w:pPr>
                  <w:r w:rsidRPr="003714EF">
                    <w:rPr>
                      <w:rFonts w:ascii="Comic Sans MS" w:hAnsi="Comic Sans MS" w:cs="Palatino-Italic"/>
                      <w:i/>
                      <w:iCs/>
                      <w:szCs w:val="28"/>
                    </w:rPr>
                    <w:t xml:space="preserve">“I was driving along Freemont Street </w:t>
                  </w:r>
                  <w:r w:rsidRPr="003714EF">
                    <w:rPr>
                      <w:rFonts w:ascii="Comic Sans MS" w:hAnsi="Comic Sans MS" w:cs="Palatino-Roman"/>
                      <w:szCs w:val="28"/>
                    </w:rPr>
                    <w:t xml:space="preserve">........................ </w:t>
                  </w:r>
                  <w:r w:rsidRPr="003714EF">
                    <w:rPr>
                      <w:rFonts w:ascii="Comic Sans MS" w:hAnsi="Comic Sans MS" w:cs="Palatino-Italic"/>
                      <w:i/>
                      <w:iCs/>
                      <w:szCs w:val="28"/>
                    </w:rPr>
                    <w:t>I saw a man lying on the street. I stopped the car and looked at the man. He was bleeding. I immediately called the polic“I was driving along Freemont Street ........................ I saw a man lying on the street. I stopped the car and looked at the man. He was bleeding. I immediately called the police and the ambulance. ........................ I was calling the police, I saw a man running across the street. Then, the ambulance came. “ I was just hanging around the park ........................ I saw this man walking along the pathway. Suddenly a guy came and shot him! I ran home as fast as I could.” He also asked him to give a description of the murderer. Sean Con said “He had a red moustache, red hair and a baggy suit on.” His hands were trembling ........................ he was answering the questions.</w:t>
                  </w:r>
                  <w:r>
                    <w:rPr>
                      <w:rFonts w:ascii="Comic Sans MS" w:hAnsi="Comic Sans MS" w:cs="Palatino-Italic"/>
                      <w:i/>
                      <w:iCs/>
                      <w:szCs w:val="28"/>
                    </w:rPr>
                    <w:t xml:space="preserve"> ............ answered my question, I wasn’t smiling at him.</w:t>
                  </w:r>
                </w:p>
                <w:p w:rsidR="003323A6" w:rsidRPr="004F4E6C" w:rsidRDefault="003323A6" w:rsidP="004F4E6C">
                  <w:pPr>
                    <w:pStyle w:val="ListParagraph"/>
                    <w:ind w:left="63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6054F8">
                    <w:rPr>
                      <w:noProof/>
                      <w:lang w:eastAsia="tr-TR"/>
                    </w:rPr>
                    <w:pict>
                      <v:shape id="Resim 37" o:spid="_x0000_i1030" type="#_x0000_t75" alt="https://encrypted-tbn0.gstatic.com/images?q=tbn:ANd9GcRAsqMiQdg7_Z76rUPiQui0JmmWt88Acd5tt4lFjMV5IJN1d7km" style="width:508.5pt;height:24.75pt;visibility:visible">
                        <v:imagedata r:id="rId5" o:title=""/>
                      </v:shape>
                    </w:pict>
                  </w:r>
                </w:p>
              </w:txbxContent>
            </v:textbox>
            <w10:wrap anchorx="page"/>
          </v:shape>
        </w:pict>
      </w:r>
      <w:r>
        <w:rPr>
          <w:noProof/>
          <w:lang w:eastAsia="tr-TR"/>
        </w:rPr>
        <w:pict>
          <v:shape id="_x0000_s1035" type="#_x0000_t202" style="position:absolute;margin-left:0;margin-top:34.45pt;width:518.25pt;height:153.95pt;z-index:251667456;visibility:visible;mso-wrap-distance-top:3.6pt;mso-wrap-distance-bottom:3.6pt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" stroked="f">
            <v:textbox style="mso-fit-shape-to-text:t">
              <w:txbxContent>
                <w:p w:rsidR="003323A6" w:rsidRPr="008A5DE3" w:rsidRDefault="003323A6" w:rsidP="00AA5D7A">
                  <w:pPr>
                    <w:pStyle w:val="ListParagraph"/>
                    <w:pBdr>
                      <w:top w:val="thinThickLargeGap" w:sz="24" w:space="1" w:color="auto"/>
                      <w:left w:val="thinThickLargeGap" w:sz="24" w:space="0" w:color="auto"/>
                      <w:bottom w:val="thinThickLargeGap" w:sz="24" w:space="1" w:color="auto"/>
                      <w:right w:val="thinThickLargeGap" w:sz="24" w:space="4" w:color="auto"/>
                      <w:between w:val="thinThickLargeGap" w:sz="24" w:space="1" w:color="auto"/>
                    </w:pBdr>
                    <w:rPr>
                      <w:rFonts w:ascii="Comic Sans MS" w:hAnsi="Comic Sans MS"/>
                      <w:b/>
                      <w:sz w:val="28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u w:val="single"/>
                    </w:rPr>
                    <w:t>~~~  f.Fill in the blanks with “When” and “While” (6*2=12 pts) ~~~</w:t>
                  </w:r>
                </w:p>
                <w:p w:rsidR="003323A6" w:rsidRDefault="003323A6"/>
              </w:txbxContent>
            </v:textbox>
            <w10:wrap type="square" anchorx="margin"/>
          </v:shape>
        </w:pict>
      </w:r>
      <w:r>
        <w:rPr>
          <w:noProof/>
          <w:lang w:eastAsia="tr-TR"/>
        </w:rPr>
        <w:pict>
          <v:shape id="Metin Kutusu 33" o:spid="_x0000_s1036" type="#_x0000_t202" style="position:absolute;margin-left:943.8pt;margin-top:.85pt;width:517.5pt;height:33pt;z-index:251666432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" filled="f" stroked="f" strokeweight=".5pt">
            <v:textbox>
              <w:txbxContent>
                <w:p w:rsidR="003323A6" w:rsidRDefault="003323A6" w:rsidP="00AA5D7A">
                  <w:r w:rsidRPr="006054F8">
                    <w:rPr>
                      <w:noProof/>
                      <w:lang w:eastAsia="tr-TR"/>
                    </w:rPr>
                    <w:pict>
                      <v:shape id="Resim 34" o:spid="_x0000_i1032" type="#_x0000_t75" alt="https://encrypted-tbn0.gstatic.com/images?q=tbn:ANd9GcRAsqMiQdg7_Z76rUPiQui0JmmWt88Acd5tt4lFjMV5IJN1d7km" style="width:508.5pt;height:24.75pt;visibility:visible">
                        <v:imagedata r:id="rId5" o:title=""/>
                      </v:shape>
                    </w:pict>
                  </w:r>
                </w:p>
              </w:txbxContent>
            </v:textbox>
            <w10:wrap anchorx="margin"/>
          </v:shape>
        </w:pict>
      </w:r>
    </w:p>
    <w:p w:rsidR="003323A6" w:rsidRDefault="003323A6" w:rsidP="00AC7847">
      <w:pPr>
        <w:rPr>
          <w:rFonts w:ascii="Agency FB" w:hAnsi="Agency FB"/>
          <w:b/>
        </w:rPr>
      </w:pPr>
    </w:p>
    <w:p w:rsidR="003323A6" w:rsidRDefault="003323A6" w:rsidP="00AC7847">
      <w:pPr>
        <w:rPr>
          <w:rFonts w:ascii="Agency FB" w:hAnsi="Agency FB"/>
          <w:b/>
        </w:rPr>
      </w:pPr>
      <w:r>
        <w:rPr>
          <w:noProof/>
          <w:lang w:eastAsia="tr-TR"/>
        </w:rPr>
        <w:pict>
          <v:shape id="Metin Kutusu 41" o:spid="_x0000_s1037" type="#_x0000_t202" style="position:absolute;margin-left:15.75pt;margin-top:147.05pt;width:118.5pt;height:43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" filled="f" stroked="f" strokeweight=".5pt">
            <v:textbox>
              <w:txbxContent>
                <w:p w:rsidR="003323A6" w:rsidRPr="00FA041C" w:rsidRDefault="003323A6" w:rsidP="00FA041C">
                  <w:pPr>
                    <w:jc w:val="center"/>
                    <w:rPr>
                      <w:b/>
                      <w:sz w:val="18"/>
                    </w:rPr>
                  </w:pPr>
                  <w:r w:rsidRPr="00FA041C">
                    <w:rPr>
                      <w:b/>
                      <w:sz w:val="18"/>
                    </w:rPr>
                    <w:t>MUSTAFA ERDOĞAN</w:t>
                  </w:r>
                </w:p>
                <w:p w:rsidR="003323A6" w:rsidRPr="00FA041C" w:rsidRDefault="003323A6" w:rsidP="00FA041C">
                  <w:pPr>
                    <w:jc w:val="center"/>
                    <w:rPr>
                      <w:b/>
                      <w:sz w:val="18"/>
                    </w:rPr>
                  </w:pPr>
                  <w:r w:rsidRPr="00FA041C">
                    <w:rPr>
                      <w:b/>
                      <w:sz w:val="18"/>
                    </w:rPr>
                    <w:t>ELT TEACHER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9" o:spid="_x0000_s1038" type="#_x0000_t202" style="position:absolute;margin-left:0;margin-top:146.3pt;width:137.25pt;height:45pt;z-index:251670528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" filled="f" stroked="f" strokeweight=".5pt">
            <v:textbox>
              <w:txbxContent>
                <w:p w:rsidR="003323A6" w:rsidRDefault="003323A6">
                  <w:r w:rsidRPr="006054F8">
                    <w:rPr>
                      <w:noProof/>
                      <w:lang w:eastAsia="tr-TR"/>
                    </w:rPr>
                    <w:pict>
                      <v:shape id="Resim 40" o:spid="_x0000_i1034" type="#_x0000_t75" alt="http://blogs.bournemouth.ac.uk/research/files/2011/08/good-luck.jpg" style="width:121.5pt;height:39.75pt;visibility:visible">
                        <v:imagedata r:id="rId7" o:title=""/>
                      </v:shape>
                    </w:pic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_x0000_s1039" type="#_x0000_t202" style="position:absolute;margin-left:945.3pt;margin-top:111.05pt;width:518.25pt;height:42pt;z-index:251669504;visibility:visible;mso-wrap-distance-top:3.6pt;mso-wrap-distance-bottom:3.6pt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" stroked="f">
            <v:textbox>
              <w:txbxContent>
                <w:p w:rsidR="003323A6" w:rsidRPr="008A5DE3" w:rsidRDefault="003323A6" w:rsidP="003714EF">
                  <w:pPr>
                    <w:pStyle w:val="ListParagraph"/>
                    <w:pBdr>
                      <w:top w:val="thinThickLargeGap" w:sz="24" w:space="1" w:color="auto"/>
                      <w:left w:val="thinThickLargeGap" w:sz="24" w:space="0" w:color="auto"/>
                      <w:bottom w:val="thinThickLargeGap" w:sz="24" w:space="1" w:color="auto"/>
                      <w:right w:val="thinThickLargeGap" w:sz="24" w:space="4" w:color="auto"/>
                      <w:between w:val="thinThickLargeGap" w:sz="24" w:space="1" w:color="auto"/>
                    </w:pBdr>
                    <w:rPr>
                      <w:rFonts w:ascii="Comic Sans MS" w:hAnsi="Comic Sans MS"/>
                      <w:b/>
                      <w:sz w:val="28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u w:val="single"/>
                    </w:rPr>
                    <w:t>~~~  g.Speaking (5 pts) ~~~     ........./5</w:t>
                  </w:r>
                </w:p>
                <w:p w:rsidR="003323A6" w:rsidRDefault="003323A6" w:rsidP="003714EF"/>
              </w:txbxContent>
            </v:textbox>
            <w10:wrap type="square" anchorx="margin"/>
          </v:shape>
        </w:pict>
      </w:r>
    </w:p>
    <w:p w:rsidR="003323A6" w:rsidRPr="00AC7847" w:rsidRDefault="003323A6" w:rsidP="00AC7847">
      <w:pPr>
        <w:rPr>
          <w:rFonts w:ascii="Agency FB" w:hAnsi="Agency FB"/>
          <w:b/>
        </w:rPr>
      </w:pPr>
      <w:r>
        <w:rPr>
          <w:noProof/>
          <w:lang w:eastAsia="tr-TR"/>
        </w:rPr>
        <w:pict>
          <v:shape id="_x0000_s1040" type="#_x0000_t202" style="position:absolute;margin-left:945.3pt;margin-top:597.9pt;width:518.25pt;height:171.75pt;z-index:251655168;visibility:visible;mso-wrap-distance-top:3.6pt;mso-wrap-distance-bottom:3.6pt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" filled="f" stroked="f">
            <v:textbox>
              <w:txbxContent>
                <w:p w:rsidR="003323A6" w:rsidRDefault="003323A6" w:rsidP="00643CF7">
                  <w:pPr>
                    <w:pStyle w:val="ListParagraph"/>
                    <w:pBdr>
                      <w:top w:val="thinThickLargeGap" w:sz="24" w:space="1" w:color="auto"/>
                      <w:left w:val="thinThickLargeGap" w:sz="24" w:space="0" w:color="auto"/>
                      <w:bottom w:val="thinThickLargeGap" w:sz="24" w:space="1" w:color="auto"/>
                      <w:right w:val="thinThickLargeGap" w:sz="24" w:space="4" w:color="auto"/>
                      <w:between w:val="thinThickLargeGap" w:sz="24" w:space="1" w:color="auto"/>
                    </w:pBdr>
                    <w:rPr>
                      <w:rFonts w:ascii="Comic Sans MS" w:hAnsi="Comic Sans MS"/>
                      <w:b/>
                      <w:sz w:val="16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u w:val="single"/>
                    </w:rPr>
                    <w:t>~~~  c. Circle the best option: could/couldn’t (5*5=25 pts) ~~~</w:t>
                  </w:r>
                </w:p>
                <w:p w:rsidR="003323A6" w:rsidRPr="00643CF7" w:rsidRDefault="003323A6" w:rsidP="00643CF7">
                  <w:pPr>
                    <w:rPr>
                      <w:rFonts w:ascii="Comic Sans MS" w:hAnsi="Comic Sans MS"/>
                      <w:b/>
                      <w:sz w:val="16"/>
                      <w:u w:val="single"/>
                    </w:rPr>
                  </w:pPr>
                  <w:hyperlink r:id="rId8" w:history="1">
                    <w:r w:rsidRPr="00697BD1">
                      <w:rPr>
                        <w:rStyle w:val="Hyperlink"/>
                        <w:rFonts w:ascii="Comic Sans MS" w:hAnsi="Comic Sans MS"/>
                        <w:b/>
                        <w:sz w:val="16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b/>
                      <w:sz w:val="16"/>
                      <w:u w:val="single"/>
                    </w:rPr>
                    <w:t xml:space="preserve"> </w:t>
                  </w:r>
                </w:p>
                <w:p w:rsidR="003323A6" w:rsidRPr="00EE1246" w:rsidRDefault="003323A6" w:rsidP="00251175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8"/>
                    </w:rPr>
                  </w:pPr>
                  <w:r w:rsidRPr="00EE1246">
                    <w:rPr>
                      <w:rFonts w:ascii="Comic Sans MS" w:hAnsi="Comic Sans MS"/>
                      <w:sz w:val="28"/>
                    </w:rPr>
                    <w:t xml:space="preserve">I </w:t>
                  </w:r>
                  <w:r w:rsidRPr="00643CF7">
                    <w:rPr>
                      <w:rFonts w:ascii="Comic Sans MS" w:hAnsi="Comic Sans MS"/>
                      <w:b/>
                      <w:sz w:val="28"/>
                    </w:rPr>
                    <w:t>could/couldn’t</w:t>
                  </w:r>
                  <w:r w:rsidRPr="00EE1246">
                    <w:rPr>
                      <w:rFonts w:ascii="Comic Sans MS" w:hAnsi="Comic Sans MS"/>
                      <w:sz w:val="28"/>
                    </w:rPr>
                    <w:t xml:space="preserve"> swim when I was young but I can’t now.</w:t>
                  </w:r>
                </w:p>
                <w:p w:rsidR="003323A6" w:rsidRPr="00EE1246" w:rsidRDefault="003323A6" w:rsidP="00251175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8"/>
                    </w:rPr>
                  </w:pPr>
                  <w:r w:rsidRPr="00EE1246">
                    <w:rPr>
                      <w:rFonts w:ascii="Comic Sans MS" w:hAnsi="Comic Sans MS"/>
                      <w:sz w:val="28"/>
                    </w:rPr>
                    <w:t xml:space="preserve">I </w:t>
                  </w:r>
                  <w:r w:rsidRPr="00643CF7">
                    <w:rPr>
                      <w:rFonts w:ascii="Comic Sans MS" w:hAnsi="Comic Sans MS"/>
                      <w:b/>
                      <w:sz w:val="28"/>
                    </w:rPr>
                    <w:t>could/couldn’t</w:t>
                  </w:r>
                  <w:r w:rsidRPr="00EE1246">
                    <w:rPr>
                      <w:rFonts w:ascii="Comic Sans MS" w:hAnsi="Comic Sans MS"/>
                      <w:sz w:val="28"/>
                    </w:rPr>
                    <w:t xml:space="preserve"> run fast but I am old now and I can’t run very fast.</w:t>
                  </w:r>
                </w:p>
                <w:p w:rsidR="003323A6" w:rsidRPr="00EE1246" w:rsidRDefault="003323A6" w:rsidP="00251175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8"/>
                    </w:rPr>
                  </w:pPr>
                  <w:r w:rsidRPr="00EE1246">
                    <w:rPr>
                      <w:rFonts w:ascii="Comic Sans MS" w:hAnsi="Comic Sans MS"/>
                      <w:sz w:val="28"/>
                    </w:rPr>
                    <w:t xml:space="preserve">My grandmother was good at singing, she </w:t>
                  </w:r>
                  <w:r w:rsidRPr="00643CF7">
                    <w:rPr>
                      <w:rFonts w:ascii="Comic Sans MS" w:hAnsi="Comic Sans MS"/>
                      <w:b/>
                      <w:sz w:val="28"/>
                    </w:rPr>
                    <w:t>could/couldn’t</w:t>
                  </w:r>
                  <w:r w:rsidRPr="00EE1246">
                    <w:rPr>
                      <w:rFonts w:ascii="Comic Sans MS" w:hAnsi="Comic Sans MS"/>
                      <w:sz w:val="28"/>
                    </w:rPr>
                    <w:t xml:space="preserve"> sing very well.</w:t>
                  </w:r>
                </w:p>
                <w:p w:rsidR="003323A6" w:rsidRPr="00EE1246" w:rsidRDefault="003323A6" w:rsidP="00251175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8"/>
                    </w:rPr>
                  </w:pPr>
                  <w:r w:rsidRPr="00EE1246">
                    <w:rPr>
                      <w:rFonts w:ascii="Comic Sans MS" w:hAnsi="Comic Sans MS"/>
                      <w:sz w:val="28"/>
                    </w:rPr>
                    <w:t xml:space="preserve">Jack </w:t>
                  </w:r>
                  <w:r w:rsidRPr="00643CF7">
                    <w:rPr>
                      <w:rFonts w:ascii="Comic Sans MS" w:hAnsi="Comic Sans MS"/>
                      <w:b/>
                      <w:sz w:val="28"/>
                    </w:rPr>
                    <w:t>could/couldn’t</w:t>
                  </w:r>
                  <w:r w:rsidRPr="00EE1246">
                    <w:rPr>
                      <w:rFonts w:ascii="Comic Sans MS" w:hAnsi="Comic Sans MS"/>
                      <w:sz w:val="28"/>
                    </w:rPr>
                    <w:t xml:space="preserve"> answer the questions and failed in the exam.</w:t>
                  </w:r>
                </w:p>
                <w:p w:rsidR="003323A6" w:rsidRPr="00EE1246" w:rsidRDefault="003323A6" w:rsidP="00251175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My friends </w:t>
                  </w:r>
                  <w:r w:rsidRPr="00643CF7">
                    <w:rPr>
                      <w:rFonts w:ascii="Comic Sans MS" w:hAnsi="Comic Sans MS"/>
                      <w:b/>
                      <w:sz w:val="28"/>
                    </w:rPr>
                    <w:t>could/couldn’t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 win the game, so they were very sad.</w:t>
                  </w:r>
                </w:p>
              </w:txbxContent>
            </v:textbox>
            <w10:wrap type="square" anchorx="margin"/>
          </v:shape>
        </w:pict>
      </w:r>
      <w:r>
        <w:rPr>
          <w:noProof/>
          <w:lang w:eastAsia="tr-TR"/>
        </w:rPr>
        <w:pict>
          <v:shape id="Metin Kutusu 13" o:spid="_x0000_s1041" type="#_x0000_t202" style="position:absolute;margin-left:45pt;margin-top:165.75pt;width:444.75pt;height:30.75pt;z-index:25165004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" filled="f" strokeweight="2.75pt">
            <v:textbox>
              <w:txbxContent>
                <w:p w:rsidR="003323A6" w:rsidRPr="007B7B69" w:rsidRDefault="003323A6" w:rsidP="00C011D0">
                  <w:pPr>
                    <w:jc w:val="center"/>
                    <w:rPr>
                      <w:rFonts w:ascii="Comic Sans MS" w:hAnsi="Comic Sans MS"/>
                      <w:b/>
                      <w:i/>
                      <w:sz w:val="28"/>
                    </w:rPr>
                  </w:pPr>
                  <w:r w:rsidRPr="007B7B69">
                    <w:rPr>
                      <w:rFonts w:ascii="Comic Sans MS" w:hAnsi="Comic Sans MS"/>
                      <w:b/>
                      <w:i/>
                      <w:sz w:val="28"/>
                    </w:rPr>
                    <w:t>Prosperity      desire      wisdom      loyalty      generosity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21" o:spid="_x0000_s1042" type="#_x0000_t202" style="position:absolute;margin-left:519pt;margin-top:447pt;width:51pt;height:91.5pt;z-index:25165721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" filled="f" stroked="f" strokeweight=".5pt">
            <v:textbox>
              <w:txbxContent>
                <w:p w:rsidR="003323A6" w:rsidRDefault="003323A6">
                  <w:r w:rsidRPr="006054F8">
                    <w:rPr>
                      <w:noProof/>
                      <w:lang w:eastAsia="tr-TR"/>
                    </w:rPr>
                    <w:pict>
                      <v:shape id="Resim 22" o:spid="_x0000_i1036" type="#_x0000_t75" alt="https://encrypted-tbn3.gstatic.com/images?q=tbn:ANd9GcSL2PJAG4AWNXt0056fbbTaFD2mRGAHh7LSwnWU5XrM8OHvMz9p" style="width:36pt;height:67.5pt;visibility:visible">
                        <v:imagedata r:id="rId9" o:title=""/>
                      </v:shape>
                    </w:pict>
                  </w:r>
                </w:p>
              </w:txbxContent>
            </v:textbox>
            <w10:wrap anchorx="page"/>
          </v:shape>
        </w:pict>
      </w:r>
      <w:r>
        <w:rPr>
          <w:noProof/>
          <w:lang w:eastAsia="tr-TR"/>
        </w:rPr>
        <w:pict>
          <v:shape id="Metin Kutusu 19" o:spid="_x0000_s1043" type="#_x0000_t202" style="position:absolute;margin-left:11.15pt;margin-top:557.4pt;width:517.5pt;height:33pt;z-index:25165619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" filled="f" stroked="f" strokeweight=".5pt">
            <v:textbox>
              <w:txbxContent>
                <w:p w:rsidR="003323A6" w:rsidRDefault="003323A6" w:rsidP="00251175">
                  <w:r w:rsidRPr="006054F8">
                    <w:rPr>
                      <w:noProof/>
                      <w:lang w:eastAsia="tr-TR"/>
                    </w:rPr>
                    <w:pict>
                      <v:shape id="Resim 20" o:spid="_x0000_i1038" type="#_x0000_t75" alt="https://encrypted-tbn0.gstatic.com/images?q=tbn:ANd9GcRAsqMiQdg7_Z76rUPiQui0JmmWt88Acd5tt4lFjMV5IJN1d7km" style="width:508.5pt;height:24.75pt;visibility:visible">
                        <v:imagedata r:id="rId5" o:title=""/>
                      </v:shape>
                    </w:pic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_x0000_s1044" type="#_x0000_t202" style="position:absolute;margin-left:943.8pt;margin-top:366.75pt;width:517.5pt;height:33pt;z-index:251653120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" filled="f" stroked="f" strokeweight=".5pt">
            <v:textbox>
              <w:txbxContent>
                <w:p w:rsidR="003323A6" w:rsidRDefault="003323A6">
                  <w:r w:rsidRPr="006054F8">
                    <w:rPr>
                      <w:noProof/>
                      <w:lang w:eastAsia="tr-TR"/>
                    </w:rPr>
                    <w:pict>
                      <v:shape id="Resim 18" o:spid="_x0000_i1040" type="#_x0000_t75" alt="https://encrypted-tbn0.gstatic.com/images?q=tbn:ANd9GcRAsqMiQdg7_Z76rUPiQui0JmmWt88Acd5tt4lFjMV5IJN1d7km" style="width:508.5pt;height:24.75pt;visibility:visible">
                        <v:imagedata r:id="rId5" o:title=""/>
                      </v:shape>
                    </w:pic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_x0000_s1045" type="#_x0000_t202" style="position:absolute;margin-left:5.8pt;margin-top:406.95pt;width:518.25pt;height:153.95pt;z-index:251652096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" stroked="f">
            <v:textbox style="mso-fit-shape-to-text:t">
              <w:txbxContent>
                <w:p w:rsidR="003323A6" w:rsidRPr="008A5DE3" w:rsidRDefault="003323A6" w:rsidP="00AC7847">
                  <w:pPr>
                    <w:pStyle w:val="ListParagraph"/>
                    <w:pBdr>
                      <w:top w:val="thinThickLargeGap" w:sz="24" w:space="1" w:color="auto"/>
                      <w:left w:val="thinThickLargeGap" w:sz="24" w:space="0" w:color="auto"/>
                      <w:bottom w:val="thinThickLargeGap" w:sz="24" w:space="1" w:color="auto"/>
                      <w:right w:val="thinThickLargeGap" w:sz="24" w:space="4" w:color="auto"/>
                      <w:between w:val="thinThickLargeGap" w:sz="24" w:space="1" w:color="auto"/>
                    </w:pBdr>
                    <w:rPr>
                      <w:rFonts w:ascii="Comic Sans MS" w:hAnsi="Comic Sans MS"/>
                      <w:b/>
                      <w:sz w:val="28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u w:val="single"/>
                    </w:rPr>
                    <w:t>~~~  b.Listen to the text and fill in the blanks (5*1=5 pts) ~~~</w:t>
                  </w:r>
                </w:p>
                <w:p w:rsidR="003323A6" w:rsidRPr="00EE1246" w:rsidRDefault="003323A6" w:rsidP="0014317A">
                  <w:pPr>
                    <w:rPr>
                      <w:rFonts w:ascii="Comic Sans MS" w:hAnsi="Comic Sans MS"/>
                      <w:sz w:val="28"/>
                    </w:rPr>
                  </w:pPr>
                  <w:r w:rsidRPr="00EE1246">
                    <w:rPr>
                      <w:rFonts w:ascii="Comic Sans MS" w:hAnsi="Comic Sans MS"/>
                      <w:sz w:val="28"/>
                      <w:u w:val="single"/>
                    </w:rPr>
                    <w:t>DAISIES</w:t>
                  </w:r>
                  <w:r w:rsidRPr="00EE1246">
                    <w:rPr>
                      <w:rFonts w:ascii="Comic Sans MS" w:hAnsi="Comic Sans MS"/>
                      <w:sz w:val="28"/>
                    </w:rPr>
                    <w:t>: To see daisies in your ………….. symbolizes freshness, beauty, ………………, friendliness, and cleanliness. If you see yourself walking in a …………………. of daisies, you will have good ………... Someone will be there to offer you a helping ………………...</w:t>
                  </w:r>
                </w:p>
              </w:txbxContent>
            </v:textbox>
            <w10:wrap type="square" anchorx="margin"/>
          </v:shape>
        </w:pict>
      </w:r>
      <w:r>
        <w:rPr>
          <w:noProof/>
          <w:lang w:eastAsia="tr-TR"/>
        </w:rPr>
        <w:pict>
          <v:shape id="Metin Kutusu 9" o:spid="_x0000_s1046" type="#_x0000_t202" style="position:absolute;margin-left:123pt;margin-top:318.75pt;width:117pt;height:33.7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" filled="f" stroked="f" strokeweight=".5pt">
            <v:textbox>
              <w:txbxContent>
                <w:p w:rsidR="003323A6" w:rsidRDefault="003323A6">
                  <w:r w:rsidRPr="006054F8">
                    <w:rPr>
                      <w:noProof/>
                      <w:lang w:eastAsia="tr-TR"/>
                    </w:rPr>
                    <w:pict>
                      <v:shape id="Resim 7" o:spid="_x0000_i1042" type="#_x0000_t75" alt="http://www.clker.com/cliparts/A/U/J/c/h/u/stacks-of-money-md.png" style="width:81pt;height:26.25pt;visibility:visible">
                        <v:imagedata r:id="rId10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4" o:spid="_x0000_s1047" type="#_x0000_t202" style="position:absolute;margin-left:940.8pt;margin-top:211.8pt;width:516pt;height:144.75pt;z-index:251651072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" filled="f" stroked="f" strokeweight=".5pt">
            <v:textbox>
              <w:txbxContent>
                <w:p w:rsidR="003323A6" w:rsidRPr="007B7B69" w:rsidRDefault="003323A6" w:rsidP="00C011D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Palatino-Roman"/>
                      <w:sz w:val="28"/>
                      <w:szCs w:val="20"/>
                    </w:rPr>
                  </w:pPr>
                  <w:r w:rsidRPr="00C011D0">
                    <w:rPr>
                      <w:rFonts w:ascii="Comic Sans MS" w:hAnsi="Comic Sans MS" w:cs="Palatino-Bold"/>
                      <w:b/>
                      <w:bCs/>
                      <w:sz w:val="28"/>
                      <w:szCs w:val="20"/>
                    </w:rPr>
                    <w:t>1</w:t>
                  </w:r>
                  <w:r w:rsidRPr="007B7B69">
                    <w:rPr>
                      <w:rFonts w:ascii="Comic Sans MS" w:hAnsi="Comic Sans MS" w:cs="Palatino-Bold"/>
                      <w:bCs/>
                      <w:sz w:val="28"/>
                      <w:szCs w:val="20"/>
                    </w:rPr>
                    <w:t xml:space="preserve">. </w:t>
                  </w:r>
                  <w:r w:rsidRPr="007B7B69">
                    <w:rPr>
                      <w:rFonts w:ascii="Comic Sans MS" w:hAnsi="Comic Sans MS" w:cs="Palatino-Roman"/>
                      <w:sz w:val="28"/>
                      <w:szCs w:val="20"/>
                    </w:rPr>
                    <w:t>having money and everything for a good life (.........................)</w:t>
                  </w:r>
                </w:p>
                <w:p w:rsidR="003323A6" w:rsidRPr="007B7B69" w:rsidRDefault="003323A6" w:rsidP="00C011D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Palatino-Roman"/>
                      <w:sz w:val="28"/>
                      <w:szCs w:val="20"/>
                    </w:rPr>
                  </w:pPr>
                  <w:r w:rsidRPr="007B7B69">
                    <w:rPr>
                      <w:rFonts w:ascii="Comic Sans MS" w:hAnsi="Comic Sans MS" w:cs="Palatino-Bold"/>
                      <w:bCs/>
                      <w:sz w:val="28"/>
                      <w:szCs w:val="20"/>
                    </w:rPr>
                    <w:t xml:space="preserve">2. </w:t>
                  </w:r>
                  <w:r w:rsidRPr="007B7B69">
                    <w:rPr>
                      <w:rFonts w:ascii="Comic Sans MS" w:hAnsi="Comic Sans MS" w:cs="Palatino-Roman"/>
                      <w:sz w:val="28"/>
                      <w:szCs w:val="20"/>
                    </w:rPr>
                    <w:t>the quality of being faithful to your friends, country etc. (.........................)</w:t>
                  </w:r>
                </w:p>
                <w:p w:rsidR="003323A6" w:rsidRPr="007B7B69" w:rsidRDefault="003323A6" w:rsidP="00C011D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Palatino-Roman"/>
                      <w:sz w:val="28"/>
                      <w:szCs w:val="20"/>
                    </w:rPr>
                  </w:pPr>
                  <w:r w:rsidRPr="007B7B69">
                    <w:rPr>
                      <w:rFonts w:ascii="Comic Sans MS" w:hAnsi="Comic Sans MS" w:cs="Palatino-Bold"/>
                      <w:bCs/>
                      <w:sz w:val="28"/>
                      <w:szCs w:val="20"/>
                    </w:rPr>
                    <w:t xml:space="preserve">3. </w:t>
                  </w:r>
                  <w:r w:rsidRPr="007B7B69">
                    <w:rPr>
                      <w:rFonts w:ascii="Comic Sans MS" w:hAnsi="Comic Sans MS" w:cs="Palatino-Roman"/>
                      <w:sz w:val="28"/>
                      <w:szCs w:val="20"/>
                    </w:rPr>
                    <w:t>good sense and judgement based on your experiences (.........................)</w:t>
                  </w:r>
                </w:p>
                <w:p w:rsidR="003323A6" w:rsidRPr="007B7B69" w:rsidRDefault="003323A6" w:rsidP="00C011D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Palatino-Roman"/>
                      <w:sz w:val="28"/>
                      <w:szCs w:val="20"/>
                    </w:rPr>
                  </w:pPr>
                  <w:r w:rsidRPr="007B7B69">
                    <w:rPr>
                      <w:rFonts w:ascii="Comic Sans MS" w:hAnsi="Comic Sans MS" w:cs="Palatino-Bold"/>
                      <w:bCs/>
                      <w:sz w:val="28"/>
                      <w:szCs w:val="20"/>
                    </w:rPr>
                    <w:t xml:space="preserve">4. </w:t>
                  </w:r>
                  <w:r w:rsidRPr="007B7B69">
                    <w:rPr>
                      <w:rFonts w:ascii="Comic Sans MS" w:hAnsi="Comic Sans MS" w:cs="Palatino-Roman"/>
                      <w:sz w:val="28"/>
                      <w:szCs w:val="20"/>
                    </w:rPr>
                    <w:t>a strong hope or wish (.........................)</w:t>
                  </w:r>
                </w:p>
                <w:p w:rsidR="003323A6" w:rsidRPr="007B7B69" w:rsidRDefault="003323A6" w:rsidP="00C011D0">
                  <w:pPr>
                    <w:rPr>
                      <w:rFonts w:ascii="Comic Sans MS" w:hAnsi="Comic Sans MS"/>
                      <w:sz w:val="36"/>
                    </w:rPr>
                  </w:pPr>
                  <w:r w:rsidRPr="007B7B69">
                    <w:rPr>
                      <w:rFonts w:ascii="Comic Sans MS" w:hAnsi="Comic Sans MS" w:cs="Palatino-Bold"/>
                      <w:bCs/>
                      <w:sz w:val="28"/>
                      <w:szCs w:val="20"/>
                    </w:rPr>
                    <w:t xml:space="preserve">5. </w:t>
                  </w:r>
                  <w:r w:rsidRPr="007B7B69">
                    <w:rPr>
                      <w:rFonts w:ascii="Comic Sans MS" w:hAnsi="Comic Sans MS" w:cs="Palatino-Roman"/>
                      <w:sz w:val="28"/>
                      <w:szCs w:val="20"/>
                    </w:rPr>
                    <w:t>behaviour of giving money, spending time etc. to help or pleasure people (.........................)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_x0000_s1048" type="#_x0000_t202" style="position:absolute;margin-left:961.8pt;margin-top:117.3pt;width:526.5pt;height:240.75pt;z-index:251649024;visibility:visible;mso-wrap-distance-top:3.6pt;mso-wrap-distance-bottom:3.6pt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" filled="f" stroked="f" strokeweight="4pt">
            <v:stroke linestyle="thinThin"/>
            <v:textbox>
              <w:txbxContent>
                <w:p w:rsidR="003323A6" w:rsidRPr="008A5DE3" w:rsidRDefault="003323A6" w:rsidP="00AC7847">
                  <w:pPr>
                    <w:pStyle w:val="ListParagraph"/>
                    <w:pBdr>
                      <w:top w:val="thinThickLargeGap" w:sz="24" w:space="1" w:color="auto"/>
                      <w:left w:val="thinThickLargeGap" w:sz="24" w:space="0" w:color="auto"/>
                      <w:bottom w:val="thinThickLargeGap" w:sz="24" w:space="1" w:color="auto"/>
                      <w:right w:val="thinThickLargeGap" w:sz="24" w:space="4" w:color="auto"/>
                      <w:between w:val="thinThickLargeGap" w:sz="24" w:space="1" w:color="auto"/>
                    </w:pBdr>
                    <w:rPr>
                      <w:rFonts w:ascii="Comic Sans MS" w:hAnsi="Comic Sans MS"/>
                      <w:b/>
                      <w:sz w:val="28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u w:val="single"/>
                    </w:rPr>
                    <w:t>~~~  a.Match</w:t>
                  </w:r>
                  <w:r w:rsidRPr="008A5DE3">
                    <w:rPr>
                      <w:rFonts w:ascii="Comic Sans MS" w:hAnsi="Comic Sans MS"/>
                      <w:b/>
                      <w:sz w:val="28"/>
                      <w:u w:val="single"/>
                    </w:rPr>
                    <w:t xml:space="preserve"> the words with their definition</w:t>
                  </w:r>
                  <w:r>
                    <w:rPr>
                      <w:rFonts w:ascii="Comic Sans MS" w:hAnsi="Comic Sans MS"/>
                      <w:b/>
                      <w:sz w:val="28"/>
                      <w:u w:val="single"/>
                    </w:rPr>
                    <w:t xml:space="preserve"> (5*3=15 pts)   ~~~</w:t>
                  </w:r>
                </w:p>
                <w:p w:rsidR="003323A6" w:rsidRDefault="003323A6" w:rsidP="00C011D0">
                  <w:pPr>
                    <w:pStyle w:val="ListParagraph"/>
                    <w:rPr>
                      <w:rFonts w:ascii="Comic Sans MS" w:hAnsi="Comic Sans MS"/>
                      <w:b/>
                      <w:sz w:val="28"/>
                    </w:rPr>
                  </w:pPr>
                </w:p>
                <w:p w:rsidR="003323A6" w:rsidRDefault="003323A6" w:rsidP="00C011D0">
                  <w:pPr>
                    <w:pStyle w:val="ListParagraph"/>
                    <w:rPr>
                      <w:rFonts w:ascii="Comic Sans MS" w:hAnsi="Comic Sans MS"/>
                      <w:b/>
                      <w:sz w:val="28"/>
                    </w:rPr>
                  </w:pPr>
                </w:p>
                <w:p w:rsidR="003323A6" w:rsidRPr="008A5DE3" w:rsidRDefault="003323A6" w:rsidP="00C011D0">
                  <w:pPr>
                    <w:pStyle w:val="ListParagraph"/>
                    <w:rPr>
                      <w:rFonts w:ascii="Comic Sans MS" w:hAnsi="Comic Sans MS"/>
                      <w:b/>
                      <w:sz w:val="28"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noProof/>
          <w:lang w:eastAsia="tr-TR"/>
        </w:rPr>
        <w:pict>
          <v:shape id="_x0000_s1049" type="#_x0000_t202" style="position:absolute;margin-left:355.5pt;margin-top:4.5pt;width:115.5pt;height:58.5pt;z-index:251648000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" filled="f" stroked="f">
            <v:textbox>
              <w:txbxContent>
                <w:p w:rsidR="003323A6" w:rsidRDefault="003323A6">
                  <w:r w:rsidRPr="006054F8">
                    <w:rPr>
                      <w:noProof/>
                      <w:lang w:eastAsia="tr-TR"/>
                    </w:rPr>
                    <w:pict>
                      <v:shape id="Resim 10" o:spid="_x0000_i1044" type="#_x0000_t75" alt="http://www.ataturkinkilaplari.com/depo/ataturk_posterleri/HKLUYT-cerceveli-ataturk-portresi-resmi-II.jpg" style="width:66pt;height:46.5pt;visibility:visible">
                        <v:imagedata r:id="rId11" o:title=""/>
                      </v:shape>
                    </w:pic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50" type="#_x0000_t202" style="position:absolute;margin-left:10.5pt;margin-top:4.05pt;width:99pt;height:153.95pt;z-index:251646976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" filled="f" stroked="f">
            <v:textbox style="mso-fit-shape-to-text:t">
              <w:txbxContent>
                <w:p w:rsidR="003323A6" w:rsidRDefault="003323A6">
                  <w:r w:rsidRPr="006054F8">
                    <w:rPr>
                      <w:noProof/>
                      <w:lang w:eastAsia="tr-TR"/>
                    </w:rPr>
                    <w:pict>
                      <v:shape id="Resim 11" o:spid="_x0000_i1046" type="#_x0000_t75" alt="http://seeklogo.com/images/M/meb-logo-251E63D046-seeklogo.com.gif" style="width:78.75pt;height:46.5pt;visibility:visible">
                        <v:imagedata r:id="rId12" o:title=""/>
                      </v:shape>
                    </w:pic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51" type="#_x0000_t202" style="position:absolute;margin-left:949.8pt;margin-top:68.7pt;width:520.5pt;height:28.5pt;z-index:251643904;visibility:visible;mso-wrap-distance-top:3.6pt;mso-wrap-distance-bottom:3.6pt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" strokeweight="3.5pt">
            <v:stroke linestyle="thinThin" endcap="round"/>
            <v:textbox>
              <w:txbxContent>
                <w:p w:rsidR="003323A6" w:rsidRPr="008A5DE3" w:rsidRDefault="003323A6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  <w:r w:rsidRPr="008A5DE3">
                    <w:rPr>
                      <w:rFonts w:ascii="Comic Sans MS" w:hAnsi="Comic Sans MS"/>
                      <w:b/>
                      <w:sz w:val="28"/>
                    </w:rPr>
                    <w:t>Name Surname=……………</w:t>
                  </w:r>
                  <w:r>
                    <w:rPr>
                      <w:rFonts w:ascii="Comic Sans MS" w:hAnsi="Comic Sans MS"/>
                      <w:b/>
                      <w:sz w:val="28"/>
                    </w:rPr>
                    <w:t xml:space="preserve">………………………   </w:t>
                  </w:r>
                  <w:r w:rsidRPr="008A5DE3">
                    <w:rPr>
                      <w:rFonts w:ascii="Comic Sans MS" w:hAnsi="Comic Sans MS"/>
                      <w:b/>
                      <w:sz w:val="28"/>
                    </w:rPr>
                    <w:t>Number= ……………….</w:t>
                  </w:r>
                  <w:r>
                    <w:rPr>
                      <w:rFonts w:ascii="Comic Sans MS" w:hAnsi="Comic Sans MS"/>
                      <w:b/>
                      <w:sz w:val="28"/>
                    </w:rPr>
                    <w:t xml:space="preserve">  </w:t>
                  </w:r>
                  <w:r w:rsidRPr="008A5DE3">
                    <w:rPr>
                      <w:rFonts w:ascii="Comic Sans MS" w:hAnsi="Comic Sans MS"/>
                      <w:b/>
                      <w:sz w:val="28"/>
                    </w:rPr>
                    <w:t xml:space="preserve"> Class= 8/B</w:t>
                  </w:r>
                </w:p>
              </w:txbxContent>
            </v:textbox>
            <w10:wrap type="square" anchorx="margin"/>
          </v:shape>
        </w:pict>
      </w:r>
      <w:r>
        <w:rPr>
          <w:noProof/>
          <w:lang w:eastAsia="tr-TR"/>
        </w:rPr>
        <w:pict>
          <v:shape id="_x0000_s1052" type="#_x0000_t202" style="position:absolute;margin-left:0;margin-top:2.25pt;width:441pt;height:57.75pt;z-index:251645952;visibility:visible;mso-wrap-distance-top:3.6pt;mso-wrap-distance-bottom:3.6pt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" strokeweight="3.75pt">
            <v:stroke linestyle="thinThin"/>
            <v:textbox>
              <w:txbxContent>
                <w:p w:rsidR="003323A6" w:rsidRPr="00C011D0" w:rsidRDefault="003323A6" w:rsidP="001768D6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8"/>
                    </w:rPr>
                  </w:pPr>
                  <w:r w:rsidRPr="00C011D0">
                    <w:rPr>
                      <w:rFonts w:ascii="Comic Sans MS" w:hAnsi="Comic Sans MS"/>
                      <w:b/>
                      <w:sz w:val="20"/>
                      <w:szCs w:val="28"/>
                    </w:rPr>
                    <w:t xml:space="preserve">      2014-2</w:t>
                  </w:r>
                  <w:bookmarkStart w:id="0" w:name="_GoBack"/>
                  <w:r w:rsidRPr="00C011D0">
                    <w:rPr>
                      <w:rFonts w:ascii="Comic Sans MS" w:hAnsi="Comic Sans MS"/>
                      <w:b/>
                      <w:sz w:val="20"/>
                      <w:szCs w:val="28"/>
                    </w:rPr>
                    <w:t>0</w:t>
                  </w:r>
                  <w:bookmarkEnd w:id="0"/>
                  <w:r w:rsidRPr="00C011D0">
                    <w:rPr>
                      <w:rFonts w:ascii="Comic Sans MS" w:hAnsi="Comic Sans MS"/>
                      <w:b/>
                      <w:sz w:val="20"/>
                      <w:szCs w:val="28"/>
                    </w:rPr>
                    <w:t>15 ÖZALP BOARDING DISTRICT SCHOOL</w:t>
                  </w:r>
                </w:p>
                <w:p w:rsidR="003323A6" w:rsidRPr="00C011D0" w:rsidRDefault="003323A6" w:rsidP="001768D6">
                  <w:pPr>
                    <w:jc w:val="center"/>
                    <w:rPr>
                      <w:rFonts w:ascii="Comic Sans MS" w:hAnsi="Comic Sans MS"/>
                      <w:sz w:val="20"/>
                      <w:szCs w:val="28"/>
                    </w:rPr>
                  </w:pPr>
                  <w:r w:rsidRPr="00C011D0">
                    <w:rPr>
                      <w:rFonts w:ascii="Comic Sans MS" w:hAnsi="Comic Sans MS"/>
                      <w:b/>
                      <w:sz w:val="20"/>
                      <w:szCs w:val="28"/>
                    </w:rPr>
                    <w:t xml:space="preserve"> 8TH GRADES 1ST TERM 3RD ENGLISH EXAM</w:t>
                  </w:r>
                </w:p>
              </w:txbxContent>
            </v:textbox>
            <w10:wrap type="square" anchorx="margin"/>
          </v:shape>
        </w:pict>
      </w:r>
      <w:r>
        <w:rPr>
          <w:noProof/>
          <w:lang w:eastAsia="tr-TR"/>
        </w:rPr>
        <w:pict>
          <v:shape id="_x0000_s1053" type="#_x0000_t202" style="position:absolute;margin-left:48.3pt;margin-top:2.95pt;width:69.75pt;height:59.25pt;z-index:251644928;visibility:visible;mso-wrap-distance-top:3.6pt;mso-wrap-distance-bottom:3.6pt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" strokeweight="3pt">
            <v:stroke linestyle="thinThin" endcap="round"/>
            <v:textbox>
              <w:txbxContent>
                <w:p w:rsidR="003323A6" w:rsidRPr="001768D6" w:rsidRDefault="003323A6">
                  <w:pPr>
                    <w:rPr>
                      <w:rFonts w:ascii="Agency FB" w:hAnsi="Agency FB"/>
                      <w:sz w:val="40"/>
                    </w:rPr>
                  </w:pPr>
                  <w:r w:rsidRPr="001768D6">
                    <w:rPr>
                      <w:rFonts w:ascii="Agency FB" w:hAnsi="Agency FB"/>
                      <w:sz w:val="40"/>
                    </w:rPr>
                    <w:t>MARK</w:t>
                  </w:r>
                  <w:r>
                    <w:rPr>
                      <w:rFonts w:ascii="Agency FB" w:hAnsi="Agency FB"/>
                      <w:sz w:val="40"/>
                    </w:rPr>
                    <w:t>=</w:t>
                  </w:r>
                </w:p>
              </w:txbxContent>
            </v:textbox>
            <w10:wrap type="square" anchorx="margin"/>
          </v:shape>
        </w:pict>
      </w:r>
    </w:p>
    <w:sectPr w:rsidR="003323A6" w:rsidRPr="00AC7847" w:rsidSect="00AC7847"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Palatino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alatino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alatino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E25F9"/>
    <w:multiLevelType w:val="hybridMultilevel"/>
    <w:tmpl w:val="5FA2404C"/>
    <w:lvl w:ilvl="0" w:tplc="48DA41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3D30246"/>
    <w:multiLevelType w:val="hybridMultilevel"/>
    <w:tmpl w:val="2C3415D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4AB47BB"/>
    <w:multiLevelType w:val="hybridMultilevel"/>
    <w:tmpl w:val="9DF41DD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06D4CC1"/>
    <w:multiLevelType w:val="hybridMultilevel"/>
    <w:tmpl w:val="7BDE86CE"/>
    <w:lvl w:ilvl="0" w:tplc="00C25D0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43276F87"/>
    <w:multiLevelType w:val="hybridMultilevel"/>
    <w:tmpl w:val="6F08FBC4"/>
    <w:lvl w:ilvl="0" w:tplc="E33AACDE">
      <w:start w:val="1"/>
      <w:numFmt w:val="lowerLetter"/>
      <w:lvlText w:val="%1."/>
      <w:lvlJc w:val="left"/>
      <w:pPr>
        <w:ind w:left="6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5">
    <w:nsid w:val="46BE357C"/>
    <w:multiLevelType w:val="hybridMultilevel"/>
    <w:tmpl w:val="7ED8AF66"/>
    <w:lvl w:ilvl="0" w:tplc="830AB3A0">
      <w:start w:val="1"/>
      <w:numFmt w:val="lowerLetter"/>
      <w:lvlText w:val="%1."/>
      <w:lvlJc w:val="left"/>
      <w:pPr>
        <w:ind w:left="10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6">
    <w:nsid w:val="6661546E"/>
    <w:multiLevelType w:val="hybridMultilevel"/>
    <w:tmpl w:val="597E8E40"/>
    <w:lvl w:ilvl="0" w:tplc="8F565C9E">
      <w:start w:val="1"/>
      <w:numFmt w:val="lowerLetter"/>
      <w:lvlText w:val="%1."/>
      <w:lvlJc w:val="left"/>
      <w:pPr>
        <w:ind w:left="92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68682A31"/>
    <w:multiLevelType w:val="hybridMultilevel"/>
    <w:tmpl w:val="EE12C416"/>
    <w:lvl w:ilvl="0" w:tplc="4AE0F3BA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75E8281E"/>
    <w:multiLevelType w:val="hybridMultilevel"/>
    <w:tmpl w:val="3CCCB9E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F955A19"/>
    <w:multiLevelType w:val="hybridMultilevel"/>
    <w:tmpl w:val="A802CE94"/>
    <w:lvl w:ilvl="0" w:tplc="B67C2A98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8"/>
  </w:num>
  <w:num w:numId="7">
    <w:abstractNumId w:val="6"/>
  </w:num>
  <w:num w:numId="8">
    <w:abstractNumId w:val="7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2B00"/>
    <w:rsid w:val="000B70C9"/>
    <w:rsid w:val="0014317A"/>
    <w:rsid w:val="001768D6"/>
    <w:rsid w:val="001F2ACB"/>
    <w:rsid w:val="00251175"/>
    <w:rsid w:val="003323A6"/>
    <w:rsid w:val="003714EF"/>
    <w:rsid w:val="00392980"/>
    <w:rsid w:val="00477D1E"/>
    <w:rsid w:val="004F4E6C"/>
    <w:rsid w:val="006054F8"/>
    <w:rsid w:val="00643CF7"/>
    <w:rsid w:val="00694B49"/>
    <w:rsid w:val="00697BD1"/>
    <w:rsid w:val="007853C3"/>
    <w:rsid w:val="007B7B69"/>
    <w:rsid w:val="00870152"/>
    <w:rsid w:val="008A5DE3"/>
    <w:rsid w:val="008D2E50"/>
    <w:rsid w:val="00A564B8"/>
    <w:rsid w:val="00A6597F"/>
    <w:rsid w:val="00AA5D7A"/>
    <w:rsid w:val="00AC7847"/>
    <w:rsid w:val="00B0522C"/>
    <w:rsid w:val="00C011D0"/>
    <w:rsid w:val="00E92B00"/>
    <w:rsid w:val="00EE1246"/>
    <w:rsid w:val="00FA0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175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6597F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B70C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191</TotalTime>
  <Pages>2</Pages>
  <Words>6</Words>
  <Characters>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Erdoğan</dc:creator>
  <cp:keywords/>
  <dc:description/>
  <cp:lastModifiedBy>edanur</cp:lastModifiedBy>
  <cp:revision>4</cp:revision>
  <dcterms:created xsi:type="dcterms:W3CDTF">2014-12-27T18:01:00Z</dcterms:created>
  <dcterms:modified xsi:type="dcterms:W3CDTF">2015-01-07T18:57:00Z</dcterms:modified>
</cp:coreProperties>
</file>