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1. Aya çıkan insanla iletişim kurabilecek sistemleri geliştirmeyi başardık. Buna rağmen kaç kere anne kızıyla, baba oğluyla, siyah beyazla, işçi işverenle konuşamıyor.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 xml:space="preserve">Yukarıdaki paragrafta kaç tane fiilimsi vardır? 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 xml:space="preserve">A) 1 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 xml:space="preserve">B) 2 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 xml:space="preserve">C) 3 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4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2. Aşağıdaki cümlelerin hangisinde altı çizili sözcük sıfat fiil değildir?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A) Gerçeğe ancak tek yoldan gidilir; ama ondan uzaklaştıran binlerce yol vardır.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B) Yapabileceğin kadar söz ver, sana söz verdiğinden daha fazlasını yap.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C) Kaçınılmaz felaketler karşısında sızlanmak, gülmek kadar aptalcadır.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Yanlış trene bindiyseniz, koridorda ters tarafa yürümenin faydası yoktur.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 xml:space="preserve">3. Dünyada yalnız olmayan ne var 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Yer altında ölüler, gökte yıldız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Denizlerde yelkenliler yalnız.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Yukarıdaki dizelerde altı çizili fiilimsinin özdeşiaşağıdakilerden hangisinde yoktur?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A) Barışa giden yol yoktur; barışın kendisi bir yoldur.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B) Az konuşmaktan pek az, çok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konuşmaktan sık sık pişman olunur.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C) Okunu hedeften atan okçu, okunu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hedefe ulaştıramayan okçudan daha başarılı sayılamaz.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Dileyeceğiniz küçük bir özür, kırılan kalbi ısıtabilir.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4. Zarf fiiller cümlenin anlamını zaman bakımından tamamlar.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Aşağıdaki cümlelerin hangisi bu açıklamayı örneklemez?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A) Fırat, elindeki oyuncağıyla güle oynaya eve gidiyordu.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B) Buraya gelince beni aramasını söyler misin?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C) Rüzgâr beni içimden titretirken , o yürüyüşe çıkmış.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Bu elbiseyi almadan şuradan şuraya gitmeyeceğim.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5. “Ben şiiri yazınca o şiir bitmiştir; geriye dönüp o şiirin saçını taramakla uğraşmam, yeni şiirleri ağırlarım.”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Altı çizili fiilimsilerin çeşitleri aşağıdakilerdenhangisinde sırasıyla verilmiştir?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A) zarf fiil, isim fiil, zarf fiil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B) isim fiil, sıfat fiil, sıfat fiil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C) sıfat fiil, sıfat fiil, zarf fiil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zarf fiil, zarf fiil, isim fiil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6. Aşağıdaki cümlelerde altı çizili sözcüklerdenhangisi isim fiildir?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A) Bu saatten sonra artık onu bekleme.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B) Onun bakışlarından çok etkileniyormuş.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C) Sen bizimle sakın gelme.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Sana : “Her kitabı okuma.” demiş.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7. Aşağıdaki cümlelerin hangisinde isim fiil bir ad tamlamasının tamlananı olmuştur?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A) Annemin masal anlatışına bayılıyorum.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B) Buranın en sevileni Ahmet Beydir.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C) Bu tartışmada nasıl kavga çıkmadı, hayret doğrusu!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Çaydan geçerken at değiştirilmez.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8. Aşağıdaki cümlelerin hangisinde yüklem ek fiile çekimlenmiş bir fiilimsidir?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A) Konuşmak, erkekler için üzüntüden kurtulmaktır.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B) Bizim çocuktan başka dikkat eden olmadı.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C) Yumuşak bir sesle arkadaşını ikna etmeye çalıştı.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Şehre gidip ekmeğini kazanacaktı.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9. “Zarf filler, isim fiil ve sıfat fiil gibi herhangi bir çekim eki almaz.”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Yukarıdaki açıklamaya ters düşen cümleaşağıdakilerden hangisidir?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A) Beni anlayıncaya kadar sürekli tekrar edeceğim.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B) Sadece okuyarak bu kadar bilgi kazanılmaz.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C) Bu olayı bana anlatmamana çok üzüldüm.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Benden aldıklarını ne zaman getireceksin?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10. Aşağıdaki cümlelerin hangisinde zarf fiilvardır?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A) Bu işin olurunu söyler misin?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B) Ondan kaçarak kurtulamazsın.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C) Akacak kan damarda durmaz.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Söylenmedik sır hâlâ senin esirindir.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11. Aşağıdaki cümlelerin hangisinde zarf fiilyoktur?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A) Derse girmeden beni gör.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B) Sağda sola ballandıra ballandıra anlatıyormuş.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C) Haftaya bize gelecekmiş.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Çocuk koşa koşa yanımıza geldi.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12. Aşağıdaki altı çizili tamlamalardan hangisifiilimsi alarak oluşmuştur?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A) Yıkık duvarların resmini çekmeye gitti.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B) Sözde sevgine inanacağını mı sanıyorsun?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C) Güzelim çiçekleri koparıp kenara atmış.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Veren el, alan elden üstündür.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13. Sen bilmezsin, çaresizlik nasıl boğar insanı.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Yaşamak bir yerde nasıl çekilmezdir.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Tutunacak bir dal aramaktan, koşmaktan, özlemekten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El yorulur, ayak yorulur, yürek yorulur.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Yukarıdaki dörtlükte kaç tane fiilimsi vardır?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 xml:space="preserve">A) 6 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 xml:space="preserve">B) 5 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 xml:space="preserve">C) 4 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3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14. Sevgilerin en ölmezini sana sakladım, gel.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Şimdi denizler en mavi, ormanlar en yeşil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Seninle olayım da dünya umrumda değil.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Dinle; kalbimin vuruşundan belli oluyor seni sevdiğim.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Yukarıdaki dörtlük için hangisi söylenemez?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A) Çekimli fiil vardır.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B) Birden fazla isim fiil vardır.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C) Zarf fiil yoktur.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Sıfat fiil vardır.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15. Tutsam ellerini içim ürperir hazdan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Başım döner gözlerin gözlerime değse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Kalan tek hatıradır gülüşün bir yazdan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Yokluğunda odur senin, ölmek neyse.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Yukarıdaki dörtlükte altı çizili sözcüklerde bulunan fiilimsiler sırasıyla aşağıdakilerdenhangisidir?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A) isim fiil, sıfat fiil, sıfat fiil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B) sıfat fiil, zarf fiil, zarf fiil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C) sıfat fiil, isim fiil, isim fiil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zarf fiil, sıfat fiil, isim fiil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16. “tanımak” sözcüğü aşağıdakilerden hangisinde zarf fiil olarak kullanılmıştır?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A) İyi insan denince bir onu tanırım.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B) Toplantıda beni tanımamazlıktan geldi.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C) Yolda tanıdık biriyle karşılaşmak beni sevindirdi doğrusu.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Onu tanıyınca hakkındaki fikirlerim değişti.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17. Aşağıdaki cümlelerin hangisinde birden fazla fiilimsi vardır?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A) Köpeğe dolanmaktan çalıya dolanmak iyidir.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B) Ekmeğini yalnız yiyen, sofrasını kendi kaldırır.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C) Üzüm, üzüme baka baka kararır.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Yeni bir kitap almaya karar verdi.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18. Aşağıdakilerin hangisinde adlaşmış sıfat fiil dolaylı tümleç görevinde kullanılmıştır?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A) Ödünç, güle güle gider, ağlaya ağlaya gelir.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B) Babam bu olayı bir tanıdığa anlattı.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C) Hayatta güvenilecek insan olmalıyız.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İyilik eden iyilik bulur.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19. I. Kadı anlatışa göre hüküm verir.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II. Ölümü gören, hastalığa razı olur.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III. Bir yiyip bir şükür etmeli.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IV. Rüzgâr esmeyince yaprak oynamaz.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Numaralanmış atasözlerinin hangilerinde zarf fiilvardır?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 xml:space="preserve">A) I ve II 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B) II ve III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 xml:space="preserve">C) III ve IV 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II ve IV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20. Aşağıdaki cümlelerin hangisinde fiilimsi yüklem görevinde kullanılmıştır?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A) Yeni bir hayata başlayacaksın artık.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B) Hatırladıkça göz yaşlarımı tutamıyorum.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C) İstediğiniz bazı şeylere sahip olamamak, mutluluğun bir parçasıdır.</w:t>
      </w:r>
    </w:p>
    <w:p w:rsidR="005D3E2C" w:rsidRPr="009663B6" w:rsidRDefault="005D3E2C" w:rsidP="009663B6">
      <w:pPr>
        <w:rPr>
          <w:rStyle w:val="Strong"/>
          <w:rFonts w:ascii="Times New Roman" w:hAnsi="Times New Roman"/>
          <w:color w:val="000000"/>
          <w:sz w:val="24"/>
          <w:szCs w:val="24"/>
        </w:rPr>
      </w:pPr>
      <w:r w:rsidRPr="009663B6">
        <w:rPr>
          <w:rStyle w:val="Strong"/>
          <w:rFonts w:ascii="Times New Roman" w:hAnsi="Times New Roman"/>
          <w:color w:val="000000"/>
          <w:sz w:val="24"/>
          <w:szCs w:val="24"/>
        </w:rPr>
        <w:t>D) Ayıbın büyüğü, aynısı sende varken başkasını ayıplamandır.</w:t>
      </w:r>
    </w:p>
    <w:sectPr w:rsidR="005D3E2C" w:rsidRPr="009663B6" w:rsidSect="00D148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3300"/>
    <w:rsid w:val="003D725D"/>
    <w:rsid w:val="005D3E2C"/>
    <w:rsid w:val="009663B6"/>
    <w:rsid w:val="00BA499B"/>
    <w:rsid w:val="00C02C3F"/>
    <w:rsid w:val="00D148E5"/>
    <w:rsid w:val="00EC3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8E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C3300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EC3300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EC330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C330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rsid w:val="009663B6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6</Pages>
  <Words>855</Words>
  <Characters>4877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sayılır</dc:creator>
  <cp:keywords/>
  <dc:description/>
  <cp:lastModifiedBy>edanur</cp:lastModifiedBy>
  <cp:revision>2</cp:revision>
  <dcterms:created xsi:type="dcterms:W3CDTF">2014-10-27T16:49:00Z</dcterms:created>
  <dcterms:modified xsi:type="dcterms:W3CDTF">2014-10-27T20:36:00Z</dcterms:modified>
</cp:coreProperties>
</file>