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D27" w:rsidRPr="009B7615" w:rsidRDefault="005C0D27" w:rsidP="00E87B11">
      <w:pPr>
        <w:jc w:val="center"/>
        <w:rPr>
          <w:rFonts w:ascii="Comic Sans MS" w:hAnsi="Comic Sans MS"/>
          <w:b/>
          <w:i/>
          <w:sz w:val="20"/>
          <w:szCs w:val="20"/>
          <w:u w:val="single"/>
        </w:rPr>
      </w:pPr>
      <w:r w:rsidRPr="009B7615">
        <w:rPr>
          <w:rFonts w:ascii="Comic Sans MS" w:hAnsi="Comic Sans MS"/>
          <w:b/>
          <w:i/>
          <w:sz w:val="20"/>
          <w:szCs w:val="20"/>
          <w:highlight w:val="lightGray"/>
          <w:u w:val="single"/>
        </w:rPr>
        <w:t>2014-2015 7-C 1. Dönem 3. Yazılı Soruları</w:t>
      </w:r>
    </w:p>
    <w:p w:rsidR="005C0D27" w:rsidRPr="009B7615" w:rsidRDefault="005C0D27" w:rsidP="00E87B11">
      <w:pPr>
        <w:jc w:val="center"/>
        <w:rPr>
          <w:rFonts w:ascii="Comic Sans MS" w:hAnsi="Comic Sans MS"/>
          <w:b/>
          <w:i/>
          <w:sz w:val="10"/>
          <w:szCs w:val="20"/>
          <w:u w:val="single"/>
        </w:rPr>
      </w:pPr>
    </w:p>
    <w:p w:rsidR="005C0D27" w:rsidRPr="009B7615" w:rsidRDefault="005C0D27" w:rsidP="00322916">
      <w:pPr>
        <w:pStyle w:val="NoSpacing"/>
        <w:ind w:left="-851"/>
        <w:jc w:val="both"/>
        <w:rPr>
          <w:rFonts w:ascii="Comic Sans MS" w:hAnsi="Comic Sans MS"/>
          <w:sz w:val="18"/>
          <w:szCs w:val="18"/>
        </w:rPr>
      </w:pPr>
      <w:r w:rsidRPr="009B7615">
        <w:rPr>
          <w:rFonts w:ascii="Comic Sans MS" w:hAnsi="Comic Sans MS"/>
          <w:b/>
          <w:sz w:val="18"/>
          <w:szCs w:val="18"/>
          <w:highlight w:val="lightGray"/>
        </w:rPr>
        <w:t>1-</w:t>
      </w:r>
      <w:r w:rsidRPr="009B7615">
        <w:rPr>
          <w:rFonts w:ascii="Comic Sans MS" w:hAnsi="Comic Sans MS"/>
          <w:b/>
          <w:sz w:val="18"/>
          <w:szCs w:val="18"/>
        </w:rPr>
        <w:t xml:space="preserve"> </w:t>
      </w:r>
      <w:r w:rsidRPr="009B7615">
        <w:rPr>
          <w:rFonts w:ascii="Comic Sans MS" w:hAnsi="Comic Sans MS"/>
          <w:sz w:val="18"/>
          <w:szCs w:val="18"/>
        </w:rPr>
        <w:t>Sen insansın! Derinde dur; ama kıyıyı da kaybetme, kıyının pek de uzağına düşme. Çık mağarandan, kuytudan kaç, genişliğe gel, ferahlıkta dur, ufka bak. </w:t>
      </w:r>
    </w:p>
    <w:p w:rsidR="005C0D27" w:rsidRPr="009B7615" w:rsidRDefault="005C0D27" w:rsidP="00322916">
      <w:pPr>
        <w:pStyle w:val="NoSpacing"/>
        <w:ind w:left="-851"/>
        <w:rPr>
          <w:rFonts w:ascii="Comic Sans MS" w:hAnsi="Comic Sans MS"/>
          <w:sz w:val="18"/>
          <w:szCs w:val="18"/>
        </w:rPr>
      </w:pPr>
      <w:r w:rsidRPr="009B7615">
        <w:rPr>
          <w:rFonts w:ascii="Comic Sans MS" w:hAnsi="Comic Sans MS"/>
          <w:b/>
          <w:sz w:val="18"/>
          <w:szCs w:val="18"/>
        </w:rPr>
        <w:t xml:space="preserve">Yukarıdaki parçada insanoğluna, hangisi/hangileri tavsiye </w:t>
      </w:r>
      <w:r w:rsidRPr="009B7615">
        <w:rPr>
          <w:rFonts w:ascii="Comic Sans MS" w:hAnsi="Comic Sans MS"/>
          <w:b/>
          <w:sz w:val="18"/>
          <w:szCs w:val="18"/>
          <w:highlight w:val="lightGray"/>
          <w:u w:val="single"/>
        </w:rPr>
        <w:t>edilmemiştir?</w:t>
      </w:r>
      <w:r w:rsidRPr="009B7615">
        <w:rPr>
          <w:rFonts w:ascii="Comic Sans MS" w:hAnsi="Comic Sans MS"/>
          <w:b/>
          <w:sz w:val="18"/>
          <w:szCs w:val="18"/>
        </w:rPr>
        <w:t> </w:t>
      </w:r>
      <w:r w:rsidRPr="009B7615">
        <w:rPr>
          <w:rFonts w:ascii="Comic Sans MS" w:hAnsi="Comic Sans MS"/>
          <w:b/>
          <w:sz w:val="18"/>
          <w:szCs w:val="18"/>
        </w:rPr>
        <w:br/>
      </w:r>
      <w:r w:rsidRPr="009B7615">
        <w:rPr>
          <w:rFonts w:ascii="Comic Sans MS" w:hAnsi="Comic Sans MS"/>
          <w:sz w:val="8"/>
          <w:szCs w:val="18"/>
        </w:rPr>
        <w:br/>
      </w:r>
      <w:r w:rsidRPr="009B7615">
        <w:rPr>
          <w:rFonts w:ascii="Comic Sans MS" w:hAnsi="Comic Sans MS"/>
          <w:sz w:val="18"/>
          <w:szCs w:val="18"/>
        </w:rPr>
        <w:t xml:space="preserve">I. Yardımsever olmak </w:t>
      </w:r>
    </w:p>
    <w:p w:rsidR="005C0D27" w:rsidRPr="009B7615" w:rsidRDefault="005C0D27" w:rsidP="00322916">
      <w:pPr>
        <w:pStyle w:val="NoSpacing"/>
        <w:ind w:left="-851"/>
        <w:rPr>
          <w:rFonts w:ascii="Comic Sans MS" w:hAnsi="Comic Sans MS"/>
          <w:sz w:val="18"/>
          <w:szCs w:val="18"/>
        </w:rPr>
      </w:pPr>
      <w:r w:rsidRPr="009B7615">
        <w:rPr>
          <w:rFonts w:ascii="Comic Sans MS" w:hAnsi="Comic Sans MS"/>
          <w:sz w:val="18"/>
          <w:szCs w:val="18"/>
        </w:rPr>
        <w:t xml:space="preserve">II. Toplumla birlikte yaşamak </w:t>
      </w:r>
    </w:p>
    <w:p w:rsidR="005C0D27" w:rsidRPr="009B7615" w:rsidRDefault="005C0D27" w:rsidP="00322916">
      <w:pPr>
        <w:pStyle w:val="NoSpacing"/>
        <w:ind w:left="-851"/>
        <w:rPr>
          <w:rFonts w:ascii="Comic Sans MS" w:hAnsi="Comic Sans MS"/>
          <w:sz w:val="18"/>
          <w:szCs w:val="18"/>
        </w:rPr>
      </w:pPr>
      <w:r w:rsidRPr="009B7615">
        <w:rPr>
          <w:rFonts w:ascii="Comic Sans MS" w:hAnsi="Comic Sans MS"/>
          <w:sz w:val="18"/>
          <w:szCs w:val="18"/>
        </w:rPr>
        <w:t xml:space="preserve">III. Karanlıktan çıkmak </w:t>
      </w:r>
    </w:p>
    <w:p w:rsidR="005C0D27" w:rsidRPr="009B7615" w:rsidRDefault="005C0D27" w:rsidP="00322916">
      <w:pPr>
        <w:pStyle w:val="NoSpacing"/>
        <w:ind w:left="-851"/>
        <w:rPr>
          <w:rFonts w:ascii="Comic Sans MS" w:hAnsi="Comic Sans MS"/>
          <w:sz w:val="18"/>
          <w:szCs w:val="18"/>
        </w:rPr>
      </w:pPr>
      <w:r w:rsidRPr="009B7615">
        <w:rPr>
          <w:rFonts w:ascii="Comic Sans MS" w:hAnsi="Comic Sans MS"/>
          <w:sz w:val="18"/>
          <w:szCs w:val="18"/>
        </w:rPr>
        <w:t>IV. Geleceği düşünmek</w:t>
      </w:r>
    </w:p>
    <w:p w:rsidR="005C0D27" w:rsidRPr="009B7615" w:rsidRDefault="005C0D27" w:rsidP="00322916">
      <w:pPr>
        <w:pStyle w:val="NoSpacing"/>
        <w:ind w:left="-851"/>
        <w:rPr>
          <w:rFonts w:ascii="Comic Sans MS" w:hAnsi="Comic Sans MS"/>
          <w:sz w:val="18"/>
          <w:szCs w:val="18"/>
        </w:rPr>
      </w:pPr>
      <w:r w:rsidRPr="009B7615">
        <w:rPr>
          <w:rFonts w:ascii="Comic Sans MS" w:hAnsi="Comic Sans MS"/>
          <w:sz w:val="10"/>
          <w:szCs w:val="18"/>
        </w:rPr>
        <w:br/>
      </w:r>
      <w:r w:rsidRPr="009B7615">
        <w:rPr>
          <w:rFonts w:ascii="Comic Sans MS" w:hAnsi="Comic Sans MS"/>
          <w:b/>
          <w:color w:val="FF0000"/>
          <w:sz w:val="18"/>
          <w:szCs w:val="18"/>
        </w:rPr>
        <w:t>A)</w:t>
      </w:r>
      <w:r w:rsidRPr="009B7615">
        <w:rPr>
          <w:rFonts w:ascii="Comic Sans MS" w:hAnsi="Comic Sans MS"/>
          <w:color w:val="FF0000"/>
          <w:sz w:val="18"/>
          <w:szCs w:val="18"/>
        </w:rPr>
        <w:t xml:space="preserve"> Yalnız I </w:t>
      </w:r>
      <w:r w:rsidRPr="009B7615">
        <w:rPr>
          <w:rFonts w:ascii="Comic Sans MS" w:hAnsi="Comic Sans MS"/>
          <w:color w:val="FF0000"/>
          <w:sz w:val="18"/>
          <w:szCs w:val="18"/>
        </w:rPr>
        <w:tab/>
      </w:r>
      <w:r w:rsidRPr="009B7615">
        <w:rPr>
          <w:rFonts w:ascii="Comic Sans MS" w:hAnsi="Comic Sans MS"/>
          <w:color w:val="FF0000"/>
          <w:sz w:val="18"/>
          <w:szCs w:val="18"/>
        </w:rPr>
        <w:tab/>
      </w:r>
      <w:r w:rsidRPr="009B7615">
        <w:rPr>
          <w:rFonts w:ascii="Comic Sans MS" w:hAnsi="Comic Sans MS"/>
          <w:color w:val="FF0000"/>
          <w:sz w:val="18"/>
          <w:szCs w:val="18"/>
        </w:rPr>
        <w:tab/>
      </w:r>
      <w:r w:rsidRPr="009B7615">
        <w:rPr>
          <w:rFonts w:ascii="Comic Sans MS" w:hAnsi="Comic Sans MS"/>
          <w:b/>
          <w:sz w:val="18"/>
          <w:szCs w:val="18"/>
        </w:rPr>
        <w:t>C)</w:t>
      </w:r>
      <w:r w:rsidRPr="009B7615">
        <w:rPr>
          <w:rFonts w:ascii="Comic Sans MS" w:hAnsi="Comic Sans MS"/>
          <w:sz w:val="18"/>
          <w:szCs w:val="18"/>
        </w:rPr>
        <w:t xml:space="preserve"> II ve III </w:t>
      </w:r>
    </w:p>
    <w:p w:rsidR="005C0D27" w:rsidRPr="009B7615" w:rsidRDefault="005C0D27" w:rsidP="00322916">
      <w:pPr>
        <w:pStyle w:val="NoSpacing"/>
        <w:ind w:left="-851"/>
        <w:rPr>
          <w:rFonts w:ascii="Comic Sans MS" w:hAnsi="Comic Sans MS"/>
          <w:sz w:val="18"/>
          <w:szCs w:val="18"/>
        </w:rPr>
      </w:pPr>
      <w:r w:rsidRPr="009B7615">
        <w:rPr>
          <w:rFonts w:ascii="Comic Sans MS" w:hAnsi="Comic Sans MS"/>
          <w:b/>
          <w:sz w:val="18"/>
          <w:szCs w:val="18"/>
        </w:rPr>
        <w:t>B)</w:t>
      </w:r>
      <w:r w:rsidRPr="009B7615">
        <w:rPr>
          <w:rFonts w:ascii="Comic Sans MS" w:hAnsi="Comic Sans MS"/>
          <w:sz w:val="18"/>
          <w:szCs w:val="18"/>
        </w:rPr>
        <w:t xml:space="preserve"> I ve II </w:t>
      </w:r>
      <w:r w:rsidRPr="009B7615">
        <w:rPr>
          <w:rFonts w:ascii="Comic Sans MS" w:hAnsi="Comic Sans MS"/>
          <w:sz w:val="18"/>
          <w:szCs w:val="18"/>
        </w:rPr>
        <w:tab/>
      </w:r>
      <w:r w:rsidRPr="009B7615">
        <w:rPr>
          <w:rFonts w:ascii="Comic Sans MS" w:hAnsi="Comic Sans MS"/>
          <w:sz w:val="18"/>
          <w:szCs w:val="18"/>
        </w:rPr>
        <w:tab/>
      </w:r>
      <w:r w:rsidRPr="009B7615">
        <w:rPr>
          <w:rFonts w:ascii="Comic Sans MS" w:hAnsi="Comic Sans MS"/>
          <w:sz w:val="18"/>
          <w:szCs w:val="18"/>
        </w:rPr>
        <w:tab/>
      </w:r>
      <w:r w:rsidRPr="009B7615">
        <w:rPr>
          <w:rFonts w:ascii="Comic Sans MS" w:hAnsi="Comic Sans MS"/>
          <w:b/>
          <w:sz w:val="18"/>
          <w:szCs w:val="18"/>
        </w:rPr>
        <w:t>D)</w:t>
      </w:r>
      <w:r w:rsidRPr="009B7615">
        <w:rPr>
          <w:rFonts w:ascii="Comic Sans MS" w:hAnsi="Comic Sans MS"/>
          <w:sz w:val="18"/>
          <w:szCs w:val="18"/>
        </w:rPr>
        <w:t xml:space="preserve"> III ve IV</w:t>
      </w:r>
    </w:p>
    <w:p w:rsidR="005C0D27" w:rsidRPr="009B7615" w:rsidRDefault="005C0D27" w:rsidP="009B7615">
      <w:pPr>
        <w:rPr>
          <w:rFonts w:ascii="Comic Sans MS" w:hAnsi="Comic Sans MS"/>
          <w:b/>
          <w:sz w:val="18"/>
          <w:szCs w:val="18"/>
        </w:rPr>
      </w:pPr>
      <w:r w:rsidRPr="009B7615">
        <w:rPr>
          <w:rFonts w:ascii="Comic Sans MS" w:hAnsi="Comic Sans MS"/>
          <w:b/>
          <w:sz w:val="18"/>
          <w:szCs w:val="18"/>
        </w:rPr>
        <w:t>-----------------------</w:t>
      </w:r>
    </w:p>
    <w:p w:rsidR="005C0D27" w:rsidRPr="009B7615" w:rsidRDefault="005C0D27" w:rsidP="00322916">
      <w:pPr>
        <w:pStyle w:val="NoSpacing"/>
        <w:ind w:left="-851"/>
        <w:jc w:val="both"/>
        <w:rPr>
          <w:rFonts w:ascii="Comic Sans MS" w:hAnsi="Comic Sans MS"/>
          <w:sz w:val="8"/>
          <w:szCs w:val="18"/>
        </w:rPr>
      </w:pPr>
      <w:r w:rsidRPr="009B7615">
        <w:rPr>
          <w:rFonts w:ascii="Comic Sans MS" w:hAnsi="Comic Sans MS"/>
          <w:b/>
          <w:sz w:val="18"/>
          <w:szCs w:val="18"/>
          <w:highlight w:val="lightGray"/>
        </w:rPr>
        <w:t>2-</w:t>
      </w:r>
      <w:r w:rsidRPr="009B7615">
        <w:rPr>
          <w:rFonts w:ascii="Comic Sans MS" w:hAnsi="Comic Sans MS"/>
          <w:b/>
          <w:sz w:val="18"/>
          <w:szCs w:val="18"/>
        </w:rPr>
        <w:t xml:space="preserve"> </w:t>
      </w:r>
      <w:r w:rsidRPr="009B7615">
        <w:rPr>
          <w:rFonts w:ascii="Comic Sans MS" w:hAnsi="Comic Sans MS"/>
          <w:sz w:val="18"/>
          <w:szCs w:val="18"/>
        </w:rPr>
        <w:t>“Tel sarar yavrum, tel sarar.” gibi basit tekerlemelerin çocukların gelişiminde önemli bir rolü olduğunu düşünmüş müydünüz? Küçük tekerlemeleri çocukla birlikte tekrarlamak, tekerlemeyi çocuğun bütün vücuduyla katılacağı bir serüvene dönüştürmek anne babaların elinde. Çocuklarla bu neşeli yolla kurulan ilişki, onların gelecekte edinmeleri gereken bilgi ve davranışların temelini atıyor. </w:t>
      </w:r>
      <w:r w:rsidRPr="009B7615">
        <w:rPr>
          <w:rFonts w:ascii="Comic Sans MS" w:hAnsi="Comic Sans MS"/>
          <w:sz w:val="18"/>
          <w:szCs w:val="18"/>
        </w:rPr>
        <w:br/>
      </w:r>
    </w:p>
    <w:p w:rsidR="005C0D27" w:rsidRPr="009B7615" w:rsidRDefault="005C0D27" w:rsidP="00322916">
      <w:pPr>
        <w:pStyle w:val="NoSpacing"/>
        <w:ind w:left="-851"/>
        <w:jc w:val="both"/>
        <w:rPr>
          <w:rFonts w:ascii="Comic Sans MS" w:hAnsi="Comic Sans MS"/>
          <w:b/>
          <w:sz w:val="18"/>
          <w:szCs w:val="18"/>
          <w:u w:val="single"/>
        </w:rPr>
      </w:pPr>
      <w:r w:rsidRPr="009B7615">
        <w:rPr>
          <w:rFonts w:ascii="Comic Sans MS" w:hAnsi="Comic Sans MS"/>
          <w:b/>
          <w:sz w:val="18"/>
          <w:szCs w:val="18"/>
        </w:rPr>
        <w:t xml:space="preserve">Bu parçada çocuğun, anne babasıyla birlikte tekerleme söylemesiyle ilgili olarak, hangisine/hangilerine </w:t>
      </w:r>
      <w:r w:rsidRPr="009B7615">
        <w:rPr>
          <w:rFonts w:ascii="Comic Sans MS" w:hAnsi="Comic Sans MS"/>
          <w:b/>
          <w:sz w:val="18"/>
          <w:szCs w:val="18"/>
          <w:highlight w:val="lightGray"/>
          <w:u w:val="single"/>
        </w:rPr>
        <w:t>değinilmemiştir?</w:t>
      </w:r>
    </w:p>
    <w:p w:rsidR="005C0D27" w:rsidRPr="009B7615" w:rsidRDefault="005C0D27" w:rsidP="00322916">
      <w:pPr>
        <w:pStyle w:val="NoSpacing"/>
        <w:ind w:left="-851"/>
        <w:jc w:val="both"/>
        <w:rPr>
          <w:rFonts w:ascii="Comic Sans MS" w:hAnsi="Comic Sans MS"/>
          <w:sz w:val="8"/>
          <w:szCs w:val="18"/>
        </w:rPr>
      </w:pPr>
    </w:p>
    <w:p w:rsidR="005C0D27" w:rsidRPr="009B7615" w:rsidRDefault="005C0D27" w:rsidP="00322916">
      <w:pPr>
        <w:pStyle w:val="NoSpacing"/>
        <w:ind w:left="-851"/>
        <w:jc w:val="both"/>
        <w:rPr>
          <w:rFonts w:ascii="Comic Sans MS" w:hAnsi="Comic Sans MS"/>
          <w:sz w:val="18"/>
          <w:szCs w:val="18"/>
        </w:rPr>
      </w:pPr>
      <w:r w:rsidRPr="009B7615">
        <w:rPr>
          <w:rFonts w:ascii="Comic Sans MS" w:hAnsi="Comic Sans MS"/>
          <w:b/>
          <w:sz w:val="18"/>
          <w:szCs w:val="18"/>
        </w:rPr>
        <w:t>I.</w:t>
      </w:r>
      <w:r w:rsidRPr="009B7615">
        <w:rPr>
          <w:rFonts w:ascii="Comic Sans MS" w:hAnsi="Comic Sans MS"/>
          <w:sz w:val="18"/>
          <w:szCs w:val="18"/>
        </w:rPr>
        <w:t xml:space="preserve"> </w:t>
      </w:r>
      <w:r w:rsidRPr="009B7615">
        <w:rPr>
          <w:rFonts w:ascii="Comic Sans MS" w:hAnsi="Comic Sans MS"/>
          <w:sz w:val="18"/>
          <w:szCs w:val="18"/>
        </w:rPr>
        <w:tab/>
        <w:t>Anne babasıyla ilişki içinde uygulanır</w:t>
      </w:r>
    </w:p>
    <w:p w:rsidR="005C0D27" w:rsidRPr="009B7615" w:rsidRDefault="005C0D27" w:rsidP="00322916">
      <w:pPr>
        <w:pStyle w:val="NoSpacing"/>
        <w:ind w:left="-851"/>
        <w:jc w:val="both"/>
        <w:rPr>
          <w:rFonts w:ascii="Comic Sans MS" w:hAnsi="Comic Sans MS"/>
          <w:sz w:val="18"/>
          <w:szCs w:val="18"/>
        </w:rPr>
      </w:pPr>
      <w:r w:rsidRPr="009B7615">
        <w:rPr>
          <w:rFonts w:ascii="Comic Sans MS" w:hAnsi="Comic Sans MS"/>
          <w:b/>
          <w:sz w:val="18"/>
          <w:szCs w:val="18"/>
        </w:rPr>
        <w:t>II.</w:t>
      </w:r>
      <w:r w:rsidRPr="009B7615">
        <w:rPr>
          <w:rFonts w:ascii="Comic Sans MS" w:hAnsi="Comic Sans MS"/>
          <w:sz w:val="18"/>
          <w:szCs w:val="18"/>
        </w:rPr>
        <w:t xml:space="preserve"> </w:t>
      </w:r>
      <w:r w:rsidRPr="009B7615">
        <w:rPr>
          <w:rFonts w:ascii="Comic Sans MS" w:hAnsi="Comic Sans MS"/>
          <w:sz w:val="18"/>
          <w:szCs w:val="18"/>
        </w:rPr>
        <w:tab/>
        <w:t>Eğlenceli bir etkinlik olduğu</w:t>
      </w:r>
    </w:p>
    <w:p w:rsidR="005C0D27" w:rsidRPr="009B7615" w:rsidRDefault="005C0D27" w:rsidP="00322916">
      <w:pPr>
        <w:pStyle w:val="NoSpacing"/>
        <w:ind w:left="-851"/>
        <w:jc w:val="both"/>
        <w:rPr>
          <w:rFonts w:ascii="Comic Sans MS" w:hAnsi="Comic Sans MS"/>
          <w:sz w:val="18"/>
          <w:szCs w:val="18"/>
        </w:rPr>
      </w:pPr>
      <w:r w:rsidRPr="009B7615">
        <w:rPr>
          <w:rFonts w:ascii="Comic Sans MS" w:hAnsi="Comic Sans MS"/>
          <w:b/>
          <w:sz w:val="18"/>
          <w:szCs w:val="18"/>
        </w:rPr>
        <w:t>III.</w:t>
      </w:r>
      <w:r w:rsidRPr="009B7615">
        <w:rPr>
          <w:rFonts w:ascii="Comic Sans MS" w:hAnsi="Comic Sans MS"/>
          <w:sz w:val="18"/>
          <w:szCs w:val="18"/>
        </w:rPr>
        <w:t xml:space="preserve"> </w:t>
      </w:r>
      <w:r w:rsidRPr="009B7615">
        <w:rPr>
          <w:rFonts w:ascii="Comic Sans MS" w:hAnsi="Comic Sans MS"/>
          <w:sz w:val="18"/>
          <w:szCs w:val="18"/>
        </w:rPr>
        <w:tab/>
        <w:t>Fiziksel hareketlerle birlikte gerçekleştirildiği</w:t>
      </w:r>
    </w:p>
    <w:p w:rsidR="005C0D27" w:rsidRPr="009B7615" w:rsidRDefault="005C0D27" w:rsidP="00322916">
      <w:pPr>
        <w:pStyle w:val="NoSpacing"/>
        <w:ind w:left="-851"/>
        <w:jc w:val="both"/>
        <w:rPr>
          <w:rFonts w:ascii="Comic Sans MS" w:hAnsi="Comic Sans MS"/>
          <w:sz w:val="18"/>
          <w:szCs w:val="18"/>
        </w:rPr>
      </w:pPr>
      <w:r w:rsidRPr="009B7615">
        <w:rPr>
          <w:rFonts w:ascii="Comic Sans MS" w:hAnsi="Comic Sans MS"/>
          <w:b/>
          <w:sz w:val="18"/>
          <w:szCs w:val="18"/>
        </w:rPr>
        <w:t>IV.</w:t>
      </w:r>
      <w:r w:rsidRPr="009B7615">
        <w:rPr>
          <w:rFonts w:ascii="Comic Sans MS" w:hAnsi="Comic Sans MS"/>
          <w:sz w:val="18"/>
          <w:szCs w:val="18"/>
        </w:rPr>
        <w:t xml:space="preserve"> </w:t>
      </w:r>
      <w:r w:rsidRPr="009B7615">
        <w:rPr>
          <w:rFonts w:ascii="Comic Sans MS" w:hAnsi="Comic Sans MS"/>
          <w:sz w:val="18"/>
          <w:szCs w:val="18"/>
        </w:rPr>
        <w:tab/>
        <w:t>İlerdeki öğrenmeleri kolaylaştıracağı</w:t>
      </w:r>
    </w:p>
    <w:p w:rsidR="005C0D27" w:rsidRPr="009B7615" w:rsidRDefault="005C0D27" w:rsidP="00322916">
      <w:pPr>
        <w:pStyle w:val="NoSpacing"/>
        <w:ind w:left="-851"/>
        <w:jc w:val="both"/>
        <w:rPr>
          <w:rFonts w:ascii="Comic Sans MS" w:hAnsi="Comic Sans MS"/>
          <w:sz w:val="18"/>
          <w:szCs w:val="18"/>
        </w:rPr>
      </w:pPr>
      <w:r w:rsidRPr="009B7615">
        <w:rPr>
          <w:rFonts w:ascii="Comic Sans MS" w:hAnsi="Comic Sans MS"/>
          <w:b/>
          <w:sz w:val="18"/>
          <w:szCs w:val="18"/>
        </w:rPr>
        <w:t>V.</w:t>
      </w:r>
      <w:r w:rsidRPr="009B7615">
        <w:rPr>
          <w:rFonts w:ascii="Comic Sans MS" w:hAnsi="Comic Sans MS"/>
          <w:sz w:val="18"/>
          <w:szCs w:val="18"/>
        </w:rPr>
        <w:t xml:space="preserve"> </w:t>
      </w:r>
      <w:r w:rsidRPr="009B7615">
        <w:rPr>
          <w:rFonts w:ascii="Comic Sans MS" w:hAnsi="Comic Sans MS"/>
          <w:sz w:val="18"/>
          <w:szCs w:val="18"/>
        </w:rPr>
        <w:tab/>
        <w:t>Söz dağarcığının gelişmesine katkı sağlayacağı </w:t>
      </w:r>
    </w:p>
    <w:p w:rsidR="005C0D27" w:rsidRPr="009B7615" w:rsidRDefault="005C0D27" w:rsidP="00322916">
      <w:pPr>
        <w:pStyle w:val="NoSpacing"/>
        <w:ind w:left="-851"/>
        <w:jc w:val="both"/>
        <w:rPr>
          <w:rFonts w:ascii="Comic Sans MS" w:hAnsi="Comic Sans MS"/>
          <w:sz w:val="12"/>
          <w:szCs w:val="18"/>
        </w:rPr>
      </w:pPr>
    </w:p>
    <w:p w:rsidR="005C0D27" w:rsidRPr="009B7615" w:rsidRDefault="005C0D27" w:rsidP="00322916">
      <w:pPr>
        <w:pStyle w:val="NoSpacing"/>
        <w:ind w:left="-851"/>
        <w:rPr>
          <w:rFonts w:ascii="Comic Sans MS" w:hAnsi="Comic Sans MS"/>
          <w:sz w:val="18"/>
          <w:szCs w:val="18"/>
        </w:rPr>
      </w:pPr>
      <w:r w:rsidRPr="009B7615">
        <w:rPr>
          <w:rFonts w:ascii="Comic Sans MS" w:hAnsi="Comic Sans MS"/>
          <w:b/>
          <w:sz w:val="18"/>
          <w:szCs w:val="18"/>
        </w:rPr>
        <w:t>A)</w:t>
      </w:r>
      <w:r w:rsidRPr="009B7615">
        <w:rPr>
          <w:rFonts w:ascii="Comic Sans MS" w:hAnsi="Comic Sans MS"/>
          <w:sz w:val="18"/>
          <w:szCs w:val="18"/>
        </w:rPr>
        <w:t xml:space="preserve"> Yalnız IV  </w:t>
      </w:r>
      <w:r w:rsidRPr="009B7615">
        <w:rPr>
          <w:rFonts w:ascii="Comic Sans MS" w:hAnsi="Comic Sans MS"/>
          <w:sz w:val="18"/>
          <w:szCs w:val="18"/>
        </w:rPr>
        <w:tab/>
      </w:r>
      <w:r w:rsidRPr="009B7615">
        <w:rPr>
          <w:rFonts w:ascii="Comic Sans MS" w:hAnsi="Comic Sans MS"/>
          <w:sz w:val="18"/>
          <w:szCs w:val="18"/>
        </w:rPr>
        <w:tab/>
      </w:r>
      <w:r w:rsidRPr="009B7615">
        <w:rPr>
          <w:rFonts w:ascii="Comic Sans MS" w:hAnsi="Comic Sans MS"/>
          <w:sz w:val="18"/>
          <w:szCs w:val="18"/>
        </w:rPr>
        <w:tab/>
      </w:r>
      <w:r w:rsidRPr="009B7615">
        <w:rPr>
          <w:rFonts w:ascii="Comic Sans MS" w:hAnsi="Comic Sans MS"/>
          <w:b/>
          <w:sz w:val="18"/>
          <w:szCs w:val="18"/>
        </w:rPr>
        <w:t>C)</w:t>
      </w:r>
      <w:r w:rsidRPr="009B7615">
        <w:rPr>
          <w:rFonts w:ascii="Comic Sans MS" w:hAnsi="Comic Sans MS"/>
          <w:sz w:val="18"/>
          <w:szCs w:val="18"/>
        </w:rPr>
        <w:t xml:space="preserve"> I, II ve V</w:t>
      </w:r>
    </w:p>
    <w:p w:rsidR="005C0D27" w:rsidRPr="009B7615" w:rsidRDefault="005C0D27" w:rsidP="00322916">
      <w:pPr>
        <w:pStyle w:val="NoSpacing"/>
        <w:ind w:left="-851"/>
        <w:rPr>
          <w:rFonts w:ascii="Comic Sans MS" w:hAnsi="Comic Sans MS"/>
          <w:sz w:val="18"/>
          <w:szCs w:val="18"/>
        </w:rPr>
      </w:pPr>
      <w:r w:rsidRPr="009B7615">
        <w:rPr>
          <w:rFonts w:ascii="Comic Sans MS" w:hAnsi="Comic Sans MS"/>
          <w:b/>
          <w:color w:val="FF0000"/>
          <w:sz w:val="18"/>
          <w:szCs w:val="18"/>
        </w:rPr>
        <w:t>B)</w:t>
      </w:r>
      <w:r w:rsidRPr="009B7615">
        <w:rPr>
          <w:rFonts w:ascii="Comic Sans MS" w:hAnsi="Comic Sans MS"/>
          <w:color w:val="FF0000"/>
          <w:sz w:val="18"/>
          <w:szCs w:val="18"/>
        </w:rPr>
        <w:t xml:space="preserve"> Yalnız V</w:t>
      </w:r>
      <w:r w:rsidRPr="009B7615">
        <w:rPr>
          <w:rFonts w:ascii="Comic Sans MS" w:hAnsi="Comic Sans MS"/>
          <w:sz w:val="18"/>
          <w:szCs w:val="18"/>
        </w:rPr>
        <w:tab/>
      </w:r>
      <w:r w:rsidRPr="009B7615">
        <w:rPr>
          <w:rFonts w:ascii="Comic Sans MS" w:hAnsi="Comic Sans MS"/>
          <w:sz w:val="18"/>
          <w:szCs w:val="18"/>
        </w:rPr>
        <w:tab/>
      </w:r>
      <w:r w:rsidRPr="009B7615">
        <w:rPr>
          <w:rFonts w:ascii="Comic Sans MS" w:hAnsi="Comic Sans MS"/>
          <w:sz w:val="18"/>
          <w:szCs w:val="18"/>
        </w:rPr>
        <w:tab/>
      </w:r>
      <w:r w:rsidRPr="009B7615">
        <w:rPr>
          <w:rFonts w:ascii="Comic Sans MS" w:hAnsi="Comic Sans MS"/>
          <w:b/>
          <w:sz w:val="18"/>
          <w:szCs w:val="18"/>
        </w:rPr>
        <w:t>D)</w:t>
      </w:r>
      <w:r w:rsidRPr="009B7615">
        <w:rPr>
          <w:rFonts w:ascii="Comic Sans MS" w:hAnsi="Comic Sans MS"/>
          <w:sz w:val="18"/>
          <w:szCs w:val="18"/>
        </w:rPr>
        <w:t xml:space="preserve"> III ve IV</w:t>
      </w:r>
    </w:p>
    <w:p w:rsidR="005C0D27" w:rsidRPr="009B7615" w:rsidRDefault="005C0D27" w:rsidP="00570734">
      <w:pPr>
        <w:rPr>
          <w:rFonts w:ascii="Comic Sans MS" w:hAnsi="Comic Sans MS"/>
          <w:b/>
          <w:sz w:val="18"/>
          <w:szCs w:val="18"/>
        </w:rPr>
      </w:pPr>
      <w:r w:rsidRPr="009B7615">
        <w:rPr>
          <w:rFonts w:ascii="Comic Sans MS" w:hAnsi="Comic Sans MS"/>
          <w:b/>
          <w:sz w:val="18"/>
          <w:szCs w:val="18"/>
        </w:rPr>
        <w:t>-----------------------</w:t>
      </w:r>
    </w:p>
    <w:p w:rsidR="005C0D27" w:rsidRPr="009B7615" w:rsidRDefault="005C0D27" w:rsidP="0006060D">
      <w:pPr>
        <w:pStyle w:val="NoSpacing"/>
        <w:ind w:left="-567"/>
        <w:jc w:val="both"/>
        <w:rPr>
          <w:rFonts w:ascii="Comic Sans MS" w:hAnsi="Comic Sans MS"/>
          <w:b/>
          <w:sz w:val="18"/>
          <w:szCs w:val="18"/>
        </w:rPr>
      </w:pPr>
      <w:r w:rsidRPr="009B7615">
        <w:rPr>
          <w:rFonts w:ascii="Comic Sans MS" w:hAnsi="Comic Sans MS"/>
          <w:b/>
          <w:sz w:val="18"/>
          <w:szCs w:val="18"/>
          <w:highlight w:val="lightGray"/>
        </w:rPr>
        <w:t>3-</w:t>
      </w:r>
    </w:p>
    <w:tbl>
      <w:tblPr>
        <w:tblpPr w:leftFromText="141" w:rightFromText="141" w:vertAnchor="text" w:horzAnchor="page" w:tblpX="382" w:tblpY="63"/>
        <w:tblW w:w="5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3"/>
        <w:gridCol w:w="4925"/>
      </w:tblGrid>
      <w:tr w:rsidR="005C0D27" w:rsidRPr="009B7615" w:rsidTr="009E5E4D">
        <w:trPr>
          <w:trHeight w:val="274"/>
        </w:trPr>
        <w:tc>
          <w:tcPr>
            <w:tcW w:w="393" w:type="dxa"/>
          </w:tcPr>
          <w:p w:rsidR="005C0D27" w:rsidRPr="009E5E4D" w:rsidRDefault="005C0D27" w:rsidP="009E5E4D">
            <w:pPr>
              <w:jc w:val="center"/>
              <w:rPr>
                <w:rFonts w:ascii="Comic Sans MS" w:hAnsi="Comic Sans MS"/>
                <w:b/>
                <w:color w:val="FF0000"/>
                <w:sz w:val="18"/>
                <w:szCs w:val="18"/>
              </w:rPr>
            </w:pPr>
            <w:r w:rsidRPr="009E5E4D">
              <w:rPr>
                <w:rFonts w:ascii="Comic Sans MS" w:hAnsi="Comic Sans MS"/>
                <w:b/>
                <w:color w:val="FF0000"/>
                <w:sz w:val="18"/>
                <w:szCs w:val="18"/>
              </w:rPr>
              <w:t>F</w:t>
            </w:r>
          </w:p>
        </w:tc>
        <w:tc>
          <w:tcPr>
            <w:tcW w:w="4925" w:type="dxa"/>
          </w:tcPr>
          <w:p w:rsidR="005C0D27" w:rsidRPr="009E5E4D" w:rsidRDefault="005C0D27" w:rsidP="009E5E4D">
            <w:pPr>
              <w:rPr>
                <w:rFonts w:ascii="Comic Sans MS" w:hAnsi="Comic Sans MS"/>
                <w:color w:val="FF0000"/>
                <w:sz w:val="18"/>
                <w:szCs w:val="18"/>
              </w:rPr>
            </w:pPr>
            <w:r w:rsidRPr="009E5E4D">
              <w:rPr>
                <w:rFonts w:ascii="Comic Sans MS" w:hAnsi="Comic Sans MS"/>
                <w:color w:val="FF0000"/>
                <w:sz w:val="18"/>
                <w:szCs w:val="18"/>
              </w:rPr>
              <w:t>Bir aracın ya da eşyanın, kullanırken tutulacak bölümü</w:t>
            </w:r>
          </w:p>
        </w:tc>
      </w:tr>
      <w:tr w:rsidR="005C0D27" w:rsidRPr="009B7615" w:rsidTr="009E5E4D">
        <w:trPr>
          <w:trHeight w:val="235"/>
        </w:trPr>
        <w:tc>
          <w:tcPr>
            <w:tcW w:w="393" w:type="dxa"/>
          </w:tcPr>
          <w:p w:rsidR="005C0D27" w:rsidRPr="009E5E4D" w:rsidRDefault="005C0D27" w:rsidP="009E5E4D">
            <w:pPr>
              <w:jc w:val="center"/>
              <w:rPr>
                <w:rFonts w:ascii="Comic Sans MS" w:hAnsi="Comic Sans MS"/>
                <w:b/>
                <w:sz w:val="18"/>
                <w:szCs w:val="18"/>
              </w:rPr>
            </w:pPr>
            <w:r w:rsidRPr="009E5E4D">
              <w:rPr>
                <w:rFonts w:ascii="Comic Sans MS" w:hAnsi="Comic Sans MS"/>
                <w:b/>
                <w:sz w:val="18"/>
                <w:szCs w:val="18"/>
              </w:rPr>
              <w:t>G</w:t>
            </w:r>
          </w:p>
        </w:tc>
        <w:tc>
          <w:tcPr>
            <w:tcW w:w="4925" w:type="dxa"/>
          </w:tcPr>
          <w:p w:rsidR="005C0D27" w:rsidRPr="009E5E4D" w:rsidRDefault="005C0D27" w:rsidP="009E5E4D">
            <w:pPr>
              <w:rPr>
                <w:rFonts w:ascii="Comic Sans MS" w:hAnsi="Comic Sans MS"/>
                <w:sz w:val="18"/>
                <w:szCs w:val="18"/>
              </w:rPr>
            </w:pPr>
            <w:r w:rsidRPr="009E5E4D">
              <w:rPr>
                <w:rFonts w:ascii="Comic Sans MS" w:hAnsi="Comic Sans MS"/>
                <w:sz w:val="18"/>
                <w:szCs w:val="18"/>
              </w:rPr>
              <w:t>Bir meyvenin dala tutunan uzantısı</w:t>
            </w:r>
          </w:p>
        </w:tc>
      </w:tr>
      <w:tr w:rsidR="005C0D27" w:rsidRPr="009B7615" w:rsidTr="009E5E4D">
        <w:trPr>
          <w:trHeight w:val="468"/>
        </w:trPr>
        <w:tc>
          <w:tcPr>
            <w:tcW w:w="393" w:type="dxa"/>
          </w:tcPr>
          <w:p w:rsidR="005C0D27" w:rsidRPr="009E5E4D" w:rsidRDefault="005C0D27" w:rsidP="009E5E4D">
            <w:pPr>
              <w:jc w:val="center"/>
              <w:rPr>
                <w:rFonts w:ascii="Comic Sans MS" w:hAnsi="Comic Sans MS"/>
                <w:b/>
                <w:color w:val="FF0000"/>
                <w:sz w:val="18"/>
                <w:szCs w:val="18"/>
              </w:rPr>
            </w:pPr>
            <w:r w:rsidRPr="009E5E4D">
              <w:rPr>
                <w:rFonts w:ascii="Comic Sans MS" w:hAnsi="Comic Sans MS"/>
                <w:b/>
                <w:color w:val="FF0000"/>
                <w:sz w:val="18"/>
                <w:szCs w:val="18"/>
              </w:rPr>
              <w:t>H</w:t>
            </w:r>
          </w:p>
        </w:tc>
        <w:tc>
          <w:tcPr>
            <w:tcW w:w="4925" w:type="dxa"/>
          </w:tcPr>
          <w:p w:rsidR="005C0D27" w:rsidRPr="009E5E4D" w:rsidRDefault="005C0D27" w:rsidP="009E5E4D">
            <w:pPr>
              <w:rPr>
                <w:rFonts w:ascii="Comic Sans MS" w:hAnsi="Comic Sans MS"/>
                <w:color w:val="FF0000"/>
                <w:sz w:val="18"/>
                <w:szCs w:val="18"/>
              </w:rPr>
            </w:pPr>
            <w:r w:rsidRPr="009E5E4D">
              <w:rPr>
                <w:rFonts w:ascii="Comic Sans MS" w:hAnsi="Comic Sans MS"/>
                <w:color w:val="FF0000"/>
                <w:sz w:val="18"/>
                <w:szCs w:val="18"/>
              </w:rPr>
              <w:t>Bir parayı, bir ürün ya da hizmet karşılığında elden çıkarmak</w:t>
            </w:r>
          </w:p>
        </w:tc>
      </w:tr>
      <w:tr w:rsidR="005C0D27" w:rsidRPr="009B7615" w:rsidTr="009E5E4D">
        <w:trPr>
          <w:trHeight w:val="232"/>
        </w:trPr>
        <w:tc>
          <w:tcPr>
            <w:tcW w:w="393" w:type="dxa"/>
          </w:tcPr>
          <w:p w:rsidR="005C0D27" w:rsidRPr="009E5E4D" w:rsidRDefault="005C0D27" w:rsidP="009E5E4D">
            <w:pPr>
              <w:jc w:val="center"/>
              <w:rPr>
                <w:rFonts w:ascii="Comic Sans MS" w:hAnsi="Comic Sans MS"/>
                <w:b/>
                <w:sz w:val="18"/>
                <w:szCs w:val="18"/>
              </w:rPr>
            </w:pPr>
            <w:r w:rsidRPr="009E5E4D">
              <w:rPr>
                <w:rFonts w:ascii="Comic Sans MS" w:hAnsi="Comic Sans MS"/>
                <w:b/>
                <w:sz w:val="18"/>
                <w:szCs w:val="18"/>
              </w:rPr>
              <w:t>K</w:t>
            </w:r>
          </w:p>
        </w:tc>
        <w:tc>
          <w:tcPr>
            <w:tcW w:w="4925" w:type="dxa"/>
          </w:tcPr>
          <w:p w:rsidR="005C0D27" w:rsidRPr="009E5E4D" w:rsidRDefault="005C0D27" w:rsidP="009E5E4D">
            <w:pPr>
              <w:rPr>
                <w:rFonts w:ascii="Comic Sans MS" w:hAnsi="Comic Sans MS"/>
                <w:sz w:val="18"/>
                <w:szCs w:val="18"/>
              </w:rPr>
            </w:pPr>
            <w:r w:rsidRPr="009E5E4D">
              <w:rPr>
                <w:rFonts w:ascii="Comic Sans MS" w:hAnsi="Comic Sans MS"/>
                <w:sz w:val="18"/>
                <w:szCs w:val="18"/>
              </w:rPr>
              <w:t>Birinin değer ve onurunu kırıcı bir durum oluşturmak</w:t>
            </w:r>
          </w:p>
        </w:tc>
      </w:tr>
      <w:tr w:rsidR="005C0D27" w:rsidRPr="009B7615" w:rsidTr="009E5E4D">
        <w:trPr>
          <w:trHeight w:val="235"/>
        </w:trPr>
        <w:tc>
          <w:tcPr>
            <w:tcW w:w="393" w:type="dxa"/>
          </w:tcPr>
          <w:p w:rsidR="005C0D27" w:rsidRPr="009E5E4D" w:rsidRDefault="005C0D27" w:rsidP="009E5E4D">
            <w:pPr>
              <w:jc w:val="center"/>
              <w:rPr>
                <w:rFonts w:ascii="Comic Sans MS" w:hAnsi="Comic Sans MS"/>
                <w:b/>
                <w:sz w:val="18"/>
                <w:szCs w:val="18"/>
              </w:rPr>
            </w:pPr>
            <w:r w:rsidRPr="009E5E4D">
              <w:rPr>
                <w:rFonts w:ascii="Comic Sans MS" w:hAnsi="Comic Sans MS"/>
                <w:b/>
                <w:sz w:val="18"/>
                <w:szCs w:val="18"/>
              </w:rPr>
              <w:t>L</w:t>
            </w:r>
          </w:p>
        </w:tc>
        <w:tc>
          <w:tcPr>
            <w:tcW w:w="4925" w:type="dxa"/>
          </w:tcPr>
          <w:p w:rsidR="005C0D27" w:rsidRPr="009E5E4D" w:rsidRDefault="005C0D27" w:rsidP="009E5E4D">
            <w:pPr>
              <w:rPr>
                <w:rFonts w:ascii="Comic Sans MS" w:hAnsi="Comic Sans MS"/>
                <w:sz w:val="18"/>
                <w:szCs w:val="18"/>
              </w:rPr>
            </w:pPr>
            <w:r w:rsidRPr="009E5E4D">
              <w:rPr>
                <w:rFonts w:ascii="Comic Sans MS" w:hAnsi="Comic Sans MS"/>
                <w:sz w:val="18"/>
                <w:szCs w:val="18"/>
              </w:rPr>
              <w:t>Kente yakın yazlık yöreler</w:t>
            </w:r>
          </w:p>
        </w:tc>
      </w:tr>
      <w:tr w:rsidR="005C0D27" w:rsidRPr="009B7615" w:rsidTr="009E5E4D">
        <w:trPr>
          <w:trHeight w:val="235"/>
        </w:trPr>
        <w:tc>
          <w:tcPr>
            <w:tcW w:w="393" w:type="dxa"/>
          </w:tcPr>
          <w:p w:rsidR="005C0D27" w:rsidRPr="009E5E4D" w:rsidRDefault="005C0D27" w:rsidP="009E5E4D">
            <w:pPr>
              <w:jc w:val="center"/>
              <w:rPr>
                <w:rFonts w:ascii="Comic Sans MS" w:hAnsi="Comic Sans MS"/>
                <w:b/>
                <w:color w:val="FF0000"/>
                <w:sz w:val="18"/>
                <w:szCs w:val="18"/>
              </w:rPr>
            </w:pPr>
            <w:r w:rsidRPr="009E5E4D">
              <w:rPr>
                <w:rFonts w:ascii="Comic Sans MS" w:hAnsi="Comic Sans MS"/>
                <w:b/>
                <w:color w:val="FF0000"/>
                <w:sz w:val="18"/>
                <w:szCs w:val="18"/>
              </w:rPr>
              <w:t>M</w:t>
            </w:r>
          </w:p>
        </w:tc>
        <w:tc>
          <w:tcPr>
            <w:tcW w:w="4925" w:type="dxa"/>
          </w:tcPr>
          <w:p w:rsidR="005C0D27" w:rsidRPr="009E5E4D" w:rsidRDefault="005C0D27" w:rsidP="009E5E4D">
            <w:pPr>
              <w:rPr>
                <w:rFonts w:ascii="Comic Sans MS" w:hAnsi="Comic Sans MS"/>
                <w:color w:val="FF0000"/>
                <w:sz w:val="18"/>
                <w:szCs w:val="18"/>
              </w:rPr>
            </w:pPr>
            <w:r w:rsidRPr="009E5E4D">
              <w:rPr>
                <w:rFonts w:ascii="Comic Sans MS" w:hAnsi="Comic Sans MS"/>
                <w:color w:val="FF0000"/>
                <w:sz w:val="18"/>
                <w:szCs w:val="18"/>
              </w:rPr>
              <w:t>Köy nüfusunun yaşadığı açık alan</w:t>
            </w:r>
          </w:p>
        </w:tc>
      </w:tr>
    </w:tbl>
    <w:p w:rsidR="005C0D27" w:rsidRPr="009B7615" w:rsidRDefault="005C0D27" w:rsidP="00CE4568">
      <w:pPr>
        <w:pStyle w:val="NoSpacing"/>
        <w:ind w:left="-851"/>
        <w:jc w:val="both"/>
        <w:rPr>
          <w:rFonts w:ascii="Comic Sans MS" w:hAnsi="Comic Sans MS"/>
          <w:sz w:val="10"/>
          <w:szCs w:val="18"/>
        </w:rPr>
      </w:pPr>
    </w:p>
    <w:p w:rsidR="005C0D27" w:rsidRPr="009B7615" w:rsidRDefault="005C0D27" w:rsidP="00CE4568">
      <w:pPr>
        <w:pStyle w:val="NoSpacing"/>
        <w:ind w:left="-851"/>
        <w:jc w:val="both"/>
        <w:rPr>
          <w:rFonts w:ascii="Comic Sans MS" w:hAnsi="Comic Sans MS"/>
          <w:sz w:val="18"/>
          <w:szCs w:val="18"/>
        </w:rPr>
      </w:pPr>
      <w:r w:rsidRPr="009B7615">
        <w:rPr>
          <w:rFonts w:ascii="Comic Sans MS" w:hAnsi="Comic Sans MS"/>
          <w:sz w:val="18"/>
          <w:szCs w:val="18"/>
        </w:rPr>
        <w:t>Yukarıdaki sözcük anlamlarından yalnızca üçü, aşağıdaki cümlelerde geçen bazı sözcüklerin cümle içindeki anlamlarını karşılamaktadır.</w:t>
      </w:r>
    </w:p>
    <w:p w:rsidR="005C0D27" w:rsidRPr="009B7615" w:rsidRDefault="005C0D27" w:rsidP="00CE4568">
      <w:pPr>
        <w:pStyle w:val="NoSpacing"/>
        <w:ind w:left="-851"/>
        <w:jc w:val="both"/>
        <w:rPr>
          <w:rFonts w:ascii="Comic Sans MS" w:hAnsi="Comic Sans MS"/>
          <w:sz w:val="12"/>
          <w:szCs w:val="18"/>
        </w:rPr>
      </w:pPr>
    </w:p>
    <w:p w:rsidR="005C0D27" w:rsidRPr="009B7615" w:rsidRDefault="005C0D27" w:rsidP="00CE4568">
      <w:pPr>
        <w:pStyle w:val="NoSpacing"/>
        <w:ind w:left="-851"/>
        <w:jc w:val="both"/>
        <w:rPr>
          <w:rFonts w:ascii="Comic Sans MS" w:hAnsi="Comic Sans MS"/>
          <w:sz w:val="18"/>
          <w:szCs w:val="18"/>
        </w:rPr>
      </w:pPr>
      <w:r w:rsidRPr="009B7615">
        <w:rPr>
          <w:rFonts w:ascii="Comic Sans MS" w:hAnsi="Comic Sans MS"/>
          <w:i/>
          <w:sz w:val="18"/>
          <w:szCs w:val="18"/>
        </w:rPr>
        <w:t xml:space="preserve">-  </w:t>
      </w:r>
      <w:r w:rsidRPr="009B7615">
        <w:rPr>
          <w:rFonts w:ascii="Comic Sans MS" w:hAnsi="Comic Sans MS"/>
          <w:sz w:val="18"/>
          <w:szCs w:val="18"/>
        </w:rPr>
        <w:t>Elinde avucunda ne varsa çocuğuna harcadı.</w:t>
      </w:r>
    </w:p>
    <w:p w:rsidR="005C0D27" w:rsidRPr="009B7615" w:rsidRDefault="005C0D27" w:rsidP="00CE4568">
      <w:pPr>
        <w:pStyle w:val="NoSpacing"/>
        <w:ind w:left="-851"/>
        <w:jc w:val="both"/>
        <w:rPr>
          <w:rFonts w:ascii="Comic Sans MS" w:hAnsi="Comic Sans MS"/>
          <w:sz w:val="18"/>
          <w:szCs w:val="18"/>
        </w:rPr>
      </w:pPr>
      <w:r w:rsidRPr="009B7615">
        <w:rPr>
          <w:rFonts w:ascii="Comic Sans MS" w:hAnsi="Comic Sans MS"/>
          <w:sz w:val="18"/>
          <w:szCs w:val="18"/>
        </w:rPr>
        <w:t>-  Kırsal kesim insanını anlatmada başarılıdır.</w:t>
      </w:r>
    </w:p>
    <w:p w:rsidR="005C0D27" w:rsidRPr="009B7615" w:rsidRDefault="005C0D27" w:rsidP="00CE4568">
      <w:pPr>
        <w:pStyle w:val="NoSpacing"/>
        <w:ind w:left="-851"/>
        <w:jc w:val="both"/>
        <w:rPr>
          <w:rFonts w:ascii="Comic Sans MS" w:hAnsi="Comic Sans MS"/>
          <w:sz w:val="18"/>
          <w:szCs w:val="18"/>
        </w:rPr>
      </w:pPr>
      <w:r w:rsidRPr="009B7615">
        <w:rPr>
          <w:rFonts w:ascii="Comic Sans MS" w:hAnsi="Comic Sans MS"/>
          <w:sz w:val="18"/>
          <w:szCs w:val="18"/>
        </w:rPr>
        <w:t>- Toprağın el arabasına doldurmak için küreğin sapını kavradı.</w:t>
      </w:r>
    </w:p>
    <w:p w:rsidR="005C0D27" w:rsidRPr="009B7615" w:rsidRDefault="005C0D27" w:rsidP="00CE4568">
      <w:pPr>
        <w:pStyle w:val="NoSpacing"/>
        <w:ind w:left="-851"/>
        <w:jc w:val="both"/>
        <w:rPr>
          <w:rFonts w:ascii="Comic Sans MS" w:hAnsi="Comic Sans MS"/>
          <w:b/>
          <w:sz w:val="4"/>
          <w:szCs w:val="18"/>
        </w:rPr>
      </w:pPr>
    </w:p>
    <w:p w:rsidR="005C0D27" w:rsidRPr="009B7615" w:rsidRDefault="005C0D27" w:rsidP="00CE4568">
      <w:pPr>
        <w:pStyle w:val="NoSpacing"/>
        <w:ind w:left="-851"/>
        <w:jc w:val="both"/>
        <w:rPr>
          <w:rFonts w:ascii="Comic Sans MS" w:hAnsi="Comic Sans MS"/>
          <w:b/>
          <w:sz w:val="18"/>
          <w:szCs w:val="18"/>
        </w:rPr>
      </w:pPr>
      <w:r w:rsidRPr="009B7615">
        <w:rPr>
          <w:rFonts w:ascii="Comic Sans MS" w:hAnsi="Comic Sans MS"/>
          <w:b/>
          <w:sz w:val="18"/>
          <w:szCs w:val="18"/>
        </w:rPr>
        <w:t xml:space="preserve">         Buna göre cümlelerde hangi harflerle ifade edilen anlamlara gelen sözcükler kullanılmıştır?</w:t>
      </w:r>
    </w:p>
    <w:p w:rsidR="005C0D27" w:rsidRPr="009B7615" w:rsidRDefault="005C0D27" w:rsidP="00CE4568">
      <w:pPr>
        <w:pStyle w:val="NoSpacing"/>
        <w:ind w:left="-851"/>
        <w:jc w:val="both"/>
        <w:rPr>
          <w:rFonts w:ascii="Comic Sans MS" w:hAnsi="Comic Sans MS"/>
          <w:b/>
          <w:sz w:val="4"/>
          <w:szCs w:val="18"/>
        </w:rPr>
      </w:pPr>
    </w:p>
    <w:p w:rsidR="005C0D27" w:rsidRPr="009B7615" w:rsidRDefault="005C0D27" w:rsidP="00CE4568">
      <w:pPr>
        <w:pStyle w:val="NoSpacing"/>
        <w:ind w:left="-851"/>
        <w:jc w:val="both"/>
        <w:rPr>
          <w:rFonts w:ascii="Comic Sans MS" w:hAnsi="Comic Sans MS"/>
          <w:sz w:val="18"/>
          <w:szCs w:val="18"/>
        </w:rPr>
      </w:pPr>
      <w:r w:rsidRPr="009B7615">
        <w:rPr>
          <w:rFonts w:ascii="Comic Sans MS" w:hAnsi="Comic Sans MS"/>
          <w:sz w:val="18"/>
          <w:szCs w:val="18"/>
        </w:rPr>
        <w:tab/>
      </w:r>
      <w:r w:rsidRPr="009B7615">
        <w:rPr>
          <w:rFonts w:ascii="Comic Sans MS" w:hAnsi="Comic Sans MS"/>
          <w:b/>
          <w:sz w:val="18"/>
          <w:szCs w:val="18"/>
        </w:rPr>
        <w:t>A)</w:t>
      </w:r>
      <w:r w:rsidRPr="009B7615">
        <w:rPr>
          <w:rFonts w:ascii="Comic Sans MS" w:hAnsi="Comic Sans MS"/>
          <w:sz w:val="18"/>
          <w:szCs w:val="18"/>
        </w:rPr>
        <w:t xml:space="preserve"> F, K, M</w:t>
      </w:r>
      <w:r w:rsidRPr="009B7615">
        <w:rPr>
          <w:rFonts w:ascii="Comic Sans MS" w:hAnsi="Comic Sans MS"/>
          <w:sz w:val="18"/>
          <w:szCs w:val="18"/>
        </w:rPr>
        <w:tab/>
      </w:r>
      <w:r w:rsidRPr="009B7615">
        <w:rPr>
          <w:rFonts w:ascii="Comic Sans MS" w:hAnsi="Comic Sans MS"/>
          <w:sz w:val="18"/>
          <w:szCs w:val="18"/>
        </w:rPr>
        <w:tab/>
      </w:r>
      <w:r w:rsidRPr="009B7615">
        <w:rPr>
          <w:rFonts w:ascii="Comic Sans MS" w:hAnsi="Comic Sans MS"/>
          <w:b/>
          <w:sz w:val="18"/>
          <w:szCs w:val="18"/>
        </w:rPr>
        <w:t>C)</w:t>
      </w:r>
      <w:r w:rsidRPr="009B7615">
        <w:rPr>
          <w:rFonts w:ascii="Comic Sans MS" w:hAnsi="Comic Sans MS"/>
          <w:sz w:val="18"/>
          <w:szCs w:val="18"/>
        </w:rPr>
        <w:t xml:space="preserve"> G, H, L</w:t>
      </w:r>
    </w:p>
    <w:p w:rsidR="005C0D27" w:rsidRPr="009B7615" w:rsidRDefault="005C0D27" w:rsidP="00CE4568">
      <w:pPr>
        <w:pStyle w:val="NoSpacing"/>
        <w:ind w:left="-851"/>
        <w:jc w:val="both"/>
        <w:rPr>
          <w:rFonts w:ascii="Comic Sans MS" w:hAnsi="Comic Sans MS"/>
          <w:sz w:val="18"/>
          <w:szCs w:val="18"/>
        </w:rPr>
      </w:pPr>
      <w:r w:rsidRPr="009B7615">
        <w:rPr>
          <w:rFonts w:ascii="Comic Sans MS" w:hAnsi="Comic Sans MS"/>
          <w:sz w:val="18"/>
          <w:szCs w:val="18"/>
        </w:rPr>
        <w:tab/>
      </w:r>
      <w:r w:rsidRPr="009B7615">
        <w:rPr>
          <w:rFonts w:ascii="Comic Sans MS" w:hAnsi="Comic Sans MS"/>
          <w:b/>
          <w:sz w:val="18"/>
          <w:szCs w:val="18"/>
        </w:rPr>
        <w:t>B</w:t>
      </w:r>
      <w:r w:rsidRPr="009B7615">
        <w:rPr>
          <w:rFonts w:ascii="Comic Sans MS" w:hAnsi="Comic Sans MS"/>
          <w:b/>
          <w:color w:val="FF0000"/>
          <w:sz w:val="18"/>
          <w:szCs w:val="18"/>
        </w:rPr>
        <w:t>)</w:t>
      </w:r>
      <w:r w:rsidRPr="009B7615">
        <w:rPr>
          <w:rFonts w:ascii="Comic Sans MS" w:hAnsi="Comic Sans MS"/>
          <w:color w:val="FF0000"/>
          <w:sz w:val="18"/>
          <w:szCs w:val="18"/>
        </w:rPr>
        <w:t xml:space="preserve"> F, H, M</w:t>
      </w:r>
      <w:r w:rsidRPr="009B7615">
        <w:rPr>
          <w:rFonts w:ascii="Comic Sans MS" w:hAnsi="Comic Sans MS"/>
          <w:sz w:val="18"/>
          <w:szCs w:val="18"/>
        </w:rPr>
        <w:tab/>
      </w:r>
      <w:r w:rsidRPr="009B7615">
        <w:rPr>
          <w:rFonts w:ascii="Comic Sans MS" w:hAnsi="Comic Sans MS"/>
          <w:sz w:val="18"/>
          <w:szCs w:val="18"/>
        </w:rPr>
        <w:tab/>
      </w:r>
      <w:r w:rsidRPr="009B7615">
        <w:rPr>
          <w:rFonts w:ascii="Comic Sans MS" w:hAnsi="Comic Sans MS"/>
          <w:b/>
          <w:sz w:val="18"/>
          <w:szCs w:val="18"/>
        </w:rPr>
        <w:t>D)</w:t>
      </w:r>
      <w:r w:rsidRPr="009B7615">
        <w:rPr>
          <w:rFonts w:ascii="Comic Sans MS" w:hAnsi="Comic Sans MS"/>
          <w:sz w:val="18"/>
          <w:szCs w:val="18"/>
        </w:rPr>
        <w:t xml:space="preserve"> G, K, L</w:t>
      </w:r>
    </w:p>
    <w:p w:rsidR="005C0D27" w:rsidRPr="009B7615" w:rsidRDefault="005C0D27" w:rsidP="009B7615">
      <w:pPr>
        <w:rPr>
          <w:rFonts w:ascii="Comic Sans MS" w:hAnsi="Comic Sans MS"/>
          <w:b/>
          <w:sz w:val="18"/>
          <w:szCs w:val="18"/>
        </w:rPr>
      </w:pPr>
      <w:r w:rsidRPr="009B7615">
        <w:rPr>
          <w:rFonts w:ascii="Comic Sans MS" w:hAnsi="Comic Sans MS"/>
          <w:b/>
          <w:sz w:val="18"/>
          <w:szCs w:val="18"/>
        </w:rPr>
        <w:t>-----------------------</w:t>
      </w:r>
    </w:p>
    <w:p w:rsidR="005C0D27" w:rsidRPr="009B7615" w:rsidRDefault="005C0D27" w:rsidP="00570734">
      <w:pPr>
        <w:pStyle w:val="NoSpacing"/>
        <w:ind w:left="-993"/>
        <w:jc w:val="both"/>
        <w:rPr>
          <w:rFonts w:ascii="Comic Sans MS" w:hAnsi="Comic Sans MS"/>
          <w:sz w:val="18"/>
          <w:szCs w:val="18"/>
        </w:rPr>
      </w:pPr>
      <w:r w:rsidRPr="009B7615">
        <w:rPr>
          <w:rFonts w:ascii="Comic Sans MS" w:hAnsi="Comic Sans MS"/>
          <w:b/>
          <w:sz w:val="18"/>
          <w:szCs w:val="18"/>
          <w:highlight w:val="lightGray"/>
        </w:rPr>
        <w:t>4-</w:t>
      </w:r>
      <w:r w:rsidRPr="009B7615">
        <w:rPr>
          <w:rFonts w:ascii="Comic Sans MS" w:hAnsi="Comic Sans MS"/>
          <w:sz w:val="18"/>
          <w:szCs w:val="18"/>
        </w:rPr>
        <w:t xml:space="preserve"> Sosyal paylaşım sitelerinde yüzlerce arkadaşı olan günümüz insanları için gerçek dünyada durum pek de parlak değil. Özellikle genç nesil için en güncel ve önemli sorunlardan biri yalnızlık. Bilgisayar başında saatlerce oturan, elinden telefon düşmeyen gençler arkadaşlarıyla yüz yüze olmaktansa sanal iletişimi tercih ediyor. Dışarı çıktıklarında da ne yapacaklarını şaşırıyor, çevreye uyum sağlayamıyor ve hemen sıkılıyorlar.</w:t>
      </w:r>
    </w:p>
    <w:p w:rsidR="005C0D27" w:rsidRPr="009B7615" w:rsidRDefault="005C0D27" w:rsidP="00CE4568">
      <w:pPr>
        <w:pStyle w:val="NoSpacing"/>
        <w:ind w:left="-142"/>
        <w:jc w:val="both"/>
        <w:rPr>
          <w:rFonts w:ascii="Comic Sans MS" w:hAnsi="Comic Sans MS"/>
          <w:sz w:val="18"/>
          <w:szCs w:val="18"/>
        </w:rPr>
      </w:pPr>
    </w:p>
    <w:p w:rsidR="005C0D27" w:rsidRPr="009B7615" w:rsidRDefault="005C0D27" w:rsidP="00CE4568">
      <w:pPr>
        <w:pStyle w:val="NoSpacing"/>
        <w:ind w:left="-142" w:firstLine="709"/>
        <w:jc w:val="both"/>
        <w:rPr>
          <w:rFonts w:ascii="Comic Sans MS" w:hAnsi="Comic Sans MS"/>
          <w:b/>
          <w:sz w:val="18"/>
          <w:szCs w:val="18"/>
        </w:rPr>
      </w:pPr>
      <w:r w:rsidRPr="009B7615">
        <w:rPr>
          <w:rFonts w:ascii="Comic Sans MS" w:hAnsi="Comic Sans MS"/>
          <w:b/>
          <w:sz w:val="18"/>
          <w:szCs w:val="18"/>
        </w:rPr>
        <w:t>Aşağıdaki önerilerden hangisi bu metinde sözü edilen “sorun”un çözümüne yöneliktir?</w:t>
      </w:r>
    </w:p>
    <w:p w:rsidR="005C0D27" w:rsidRPr="009B7615" w:rsidRDefault="005C0D27" w:rsidP="00CE4568">
      <w:pPr>
        <w:pStyle w:val="NoSpacing"/>
        <w:ind w:left="-142"/>
        <w:jc w:val="both"/>
        <w:rPr>
          <w:rFonts w:ascii="Comic Sans MS" w:hAnsi="Comic Sans MS"/>
          <w:b/>
          <w:sz w:val="6"/>
          <w:szCs w:val="18"/>
        </w:rPr>
      </w:pPr>
    </w:p>
    <w:p w:rsidR="005C0D27" w:rsidRPr="009B7615" w:rsidRDefault="005C0D27" w:rsidP="00CE4568">
      <w:pPr>
        <w:pStyle w:val="NoSpacing"/>
        <w:numPr>
          <w:ilvl w:val="0"/>
          <w:numId w:val="16"/>
        </w:numPr>
        <w:ind w:left="-142" w:firstLine="0"/>
        <w:jc w:val="both"/>
        <w:rPr>
          <w:rFonts w:ascii="Comic Sans MS" w:hAnsi="Comic Sans MS"/>
          <w:sz w:val="18"/>
          <w:szCs w:val="18"/>
        </w:rPr>
      </w:pPr>
      <w:r w:rsidRPr="009B7615">
        <w:rPr>
          <w:rFonts w:ascii="Comic Sans MS" w:hAnsi="Comic Sans MS"/>
          <w:sz w:val="18"/>
          <w:szCs w:val="18"/>
        </w:rPr>
        <w:t>Bir uğraş edinirsen tek başına da mutlu olabildiğini görürsün.</w:t>
      </w:r>
    </w:p>
    <w:p w:rsidR="005C0D27" w:rsidRPr="009B7615" w:rsidRDefault="005C0D27" w:rsidP="00CE4568">
      <w:pPr>
        <w:pStyle w:val="NoSpacing"/>
        <w:numPr>
          <w:ilvl w:val="0"/>
          <w:numId w:val="16"/>
        </w:numPr>
        <w:ind w:left="-142" w:firstLine="0"/>
        <w:jc w:val="both"/>
        <w:rPr>
          <w:rFonts w:ascii="Comic Sans MS" w:hAnsi="Comic Sans MS"/>
          <w:sz w:val="18"/>
          <w:szCs w:val="18"/>
        </w:rPr>
      </w:pPr>
      <w:r w:rsidRPr="009B7615">
        <w:rPr>
          <w:rFonts w:ascii="Comic Sans MS" w:hAnsi="Comic Sans MS"/>
          <w:sz w:val="18"/>
          <w:szCs w:val="18"/>
        </w:rPr>
        <w:t>İnsanların fikirlerine önem vermeli; onları dikkatle dinlemeli ve kibirden uzak durmalısın.</w:t>
      </w:r>
    </w:p>
    <w:p w:rsidR="005C0D27" w:rsidRPr="009B7615" w:rsidRDefault="005C0D27" w:rsidP="00CE4568">
      <w:pPr>
        <w:pStyle w:val="NoSpacing"/>
        <w:numPr>
          <w:ilvl w:val="0"/>
          <w:numId w:val="16"/>
        </w:numPr>
        <w:ind w:left="-142" w:firstLine="0"/>
        <w:jc w:val="both"/>
        <w:rPr>
          <w:rFonts w:ascii="Comic Sans MS" w:hAnsi="Comic Sans MS"/>
          <w:color w:val="FF0000"/>
          <w:sz w:val="18"/>
          <w:szCs w:val="18"/>
        </w:rPr>
      </w:pPr>
      <w:r w:rsidRPr="009B7615">
        <w:rPr>
          <w:rFonts w:ascii="Comic Sans MS" w:hAnsi="Comic Sans MS"/>
          <w:color w:val="FF0000"/>
          <w:sz w:val="18"/>
          <w:szCs w:val="18"/>
        </w:rPr>
        <w:t>İnsan sosyal bir varlıktır. İnsanlarla devamlı iletişim içinde olmalı ve dış dünyaya kendini kapatmamalısın.</w:t>
      </w:r>
    </w:p>
    <w:p w:rsidR="005C0D27" w:rsidRPr="009B7615" w:rsidRDefault="005C0D27" w:rsidP="00CE4568">
      <w:pPr>
        <w:pStyle w:val="NoSpacing"/>
        <w:numPr>
          <w:ilvl w:val="0"/>
          <w:numId w:val="16"/>
        </w:numPr>
        <w:ind w:left="-142" w:firstLine="0"/>
        <w:jc w:val="both"/>
        <w:rPr>
          <w:rFonts w:ascii="Comic Sans MS" w:hAnsi="Comic Sans MS"/>
          <w:b/>
          <w:sz w:val="18"/>
          <w:szCs w:val="18"/>
        </w:rPr>
      </w:pPr>
      <w:r w:rsidRPr="009B7615">
        <w:rPr>
          <w:rFonts w:ascii="Comic Sans MS" w:hAnsi="Comic Sans MS"/>
          <w:sz w:val="18"/>
          <w:szCs w:val="18"/>
        </w:rPr>
        <w:t>Etrafında ne kadar çok insan olursa o kadar da düşmanın olabileceğini unutma ve kimseye güvenme.</w:t>
      </w:r>
    </w:p>
    <w:p w:rsidR="005C0D27" w:rsidRPr="009B7615" w:rsidRDefault="005C0D27" w:rsidP="009B7615">
      <w:pPr>
        <w:pStyle w:val="ListParagraph"/>
        <w:ind w:left="360"/>
        <w:rPr>
          <w:rFonts w:ascii="Comic Sans MS" w:hAnsi="Comic Sans MS"/>
          <w:b/>
          <w:sz w:val="18"/>
          <w:szCs w:val="18"/>
        </w:rPr>
      </w:pPr>
      <w:r w:rsidRPr="009B7615">
        <w:rPr>
          <w:rFonts w:ascii="Comic Sans MS" w:hAnsi="Comic Sans MS"/>
          <w:b/>
          <w:sz w:val="18"/>
          <w:szCs w:val="18"/>
        </w:rPr>
        <w:t>-----------------------</w:t>
      </w:r>
    </w:p>
    <w:p w:rsidR="005C0D27" w:rsidRPr="009B7615" w:rsidRDefault="005C0D27" w:rsidP="00CE4568">
      <w:pPr>
        <w:pStyle w:val="NoSpacing"/>
        <w:jc w:val="both"/>
        <w:rPr>
          <w:rFonts w:ascii="Comic Sans MS" w:hAnsi="Comic Sans MS"/>
          <w:sz w:val="18"/>
          <w:szCs w:val="18"/>
        </w:rPr>
      </w:pPr>
      <w:r w:rsidRPr="009B7615">
        <w:rPr>
          <w:rFonts w:ascii="Comic Sans MS" w:hAnsi="Comic Sans MS"/>
          <w:b/>
          <w:sz w:val="18"/>
          <w:szCs w:val="18"/>
          <w:highlight w:val="lightGray"/>
        </w:rPr>
        <w:t>5-</w:t>
      </w:r>
      <w:r w:rsidRPr="009B7615">
        <w:rPr>
          <w:rFonts w:ascii="Comic Sans MS" w:hAnsi="Comic Sans MS"/>
          <w:sz w:val="18"/>
          <w:szCs w:val="18"/>
        </w:rPr>
        <w:t xml:space="preserve"> </w:t>
      </w:r>
      <w:r w:rsidRPr="009B7615">
        <w:rPr>
          <w:rFonts w:ascii="Comic Sans MS" w:hAnsi="Comic Sans MS"/>
          <w:sz w:val="18"/>
          <w:szCs w:val="18"/>
        </w:rPr>
        <w:tab/>
        <w:t>Eskiden,</w:t>
      </w:r>
    </w:p>
    <w:p w:rsidR="005C0D27" w:rsidRPr="009B7615" w:rsidRDefault="005C0D27" w:rsidP="00CE4568">
      <w:pPr>
        <w:pStyle w:val="NoSpacing"/>
        <w:jc w:val="both"/>
        <w:rPr>
          <w:rFonts w:ascii="Comic Sans MS" w:hAnsi="Comic Sans MS"/>
          <w:sz w:val="18"/>
          <w:szCs w:val="18"/>
        </w:rPr>
      </w:pPr>
      <w:r w:rsidRPr="009B7615">
        <w:rPr>
          <w:rFonts w:ascii="Comic Sans MS" w:hAnsi="Comic Sans MS"/>
          <w:sz w:val="18"/>
          <w:szCs w:val="18"/>
        </w:rPr>
        <w:tab/>
        <w:t>Komşuda pişen bize de düşer</w:t>
      </w:r>
    </w:p>
    <w:p w:rsidR="005C0D27" w:rsidRPr="009B7615" w:rsidRDefault="005C0D27" w:rsidP="00CE4568">
      <w:pPr>
        <w:pStyle w:val="NoSpacing"/>
        <w:jc w:val="both"/>
        <w:rPr>
          <w:rFonts w:ascii="Comic Sans MS" w:hAnsi="Comic Sans MS"/>
          <w:sz w:val="18"/>
          <w:szCs w:val="18"/>
        </w:rPr>
      </w:pPr>
      <w:r w:rsidRPr="009B7615">
        <w:rPr>
          <w:rFonts w:ascii="Comic Sans MS" w:hAnsi="Comic Sans MS"/>
          <w:sz w:val="18"/>
          <w:szCs w:val="18"/>
        </w:rPr>
        <w:tab/>
        <w:t>Bizde pişen komşuya da düşerdi.</w:t>
      </w:r>
    </w:p>
    <w:p w:rsidR="005C0D27" w:rsidRPr="009B7615" w:rsidRDefault="005C0D27" w:rsidP="00CE4568">
      <w:pPr>
        <w:pStyle w:val="NoSpacing"/>
        <w:jc w:val="both"/>
        <w:rPr>
          <w:rFonts w:ascii="Comic Sans MS" w:hAnsi="Comic Sans MS"/>
          <w:sz w:val="18"/>
          <w:szCs w:val="18"/>
        </w:rPr>
      </w:pPr>
      <w:r w:rsidRPr="009B7615">
        <w:rPr>
          <w:rFonts w:ascii="Comic Sans MS" w:hAnsi="Comic Sans MS"/>
          <w:sz w:val="18"/>
          <w:szCs w:val="18"/>
        </w:rPr>
        <w:tab/>
        <w:t>Ajans radyodan dinlenir</w:t>
      </w:r>
    </w:p>
    <w:p w:rsidR="005C0D27" w:rsidRPr="009B7615" w:rsidRDefault="005C0D27" w:rsidP="00CE4568">
      <w:pPr>
        <w:pStyle w:val="NoSpacing"/>
        <w:jc w:val="both"/>
        <w:rPr>
          <w:rFonts w:ascii="Comic Sans MS" w:hAnsi="Comic Sans MS"/>
          <w:sz w:val="18"/>
          <w:szCs w:val="18"/>
        </w:rPr>
      </w:pPr>
      <w:r w:rsidRPr="009B7615">
        <w:rPr>
          <w:rFonts w:ascii="Comic Sans MS" w:hAnsi="Comic Sans MS"/>
          <w:sz w:val="18"/>
          <w:szCs w:val="18"/>
        </w:rPr>
        <w:tab/>
        <w:t>Çizgili roman okunur</w:t>
      </w:r>
    </w:p>
    <w:p w:rsidR="005C0D27" w:rsidRPr="009B7615" w:rsidRDefault="005C0D27" w:rsidP="00CE4568">
      <w:pPr>
        <w:pStyle w:val="NoSpacing"/>
        <w:jc w:val="both"/>
        <w:rPr>
          <w:rFonts w:ascii="Comic Sans MS" w:hAnsi="Comic Sans MS"/>
          <w:sz w:val="18"/>
          <w:szCs w:val="18"/>
        </w:rPr>
      </w:pPr>
      <w:r w:rsidRPr="009B7615">
        <w:rPr>
          <w:rFonts w:ascii="Comic Sans MS" w:hAnsi="Comic Sans MS"/>
          <w:sz w:val="18"/>
          <w:szCs w:val="18"/>
        </w:rPr>
        <w:tab/>
        <w:t>Deftere kenar süsü yapılırdı</w:t>
      </w:r>
    </w:p>
    <w:p w:rsidR="005C0D27" w:rsidRPr="009B7615" w:rsidRDefault="005C0D27" w:rsidP="00CE4568">
      <w:pPr>
        <w:pStyle w:val="NoSpacing"/>
        <w:jc w:val="both"/>
        <w:rPr>
          <w:rFonts w:ascii="Comic Sans MS" w:hAnsi="Comic Sans MS"/>
          <w:sz w:val="18"/>
          <w:szCs w:val="18"/>
        </w:rPr>
      </w:pPr>
      <w:r w:rsidRPr="009B7615">
        <w:rPr>
          <w:rFonts w:ascii="Comic Sans MS" w:hAnsi="Comic Sans MS"/>
          <w:sz w:val="18"/>
          <w:szCs w:val="18"/>
        </w:rPr>
        <w:tab/>
        <w:t>Hayat “arkası yarın” gibiydi.</w:t>
      </w:r>
    </w:p>
    <w:p w:rsidR="005C0D27" w:rsidRPr="009B7615" w:rsidRDefault="005C0D27" w:rsidP="00CE4568">
      <w:pPr>
        <w:pStyle w:val="NoSpacing"/>
        <w:jc w:val="both"/>
        <w:rPr>
          <w:rFonts w:ascii="Comic Sans MS" w:hAnsi="Comic Sans MS"/>
          <w:sz w:val="18"/>
          <w:szCs w:val="18"/>
        </w:rPr>
      </w:pPr>
      <w:r w:rsidRPr="009B7615">
        <w:rPr>
          <w:rFonts w:ascii="Comic Sans MS" w:hAnsi="Comic Sans MS"/>
          <w:sz w:val="18"/>
          <w:szCs w:val="18"/>
        </w:rPr>
        <w:tab/>
        <w:t>Kesintisizdi</w:t>
      </w:r>
    </w:p>
    <w:p w:rsidR="005C0D27" w:rsidRPr="009B7615" w:rsidRDefault="005C0D27" w:rsidP="00CE4568">
      <w:pPr>
        <w:pStyle w:val="NoSpacing"/>
        <w:jc w:val="both"/>
        <w:rPr>
          <w:rFonts w:ascii="Comic Sans MS" w:hAnsi="Comic Sans MS"/>
          <w:sz w:val="18"/>
          <w:szCs w:val="18"/>
        </w:rPr>
      </w:pPr>
      <w:r w:rsidRPr="009B7615">
        <w:rPr>
          <w:rFonts w:ascii="Comic Sans MS" w:hAnsi="Comic Sans MS"/>
          <w:sz w:val="18"/>
          <w:szCs w:val="18"/>
        </w:rPr>
        <w:tab/>
        <w:t>Şimdi</w:t>
      </w:r>
    </w:p>
    <w:p w:rsidR="005C0D27" w:rsidRPr="009B7615" w:rsidRDefault="005C0D27" w:rsidP="00CE4568">
      <w:pPr>
        <w:pStyle w:val="NoSpacing"/>
        <w:jc w:val="both"/>
        <w:rPr>
          <w:rFonts w:ascii="Comic Sans MS" w:hAnsi="Comic Sans MS"/>
          <w:sz w:val="18"/>
          <w:szCs w:val="18"/>
        </w:rPr>
      </w:pPr>
      <w:r w:rsidRPr="009B7615">
        <w:rPr>
          <w:rFonts w:ascii="Comic Sans MS" w:hAnsi="Comic Sans MS"/>
          <w:sz w:val="18"/>
          <w:szCs w:val="18"/>
        </w:rPr>
        <w:tab/>
        <w:t>Herkes yorgun, yoğun</w:t>
      </w:r>
    </w:p>
    <w:p w:rsidR="005C0D27" w:rsidRPr="009B7615" w:rsidRDefault="005C0D27" w:rsidP="00CE4568">
      <w:pPr>
        <w:pStyle w:val="NoSpacing"/>
        <w:jc w:val="both"/>
        <w:rPr>
          <w:rFonts w:ascii="Comic Sans MS" w:hAnsi="Comic Sans MS"/>
          <w:sz w:val="18"/>
          <w:szCs w:val="18"/>
        </w:rPr>
      </w:pPr>
      <w:r w:rsidRPr="009B7615">
        <w:rPr>
          <w:rFonts w:ascii="Comic Sans MS" w:hAnsi="Comic Sans MS"/>
          <w:sz w:val="18"/>
          <w:szCs w:val="18"/>
        </w:rPr>
        <w:tab/>
        <w:t>Ve tek başına</w:t>
      </w:r>
    </w:p>
    <w:p w:rsidR="005C0D27" w:rsidRPr="009B7615" w:rsidRDefault="005C0D27" w:rsidP="00CE4568">
      <w:pPr>
        <w:pStyle w:val="NoSpacing"/>
        <w:ind w:left="142"/>
        <w:jc w:val="both"/>
        <w:rPr>
          <w:rFonts w:ascii="Comic Sans MS" w:hAnsi="Comic Sans MS"/>
          <w:b/>
          <w:i/>
          <w:sz w:val="18"/>
          <w:szCs w:val="18"/>
        </w:rPr>
      </w:pPr>
      <w:r w:rsidRPr="009B7615">
        <w:rPr>
          <w:rFonts w:ascii="Comic Sans MS" w:hAnsi="Comic Sans MS"/>
          <w:b/>
          <w:sz w:val="18"/>
          <w:szCs w:val="18"/>
        </w:rPr>
        <w:t xml:space="preserve">Şiirden aşağıdakilerden hangisi </w:t>
      </w:r>
      <w:r w:rsidRPr="009B7615">
        <w:rPr>
          <w:rFonts w:ascii="Comic Sans MS" w:hAnsi="Comic Sans MS"/>
          <w:b/>
          <w:i/>
          <w:sz w:val="18"/>
          <w:szCs w:val="18"/>
          <w:highlight w:val="lightGray"/>
          <w:u w:val="single"/>
        </w:rPr>
        <w:t>çıkarılamaz</w:t>
      </w:r>
      <w:r w:rsidRPr="009B7615">
        <w:rPr>
          <w:rFonts w:ascii="Comic Sans MS" w:hAnsi="Comic Sans MS"/>
          <w:b/>
          <w:i/>
          <w:sz w:val="18"/>
          <w:szCs w:val="18"/>
          <w:highlight w:val="lightGray"/>
        </w:rPr>
        <w:t>?</w:t>
      </w:r>
    </w:p>
    <w:p w:rsidR="005C0D27" w:rsidRPr="009B7615" w:rsidRDefault="005C0D27" w:rsidP="00CE4568">
      <w:pPr>
        <w:pStyle w:val="NoSpacing"/>
        <w:ind w:left="142"/>
        <w:jc w:val="both"/>
        <w:rPr>
          <w:rFonts w:ascii="Comic Sans MS" w:hAnsi="Comic Sans MS"/>
          <w:b/>
          <w:sz w:val="8"/>
          <w:szCs w:val="18"/>
        </w:rPr>
      </w:pPr>
    </w:p>
    <w:p w:rsidR="005C0D27" w:rsidRPr="009B7615" w:rsidRDefault="005C0D27" w:rsidP="00CE4568">
      <w:pPr>
        <w:pStyle w:val="NoSpacing"/>
        <w:numPr>
          <w:ilvl w:val="0"/>
          <w:numId w:val="17"/>
        </w:numPr>
        <w:ind w:left="142"/>
        <w:jc w:val="both"/>
        <w:rPr>
          <w:rFonts w:ascii="Comic Sans MS" w:hAnsi="Comic Sans MS"/>
          <w:sz w:val="18"/>
          <w:szCs w:val="18"/>
        </w:rPr>
      </w:pPr>
      <w:r w:rsidRPr="009B7615">
        <w:rPr>
          <w:rFonts w:ascii="Comic Sans MS" w:hAnsi="Comic Sans MS"/>
          <w:sz w:val="18"/>
          <w:szCs w:val="18"/>
        </w:rPr>
        <w:t>Eskiden komşuluk bağları daha güçlüydü.</w:t>
      </w:r>
    </w:p>
    <w:p w:rsidR="005C0D27" w:rsidRPr="009B7615" w:rsidRDefault="005C0D27" w:rsidP="00CE4568">
      <w:pPr>
        <w:pStyle w:val="NoSpacing"/>
        <w:numPr>
          <w:ilvl w:val="0"/>
          <w:numId w:val="17"/>
        </w:numPr>
        <w:ind w:left="142"/>
        <w:jc w:val="both"/>
        <w:rPr>
          <w:rFonts w:ascii="Comic Sans MS" w:hAnsi="Comic Sans MS"/>
          <w:sz w:val="18"/>
          <w:szCs w:val="18"/>
        </w:rPr>
      </w:pPr>
      <w:r w:rsidRPr="009B7615">
        <w:rPr>
          <w:rFonts w:ascii="Comic Sans MS" w:hAnsi="Comic Sans MS"/>
          <w:sz w:val="18"/>
          <w:szCs w:val="18"/>
        </w:rPr>
        <w:t>Eskiden insanlar çalışırken eğlenirdi.</w:t>
      </w:r>
    </w:p>
    <w:p w:rsidR="005C0D27" w:rsidRPr="009B7615" w:rsidRDefault="005C0D27" w:rsidP="00CE4568">
      <w:pPr>
        <w:pStyle w:val="NoSpacing"/>
        <w:numPr>
          <w:ilvl w:val="0"/>
          <w:numId w:val="17"/>
        </w:numPr>
        <w:ind w:left="142"/>
        <w:jc w:val="both"/>
        <w:rPr>
          <w:rFonts w:ascii="Comic Sans MS" w:hAnsi="Comic Sans MS"/>
          <w:color w:val="FF0000"/>
          <w:sz w:val="18"/>
          <w:szCs w:val="18"/>
        </w:rPr>
      </w:pPr>
      <w:r w:rsidRPr="009B7615">
        <w:rPr>
          <w:rFonts w:ascii="Comic Sans MS" w:hAnsi="Comic Sans MS"/>
          <w:color w:val="FF0000"/>
          <w:sz w:val="18"/>
          <w:szCs w:val="18"/>
        </w:rPr>
        <w:t>Yorgunluğu ve yoğunluğu bahane eden günümüz insanı yalnızlaşmıştır.</w:t>
      </w:r>
    </w:p>
    <w:p w:rsidR="005C0D27" w:rsidRPr="009B7615" w:rsidRDefault="005C0D27" w:rsidP="00CE4568">
      <w:pPr>
        <w:pStyle w:val="NoSpacing"/>
        <w:numPr>
          <w:ilvl w:val="0"/>
          <w:numId w:val="17"/>
        </w:numPr>
        <w:ind w:left="142"/>
        <w:jc w:val="both"/>
        <w:rPr>
          <w:rFonts w:ascii="Comic Sans MS" w:hAnsi="Comic Sans MS"/>
          <w:sz w:val="18"/>
          <w:szCs w:val="18"/>
        </w:rPr>
      </w:pPr>
      <w:r w:rsidRPr="009B7615">
        <w:rPr>
          <w:rFonts w:ascii="Comic Sans MS" w:hAnsi="Comic Sans MS"/>
          <w:sz w:val="18"/>
          <w:szCs w:val="18"/>
        </w:rPr>
        <w:t>Eskiden insanlar günübirlik yaşamazdı.</w:t>
      </w:r>
    </w:p>
    <w:p w:rsidR="005C0D27" w:rsidRPr="009B7615" w:rsidRDefault="005C0D27" w:rsidP="009B7615">
      <w:pPr>
        <w:pStyle w:val="ListParagraph"/>
        <w:ind w:left="360"/>
        <w:rPr>
          <w:rFonts w:ascii="Comic Sans MS" w:hAnsi="Comic Sans MS"/>
          <w:b/>
          <w:sz w:val="18"/>
          <w:szCs w:val="18"/>
        </w:rPr>
      </w:pPr>
      <w:r w:rsidRPr="009B7615">
        <w:rPr>
          <w:rFonts w:ascii="Comic Sans MS" w:hAnsi="Comic Sans MS"/>
          <w:b/>
          <w:sz w:val="18"/>
          <w:szCs w:val="18"/>
        </w:rPr>
        <w:t>-----------------------</w:t>
      </w:r>
    </w:p>
    <w:p w:rsidR="005C0D27" w:rsidRPr="009B7615" w:rsidRDefault="005C0D27" w:rsidP="00CE4568">
      <w:pPr>
        <w:pStyle w:val="ListParagraph"/>
        <w:ind w:left="0" w:right="-356"/>
        <w:rPr>
          <w:rFonts w:ascii="Comic Sans MS" w:hAnsi="Comic Sans MS"/>
          <w:sz w:val="18"/>
          <w:szCs w:val="18"/>
        </w:rPr>
      </w:pPr>
      <w:r w:rsidRPr="009B7615">
        <w:rPr>
          <w:rFonts w:ascii="Comic Sans MS" w:hAnsi="Comic Sans MS"/>
          <w:b/>
          <w:sz w:val="18"/>
          <w:szCs w:val="18"/>
          <w:highlight w:val="lightGray"/>
        </w:rPr>
        <w:t>6-</w:t>
      </w:r>
      <w:r w:rsidRPr="009B7615">
        <w:rPr>
          <w:rFonts w:ascii="Comic Sans MS" w:hAnsi="Comic Sans MS"/>
          <w:sz w:val="18"/>
          <w:szCs w:val="18"/>
        </w:rPr>
        <w:t xml:space="preserve"> </w:t>
      </w:r>
      <w:r w:rsidRPr="009B7615">
        <w:rPr>
          <w:rFonts w:ascii="Comic Sans MS" w:hAnsi="Comic Sans MS"/>
          <w:sz w:val="18"/>
          <w:szCs w:val="18"/>
        </w:rPr>
        <w:tab/>
        <w:t>Beni sevmezdin bilirdim</w:t>
      </w:r>
    </w:p>
    <w:p w:rsidR="005C0D27" w:rsidRPr="009B7615" w:rsidRDefault="005C0D27" w:rsidP="00CE4568">
      <w:pPr>
        <w:pStyle w:val="ListParagraph"/>
        <w:ind w:left="0" w:right="-356" w:hanging="710"/>
        <w:rPr>
          <w:rFonts w:ascii="Comic Sans MS" w:hAnsi="Comic Sans MS"/>
          <w:sz w:val="18"/>
          <w:szCs w:val="18"/>
        </w:rPr>
      </w:pPr>
      <w:r w:rsidRPr="009B7615">
        <w:rPr>
          <w:rFonts w:ascii="Comic Sans MS" w:hAnsi="Comic Sans MS"/>
          <w:sz w:val="18"/>
          <w:szCs w:val="18"/>
        </w:rPr>
        <w:tab/>
      </w:r>
      <w:r w:rsidRPr="009B7615">
        <w:rPr>
          <w:rFonts w:ascii="Comic Sans MS" w:hAnsi="Comic Sans MS"/>
          <w:sz w:val="18"/>
          <w:szCs w:val="18"/>
        </w:rPr>
        <w:tab/>
        <w:t>Bir sevdiğin vardı, duyardım</w:t>
      </w:r>
    </w:p>
    <w:p w:rsidR="005C0D27" w:rsidRPr="009B7615" w:rsidRDefault="005C0D27" w:rsidP="00CE4568">
      <w:pPr>
        <w:pStyle w:val="ListParagraph"/>
        <w:ind w:left="0" w:right="-356" w:hanging="710"/>
        <w:rPr>
          <w:rFonts w:ascii="Comic Sans MS" w:hAnsi="Comic Sans MS"/>
          <w:sz w:val="18"/>
          <w:szCs w:val="18"/>
        </w:rPr>
      </w:pPr>
      <w:r w:rsidRPr="009B7615">
        <w:rPr>
          <w:rFonts w:ascii="Comic Sans MS" w:hAnsi="Comic Sans MS"/>
          <w:sz w:val="18"/>
          <w:szCs w:val="18"/>
        </w:rPr>
        <w:tab/>
      </w:r>
      <w:r w:rsidRPr="009B7615">
        <w:rPr>
          <w:rFonts w:ascii="Comic Sans MS" w:hAnsi="Comic Sans MS"/>
          <w:sz w:val="18"/>
          <w:szCs w:val="18"/>
        </w:rPr>
        <w:tab/>
        <w:t>Çöp gibi bir oğlandı, ipince</w:t>
      </w:r>
    </w:p>
    <w:p w:rsidR="005C0D27" w:rsidRPr="009B7615" w:rsidRDefault="005C0D27" w:rsidP="00CE4568">
      <w:pPr>
        <w:pStyle w:val="ListParagraph"/>
        <w:ind w:left="0" w:right="-356" w:hanging="710"/>
        <w:rPr>
          <w:rFonts w:ascii="Comic Sans MS" w:hAnsi="Comic Sans MS"/>
          <w:sz w:val="18"/>
          <w:szCs w:val="18"/>
        </w:rPr>
      </w:pPr>
      <w:r w:rsidRPr="009B7615">
        <w:rPr>
          <w:rFonts w:ascii="Comic Sans MS" w:hAnsi="Comic Sans MS"/>
          <w:sz w:val="18"/>
          <w:szCs w:val="18"/>
        </w:rPr>
        <w:tab/>
      </w:r>
      <w:r w:rsidRPr="009B7615">
        <w:rPr>
          <w:rFonts w:ascii="Comic Sans MS" w:hAnsi="Comic Sans MS"/>
          <w:sz w:val="18"/>
          <w:szCs w:val="18"/>
        </w:rPr>
        <w:tab/>
        <w:t>Hayırsızın biriydi fikrimce</w:t>
      </w:r>
    </w:p>
    <w:p w:rsidR="005C0D27" w:rsidRPr="009B7615" w:rsidRDefault="005C0D27" w:rsidP="009B7615">
      <w:pPr>
        <w:pStyle w:val="ListParagraph"/>
        <w:ind w:left="0" w:right="-215" w:hanging="710"/>
        <w:rPr>
          <w:rFonts w:ascii="Comic Sans MS" w:hAnsi="Comic Sans MS"/>
          <w:b/>
          <w:i/>
          <w:sz w:val="18"/>
          <w:szCs w:val="18"/>
        </w:rPr>
      </w:pPr>
      <w:r w:rsidRPr="009B7615">
        <w:rPr>
          <w:rFonts w:ascii="Comic Sans MS" w:hAnsi="Comic Sans MS"/>
          <w:sz w:val="18"/>
          <w:szCs w:val="18"/>
        </w:rPr>
        <w:tab/>
      </w:r>
      <w:r w:rsidRPr="009B7615">
        <w:rPr>
          <w:rFonts w:ascii="Comic Sans MS" w:hAnsi="Comic Sans MS"/>
          <w:b/>
          <w:i/>
          <w:sz w:val="18"/>
          <w:szCs w:val="18"/>
        </w:rPr>
        <w:t>Şiirde ağır basan duygu aşağıdakilerden hangisidir?</w:t>
      </w:r>
    </w:p>
    <w:p w:rsidR="005C0D27" w:rsidRPr="009B7615" w:rsidRDefault="005C0D27" w:rsidP="00CE4568">
      <w:pPr>
        <w:pStyle w:val="ListParagraph"/>
        <w:ind w:left="0" w:right="-215" w:hanging="142"/>
        <w:rPr>
          <w:rFonts w:ascii="Comic Sans MS" w:hAnsi="Comic Sans MS"/>
          <w:sz w:val="18"/>
          <w:szCs w:val="18"/>
        </w:rPr>
      </w:pPr>
      <w:r w:rsidRPr="009B7615">
        <w:rPr>
          <w:rFonts w:ascii="Comic Sans MS" w:hAnsi="Comic Sans MS"/>
          <w:sz w:val="18"/>
          <w:szCs w:val="18"/>
        </w:rPr>
        <w:t>A) hasret</w:t>
      </w:r>
      <w:r w:rsidRPr="009B7615">
        <w:rPr>
          <w:rFonts w:ascii="Comic Sans MS" w:hAnsi="Comic Sans MS"/>
          <w:sz w:val="18"/>
          <w:szCs w:val="18"/>
        </w:rPr>
        <w:tab/>
      </w:r>
      <w:r w:rsidRPr="009B7615">
        <w:rPr>
          <w:rFonts w:ascii="Comic Sans MS" w:hAnsi="Comic Sans MS"/>
          <w:sz w:val="18"/>
          <w:szCs w:val="18"/>
        </w:rPr>
        <w:tab/>
      </w:r>
      <w:r w:rsidRPr="009B7615">
        <w:rPr>
          <w:rFonts w:ascii="Comic Sans MS" w:hAnsi="Comic Sans MS"/>
          <w:sz w:val="18"/>
          <w:szCs w:val="18"/>
        </w:rPr>
        <w:tab/>
        <w:t>B) huzur</w:t>
      </w:r>
    </w:p>
    <w:p w:rsidR="005C0D27" w:rsidRPr="009B7615" w:rsidRDefault="005C0D27" w:rsidP="00CE4568">
      <w:pPr>
        <w:pStyle w:val="ListParagraph"/>
        <w:ind w:left="0" w:right="-215" w:hanging="142"/>
        <w:rPr>
          <w:rFonts w:ascii="Comic Sans MS" w:hAnsi="Comic Sans MS"/>
          <w:b/>
          <w:sz w:val="18"/>
          <w:szCs w:val="18"/>
        </w:rPr>
      </w:pPr>
      <w:r w:rsidRPr="009B7615">
        <w:rPr>
          <w:rFonts w:ascii="Comic Sans MS" w:hAnsi="Comic Sans MS"/>
          <w:sz w:val="18"/>
          <w:szCs w:val="18"/>
        </w:rPr>
        <w:t>C</w:t>
      </w:r>
      <w:r w:rsidRPr="009B7615">
        <w:rPr>
          <w:rFonts w:ascii="Comic Sans MS" w:hAnsi="Comic Sans MS"/>
          <w:color w:val="FF0000"/>
          <w:sz w:val="18"/>
          <w:szCs w:val="18"/>
        </w:rPr>
        <w:t>) kıskançlık</w:t>
      </w:r>
      <w:r w:rsidRPr="009B7615">
        <w:rPr>
          <w:rFonts w:ascii="Comic Sans MS" w:hAnsi="Comic Sans MS"/>
          <w:sz w:val="18"/>
          <w:szCs w:val="18"/>
        </w:rPr>
        <w:tab/>
      </w:r>
      <w:r w:rsidRPr="009B7615">
        <w:rPr>
          <w:rFonts w:ascii="Comic Sans MS" w:hAnsi="Comic Sans MS"/>
          <w:sz w:val="18"/>
          <w:szCs w:val="18"/>
        </w:rPr>
        <w:tab/>
        <w:t>D) iyimserlik</w:t>
      </w:r>
      <w:r w:rsidRPr="009B7615">
        <w:rPr>
          <w:rFonts w:ascii="Comic Sans MS" w:hAnsi="Comic Sans MS"/>
          <w:sz w:val="18"/>
          <w:szCs w:val="18"/>
        </w:rPr>
        <w:tab/>
      </w:r>
    </w:p>
    <w:p w:rsidR="005C0D27" w:rsidRPr="009B7615" w:rsidRDefault="005C0D27" w:rsidP="009B7615">
      <w:pPr>
        <w:rPr>
          <w:rFonts w:ascii="Comic Sans MS" w:hAnsi="Comic Sans MS"/>
          <w:b/>
          <w:sz w:val="18"/>
          <w:szCs w:val="18"/>
        </w:rPr>
      </w:pPr>
      <w:r w:rsidRPr="009B7615">
        <w:rPr>
          <w:rFonts w:ascii="Comic Sans MS" w:hAnsi="Comic Sans MS"/>
          <w:b/>
          <w:sz w:val="18"/>
          <w:szCs w:val="18"/>
        </w:rPr>
        <w:t>-----------------------</w:t>
      </w:r>
    </w:p>
    <w:p w:rsidR="005C0D27" w:rsidRPr="009B7615" w:rsidRDefault="005C0D27" w:rsidP="00CE4568">
      <w:pPr>
        <w:pStyle w:val="NoSpacing"/>
        <w:jc w:val="both"/>
        <w:rPr>
          <w:rFonts w:ascii="Comic Sans MS" w:hAnsi="Comic Sans MS"/>
          <w:b/>
          <w:i/>
          <w:sz w:val="18"/>
          <w:szCs w:val="18"/>
          <w:u w:val="single"/>
        </w:rPr>
      </w:pPr>
      <w:r w:rsidRPr="009B7615">
        <w:rPr>
          <w:rFonts w:ascii="Comic Sans MS" w:hAnsi="Comic Sans MS"/>
          <w:b/>
          <w:sz w:val="18"/>
          <w:szCs w:val="18"/>
          <w:highlight w:val="lightGray"/>
        </w:rPr>
        <w:t>7-</w:t>
      </w:r>
      <w:r w:rsidRPr="009B7615">
        <w:rPr>
          <w:rFonts w:ascii="Comic Sans MS" w:hAnsi="Comic Sans MS"/>
          <w:b/>
          <w:sz w:val="18"/>
          <w:szCs w:val="18"/>
        </w:rPr>
        <w:t xml:space="preserve">Aşağıdaki cümlelerden hangisinde somutluma </w:t>
      </w:r>
      <w:r w:rsidRPr="009B7615">
        <w:rPr>
          <w:rFonts w:ascii="Comic Sans MS" w:hAnsi="Comic Sans MS"/>
          <w:b/>
          <w:i/>
          <w:sz w:val="18"/>
          <w:szCs w:val="18"/>
          <w:highlight w:val="lightGray"/>
          <w:u w:val="single"/>
        </w:rPr>
        <w:t>yoktur?</w:t>
      </w:r>
    </w:p>
    <w:p w:rsidR="005C0D27" w:rsidRPr="009B7615" w:rsidRDefault="005C0D27" w:rsidP="00CE4568">
      <w:pPr>
        <w:pStyle w:val="NoSpacing"/>
        <w:jc w:val="both"/>
        <w:rPr>
          <w:rFonts w:ascii="Comic Sans MS" w:hAnsi="Comic Sans MS"/>
          <w:b/>
          <w:i/>
          <w:sz w:val="10"/>
          <w:szCs w:val="18"/>
          <w:u w:val="single"/>
        </w:rPr>
      </w:pPr>
    </w:p>
    <w:p w:rsidR="005C0D27" w:rsidRPr="009B7615" w:rsidRDefault="005C0D27" w:rsidP="00CE4568">
      <w:pPr>
        <w:jc w:val="both"/>
        <w:rPr>
          <w:rFonts w:ascii="Comic Sans MS" w:hAnsi="Comic Sans MS"/>
          <w:sz w:val="18"/>
          <w:szCs w:val="18"/>
        </w:rPr>
      </w:pPr>
      <w:r w:rsidRPr="009B7615">
        <w:rPr>
          <w:rFonts w:ascii="Comic Sans MS" w:hAnsi="Comic Sans MS"/>
          <w:sz w:val="18"/>
          <w:szCs w:val="18"/>
        </w:rPr>
        <w:t>A)  Yalnızlığın girdabına insan bir kez kapıla görsün,  bir daha çıkamaz içinden.</w:t>
      </w:r>
    </w:p>
    <w:p w:rsidR="005C0D27" w:rsidRPr="009B7615" w:rsidRDefault="005C0D27" w:rsidP="00CE4568">
      <w:pPr>
        <w:jc w:val="both"/>
        <w:rPr>
          <w:rFonts w:ascii="Comic Sans MS" w:hAnsi="Comic Sans MS"/>
          <w:sz w:val="18"/>
          <w:szCs w:val="18"/>
        </w:rPr>
      </w:pPr>
      <w:r w:rsidRPr="009B7615">
        <w:rPr>
          <w:rFonts w:ascii="Comic Sans MS" w:hAnsi="Comic Sans MS"/>
          <w:sz w:val="18"/>
          <w:szCs w:val="18"/>
        </w:rPr>
        <w:t>B)  Bahçedeki binlerce çiçeğin birdenbire ve rengârenk açmasıdır sevmek.</w:t>
      </w:r>
    </w:p>
    <w:p w:rsidR="005C0D27" w:rsidRPr="009B7615" w:rsidRDefault="005C0D27" w:rsidP="00CE4568">
      <w:pPr>
        <w:jc w:val="both"/>
        <w:rPr>
          <w:rFonts w:ascii="Comic Sans MS" w:hAnsi="Comic Sans MS"/>
          <w:sz w:val="18"/>
          <w:szCs w:val="18"/>
        </w:rPr>
      </w:pPr>
      <w:r w:rsidRPr="009B7615">
        <w:rPr>
          <w:rFonts w:ascii="Comic Sans MS" w:hAnsi="Comic Sans MS"/>
          <w:sz w:val="18"/>
          <w:szCs w:val="18"/>
        </w:rPr>
        <w:t>C)  Eksikliğini çok hissediyorum, ayrıldığımızda bir kolumda onunla gitti.</w:t>
      </w:r>
    </w:p>
    <w:p w:rsidR="005C0D27" w:rsidRPr="009B7615" w:rsidRDefault="005C0D27" w:rsidP="00CE4568">
      <w:pPr>
        <w:jc w:val="both"/>
        <w:rPr>
          <w:rFonts w:ascii="Comic Sans MS" w:hAnsi="Comic Sans MS"/>
          <w:color w:val="FF0000"/>
          <w:sz w:val="18"/>
          <w:szCs w:val="18"/>
        </w:rPr>
      </w:pPr>
      <w:r w:rsidRPr="009B7615">
        <w:rPr>
          <w:rFonts w:ascii="Comic Sans MS" w:hAnsi="Comic Sans MS"/>
          <w:color w:val="FF0000"/>
          <w:sz w:val="18"/>
          <w:szCs w:val="18"/>
        </w:rPr>
        <w:t>D)  Yalnızca yaşamak için mi beklenir güzel günler, beklemek de güzel.</w:t>
      </w:r>
    </w:p>
    <w:p w:rsidR="005C0D27" w:rsidRPr="009B7615" w:rsidRDefault="005C0D27" w:rsidP="00570734">
      <w:pPr>
        <w:jc w:val="center"/>
        <w:rPr>
          <w:rFonts w:ascii="Comic Sans MS" w:hAnsi="Comic Sans MS"/>
          <w:b/>
          <w:sz w:val="18"/>
          <w:szCs w:val="18"/>
        </w:rPr>
      </w:pPr>
      <w:r w:rsidRPr="009B7615">
        <w:rPr>
          <w:rFonts w:ascii="Comic Sans MS" w:hAnsi="Comic Sans MS"/>
          <w:b/>
          <w:sz w:val="18"/>
          <w:szCs w:val="18"/>
        </w:rPr>
        <w:t>-----------------------</w:t>
      </w:r>
    </w:p>
    <w:p w:rsidR="005C0D27" w:rsidRPr="009B7615" w:rsidRDefault="005C0D27" w:rsidP="00570734">
      <w:pPr>
        <w:pStyle w:val="NormalWeb"/>
        <w:spacing w:before="0" w:beforeAutospacing="0" w:after="0" w:afterAutospacing="0"/>
        <w:ind w:right="-142"/>
        <w:jc w:val="both"/>
        <w:rPr>
          <w:rFonts w:ascii="Comic Sans MS" w:hAnsi="Comic Sans MS" w:cs="Arial"/>
          <w:sz w:val="18"/>
          <w:szCs w:val="18"/>
        </w:rPr>
      </w:pPr>
      <w:r w:rsidRPr="009B7615">
        <w:rPr>
          <w:rFonts w:ascii="Comic Sans MS" w:hAnsi="Comic Sans MS"/>
          <w:b/>
          <w:sz w:val="18"/>
          <w:szCs w:val="18"/>
          <w:highlight w:val="lightGray"/>
        </w:rPr>
        <w:t>8-</w:t>
      </w:r>
      <w:r w:rsidRPr="009B7615">
        <w:rPr>
          <w:rFonts w:ascii="Comic Sans MS" w:hAnsi="Comic Sans MS" w:cs="Lao UI"/>
          <w:b/>
          <w:sz w:val="18"/>
          <w:szCs w:val="18"/>
        </w:rPr>
        <w:t xml:space="preserve"> </w:t>
      </w:r>
      <w:r w:rsidRPr="009B7615">
        <w:rPr>
          <w:rFonts w:ascii="Comic Sans MS" w:hAnsi="Comic Sans MS" w:cs="Arial"/>
          <w:sz w:val="18"/>
          <w:szCs w:val="18"/>
        </w:rPr>
        <w:t>Küçük kızın babası, hapishanede mahkûmdu. Her hafta sonu annesiyle birlikte babasını ziyaret etmeye giderdi. Bir ziyaretinde çizdiği resmi yanında götürdü. Hapishane kurallarına göre özgürlüğü çağrıştıran şeylerin mahkûmlara verilmesi yasak olduğundan, küçük kızın çizdiği kuş resmi kabul edilmemişti. Çok üzülen küçük kız, diğer ziyaretinde babasına yeni bir resim çizip götürdü. Bu sefer kuş yerine bir ağaç ve üzerine siyah minik benekler çizmişti. Babası keyifle resme baktı ve sordu: "Hım! Ne güzel bir ağaç bu! Üzerindeki bu benekler de ne?” Küçük kız babasına eğilerek, sessizce:</w:t>
      </w:r>
    </w:p>
    <w:p w:rsidR="005C0D27" w:rsidRPr="009B7615" w:rsidRDefault="005C0D27" w:rsidP="00570734">
      <w:pPr>
        <w:pStyle w:val="NormalWeb"/>
        <w:spacing w:before="0" w:beforeAutospacing="0" w:after="0" w:afterAutospacing="0"/>
        <w:ind w:right="-142"/>
        <w:jc w:val="both"/>
        <w:rPr>
          <w:rFonts w:ascii="Comic Sans MS" w:hAnsi="Comic Sans MS" w:cs="Arial"/>
          <w:sz w:val="18"/>
          <w:szCs w:val="18"/>
        </w:rPr>
      </w:pPr>
      <w:r w:rsidRPr="009B7615">
        <w:rPr>
          <w:rFonts w:ascii="Comic Sans MS" w:hAnsi="Comic Sans MS" w:cs="Arial"/>
          <w:sz w:val="18"/>
          <w:szCs w:val="18"/>
        </w:rPr>
        <w:t>"Hişt! O benekler ağacın içinde saklanan kuşların gözleri." dedi.</w:t>
      </w:r>
    </w:p>
    <w:p w:rsidR="005C0D27" w:rsidRPr="009B7615" w:rsidRDefault="005C0D27" w:rsidP="00570734">
      <w:pPr>
        <w:pStyle w:val="NormalWeb"/>
        <w:spacing w:before="0" w:beforeAutospacing="0" w:after="0" w:afterAutospacing="0"/>
        <w:ind w:right="-142"/>
        <w:jc w:val="both"/>
        <w:rPr>
          <w:rStyle w:val="Strong"/>
          <w:rFonts w:ascii="Comic Sans MS" w:hAnsi="Comic Sans MS" w:cs="Arial"/>
          <w:sz w:val="18"/>
          <w:szCs w:val="18"/>
        </w:rPr>
      </w:pPr>
      <w:r w:rsidRPr="009B7615">
        <w:rPr>
          <w:rStyle w:val="Strong"/>
          <w:rFonts w:ascii="Comic Sans MS" w:hAnsi="Comic Sans MS" w:cs="Arial"/>
          <w:sz w:val="18"/>
          <w:szCs w:val="18"/>
        </w:rPr>
        <w:t>Bu metne</w:t>
      </w:r>
      <w:r w:rsidRPr="009B7615">
        <w:rPr>
          <w:rFonts w:ascii="Comic Sans MS" w:hAnsi="Comic Sans MS" w:cs="Arial"/>
          <w:sz w:val="18"/>
          <w:szCs w:val="18"/>
        </w:rPr>
        <w:t xml:space="preserve"> </w:t>
      </w:r>
      <w:r w:rsidRPr="009B7615">
        <w:rPr>
          <w:rStyle w:val="Strong"/>
          <w:rFonts w:ascii="Comic Sans MS" w:hAnsi="Comic Sans MS" w:cs="Arial"/>
          <w:sz w:val="18"/>
          <w:szCs w:val="18"/>
          <w:u w:val="single"/>
        </w:rPr>
        <w:t>en uygun</w:t>
      </w:r>
      <w:r w:rsidRPr="009B7615">
        <w:rPr>
          <w:rFonts w:ascii="Comic Sans MS" w:hAnsi="Comic Sans MS" w:cs="Arial"/>
          <w:sz w:val="18"/>
          <w:szCs w:val="18"/>
        </w:rPr>
        <w:t xml:space="preserve"> </w:t>
      </w:r>
      <w:r w:rsidRPr="009B7615">
        <w:rPr>
          <w:rStyle w:val="Strong"/>
          <w:rFonts w:ascii="Comic Sans MS" w:hAnsi="Comic Sans MS" w:cs="Arial"/>
          <w:sz w:val="18"/>
          <w:szCs w:val="18"/>
        </w:rPr>
        <w:t>başlık aşağıdakilerden hangisidir?</w:t>
      </w:r>
    </w:p>
    <w:p w:rsidR="005C0D27" w:rsidRPr="009B7615" w:rsidRDefault="005C0D27" w:rsidP="00CE4568">
      <w:pPr>
        <w:pStyle w:val="NormalWeb"/>
        <w:spacing w:before="0" w:beforeAutospacing="0" w:after="0" w:afterAutospacing="0"/>
        <w:ind w:left="-851" w:right="-142"/>
        <w:jc w:val="both"/>
        <w:rPr>
          <w:rStyle w:val="Strong"/>
          <w:rFonts w:ascii="Comic Sans MS" w:hAnsi="Comic Sans MS" w:cs="Arial"/>
          <w:sz w:val="18"/>
          <w:szCs w:val="18"/>
        </w:rPr>
      </w:pPr>
    </w:p>
    <w:p w:rsidR="005C0D27" w:rsidRPr="009B7615" w:rsidRDefault="005C0D27" w:rsidP="00CE4568">
      <w:pPr>
        <w:pStyle w:val="NormalWeb"/>
        <w:spacing w:before="0" w:beforeAutospacing="0" w:after="0" w:afterAutospacing="0"/>
        <w:ind w:left="-851" w:right="-142"/>
        <w:jc w:val="both"/>
        <w:rPr>
          <w:rFonts w:ascii="Comic Sans MS" w:hAnsi="Comic Sans MS" w:cs="Arial"/>
          <w:sz w:val="18"/>
          <w:szCs w:val="18"/>
        </w:rPr>
      </w:pPr>
      <w:r w:rsidRPr="009B7615">
        <w:rPr>
          <w:rFonts w:ascii="Comic Sans MS" w:hAnsi="Comic Sans MS" w:cs="Arial"/>
          <w:sz w:val="18"/>
          <w:szCs w:val="18"/>
        </w:rPr>
        <w:t xml:space="preserve">A)Özgürlüğün Bedeli           </w:t>
      </w:r>
      <w:r w:rsidRPr="009B7615">
        <w:rPr>
          <w:rFonts w:ascii="Comic Sans MS" w:hAnsi="Comic Sans MS" w:cs="Arial"/>
          <w:sz w:val="18"/>
          <w:szCs w:val="18"/>
        </w:rPr>
        <w:tab/>
        <w:t>B)Baba Sevgisi</w:t>
      </w:r>
    </w:p>
    <w:p w:rsidR="005C0D27" w:rsidRPr="009B7615" w:rsidRDefault="005C0D27" w:rsidP="00CE4568">
      <w:pPr>
        <w:pStyle w:val="NormalWeb"/>
        <w:spacing w:before="0" w:beforeAutospacing="0" w:after="0" w:afterAutospacing="0"/>
        <w:ind w:left="-851" w:right="-142"/>
        <w:jc w:val="both"/>
        <w:rPr>
          <w:rFonts w:ascii="Comic Sans MS" w:hAnsi="Comic Sans MS" w:cs="Arial"/>
          <w:sz w:val="18"/>
          <w:szCs w:val="18"/>
        </w:rPr>
      </w:pPr>
      <w:r w:rsidRPr="009B7615">
        <w:rPr>
          <w:rFonts w:ascii="Comic Sans MS" w:hAnsi="Comic Sans MS" w:cs="Arial"/>
          <w:sz w:val="18"/>
          <w:szCs w:val="18"/>
        </w:rPr>
        <w:t xml:space="preserve">C)Kuşlar ve Ağaçlar            </w:t>
      </w:r>
      <w:r w:rsidRPr="009B7615">
        <w:rPr>
          <w:rFonts w:ascii="Comic Sans MS" w:hAnsi="Comic Sans MS" w:cs="Arial"/>
          <w:sz w:val="18"/>
          <w:szCs w:val="18"/>
        </w:rPr>
        <w:tab/>
        <w:t>D)</w:t>
      </w:r>
      <w:r w:rsidRPr="009B7615">
        <w:rPr>
          <w:rFonts w:ascii="Comic Sans MS" w:hAnsi="Comic Sans MS" w:cs="Arial"/>
          <w:color w:val="FF0000"/>
          <w:sz w:val="18"/>
          <w:szCs w:val="18"/>
        </w:rPr>
        <w:t>Gizlenen Özgürlük</w:t>
      </w:r>
    </w:p>
    <w:p w:rsidR="005C0D27" w:rsidRPr="009B7615" w:rsidRDefault="005C0D27" w:rsidP="00C8365A">
      <w:pPr>
        <w:jc w:val="both"/>
        <w:rPr>
          <w:rFonts w:ascii="Comic Sans MS" w:hAnsi="Comic Sans MS"/>
          <w:b/>
          <w:sz w:val="18"/>
          <w:szCs w:val="18"/>
        </w:rPr>
      </w:pPr>
      <w:r w:rsidRPr="009B7615">
        <w:rPr>
          <w:rFonts w:ascii="Comic Sans MS" w:hAnsi="Comic Sans MS"/>
          <w:b/>
          <w:sz w:val="18"/>
          <w:szCs w:val="18"/>
        </w:rPr>
        <w:t>-----------------------</w:t>
      </w:r>
    </w:p>
    <w:p w:rsidR="005C0D27" w:rsidRPr="009B7615" w:rsidRDefault="005C0D27" w:rsidP="00CE4568">
      <w:pPr>
        <w:pStyle w:val="ListParagraph"/>
        <w:ind w:left="-851" w:right="-214"/>
        <w:jc w:val="both"/>
        <w:rPr>
          <w:rFonts w:ascii="Comic Sans MS" w:hAnsi="Comic Sans MS"/>
          <w:sz w:val="18"/>
          <w:szCs w:val="18"/>
        </w:rPr>
      </w:pPr>
      <w:r w:rsidRPr="009B7615">
        <w:rPr>
          <w:rFonts w:ascii="Comic Sans MS" w:hAnsi="Comic Sans MS"/>
          <w:b/>
          <w:sz w:val="18"/>
          <w:szCs w:val="18"/>
          <w:highlight w:val="lightGray"/>
        </w:rPr>
        <w:t>9-</w:t>
      </w:r>
      <w:r w:rsidRPr="009B7615">
        <w:rPr>
          <w:rFonts w:ascii="Comic Sans MS" w:hAnsi="Comic Sans MS"/>
          <w:noProof/>
          <w:color w:val="000000"/>
          <w:sz w:val="18"/>
          <w:szCs w:val="18"/>
        </w:rPr>
        <w:t xml:space="preserve"> </w:t>
      </w:r>
      <w:r w:rsidRPr="009B7615">
        <w:rPr>
          <w:rFonts w:ascii="Comic Sans MS" w:hAnsi="Comic Sans MS"/>
          <w:sz w:val="18"/>
          <w:szCs w:val="18"/>
        </w:rPr>
        <w:t>Modern anlamda ilk gazete Avrupa’da 16. yüzyılın başında çıkarılmıştır. 17. yüzyılda haber gazeteciliği yanında “fikir gazeteciliği” akımı da başlamıştır. Bu gelişme sonucu gazetelerde siyasal, toplumsal ve kültürel konulara değinen yazılara yer verilmiştir. Böylece makale ve fıkra adıyla anılan yazı türleri ortaya çıkmıştır.</w:t>
      </w:r>
    </w:p>
    <w:p w:rsidR="005C0D27" w:rsidRPr="009B7615" w:rsidRDefault="005C0D27" w:rsidP="00CE4568">
      <w:pPr>
        <w:pStyle w:val="ListParagraph"/>
        <w:ind w:left="-851" w:right="-214"/>
        <w:jc w:val="both"/>
        <w:rPr>
          <w:rFonts w:ascii="Comic Sans MS" w:hAnsi="Comic Sans MS"/>
          <w:b/>
          <w:i/>
          <w:sz w:val="18"/>
          <w:szCs w:val="18"/>
        </w:rPr>
      </w:pPr>
      <w:r w:rsidRPr="009B7615">
        <w:rPr>
          <w:rFonts w:ascii="Comic Sans MS" w:hAnsi="Comic Sans MS"/>
          <w:sz w:val="18"/>
          <w:szCs w:val="18"/>
        </w:rPr>
        <w:tab/>
      </w:r>
      <w:r w:rsidRPr="009B7615">
        <w:rPr>
          <w:rFonts w:ascii="Comic Sans MS" w:hAnsi="Comic Sans MS"/>
          <w:b/>
          <w:i/>
          <w:sz w:val="18"/>
          <w:szCs w:val="18"/>
        </w:rPr>
        <w:t xml:space="preserve">Bu paragrafta aşağıdakilerden hangisine </w:t>
      </w:r>
      <w:r w:rsidRPr="009B7615">
        <w:rPr>
          <w:rFonts w:ascii="Comic Sans MS" w:hAnsi="Comic Sans MS"/>
          <w:b/>
          <w:i/>
          <w:sz w:val="18"/>
          <w:szCs w:val="18"/>
          <w:highlight w:val="lightGray"/>
          <w:u w:val="single"/>
        </w:rPr>
        <w:t>değinilmemiştir</w:t>
      </w:r>
      <w:r w:rsidRPr="009B7615">
        <w:rPr>
          <w:rFonts w:ascii="Comic Sans MS" w:hAnsi="Comic Sans MS"/>
          <w:b/>
          <w:i/>
          <w:sz w:val="18"/>
          <w:szCs w:val="18"/>
          <w:highlight w:val="lightGray"/>
        </w:rPr>
        <w:t>?</w:t>
      </w:r>
    </w:p>
    <w:p w:rsidR="005C0D27" w:rsidRPr="009B7615" w:rsidRDefault="005C0D27" w:rsidP="00CE4568">
      <w:pPr>
        <w:pStyle w:val="ListParagraph"/>
        <w:numPr>
          <w:ilvl w:val="0"/>
          <w:numId w:val="18"/>
        </w:numPr>
        <w:spacing w:line="276" w:lineRule="auto"/>
        <w:ind w:left="-851" w:right="-214" w:firstLine="0"/>
        <w:rPr>
          <w:rFonts w:ascii="Comic Sans MS" w:hAnsi="Comic Sans MS"/>
          <w:b/>
          <w:color w:val="FF0000"/>
          <w:sz w:val="18"/>
          <w:szCs w:val="18"/>
        </w:rPr>
      </w:pPr>
      <w:r w:rsidRPr="009B7615">
        <w:rPr>
          <w:rFonts w:ascii="Comic Sans MS" w:hAnsi="Comic Sans MS"/>
          <w:color w:val="FF0000"/>
          <w:sz w:val="18"/>
          <w:szCs w:val="18"/>
        </w:rPr>
        <w:t>gazeteciliğe neden ihtiyaç duyulduğuna</w:t>
      </w:r>
    </w:p>
    <w:p w:rsidR="005C0D27" w:rsidRPr="009B7615" w:rsidRDefault="005C0D27" w:rsidP="00CE4568">
      <w:pPr>
        <w:pStyle w:val="ListParagraph"/>
        <w:numPr>
          <w:ilvl w:val="0"/>
          <w:numId w:val="18"/>
        </w:numPr>
        <w:spacing w:line="276" w:lineRule="auto"/>
        <w:ind w:left="-851" w:right="-214" w:firstLine="0"/>
        <w:rPr>
          <w:rFonts w:ascii="Comic Sans MS" w:hAnsi="Comic Sans MS"/>
          <w:b/>
          <w:sz w:val="18"/>
          <w:szCs w:val="18"/>
        </w:rPr>
      </w:pPr>
      <w:r w:rsidRPr="009B7615">
        <w:rPr>
          <w:rFonts w:ascii="Comic Sans MS" w:hAnsi="Comic Sans MS"/>
          <w:sz w:val="18"/>
          <w:szCs w:val="18"/>
        </w:rPr>
        <w:t>modern anlamda ilk gazetenin nerede çıkarıldığına</w:t>
      </w:r>
    </w:p>
    <w:p w:rsidR="005C0D27" w:rsidRPr="009B7615" w:rsidRDefault="005C0D27" w:rsidP="00CE4568">
      <w:pPr>
        <w:pStyle w:val="ListParagraph"/>
        <w:numPr>
          <w:ilvl w:val="0"/>
          <w:numId w:val="18"/>
        </w:numPr>
        <w:spacing w:line="276" w:lineRule="auto"/>
        <w:ind w:left="-851" w:right="-214" w:firstLine="0"/>
        <w:rPr>
          <w:rFonts w:ascii="Comic Sans MS" w:hAnsi="Comic Sans MS"/>
          <w:b/>
          <w:sz w:val="18"/>
          <w:szCs w:val="18"/>
        </w:rPr>
      </w:pPr>
      <w:r w:rsidRPr="009B7615">
        <w:rPr>
          <w:rFonts w:ascii="Comic Sans MS" w:hAnsi="Comic Sans MS"/>
          <w:sz w:val="18"/>
          <w:szCs w:val="18"/>
        </w:rPr>
        <w:t>fıkra denen yazı türünün nasıl ortaya çıktığına</w:t>
      </w:r>
    </w:p>
    <w:p w:rsidR="005C0D27" w:rsidRPr="009B7615" w:rsidRDefault="005C0D27" w:rsidP="00CE4568">
      <w:pPr>
        <w:pStyle w:val="ListParagraph"/>
        <w:numPr>
          <w:ilvl w:val="0"/>
          <w:numId w:val="18"/>
        </w:numPr>
        <w:spacing w:line="276" w:lineRule="auto"/>
        <w:ind w:left="-851" w:right="-214" w:firstLine="0"/>
        <w:rPr>
          <w:rFonts w:ascii="Comic Sans MS" w:hAnsi="Comic Sans MS"/>
          <w:sz w:val="18"/>
          <w:szCs w:val="18"/>
        </w:rPr>
      </w:pPr>
      <w:r w:rsidRPr="009B7615">
        <w:rPr>
          <w:rFonts w:ascii="Comic Sans MS" w:hAnsi="Comic Sans MS"/>
          <w:sz w:val="18"/>
          <w:szCs w:val="18"/>
        </w:rPr>
        <w:t>fikir gazeteciliği akımının ne zaman başladığına</w:t>
      </w:r>
    </w:p>
    <w:p w:rsidR="005C0D27" w:rsidRPr="009B7615" w:rsidRDefault="005C0D27" w:rsidP="00C8365A">
      <w:pPr>
        <w:pStyle w:val="ListParagraph"/>
        <w:ind w:left="360"/>
        <w:jc w:val="both"/>
        <w:rPr>
          <w:rFonts w:ascii="Comic Sans MS" w:hAnsi="Comic Sans MS"/>
          <w:b/>
          <w:sz w:val="18"/>
          <w:szCs w:val="18"/>
        </w:rPr>
      </w:pPr>
      <w:r w:rsidRPr="009B7615">
        <w:rPr>
          <w:rFonts w:ascii="Comic Sans MS" w:hAnsi="Comic Sans MS"/>
          <w:b/>
          <w:sz w:val="18"/>
          <w:szCs w:val="18"/>
        </w:rPr>
        <w:t>-----------------------</w:t>
      </w:r>
    </w:p>
    <w:p w:rsidR="005C0D27" w:rsidRPr="009B7615" w:rsidRDefault="005C0D27" w:rsidP="00C8365A">
      <w:pPr>
        <w:pStyle w:val="NoSpacing"/>
        <w:ind w:left="-851" w:right="-781"/>
        <w:rPr>
          <w:rFonts w:ascii="Comic Sans MS" w:hAnsi="Comic Sans MS"/>
          <w:sz w:val="18"/>
          <w:szCs w:val="18"/>
        </w:rPr>
      </w:pPr>
      <w:r w:rsidRPr="009B7615">
        <w:rPr>
          <w:rFonts w:ascii="Comic Sans MS" w:hAnsi="Comic Sans MS"/>
          <w:b/>
          <w:sz w:val="18"/>
          <w:szCs w:val="18"/>
          <w:highlight w:val="lightGray"/>
        </w:rPr>
        <w:t>10-</w:t>
      </w:r>
      <w:r w:rsidRPr="009B7615">
        <w:rPr>
          <w:rFonts w:ascii="Comic Sans MS" w:hAnsi="Comic Sans MS"/>
          <w:sz w:val="18"/>
          <w:szCs w:val="18"/>
        </w:rPr>
        <w:t xml:space="preserve"> </w:t>
      </w:r>
      <w:r w:rsidRPr="009B7615">
        <w:rPr>
          <w:rFonts w:ascii="Comic Sans MS" w:hAnsi="Comic Sans MS"/>
          <w:sz w:val="18"/>
          <w:szCs w:val="18"/>
        </w:rPr>
        <w:tab/>
        <w:t xml:space="preserve">Bir taş koyar yapılardan, </w:t>
      </w:r>
    </w:p>
    <w:p w:rsidR="005C0D27" w:rsidRPr="009B7615" w:rsidRDefault="005C0D27" w:rsidP="00C8365A">
      <w:pPr>
        <w:pStyle w:val="NoSpacing"/>
        <w:ind w:left="-851" w:right="-781" w:firstLine="708"/>
        <w:rPr>
          <w:rFonts w:ascii="Comic Sans MS" w:hAnsi="Comic Sans MS"/>
          <w:spacing w:val="-2"/>
          <w:sz w:val="18"/>
          <w:szCs w:val="18"/>
        </w:rPr>
      </w:pPr>
      <w:r w:rsidRPr="009B7615">
        <w:rPr>
          <w:rFonts w:ascii="Comic Sans MS" w:hAnsi="Comic Sans MS"/>
          <w:spacing w:val="-2"/>
          <w:sz w:val="18"/>
          <w:szCs w:val="18"/>
        </w:rPr>
        <w:tab/>
        <w:t xml:space="preserve">Temele öğretmen. </w:t>
      </w:r>
    </w:p>
    <w:p w:rsidR="005C0D27" w:rsidRPr="009B7615" w:rsidRDefault="005C0D27" w:rsidP="00C8365A">
      <w:pPr>
        <w:pStyle w:val="NoSpacing"/>
        <w:ind w:left="-851" w:right="-781" w:firstLine="708"/>
        <w:rPr>
          <w:rFonts w:ascii="Comic Sans MS" w:hAnsi="Comic Sans MS"/>
          <w:spacing w:val="-1"/>
          <w:sz w:val="18"/>
          <w:szCs w:val="18"/>
        </w:rPr>
      </w:pPr>
      <w:r w:rsidRPr="009B7615">
        <w:rPr>
          <w:rFonts w:ascii="Comic Sans MS" w:hAnsi="Comic Sans MS"/>
          <w:spacing w:val="-1"/>
          <w:sz w:val="18"/>
          <w:szCs w:val="18"/>
        </w:rPr>
        <w:tab/>
        <w:t xml:space="preserve">Soluğudur düşüncenin. </w:t>
      </w:r>
    </w:p>
    <w:p w:rsidR="005C0D27" w:rsidRPr="009B7615" w:rsidRDefault="005C0D27" w:rsidP="00C8365A">
      <w:pPr>
        <w:pStyle w:val="NoSpacing"/>
        <w:ind w:left="-851" w:right="-781" w:firstLine="708"/>
        <w:rPr>
          <w:rFonts w:ascii="Comic Sans MS" w:hAnsi="Comic Sans MS"/>
          <w:spacing w:val="-1"/>
          <w:sz w:val="18"/>
          <w:szCs w:val="18"/>
        </w:rPr>
      </w:pPr>
      <w:r w:rsidRPr="009B7615">
        <w:rPr>
          <w:rFonts w:ascii="Comic Sans MS" w:hAnsi="Comic Sans MS"/>
          <w:spacing w:val="-1"/>
          <w:sz w:val="18"/>
          <w:szCs w:val="18"/>
        </w:rPr>
        <w:tab/>
        <w:t xml:space="preserve">Buğdaydan tohuma dek, </w:t>
      </w:r>
    </w:p>
    <w:p w:rsidR="005C0D27" w:rsidRPr="009B7615" w:rsidRDefault="005C0D27" w:rsidP="00C8365A">
      <w:pPr>
        <w:pStyle w:val="NoSpacing"/>
        <w:ind w:left="-851" w:right="-781" w:firstLine="708"/>
        <w:rPr>
          <w:rFonts w:ascii="Comic Sans MS" w:hAnsi="Comic Sans MS"/>
          <w:spacing w:val="-1"/>
          <w:sz w:val="18"/>
          <w:szCs w:val="18"/>
        </w:rPr>
      </w:pPr>
      <w:r w:rsidRPr="009B7615">
        <w:rPr>
          <w:rFonts w:ascii="Comic Sans MS" w:hAnsi="Comic Sans MS"/>
          <w:spacing w:val="-1"/>
          <w:sz w:val="18"/>
          <w:szCs w:val="18"/>
        </w:rPr>
        <w:tab/>
        <w:t xml:space="preserve">Yeryüzüyle el ele öğretmen. </w:t>
      </w:r>
    </w:p>
    <w:p w:rsidR="005C0D27" w:rsidRPr="009B7615" w:rsidRDefault="005C0D27" w:rsidP="00C8365A">
      <w:pPr>
        <w:pStyle w:val="NoSpacing"/>
        <w:ind w:left="-851" w:right="-781" w:firstLine="708"/>
        <w:rPr>
          <w:rFonts w:ascii="Comic Sans MS" w:hAnsi="Comic Sans MS"/>
          <w:spacing w:val="-1"/>
          <w:sz w:val="18"/>
          <w:szCs w:val="18"/>
        </w:rPr>
      </w:pPr>
      <w:r w:rsidRPr="009B7615">
        <w:rPr>
          <w:rFonts w:ascii="Comic Sans MS" w:hAnsi="Comic Sans MS"/>
          <w:spacing w:val="-1"/>
          <w:sz w:val="18"/>
          <w:szCs w:val="18"/>
        </w:rPr>
        <w:tab/>
        <w:t xml:space="preserve">Bir ışık, bir ışık daha yakar. </w:t>
      </w:r>
    </w:p>
    <w:p w:rsidR="005C0D27" w:rsidRPr="009B7615" w:rsidRDefault="005C0D27" w:rsidP="00C8365A">
      <w:pPr>
        <w:pStyle w:val="NoSpacing"/>
        <w:ind w:left="-851" w:right="-781" w:firstLine="708"/>
        <w:rPr>
          <w:rFonts w:ascii="Comic Sans MS" w:hAnsi="Comic Sans MS"/>
          <w:spacing w:val="-2"/>
          <w:sz w:val="18"/>
          <w:szCs w:val="18"/>
        </w:rPr>
      </w:pPr>
      <w:r w:rsidRPr="009B7615">
        <w:rPr>
          <w:rFonts w:ascii="Comic Sans MS" w:hAnsi="Comic Sans MS"/>
          <w:spacing w:val="-2"/>
          <w:sz w:val="18"/>
          <w:szCs w:val="18"/>
        </w:rPr>
        <w:tab/>
        <w:t xml:space="preserve">Gecelerin içindeki ejderlerle dövüşür. </w:t>
      </w:r>
    </w:p>
    <w:p w:rsidR="005C0D27" w:rsidRPr="009B7615" w:rsidRDefault="005C0D27" w:rsidP="00C8365A">
      <w:pPr>
        <w:pStyle w:val="NoSpacing"/>
        <w:ind w:left="-851" w:right="-781" w:firstLine="708"/>
        <w:rPr>
          <w:rFonts w:ascii="Comic Sans MS" w:hAnsi="Comic Sans MS"/>
          <w:spacing w:val="-1"/>
          <w:sz w:val="18"/>
          <w:szCs w:val="18"/>
        </w:rPr>
      </w:pPr>
      <w:r w:rsidRPr="009B7615">
        <w:rPr>
          <w:rFonts w:ascii="Comic Sans MS" w:hAnsi="Comic Sans MS"/>
          <w:spacing w:val="-1"/>
          <w:sz w:val="18"/>
          <w:szCs w:val="18"/>
        </w:rPr>
        <w:tab/>
        <w:t xml:space="preserve">İstemeseler de, engelleseler de </w:t>
      </w:r>
    </w:p>
    <w:p w:rsidR="005C0D27" w:rsidRPr="009B7615" w:rsidRDefault="005C0D27" w:rsidP="00C8365A">
      <w:pPr>
        <w:pStyle w:val="NoSpacing"/>
        <w:ind w:left="-851" w:right="-781" w:firstLine="708"/>
        <w:rPr>
          <w:rFonts w:ascii="Comic Sans MS" w:hAnsi="Comic Sans MS"/>
          <w:sz w:val="18"/>
          <w:szCs w:val="18"/>
        </w:rPr>
      </w:pPr>
      <w:r w:rsidRPr="009B7615">
        <w:rPr>
          <w:rFonts w:ascii="Comic Sans MS" w:hAnsi="Comic Sans MS"/>
          <w:spacing w:val="-2"/>
          <w:sz w:val="18"/>
          <w:szCs w:val="18"/>
        </w:rPr>
        <w:tab/>
        <w:t>Uyandırır toplumu</w:t>
      </w:r>
    </w:p>
    <w:p w:rsidR="005C0D27" w:rsidRPr="009B7615" w:rsidRDefault="005C0D27" w:rsidP="00C8365A">
      <w:pPr>
        <w:pStyle w:val="NoSpacing"/>
        <w:ind w:left="-851" w:right="-781"/>
        <w:jc w:val="both"/>
        <w:rPr>
          <w:rFonts w:ascii="Comic Sans MS" w:hAnsi="Comic Sans MS"/>
          <w:b/>
          <w:bCs/>
          <w:spacing w:val="-2"/>
          <w:sz w:val="18"/>
          <w:szCs w:val="18"/>
        </w:rPr>
      </w:pPr>
      <w:r w:rsidRPr="009B7615">
        <w:rPr>
          <w:rFonts w:ascii="Comic Sans MS" w:hAnsi="Comic Sans MS"/>
          <w:b/>
          <w:bCs/>
          <w:spacing w:val="4"/>
          <w:sz w:val="18"/>
          <w:szCs w:val="18"/>
        </w:rPr>
        <w:t>Şiirde öğretmen ile ilgili vurgulanmak iste</w:t>
      </w:r>
      <w:r w:rsidRPr="009B7615">
        <w:rPr>
          <w:rFonts w:ascii="Comic Sans MS" w:hAnsi="Comic Sans MS"/>
          <w:b/>
          <w:bCs/>
          <w:spacing w:val="4"/>
          <w:sz w:val="18"/>
          <w:szCs w:val="18"/>
        </w:rPr>
        <w:softHyphen/>
      </w:r>
      <w:r w:rsidRPr="009B7615">
        <w:rPr>
          <w:rFonts w:ascii="Comic Sans MS" w:hAnsi="Comic Sans MS"/>
          <w:b/>
          <w:bCs/>
          <w:spacing w:val="-2"/>
          <w:sz w:val="18"/>
          <w:szCs w:val="18"/>
        </w:rPr>
        <w:t>nen nedir?</w:t>
      </w:r>
    </w:p>
    <w:p w:rsidR="005C0D27" w:rsidRPr="009B7615" w:rsidRDefault="005C0D27" w:rsidP="00C8365A">
      <w:pPr>
        <w:pStyle w:val="NoSpacing"/>
        <w:ind w:left="-851"/>
        <w:rPr>
          <w:rFonts w:ascii="Comic Sans MS" w:hAnsi="Comic Sans MS"/>
          <w:spacing w:val="-6"/>
          <w:sz w:val="18"/>
          <w:szCs w:val="18"/>
        </w:rPr>
      </w:pPr>
      <w:r w:rsidRPr="009B7615">
        <w:rPr>
          <w:rFonts w:ascii="Comic Sans MS" w:hAnsi="Comic Sans MS"/>
          <w:spacing w:val="-1"/>
          <w:sz w:val="18"/>
          <w:szCs w:val="18"/>
        </w:rPr>
        <w:t xml:space="preserve">A) </w:t>
      </w:r>
      <w:r w:rsidRPr="009B7615">
        <w:rPr>
          <w:rFonts w:ascii="Comic Sans MS" w:hAnsi="Comic Sans MS"/>
          <w:color w:val="FF0000"/>
          <w:spacing w:val="-1"/>
          <w:sz w:val="18"/>
          <w:szCs w:val="18"/>
        </w:rPr>
        <w:t>Toplumu aydınlatması</w:t>
      </w:r>
      <w:r w:rsidRPr="009B7615">
        <w:rPr>
          <w:rFonts w:ascii="Comic Sans MS" w:hAnsi="Comic Sans MS"/>
          <w:spacing w:val="-6"/>
          <w:sz w:val="18"/>
          <w:szCs w:val="18"/>
        </w:rPr>
        <w:tab/>
      </w:r>
    </w:p>
    <w:p w:rsidR="005C0D27" w:rsidRPr="009B7615" w:rsidRDefault="005C0D27" w:rsidP="00C8365A">
      <w:pPr>
        <w:pStyle w:val="NoSpacing"/>
        <w:ind w:left="-851"/>
        <w:rPr>
          <w:rFonts w:ascii="Comic Sans MS" w:hAnsi="Comic Sans MS"/>
          <w:spacing w:val="-11"/>
          <w:sz w:val="18"/>
          <w:szCs w:val="18"/>
        </w:rPr>
      </w:pPr>
      <w:r w:rsidRPr="009B7615">
        <w:rPr>
          <w:rFonts w:ascii="Comic Sans MS" w:hAnsi="Comic Sans MS"/>
          <w:spacing w:val="-1"/>
          <w:sz w:val="18"/>
          <w:szCs w:val="18"/>
        </w:rPr>
        <w:t>B) Öğrenciler yetiştirmesi</w:t>
      </w:r>
    </w:p>
    <w:p w:rsidR="005C0D27" w:rsidRPr="009B7615" w:rsidRDefault="005C0D27" w:rsidP="00C8365A">
      <w:pPr>
        <w:pStyle w:val="NoSpacing"/>
        <w:ind w:left="-851"/>
        <w:rPr>
          <w:rFonts w:ascii="Comic Sans MS" w:hAnsi="Comic Sans MS"/>
          <w:spacing w:val="-2"/>
          <w:sz w:val="18"/>
          <w:szCs w:val="18"/>
        </w:rPr>
      </w:pPr>
      <w:r w:rsidRPr="009B7615">
        <w:rPr>
          <w:rFonts w:ascii="Comic Sans MS" w:hAnsi="Comic Sans MS"/>
          <w:spacing w:val="-2"/>
          <w:sz w:val="18"/>
          <w:szCs w:val="18"/>
        </w:rPr>
        <w:t>C) Bütün insanları sevmesi</w:t>
      </w:r>
    </w:p>
    <w:p w:rsidR="005C0D27" w:rsidRPr="009B7615" w:rsidRDefault="005C0D27" w:rsidP="00C8365A">
      <w:pPr>
        <w:pStyle w:val="NoSpacing"/>
        <w:ind w:left="-851"/>
        <w:rPr>
          <w:rFonts w:ascii="Comic Sans MS" w:hAnsi="Comic Sans MS"/>
          <w:spacing w:val="-16"/>
          <w:sz w:val="18"/>
          <w:szCs w:val="18"/>
        </w:rPr>
      </w:pPr>
      <w:r w:rsidRPr="009B7615">
        <w:rPr>
          <w:rFonts w:ascii="Comic Sans MS" w:hAnsi="Comic Sans MS"/>
          <w:spacing w:val="-2"/>
          <w:sz w:val="18"/>
          <w:szCs w:val="18"/>
        </w:rPr>
        <w:t>D) Çok fedakâr olması</w:t>
      </w:r>
    </w:p>
    <w:p w:rsidR="005C0D27" w:rsidRPr="009B7615" w:rsidRDefault="005C0D27" w:rsidP="00C8365A">
      <w:pPr>
        <w:jc w:val="both"/>
        <w:rPr>
          <w:rFonts w:ascii="Comic Sans MS" w:hAnsi="Comic Sans MS"/>
          <w:b/>
          <w:sz w:val="18"/>
          <w:szCs w:val="18"/>
        </w:rPr>
      </w:pPr>
      <w:r w:rsidRPr="009B7615">
        <w:rPr>
          <w:rFonts w:ascii="Comic Sans MS" w:hAnsi="Comic Sans MS"/>
          <w:b/>
          <w:sz w:val="18"/>
          <w:szCs w:val="18"/>
        </w:rPr>
        <w:t>-----------------------</w:t>
      </w:r>
    </w:p>
    <w:p w:rsidR="005C0D27" w:rsidRPr="009B7615" w:rsidRDefault="005C0D27" w:rsidP="00C8365A">
      <w:pPr>
        <w:pStyle w:val="ListParagraph"/>
        <w:ind w:left="-851"/>
        <w:jc w:val="both"/>
        <w:rPr>
          <w:rFonts w:ascii="Comic Sans MS" w:hAnsi="Comic Sans MS"/>
          <w:sz w:val="18"/>
          <w:szCs w:val="18"/>
        </w:rPr>
      </w:pPr>
      <w:r w:rsidRPr="009B7615">
        <w:rPr>
          <w:rFonts w:ascii="Comic Sans MS" w:hAnsi="Comic Sans MS"/>
          <w:b/>
          <w:sz w:val="18"/>
          <w:szCs w:val="18"/>
          <w:highlight w:val="lightGray"/>
        </w:rPr>
        <w:t>11</w:t>
      </w:r>
      <w:r w:rsidRPr="009B7615">
        <w:rPr>
          <w:rFonts w:ascii="Comic Sans MS" w:hAnsi="Comic Sans MS"/>
          <w:sz w:val="18"/>
          <w:szCs w:val="18"/>
          <w:highlight w:val="lightGray"/>
        </w:rPr>
        <w:t>-</w:t>
      </w:r>
      <w:r w:rsidRPr="009B7615">
        <w:rPr>
          <w:rFonts w:ascii="Comic Sans MS" w:hAnsi="Comic Sans MS"/>
          <w:sz w:val="18"/>
          <w:szCs w:val="18"/>
        </w:rPr>
        <w:t xml:space="preserve"> Bu koca kentin kalabalığında yalnız olmak nasıl acı veriyor, nasıl bunaltıyor insanı bir bilsen. Kalabalığa bulaşmamak, onları görüp bilip kendi yalnızlığını yaşamak, dağ başında yalnız yaşamaktan da zor… Kimimiz avunup unutuyor yalnızlığını ama benim gibi sonradan yalnız kalanlar için bu çok zor.</w:t>
      </w:r>
    </w:p>
    <w:p w:rsidR="005C0D27" w:rsidRPr="009B7615" w:rsidRDefault="005C0D27" w:rsidP="00C8365A">
      <w:pPr>
        <w:pStyle w:val="ListParagraph"/>
        <w:ind w:left="-851"/>
        <w:jc w:val="both"/>
        <w:rPr>
          <w:rFonts w:ascii="Comic Sans MS" w:hAnsi="Comic Sans MS"/>
          <w:sz w:val="8"/>
          <w:szCs w:val="18"/>
        </w:rPr>
      </w:pPr>
    </w:p>
    <w:p w:rsidR="005C0D27" w:rsidRPr="009B7615" w:rsidRDefault="005C0D27" w:rsidP="00C8365A">
      <w:pPr>
        <w:pStyle w:val="ListParagraph"/>
        <w:ind w:left="-851"/>
        <w:jc w:val="both"/>
        <w:rPr>
          <w:rFonts w:ascii="Comic Sans MS" w:hAnsi="Comic Sans MS"/>
          <w:b/>
          <w:i/>
          <w:sz w:val="18"/>
          <w:szCs w:val="18"/>
          <w:u w:val="single"/>
        </w:rPr>
      </w:pPr>
      <w:r w:rsidRPr="009B7615">
        <w:rPr>
          <w:rFonts w:ascii="Comic Sans MS" w:hAnsi="Comic Sans MS"/>
          <w:sz w:val="18"/>
          <w:szCs w:val="18"/>
        </w:rPr>
        <w:tab/>
      </w:r>
      <w:r w:rsidRPr="009B7615">
        <w:rPr>
          <w:rFonts w:ascii="Comic Sans MS" w:hAnsi="Comic Sans MS"/>
          <w:b/>
          <w:i/>
          <w:sz w:val="18"/>
          <w:szCs w:val="18"/>
        </w:rPr>
        <w:t xml:space="preserve">Aşağıdakilerden hangisi bu parçanın yazarının içinde bulunduğu durumlardan biri </w:t>
      </w:r>
      <w:r w:rsidRPr="009B7615">
        <w:rPr>
          <w:rFonts w:ascii="Comic Sans MS" w:hAnsi="Comic Sans MS"/>
          <w:b/>
          <w:i/>
          <w:sz w:val="18"/>
          <w:szCs w:val="18"/>
          <w:highlight w:val="lightGray"/>
          <w:u w:val="single"/>
        </w:rPr>
        <w:t>değildir?</w:t>
      </w:r>
    </w:p>
    <w:p w:rsidR="005C0D27" w:rsidRPr="009B7615" w:rsidRDefault="005C0D27" w:rsidP="00C8365A">
      <w:pPr>
        <w:pStyle w:val="ListParagraph"/>
        <w:ind w:left="-851"/>
        <w:rPr>
          <w:rFonts w:ascii="Comic Sans MS" w:hAnsi="Comic Sans MS"/>
          <w:b/>
          <w:i/>
          <w:sz w:val="18"/>
          <w:szCs w:val="18"/>
        </w:rPr>
      </w:pPr>
    </w:p>
    <w:p w:rsidR="005C0D27" w:rsidRPr="009B7615" w:rsidRDefault="005C0D27" w:rsidP="00C8365A">
      <w:pPr>
        <w:pStyle w:val="ListParagraph"/>
        <w:numPr>
          <w:ilvl w:val="0"/>
          <w:numId w:val="19"/>
        </w:numPr>
        <w:spacing w:after="200" w:line="276" w:lineRule="auto"/>
        <w:ind w:left="-851" w:firstLine="0"/>
        <w:rPr>
          <w:rFonts w:ascii="Comic Sans MS" w:hAnsi="Comic Sans MS"/>
          <w:b/>
          <w:sz w:val="18"/>
          <w:szCs w:val="18"/>
        </w:rPr>
      </w:pPr>
      <w:r w:rsidRPr="009B7615">
        <w:rPr>
          <w:rFonts w:ascii="Comic Sans MS" w:hAnsi="Comic Sans MS"/>
          <w:sz w:val="18"/>
          <w:szCs w:val="18"/>
        </w:rPr>
        <w:t>yalnızlıktan sıkılma</w:t>
      </w:r>
    </w:p>
    <w:p w:rsidR="005C0D27" w:rsidRPr="009B7615" w:rsidRDefault="005C0D27" w:rsidP="00C8365A">
      <w:pPr>
        <w:pStyle w:val="ListParagraph"/>
        <w:numPr>
          <w:ilvl w:val="0"/>
          <w:numId w:val="19"/>
        </w:numPr>
        <w:spacing w:after="200" w:line="276" w:lineRule="auto"/>
        <w:ind w:left="-851" w:firstLine="0"/>
        <w:rPr>
          <w:rFonts w:ascii="Comic Sans MS" w:hAnsi="Comic Sans MS"/>
          <w:b/>
          <w:sz w:val="18"/>
          <w:szCs w:val="18"/>
        </w:rPr>
      </w:pPr>
      <w:r w:rsidRPr="009B7615">
        <w:rPr>
          <w:rFonts w:ascii="Comic Sans MS" w:hAnsi="Comic Sans MS"/>
          <w:sz w:val="18"/>
          <w:szCs w:val="18"/>
        </w:rPr>
        <w:t>insanların arasına karışamama</w:t>
      </w:r>
    </w:p>
    <w:p w:rsidR="005C0D27" w:rsidRPr="009B7615" w:rsidRDefault="005C0D27" w:rsidP="00C8365A">
      <w:pPr>
        <w:pStyle w:val="ListParagraph"/>
        <w:numPr>
          <w:ilvl w:val="0"/>
          <w:numId w:val="19"/>
        </w:numPr>
        <w:spacing w:after="200" w:line="276" w:lineRule="auto"/>
        <w:ind w:left="-851" w:firstLine="0"/>
        <w:rPr>
          <w:rFonts w:ascii="Comic Sans MS" w:hAnsi="Comic Sans MS"/>
          <w:b/>
          <w:color w:val="FF0000"/>
          <w:sz w:val="18"/>
          <w:szCs w:val="18"/>
        </w:rPr>
      </w:pPr>
      <w:r w:rsidRPr="009B7615">
        <w:rPr>
          <w:rFonts w:ascii="Comic Sans MS" w:hAnsi="Comic Sans MS"/>
          <w:color w:val="FF0000"/>
          <w:sz w:val="18"/>
          <w:szCs w:val="18"/>
        </w:rPr>
        <w:t>kendine güven duyma</w:t>
      </w:r>
    </w:p>
    <w:p w:rsidR="005C0D27" w:rsidRPr="009B7615" w:rsidRDefault="005C0D27" w:rsidP="00C8365A">
      <w:pPr>
        <w:pStyle w:val="ListParagraph"/>
        <w:numPr>
          <w:ilvl w:val="0"/>
          <w:numId w:val="19"/>
        </w:numPr>
        <w:spacing w:after="200" w:line="276" w:lineRule="auto"/>
        <w:ind w:left="-851" w:firstLine="0"/>
        <w:rPr>
          <w:rFonts w:ascii="Comic Sans MS" w:hAnsi="Comic Sans MS"/>
          <w:b/>
          <w:sz w:val="18"/>
          <w:szCs w:val="18"/>
        </w:rPr>
      </w:pPr>
      <w:r w:rsidRPr="009B7615">
        <w:rPr>
          <w:rFonts w:ascii="Comic Sans MS" w:hAnsi="Comic Sans MS"/>
          <w:sz w:val="18"/>
          <w:szCs w:val="18"/>
        </w:rPr>
        <w:t>kendi yalnızlığıyla dolu olma</w:t>
      </w:r>
    </w:p>
    <w:p w:rsidR="005C0D27" w:rsidRPr="009B7615" w:rsidRDefault="005C0D27" w:rsidP="00C8365A">
      <w:pPr>
        <w:pStyle w:val="ListParagraph"/>
        <w:ind w:left="786"/>
        <w:jc w:val="both"/>
        <w:rPr>
          <w:rFonts w:ascii="Comic Sans MS" w:hAnsi="Comic Sans MS"/>
          <w:b/>
          <w:sz w:val="18"/>
          <w:szCs w:val="18"/>
        </w:rPr>
      </w:pPr>
      <w:r w:rsidRPr="009B7615">
        <w:rPr>
          <w:rFonts w:ascii="Comic Sans MS" w:hAnsi="Comic Sans MS"/>
          <w:b/>
          <w:sz w:val="18"/>
          <w:szCs w:val="18"/>
        </w:rPr>
        <w:t>-----------------------</w:t>
      </w:r>
    </w:p>
    <w:p w:rsidR="005C0D27" w:rsidRPr="009B7615" w:rsidRDefault="005C0D27" w:rsidP="009B7615">
      <w:pPr>
        <w:pStyle w:val="NoSpacing"/>
        <w:ind w:left="-851"/>
        <w:jc w:val="both"/>
        <w:rPr>
          <w:rFonts w:ascii="Comic Sans MS" w:hAnsi="Comic Sans MS"/>
          <w:sz w:val="18"/>
          <w:szCs w:val="18"/>
        </w:rPr>
      </w:pPr>
      <w:r w:rsidRPr="009B7615">
        <w:rPr>
          <w:rFonts w:ascii="Comic Sans MS" w:hAnsi="Comic Sans MS"/>
          <w:b/>
          <w:sz w:val="18"/>
          <w:szCs w:val="18"/>
          <w:highlight w:val="lightGray"/>
        </w:rPr>
        <w:t>12-</w:t>
      </w:r>
      <w:r w:rsidRPr="009B7615">
        <w:rPr>
          <w:rFonts w:ascii="Comic Sans MS" w:hAnsi="Comic Sans MS"/>
          <w:b/>
          <w:sz w:val="18"/>
          <w:szCs w:val="18"/>
        </w:rPr>
        <w:t xml:space="preserve"> </w:t>
      </w:r>
      <w:r w:rsidRPr="009B7615">
        <w:rPr>
          <w:rFonts w:ascii="Comic Sans MS" w:hAnsi="Comic Sans MS"/>
          <w:sz w:val="18"/>
          <w:szCs w:val="18"/>
        </w:rPr>
        <w:t>(       ) “Kelime hazinemi geliştirmek için kitap okuyorum.” Cümlesi amaç –sonuç cümlesidir.</w:t>
      </w:r>
    </w:p>
    <w:p w:rsidR="005C0D27" w:rsidRPr="009B7615" w:rsidRDefault="005C0D27" w:rsidP="009B7615">
      <w:pPr>
        <w:pStyle w:val="NoSpacing"/>
        <w:ind w:left="-851"/>
        <w:jc w:val="both"/>
        <w:rPr>
          <w:rFonts w:ascii="Comic Sans MS" w:hAnsi="Comic Sans MS"/>
          <w:sz w:val="18"/>
          <w:szCs w:val="18"/>
        </w:rPr>
      </w:pPr>
      <w:r w:rsidRPr="009B7615">
        <w:rPr>
          <w:rFonts w:ascii="Comic Sans MS" w:hAnsi="Comic Sans MS"/>
          <w:sz w:val="18"/>
          <w:szCs w:val="18"/>
        </w:rPr>
        <w:t>(     ) “Atatürk güneş gibi, her zaman içimizde.” Cümlesinde benzetme yapılmıştır.</w:t>
      </w:r>
    </w:p>
    <w:p w:rsidR="005C0D27" w:rsidRPr="009B7615" w:rsidRDefault="005C0D27" w:rsidP="009B7615">
      <w:pPr>
        <w:pStyle w:val="NoSpacing"/>
        <w:ind w:left="-851"/>
        <w:jc w:val="both"/>
        <w:rPr>
          <w:rFonts w:ascii="Comic Sans MS" w:hAnsi="Comic Sans MS"/>
          <w:sz w:val="18"/>
          <w:szCs w:val="18"/>
        </w:rPr>
      </w:pPr>
      <w:r w:rsidRPr="009B7615">
        <w:rPr>
          <w:rFonts w:ascii="Comic Sans MS" w:hAnsi="Comic Sans MS"/>
          <w:sz w:val="18"/>
          <w:szCs w:val="18"/>
        </w:rPr>
        <w:t xml:space="preserve">(    ) Düşünce yazıları giriş, gelişme ve sonuç paragraflarından oluşur. </w:t>
      </w:r>
    </w:p>
    <w:p w:rsidR="005C0D27" w:rsidRPr="009B7615" w:rsidRDefault="005C0D27" w:rsidP="009B7615">
      <w:pPr>
        <w:pStyle w:val="NoSpacing"/>
        <w:ind w:left="-851"/>
        <w:jc w:val="both"/>
        <w:rPr>
          <w:rFonts w:ascii="Comic Sans MS" w:hAnsi="Comic Sans MS"/>
          <w:sz w:val="18"/>
          <w:szCs w:val="18"/>
        </w:rPr>
      </w:pPr>
      <w:r w:rsidRPr="009B7615">
        <w:rPr>
          <w:rFonts w:ascii="Comic Sans MS" w:hAnsi="Comic Sans MS"/>
          <w:sz w:val="18"/>
          <w:szCs w:val="18"/>
        </w:rPr>
        <w:t>(        ) Yazarın herhangi bir konudaki görüşlerini belli kanıtlar, inandırıcı veriler kullanarak anlattığı, böylece okuyucuyu bilgilendirmeyi amaçladığı düşünce yazılarına makale denir.</w:t>
      </w:r>
    </w:p>
    <w:p w:rsidR="005C0D27" w:rsidRPr="009B7615" w:rsidRDefault="005C0D27" w:rsidP="009B7615">
      <w:pPr>
        <w:pStyle w:val="NoSpacing"/>
        <w:ind w:left="-851"/>
        <w:jc w:val="both"/>
        <w:rPr>
          <w:rFonts w:ascii="Comic Sans MS" w:hAnsi="Comic Sans MS"/>
          <w:sz w:val="18"/>
          <w:szCs w:val="18"/>
        </w:rPr>
      </w:pPr>
      <w:r w:rsidRPr="009B7615">
        <w:rPr>
          <w:rFonts w:ascii="Comic Sans MS" w:hAnsi="Comic Sans MS"/>
          <w:sz w:val="18"/>
          <w:szCs w:val="18"/>
        </w:rPr>
        <w:t>(      ) “Kardeşim 2003’de dünyaya geldi.” cümlesinde yazım yanlışı yapılmamıştır.</w:t>
      </w:r>
    </w:p>
    <w:p w:rsidR="005C0D27" w:rsidRPr="009B7615" w:rsidRDefault="005C0D27" w:rsidP="009B7615">
      <w:pPr>
        <w:pStyle w:val="NoSpacing"/>
        <w:ind w:left="-851"/>
        <w:jc w:val="both"/>
        <w:rPr>
          <w:rFonts w:ascii="Comic Sans MS" w:hAnsi="Comic Sans MS"/>
          <w:sz w:val="18"/>
          <w:szCs w:val="18"/>
        </w:rPr>
      </w:pPr>
      <w:r w:rsidRPr="009B7615">
        <w:rPr>
          <w:rFonts w:ascii="Comic Sans MS" w:hAnsi="Comic Sans MS"/>
          <w:sz w:val="18"/>
          <w:szCs w:val="18"/>
        </w:rPr>
        <w:t>(        ) “Ali, yorulunca erkenden uyudu.”cümlesinin fiili “ iş” bildirmektedir.</w:t>
      </w:r>
    </w:p>
    <w:p w:rsidR="005C0D27" w:rsidRPr="009B7615" w:rsidRDefault="005C0D27" w:rsidP="009B7615">
      <w:pPr>
        <w:pStyle w:val="NoSpacing"/>
        <w:ind w:left="-851"/>
        <w:jc w:val="both"/>
        <w:rPr>
          <w:rFonts w:ascii="Comic Sans MS" w:hAnsi="Comic Sans MS"/>
          <w:sz w:val="18"/>
          <w:szCs w:val="18"/>
        </w:rPr>
      </w:pPr>
      <w:r w:rsidRPr="009B7615">
        <w:rPr>
          <w:rFonts w:ascii="Comic Sans MS" w:hAnsi="Comic Sans MS"/>
          <w:sz w:val="18"/>
          <w:szCs w:val="18"/>
        </w:rPr>
        <w:t xml:space="preserve">(    ) “Görmez” fiili haber kiplerinden geniş zamanın olumsuzluğunun 3.tekil kişisi ile çekimlenmiştir.  </w:t>
      </w:r>
    </w:p>
    <w:p w:rsidR="005C0D27" w:rsidRPr="009B7615" w:rsidRDefault="005C0D27" w:rsidP="00C8365A">
      <w:pPr>
        <w:pStyle w:val="NoSpacing"/>
        <w:ind w:left="-142"/>
        <w:jc w:val="both"/>
        <w:rPr>
          <w:rFonts w:ascii="Comic Sans MS" w:hAnsi="Comic Sans MS"/>
          <w:sz w:val="18"/>
          <w:szCs w:val="18"/>
        </w:rPr>
      </w:pPr>
    </w:p>
    <w:p w:rsidR="005C0D27" w:rsidRPr="009B7615" w:rsidRDefault="005C0D27" w:rsidP="00C8365A">
      <w:pPr>
        <w:pStyle w:val="NoSpacing"/>
        <w:ind w:left="-142"/>
        <w:jc w:val="both"/>
        <w:rPr>
          <w:rFonts w:ascii="Comic Sans MS" w:hAnsi="Comic Sans MS"/>
          <w:b/>
          <w:sz w:val="18"/>
          <w:szCs w:val="18"/>
        </w:rPr>
      </w:pPr>
      <w:r w:rsidRPr="009B7615">
        <w:rPr>
          <w:rFonts w:ascii="Comic Sans MS" w:hAnsi="Comic Sans MS"/>
          <w:b/>
          <w:sz w:val="18"/>
          <w:szCs w:val="18"/>
        </w:rPr>
        <w:t>Yukarıda verilen bilgilerden doğru olanların başına (D) yanlış olanların başına ise (Y) harfi koyunuz</w:t>
      </w:r>
      <w:r w:rsidRPr="009B7615">
        <w:rPr>
          <w:rFonts w:ascii="Comic Sans MS" w:hAnsi="Comic Sans MS"/>
          <w:sz w:val="18"/>
          <w:szCs w:val="18"/>
        </w:rPr>
        <w:t xml:space="preserve">. </w:t>
      </w:r>
      <w:r w:rsidRPr="009B7615">
        <w:rPr>
          <w:rFonts w:ascii="Comic Sans MS" w:hAnsi="Comic Sans MS"/>
          <w:b/>
          <w:sz w:val="18"/>
          <w:szCs w:val="18"/>
        </w:rPr>
        <w:t>Buna göre bu ifadelerden kaç tanesi doğrudur.</w:t>
      </w:r>
    </w:p>
    <w:p w:rsidR="005C0D27" w:rsidRPr="009B7615" w:rsidRDefault="005C0D27" w:rsidP="00C8365A">
      <w:pPr>
        <w:pStyle w:val="NoSpacing"/>
        <w:ind w:left="-142"/>
        <w:jc w:val="both"/>
        <w:rPr>
          <w:rFonts w:ascii="Comic Sans MS" w:hAnsi="Comic Sans MS"/>
          <w:sz w:val="18"/>
          <w:szCs w:val="18"/>
        </w:rPr>
      </w:pPr>
      <w:r w:rsidRPr="009B7615">
        <w:rPr>
          <w:rFonts w:ascii="Comic Sans MS" w:hAnsi="Comic Sans MS"/>
          <w:sz w:val="18"/>
          <w:szCs w:val="18"/>
        </w:rPr>
        <w:t>A)2</w:t>
      </w:r>
      <w:r w:rsidRPr="009B7615">
        <w:rPr>
          <w:rFonts w:ascii="Comic Sans MS" w:hAnsi="Comic Sans MS"/>
          <w:sz w:val="18"/>
          <w:szCs w:val="18"/>
        </w:rPr>
        <w:tab/>
      </w:r>
      <w:r w:rsidRPr="009B7615">
        <w:rPr>
          <w:rFonts w:ascii="Comic Sans MS" w:hAnsi="Comic Sans MS"/>
          <w:sz w:val="18"/>
          <w:szCs w:val="18"/>
        </w:rPr>
        <w:tab/>
        <w:t>B) 4</w:t>
      </w:r>
      <w:r w:rsidRPr="009B7615">
        <w:rPr>
          <w:rFonts w:ascii="Comic Sans MS" w:hAnsi="Comic Sans MS"/>
          <w:sz w:val="18"/>
          <w:szCs w:val="18"/>
        </w:rPr>
        <w:tab/>
        <w:t xml:space="preserve">  </w:t>
      </w:r>
      <w:r w:rsidRPr="009B7615">
        <w:rPr>
          <w:rFonts w:ascii="Comic Sans MS" w:hAnsi="Comic Sans MS"/>
          <w:color w:val="FF0000"/>
          <w:sz w:val="18"/>
          <w:szCs w:val="18"/>
        </w:rPr>
        <w:t>C) 5</w:t>
      </w:r>
      <w:r w:rsidRPr="009B7615">
        <w:rPr>
          <w:rFonts w:ascii="Comic Sans MS" w:hAnsi="Comic Sans MS"/>
          <w:sz w:val="18"/>
          <w:szCs w:val="18"/>
        </w:rPr>
        <w:tab/>
      </w:r>
      <w:r w:rsidRPr="009B7615">
        <w:rPr>
          <w:rFonts w:ascii="Comic Sans MS" w:hAnsi="Comic Sans MS"/>
          <w:sz w:val="18"/>
          <w:szCs w:val="18"/>
        </w:rPr>
        <w:tab/>
        <w:t>D)  6</w:t>
      </w:r>
    </w:p>
    <w:p w:rsidR="005C0D27" w:rsidRPr="009B7615" w:rsidRDefault="005C0D27" w:rsidP="009B7615">
      <w:pPr>
        <w:rPr>
          <w:rFonts w:ascii="Comic Sans MS" w:hAnsi="Comic Sans MS"/>
          <w:b/>
          <w:sz w:val="18"/>
          <w:szCs w:val="18"/>
        </w:rPr>
      </w:pPr>
      <w:r w:rsidRPr="009B7615">
        <w:rPr>
          <w:rFonts w:ascii="Comic Sans MS" w:hAnsi="Comic Sans MS"/>
          <w:b/>
          <w:sz w:val="18"/>
          <w:szCs w:val="18"/>
        </w:rPr>
        <w:t>-----------------------</w:t>
      </w:r>
    </w:p>
    <w:p w:rsidR="005C0D27" w:rsidRPr="009B7615" w:rsidRDefault="005C0D27" w:rsidP="00E71935">
      <w:pPr>
        <w:pStyle w:val="NoSpacing"/>
        <w:ind w:right="142"/>
        <w:rPr>
          <w:rFonts w:ascii="Comic Sans MS" w:hAnsi="Comic Sans MS"/>
          <w:sz w:val="18"/>
          <w:szCs w:val="18"/>
        </w:rPr>
      </w:pPr>
      <w:r w:rsidRPr="009B7615">
        <w:rPr>
          <w:rFonts w:ascii="Comic Sans MS" w:hAnsi="Comic Sans MS"/>
          <w:b/>
          <w:sz w:val="18"/>
          <w:szCs w:val="18"/>
          <w:highlight w:val="lightGray"/>
        </w:rPr>
        <w:t>13-</w:t>
      </w:r>
      <w:r w:rsidRPr="009B7615">
        <w:rPr>
          <w:rFonts w:ascii="Comic Sans MS" w:hAnsi="Comic Sans MS"/>
          <w:i/>
          <w:sz w:val="18"/>
          <w:szCs w:val="18"/>
        </w:rPr>
        <w:t xml:space="preserve"> </w:t>
      </w:r>
      <w:r w:rsidRPr="009B7615">
        <w:rPr>
          <w:rFonts w:ascii="Comic Sans MS" w:hAnsi="Comic Sans MS"/>
          <w:i/>
          <w:sz w:val="18"/>
          <w:szCs w:val="18"/>
        </w:rPr>
        <w:tab/>
        <w:t xml:space="preserve">  S</w:t>
      </w:r>
      <w:r w:rsidRPr="009B7615">
        <w:rPr>
          <w:rFonts w:ascii="Comic Sans MS" w:hAnsi="Comic Sans MS"/>
          <w:sz w:val="18"/>
          <w:szCs w:val="18"/>
        </w:rPr>
        <w:t xml:space="preserve">isler Bulvarı’nda seni </w:t>
      </w:r>
      <w:r w:rsidRPr="009B7615">
        <w:rPr>
          <w:rFonts w:ascii="Comic Sans MS" w:hAnsi="Comic Sans MS"/>
          <w:sz w:val="18"/>
          <w:szCs w:val="18"/>
          <w:u w:val="single"/>
        </w:rPr>
        <w:t>kaybettim</w:t>
      </w:r>
    </w:p>
    <w:p w:rsidR="005C0D27" w:rsidRPr="009B7615" w:rsidRDefault="005C0D27" w:rsidP="00C8365A">
      <w:pPr>
        <w:pStyle w:val="NoSpacing"/>
        <w:ind w:left="142" w:right="142" w:firstLine="708"/>
        <w:rPr>
          <w:rFonts w:ascii="Comic Sans MS" w:hAnsi="Comic Sans MS"/>
          <w:sz w:val="18"/>
          <w:szCs w:val="18"/>
        </w:rPr>
      </w:pPr>
      <w:r w:rsidRPr="009B7615">
        <w:rPr>
          <w:rFonts w:ascii="Comic Sans MS" w:hAnsi="Comic Sans MS"/>
          <w:sz w:val="18"/>
          <w:szCs w:val="18"/>
        </w:rPr>
        <w:t xml:space="preserve">sokak lambaları </w:t>
      </w:r>
      <w:r w:rsidRPr="009B7615">
        <w:rPr>
          <w:rFonts w:ascii="Comic Sans MS" w:hAnsi="Comic Sans MS"/>
          <w:sz w:val="18"/>
          <w:szCs w:val="18"/>
          <w:u w:val="single"/>
        </w:rPr>
        <w:t>öksürüyordu</w:t>
      </w:r>
    </w:p>
    <w:p w:rsidR="005C0D27" w:rsidRPr="009B7615" w:rsidRDefault="005C0D27" w:rsidP="00C8365A">
      <w:pPr>
        <w:pStyle w:val="NoSpacing"/>
        <w:ind w:left="142" w:right="142" w:firstLine="708"/>
        <w:rPr>
          <w:rFonts w:ascii="Comic Sans MS" w:hAnsi="Comic Sans MS"/>
          <w:sz w:val="18"/>
          <w:szCs w:val="18"/>
        </w:rPr>
      </w:pPr>
      <w:r w:rsidRPr="009B7615">
        <w:rPr>
          <w:rFonts w:ascii="Comic Sans MS" w:hAnsi="Comic Sans MS"/>
          <w:sz w:val="18"/>
          <w:szCs w:val="18"/>
        </w:rPr>
        <w:t>yukarıda bulutlar yürüyordu</w:t>
      </w:r>
    </w:p>
    <w:p w:rsidR="005C0D27" w:rsidRPr="009B7615" w:rsidRDefault="005C0D27" w:rsidP="00C8365A">
      <w:pPr>
        <w:pStyle w:val="NoSpacing"/>
        <w:ind w:left="142" w:right="142" w:firstLine="708"/>
        <w:rPr>
          <w:rFonts w:ascii="Comic Sans MS" w:hAnsi="Comic Sans MS"/>
          <w:sz w:val="18"/>
          <w:szCs w:val="18"/>
        </w:rPr>
      </w:pPr>
      <w:r w:rsidRPr="009B7615">
        <w:rPr>
          <w:rFonts w:ascii="Comic Sans MS" w:hAnsi="Comic Sans MS"/>
          <w:sz w:val="18"/>
          <w:szCs w:val="18"/>
        </w:rPr>
        <w:t xml:space="preserve">terk edilmiş bir çocuk </w:t>
      </w:r>
      <w:r w:rsidRPr="009B7615">
        <w:rPr>
          <w:rFonts w:ascii="Comic Sans MS" w:hAnsi="Comic Sans MS"/>
          <w:sz w:val="18"/>
          <w:szCs w:val="18"/>
          <w:u w:val="single"/>
        </w:rPr>
        <w:t>gibiydim</w:t>
      </w:r>
    </w:p>
    <w:p w:rsidR="005C0D27" w:rsidRPr="009B7615" w:rsidRDefault="005C0D27" w:rsidP="00C8365A">
      <w:pPr>
        <w:pStyle w:val="NoSpacing"/>
        <w:ind w:left="142" w:right="142" w:firstLine="708"/>
        <w:rPr>
          <w:rFonts w:ascii="Comic Sans MS" w:hAnsi="Comic Sans MS"/>
          <w:sz w:val="18"/>
          <w:szCs w:val="18"/>
        </w:rPr>
      </w:pPr>
      <w:r w:rsidRPr="009B7615">
        <w:rPr>
          <w:rFonts w:ascii="Comic Sans MS" w:hAnsi="Comic Sans MS"/>
          <w:sz w:val="18"/>
          <w:szCs w:val="18"/>
        </w:rPr>
        <w:t xml:space="preserve">dokunsanız </w:t>
      </w:r>
      <w:r w:rsidRPr="009B7615">
        <w:rPr>
          <w:rFonts w:ascii="Comic Sans MS" w:hAnsi="Comic Sans MS"/>
          <w:sz w:val="18"/>
          <w:szCs w:val="18"/>
          <w:u w:val="single"/>
        </w:rPr>
        <w:t>ağlayacaktım</w:t>
      </w:r>
    </w:p>
    <w:p w:rsidR="005C0D27" w:rsidRPr="009B7615" w:rsidRDefault="005C0D27" w:rsidP="00C8365A">
      <w:pPr>
        <w:pStyle w:val="NoSpacing"/>
        <w:ind w:left="142" w:right="142" w:firstLine="708"/>
        <w:rPr>
          <w:rFonts w:ascii="Comic Sans MS" w:hAnsi="Comic Sans MS"/>
          <w:sz w:val="18"/>
          <w:szCs w:val="18"/>
        </w:rPr>
      </w:pPr>
      <w:r w:rsidRPr="009B7615">
        <w:rPr>
          <w:rFonts w:ascii="Comic Sans MS" w:hAnsi="Comic Sans MS"/>
          <w:sz w:val="18"/>
          <w:szCs w:val="18"/>
        </w:rPr>
        <w:t>Yenikapı’da bir tren vardı   Atilla İLHAN</w:t>
      </w:r>
    </w:p>
    <w:p w:rsidR="005C0D27" w:rsidRPr="009B7615" w:rsidRDefault="005C0D27" w:rsidP="00C8365A">
      <w:pPr>
        <w:pStyle w:val="NoSpacing"/>
        <w:ind w:left="142" w:right="142" w:firstLine="708"/>
        <w:rPr>
          <w:rFonts w:ascii="Comic Sans MS" w:hAnsi="Comic Sans MS"/>
          <w:sz w:val="10"/>
          <w:szCs w:val="18"/>
        </w:rPr>
      </w:pPr>
    </w:p>
    <w:p w:rsidR="005C0D27" w:rsidRPr="009B7615" w:rsidRDefault="005C0D27" w:rsidP="00C8365A">
      <w:pPr>
        <w:pStyle w:val="NoSpacing"/>
        <w:ind w:left="142" w:right="142"/>
        <w:rPr>
          <w:rFonts w:ascii="Comic Sans MS" w:hAnsi="Comic Sans MS"/>
          <w:b/>
          <w:sz w:val="18"/>
          <w:szCs w:val="18"/>
          <w:u w:val="single"/>
        </w:rPr>
      </w:pPr>
      <w:r w:rsidRPr="009B7615">
        <w:rPr>
          <w:rFonts w:ascii="Comic Sans MS" w:hAnsi="Comic Sans MS"/>
          <w:b/>
          <w:sz w:val="18"/>
          <w:szCs w:val="18"/>
        </w:rPr>
        <w:t xml:space="preserve">Yukarıdaki şiirde bulunan çekimli fiillerde ilgili söylenen bilgilerden hangisi yanlıştır?  </w:t>
      </w:r>
      <w:r w:rsidRPr="009B7615">
        <w:rPr>
          <w:rFonts w:ascii="Comic Sans MS" w:hAnsi="Comic Sans MS"/>
          <w:b/>
          <w:sz w:val="18"/>
          <w:szCs w:val="18"/>
          <w:u w:val="single"/>
        </w:rPr>
        <w:t>( ÖZG )</w:t>
      </w:r>
    </w:p>
    <w:p w:rsidR="005C0D27" w:rsidRPr="009B7615" w:rsidRDefault="005C0D27" w:rsidP="00C8365A">
      <w:pPr>
        <w:pStyle w:val="NoSpacing"/>
        <w:ind w:left="142" w:right="142"/>
        <w:rPr>
          <w:rFonts w:ascii="Comic Sans MS" w:hAnsi="Comic Sans MS"/>
          <w:sz w:val="10"/>
          <w:szCs w:val="18"/>
        </w:rPr>
      </w:pPr>
    </w:p>
    <w:p w:rsidR="005C0D27" w:rsidRPr="009B7615" w:rsidRDefault="005C0D27" w:rsidP="00C8365A">
      <w:pPr>
        <w:pStyle w:val="NoSpacing"/>
        <w:numPr>
          <w:ilvl w:val="0"/>
          <w:numId w:val="20"/>
        </w:numPr>
        <w:ind w:left="142" w:right="142"/>
        <w:rPr>
          <w:rFonts w:ascii="Comic Sans MS" w:hAnsi="Comic Sans MS"/>
          <w:sz w:val="18"/>
          <w:szCs w:val="18"/>
        </w:rPr>
      </w:pPr>
      <w:r w:rsidRPr="009B7615">
        <w:rPr>
          <w:rFonts w:ascii="Comic Sans MS" w:hAnsi="Comic Sans MS"/>
          <w:sz w:val="18"/>
          <w:szCs w:val="18"/>
        </w:rPr>
        <w:t>Kaybettim: Fiil kayıp ve et- fiili ile oluşmuş ve birleşirken ses kaybına uğramıştır.</w:t>
      </w:r>
    </w:p>
    <w:p w:rsidR="005C0D27" w:rsidRPr="009B7615" w:rsidRDefault="005C0D27" w:rsidP="00C8365A">
      <w:pPr>
        <w:pStyle w:val="NoSpacing"/>
        <w:numPr>
          <w:ilvl w:val="0"/>
          <w:numId w:val="20"/>
        </w:numPr>
        <w:ind w:left="142" w:right="142"/>
        <w:rPr>
          <w:rFonts w:ascii="Comic Sans MS" w:hAnsi="Comic Sans MS"/>
          <w:sz w:val="18"/>
          <w:szCs w:val="18"/>
        </w:rPr>
      </w:pPr>
      <w:r w:rsidRPr="009B7615">
        <w:rPr>
          <w:rFonts w:ascii="Comic Sans MS" w:hAnsi="Comic Sans MS"/>
          <w:sz w:val="18"/>
          <w:szCs w:val="18"/>
        </w:rPr>
        <w:t>Öksürüyordu: Fiil birleşik zamanda çekimlenmiştir- Şimdiki zamanın hikayesi</w:t>
      </w:r>
    </w:p>
    <w:p w:rsidR="005C0D27" w:rsidRPr="009B7615" w:rsidRDefault="005C0D27" w:rsidP="00C8365A">
      <w:pPr>
        <w:pStyle w:val="NoSpacing"/>
        <w:numPr>
          <w:ilvl w:val="0"/>
          <w:numId w:val="20"/>
        </w:numPr>
        <w:ind w:left="142" w:right="142"/>
        <w:rPr>
          <w:rFonts w:ascii="Comic Sans MS" w:hAnsi="Comic Sans MS"/>
          <w:color w:val="FF0000"/>
          <w:sz w:val="18"/>
          <w:szCs w:val="18"/>
        </w:rPr>
      </w:pPr>
      <w:r w:rsidRPr="009B7615">
        <w:rPr>
          <w:rFonts w:ascii="Comic Sans MS" w:hAnsi="Comic Sans MS"/>
          <w:color w:val="FF0000"/>
          <w:sz w:val="18"/>
          <w:szCs w:val="18"/>
        </w:rPr>
        <w:t>Gibiydim: Birleşik zamanlı bir çekimdir.  “Hikaye” çekimi vardır.</w:t>
      </w:r>
    </w:p>
    <w:p w:rsidR="005C0D27" w:rsidRPr="009B7615" w:rsidRDefault="005C0D27" w:rsidP="00C8365A">
      <w:pPr>
        <w:pStyle w:val="NoSpacing"/>
        <w:numPr>
          <w:ilvl w:val="0"/>
          <w:numId w:val="20"/>
        </w:numPr>
        <w:ind w:left="142" w:right="142"/>
        <w:rPr>
          <w:rFonts w:ascii="Comic Sans MS" w:hAnsi="Comic Sans MS"/>
          <w:sz w:val="18"/>
          <w:szCs w:val="18"/>
        </w:rPr>
      </w:pPr>
      <w:r w:rsidRPr="009B7615">
        <w:rPr>
          <w:rFonts w:ascii="Comic Sans MS" w:hAnsi="Comic Sans MS"/>
          <w:sz w:val="18"/>
          <w:szCs w:val="18"/>
        </w:rPr>
        <w:t>Ağlayacaktım: Gelecek zamanın hikayesi olarak çekimlenmiş birleşik zamanlı eylemdir.</w:t>
      </w:r>
    </w:p>
    <w:p w:rsidR="005C0D27" w:rsidRPr="009B7615" w:rsidRDefault="005C0D27" w:rsidP="009B7615">
      <w:pPr>
        <w:pStyle w:val="ListParagraph"/>
        <w:ind w:left="1068"/>
        <w:rPr>
          <w:rFonts w:ascii="Comic Sans MS" w:hAnsi="Comic Sans MS"/>
          <w:b/>
          <w:sz w:val="18"/>
          <w:szCs w:val="18"/>
        </w:rPr>
      </w:pPr>
      <w:r w:rsidRPr="009B7615">
        <w:rPr>
          <w:rFonts w:ascii="Comic Sans MS" w:hAnsi="Comic Sans MS"/>
          <w:b/>
          <w:sz w:val="18"/>
          <w:szCs w:val="18"/>
        </w:rPr>
        <w:t>-----------------------</w:t>
      </w:r>
    </w:p>
    <w:p w:rsidR="005C0D27" w:rsidRPr="009B7615" w:rsidRDefault="005C0D27" w:rsidP="00C8365A">
      <w:pPr>
        <w:pStyle w:val="NoSpacing"/>
        <w:ind w:right="-142"/>
        <w:jc w:val="both"/>
        <w:rPr>
          <w:rFonts w:ascii="Comic Sans MS" w:hAnsi="Comic Sans MS"/>
          <w:sz w:val="18"/>
          <w:szCs w:val="18"/>
        </w:rPr>
      </w:pPr>
      <w:r w:rsidRPr="009B7615">
        <w:rPr>
          <w:rFonts w:ascii="Comic Sans MS" w:hAnsi="Comic Sans MS"/>
          <w:b/>
          <w:sz w:val="18"/>
          <w:szCs w:val="18"/>
          <w:highlight w:val="lightGray"/>
        </w:rPr>
        <w:t>14-</w:t>
      </w:r>
      <w:r w:rsidRPr="009B7615">
        <w:rPr>
          <w:rFonts w:ascii="Comic Sans MS" w:hAnsi="Comic Sans MS" w:cs="Tahoma"/>
          <w:bCs/>
          <w:i/>
          <w:color w:val="000000"/>
          <w:sz w:val="18"/>
          <w:szCs w:val="18"/>
          <w:bdr w:val="none" w:sz="0" w:space="0" w:color="auto" w:frame="1"/>
          <w:shd w:val="clear" w:color="auto" w:fill="FFFFFF"/>
        </w:rPr>
        <w:t xml:space="preserve"> </w:t>
      </w:r>
      <w:r w:rsidRPr="009B7615">
        <w:rPr>
          <w:rFonts w:ascii="Comic Sans MS" w:hAnsi="Comic Sans MS"/>
          <w:b/>
          <w:sz w:val="18"/>
          <w:szCs w:val="18"/>
        </w:rPr>
        <w:t xml:space="preserve">Aşağıdaki cümlelerden hangisinde “-se, -sa” şart eki istek anlamı </w:t>
      </w:r>
      <w:r w:rsidRPr="009B7615">
        <w:rPr>
          <w:rFonts w:ascii="Comic Sans MS" w:hAnsi="Comic Sans MS"/>
          <w:b/>
          <w:sz w:val="18"/>
          <w:szCs w:val="18"/>
          <w:highlight w:val="lightGray"/>
          <w:u w:val="single"/>
        </w:rPr>
        <w:t>taşımamaktadır</w:t>
      </w:r>
      <w:r w:rsidRPr="009B7615">
        <w:rPr>
          <w:rFonts w:ascii="Comic Sans MS" w:hAnsi="Comic Sans MS"/>
          <w:sz w:val="18"/>
          <w:szCs w:val="18"/>
          <w:highlight w:val="lightGray"/>
          <w:u w:val="single"/>
        </w:rPr>
        <w:t>?</w:t>
      </w:r>
      <w:r w:rsidRPr="009B7615">
        <w:rPr>
          <w:rFonts w:ascii="Comic Sans MS" w:hAnsi="Comic Sans MS"/>
          <w:sz w:val="18"/>
          <w:szCs w:val="18"/>
        </w:rPr>
        <w:t xml:space="preserve"> </w:t>
      </w:r>
      <w:r w:rsidRPr="009B7615">
        <w:rPr>
          <w:rFonts w:ascii="Comic Sans MS" w:hAnsi="Comic Sans MS"/>
          <w:b/>
          <w:sz w:val="18"/>
          <w:szCs w:val="18"/>
          <w:u w:val="single"/>
        </w:rPr>
        <w:t>( ÖZG )</w:t>
      </w:r>
    </w:p>
    <w:p w:rsidR="005C0D27" w:rsidRPr="009B7615" w:rsidRDefault="005C0D27" w:rsidP="00C8365A">
      <w:pPr>
        <w:pStyle w:val="NoSpacing"/>
        <w:ind w:right="-142"/>
        <w:jc w:val="both"/>
        <w:rPr>
          <w:rFonts w:ascii="Comic Sans MS" w:hAnsi="Comic Sans MS"/>
          <w:sz w:val="10"/>
          <w:szCs w:val="18"/>
        </w:rPr>
      </w:pPr>
    </w:p>
    <w:p w:rsidR="005C0D27" w:rsidRPr="009B7615" w:rsidRDefault="005C0D27" w:rsidP="00C8365A">
      <w:pPr>
        <w:pStyle w:val="NoSpacing"/>
        <w:numPr>
          <w:ilvl w:val="0"/>
          <w:numId w:val="21"/>
        </w:numPr>
        <w:tabs>
          <w:tab w:val="left" w:pos="284"/>
        </w:tabs>
        <w:ind w:left="-142" w:right="-142" w:firstLine="0"/>
        <w:jc w:val="both"/>
        <w:rPr>
          <w:rFonts w:ascii="Comic Sans MS" w:hAnsi="Comic Sans MS"/>
          <w:sz w:val="18"/>
          <w:szCs w:val="18"/>
        </w:rPr>
      </w:pPr>
      <w:r w:rsidRPr="009B7615">
        <w:rPr>
          <w:rFonts w:ascii="Comic Sans MS" w:hAnsi="Comic Sans MS"/>
          <w:sz w:val="18"/>
          <w:szCs w:val="18"/>
        </w:rPr>
        <w:t>Gözlerine baksam, ellerini tutsam</w:t>
      </w:r>
    </w:p>
    <w:p w:rsidR="005C0D27" w:rsidRPr="009B7615" w:rsidRDefault="005C0D27" w:rsidP="00C8365A">
      <w:pPr>
        <w:pStyle w:val="NoSpacing"/>
        <w:tabs>
          <w:tab w:val="left" w:pos="284"/>
        </w:tabs>
        <w:ind w:left="-142" w:right="-142"/>
        <w:jc w:val="both"/>
        <w:rPr>
          <w:rFonts w:ascii="Comic Sans MS" w:hAnsi="Comic Sans MS"/>
          <w:sz w:val="18"/>
          <w:szCs w:val="18"/>
        </w:rPr>
      </w:pPr>
      <w:r w:rsidRPr="009B7615">
        <w:rPr>
          <w:rFonts w:ascii="Comic Sans MS" w:hAnsi="Comic Sans MS"/>
          <w:sz w:val="18"/>
          <w:szCs w:val="18"/>
        </w:rPr>
        <w:t xml:space="preserve">       Sonra ıslak omzuna yaslansam</w:t>
      </w:r>
    </w:p>
    <w:p w:rsidR="005C0D27" w:rsidRPr="009B7615" w:rsidRDefault="005C0D27" w:rsidP="00C8365A">
      <w:pPr>
        <w:pStyle w:val="NoSpacing"/>
        <w:numPr>
          <w:ilvl w:val="0"/>
          <w:numId w:val="21"/>
        </w:numPr>
        <w:tabs>
          <w:tab w:val="left" w:pos="284"/>
        </w:tabs>
        <w:ind w:left="-142" w:right="-142" w:firstLine="0"/>
        <w:jc w:val="both"/>
        <w:rPr>
          <w:rFonts w:ascii="Comic Sans MS" w:hAnsi="Comic Sans MS"/>
          <w:sz w:val="18"/>
          <w:szCs w:val="18"/>
        </w:rPr>
      </w:pPr>
      <w:r w:rsidRPr="009B7615">
        <w:rPr>
          <w:rFonts w:ascii="Comic Sans MS" w:hAnsi="Comic Sans MS"/>
          <w:sz w:val="18"/>
          <w:szCs w:val="18"/>
        </w:rPr>
        <w:t>Bir uzak diyar olsam</w:t>
      </w:r>
    </w:p>
    <w:p w:rsidR="005C0D27" w:rsidRPr="009B7615" w:rsidRDefault="005C0D27" w:rsidP="00C8365A">
      <w:pPr>
        <w:pStyle w:val="NoSpacing"/>
        <w:tabs>
          <w:tab w:val="left" w:pos="284"/>
        </w:tabs>
        <w:ind w:left="-142" w:right="-142"/>
        <w:jc w:val="both"/>
        <w:rPr>
          <w:rFonts w:ascii="Comic Sans MS" w:hAnsi="Comic Sans MS"/>
          <w:sz w:val="18"/>
          <w:szCs w:val="18"/>
        </w:rPr>
      </w:pPr>
      <w:r w:rsidRPr="009B7615">
        <w:rPr>
          <w:rFonts w:ascii="Comic Sans MS" w:hAnsi="Comic Sans MS"/>
          <w:sz w:val="18"/>
          <w:szCs w:val="18"/>
        </w:rPr>
        <w:t xml:space="preserve">       Adım adım dolaşsan beni.</w:t>
      </w:r>
    </w:p>
    <w:p w:rsidR="005C0D27" w:rsidRPr="009B7615" w:rsidRDefault="005C0D27" w:rsidP="00C8365A">
      <w:pPr>
        <w:pStyle w:val="NoSpacing"/>
        <w:numPr>
          <w:ilvl w:val="0"/>
          <w:numId w:val="21"/>
        </w:numPr>
        <w:tabs>
          <w:tab w:val="left" w:pos="284"/>
        </w:tabs>
        <w:ind w:left="-142" w:right="-142" w:firstLine="0"/>
        <w:jc w:val="both"/>
        <w:rPr>
          <w:rFonts w:ascii="Comic Sans MS" w:hAnsi="Comic Sans MS"/>
          <w:color w:val="FF0000"/>
          <w:sz w:val="18"/>
          <w:szCs w:val="18"/>
        </w:rPr>
      </w:pPr>
      <w:r w:rsidRPr="009B7615">
        <w:rPr>
          <w:rFonts w:ascii="Comic Sans MS" w:hAnsi="Comic Sans MS"/>
          <w:color w:val="FF0000"/>
          <w:sz w:val="18"/>
          <w:szCs w:val="18"/>
        </w:rPr>
        <w:t>Bakarsan bana bir gün geçerken</w:t>
      </w:r>
    </w:p>
    <w:p w:rsidR="005C0D27" w:rsidRPr="009B7615" w:rsidRDefault="005C0D27" w:rsidP="00C8365A">
      <w:pPr>
        <w:pStyle w:val="NoSpacing"/>
        <w:tabs>
          <w:tab w:val="left" w:pos="284"/>
        </w:tabs>
        <w:ind w:left="-142" w:right="-142"/>
        <w:jc w:val="both"/>
        <w:rPr>
          <w:rFonts w:ascii="Comic Sans MS" w:hAnsi="Comic Sans MS"/>
          <w:sz w:val="18"/>
          <w:szCs w:val="18"/>
        </w:rPr>
      </w:pPr>
      <w:r w:rsidRPr="009B7615">
        <w:rPr>
          <w:rFonts w:ascii="Comic Sans MS" w:hAnsi="Comic Sans MS"/>
          <w:color w:val="FF0000"/>
          <w:sz w:val="18"/>
          <w:szCs w:val="18"/>
        </w:rPr>
        <w:t xml:space="preserve">       O zaman anlarsın</w:t>
      </w:r>
      <w:r w:rsidRPr="009B7615">
        <w:rPr>
          <w:rFonts w:ascii="Comic Sans MS" w:hAnsi="Comic Sans MS"/>
          <w:sz w:val="18"/>
          <w:szCs w:val="18"/>
        </w:rPr>
        <w:t xml:space="preserve"> işte sevdiğimi.</w:t>
      </w:r>
    </w:p>
    <w:p w:rsidR="005C0D27" w:rsidRPr="009B7615" w:rsidRDefault="005C0D27" w:rsidP="00C8365A">
      <w:pPr>
        <w:pStyle w:val="NoSpacing"/>
        <w:numPr>
          <w:ilvl w:val="0"/>
          <w:numId w:val="21"/>
        </w:numPr>
        <w:tabs>
          <w:tab w:val="left" w:pos="284"/>
        </w:tabs>
        <w:ind w:left="-142" w:right="-142" w:firstLine="0"/>
        <w:jc w:val="both"/>
        <w:rPr>
          <w:rFonts w:ascii="Comic Sans MS" w:hAnsi="Comic Sans MS"/>
          <w:sz w:val="18"/>
          <w:szCs w:val="18"/>
        </w:rPr>
      </w:pPr>
      <w:r w:rsidRPr="009B7615">
        <w:rPr>
          <w:rFonts w:ascii="Comic Sans MS" w:hAnsi="Comic Sans MS"/>
          <w:sz w:val="18"/>
          <w:szCs w:val="18"/>
        </w:rPr>
        <w:t>Seni bir gün yanımda görsem</w:t>
      </w:r>
    </w:p>
    <w:p w:rsidR="005C0D27" w:rsidRPr="009B7615" w:rsidRDefault="005C0D27" w:rsidP="00C8365A">
      <w:pPr>
        <w:pStyle w:val="NoSpacing"/>
        <w:tabs>
          <w:tab w:val="left" w:pos="284"/>
        </w:tabs>
        <w:ind w:left="-142" w:right="-142"/>
        <w:jc w:val="both"/>
        <w:rPr>
          <w:rFonts w:ascii="Comic Sans MS" w:hAnsi="Comic Sans MS"/>
          <w:sz w:val="18"/>
          <w:szCs w:val="18"/>
        </w:rPr>
      </w:pPr>
      <w:r w:rsidRPr="009B7615">
        <w:rPr>
          <w:rFonts w:ascii="Comic Sans MS" w:hAnsi="Comic Sans MS"/>
          <w:sz w:val="18"/>
          <w:szCs w:val="18"/>
        </w:rPr>
        <w:t xml:space="preserve">       Canımı yoluna düşünmeden sersem.</w:t>
      </w:r>
    </w:p>
    <w:p w:rsidR="005C0D27" w:rsidRPr="009B7615" w:rsidRDefault="005C0D27" w:rsidP="009B7615">
      <w:pPr>
        <w:rPr>
          <w:rFonts w:ascii="Comic Sans MS" w:hAnsi="Comic Sans MS"/>
          <w:b/>
          <w:sz w:val="18"/>
          <w:szCs w:val="18"/>
        </w:rPr>
      </w:pPr>
      <w:r w:rsidRPr="009B7615">
        <w:rPr>
          <w:rFonts w:ascii="Comic Sans MS" w:hAnsi="Comic Sans MS"/>
          <w:b/>
          <w:sz w:val="18"/>
          <w:szCs w:val="18"/>
        </w:rPr>
        <w:t>-----------------------</w:t>
      </w:r>
    </w:p>
    <w:p w:rsidR="005C0D27" w:rsidRPr="009B7615" w:rsidRDefault="005C0D27" w:rsidP="00E71935">
      <w:pPr>
        <w:pStyle w:val="NoSpacing"/>
        <w:jc w:val="both"/>
        <w:rPr>
          <w:rFonts w:ascii="Comic Sans MS" w:hAnsi="Comic Sans MS"/>
          <w:b/>
          <w:sz w:val="18"/>
          <w:szCs w:val="18"/>
          <w:u w:val="single"/>
        </w:rPr>
      </w:pPr>
      <w:r w:rsidRPr="009B7615">
        <w:rPr>
          <w:rFonts w:ascii="Comic Sans MS" w:hAnsi="Comic Sans MS"/>
          <w:b/>
          <w:sz w:val="18"/>
          <w:szCs w:val="18"/>
          <w:highlight w:val="lightGray"/>
        </w:rPr>
        <w:t>15-</w:t>
      </w:r>
      <w:r w:rsidRPr="009B7615">
        <w:rPr>
          <w:rFonts w:ascii="Comic Sans MS" w:hAnsi="Comic Sans MS"/>
          <w:b/>
          <w:sz w:val="18"/>
          <w:szCs w:val="18"/>
        </w:rPr>
        <w:t xml:space="preserve"> Aşağıdaki cümlelerin hangisinin yüklemi çekimli bir fiil </w:t>
      </w:r>
      <w:r w:rsidRPr="009B7615">
        <w:rPr>
          <w:rFonts w:ascii="Comic Sans MS" w:hAnsi="Comic Sans MS"/>
          <w:b/>
          <w:i/>
          <w:sz w:val="18"/>
          <w:szCs w:val="18"/>
          <w:highlight w:val="lightGray"/>
          <w:u w:val="single"/>
        </w:rPr>
        <w:t>değildir?</w:t>
      </w:r>
    </w:p>
    <w:p w:rsidR="005C0D27" w:rsidRPr="009B7615" w:rsidRDefault="005C0D27" w:rsidP="00E71935">
      <w:pPr>
        <w:pStyle w:val="NoSpacing"/>
        <w:jc w:val="both"/>
        <w:rPr>
          <w:rFonts w:ascii="Comic Sans MS" w:hAnsi="Comic Sans MS"/>
          <w:sz w:val="18"/>
          <w:szCs w:val="18"/>
        </w:rPr>
      </w:pPr>
      <w:r w:rsidRPr="009B7615">
        <w:rPr>
          <w:rFonts w:ascii="Comic Sans MS" w:hAnsi="Comic Sans MS"/>
          <w:sz w:val="18"/>
          <w:szCs w:val="18"/>
        </w:rPr>
        <w:t>A)İnsan, tanımadığı bir şeyin yokluğunu hissedemez.</w:t>
      </w:r>
    </w:p>
    <w:p w:rsidR="005C0D27" w:rsidRPr="009B7615" w:rsidRDefault="005C0D27" w:rsidP="00E71935">
      <w:pPr>
        <w:pStyle w:val="NoSpacing"/>
        <w:jc w:val="both"/>
        <w:rPr>
          <w:rFonts w:ascii="Comic Sans MS" w:hAnsi="Comic Sans MS"/>
          <w:color w:val="FF0000"/>
          <w:sz w:val="18"/>
          <w:szCs w:val="18"/>
        </w:rPr>
      </w:pPr>
      <w:r w:rsidRPr="009B7615">
        <w:rPr>
          <w:rFonts w:ascii="Comic Sans MS" w:hAnsi="Comic Sans MS"/>
          <w:color w:val="FF0000"/>
          <w:sz w:val="18"/>
          <w:szCs w:val="18"/>
        </w:rPr>
        <w:t>B)Bizim hayatımızda para sadece bir araç, amaç değildir.</w:t>
      </w:r>
    </w:p>
    <w:p w:rsidR="005C0D27" w:rsidRPr="009B7615" w:rsidRDefault="005C0D27" w:rsidP="00E71935">
      <w:pPr>
        <w:pStyle w:val="NoSpacing"/>
        <w:jc w:val="both"/>
        <w:rPr>
          <w:rFonts w:ascii="Comic Sans MS" w:hAnsi="Comic Sans MS"/>
          <w:sz w:val="18"/>
          <w:szCs w:val="18"/>
        </w:rPr>
      </w:pPr>
      <w:r w:rsidRPr="009B7615">
        <w:rPr>
          <w:rFonts w:ascii="Comic Sans MS" w:hAnsi="Comic Sans MS"/>
          <w:sz w:val="18"/>
          <w:szCs w:val="18"/>
        </w:rPr>
        <w:t>C)Onun sevgisini kazanmak için insan her şeyi denemeli.</w:t>
      </w:r>
    </w:p>
    <w:p w:rsidR="005C0D27" w:rsidRPr="009B7615" w:rsidRDefault="005C0D27" w:rsidP="00E71935">
      <w:pPr>
        <w:pStyle w:val="NoSpacing"/>
        <w:jc w:val="both"/>
        <w:rPr>
          <w:rFonts w:ascii="Comic Sans MS" w:hAnsi="Comic Sans MS"/>
          <w:sz w:val="18"/>
          <w:szCs w:val="18"/>
        </w:rPr>
      </w:pPr>
      <w:r w:rsidRPr="009B7615">
        <w:rPr>
          <w:rFonts w:ascii="Comic Sans MS" w:hAnsi="Comic Sans MS"/>
          <w:sz w:val="18"/>
          <w:szCs w:val="18"/>
        </w:rPr>
        <w:t>D)Annemizi üzmemek için o konulara hiç girmiyoruz artık.</w:t>
      </w:r>
    </w:p>
    <w:p w:rsidR="005C0D27" w:rsidRPr="009B7615" w:rsidRDefault="005C0D27" w:rsidP="009B7615">
      <w:pPr>
        <w:rPr>
          <w:rFonts w:ascii="Comic Sans MS" w:hAnsi="Comic Sans MS"/>
          <w:b/>
          <w:sz w:val="18"/>
          <w:szCs w:val="18"/>
        </w:rPr>
      </w:pPr>
      <w:r w:rsidRPr="009B7615">
        <w:rPr>
          <w:rFonts w:ascii="Comic Sans MS" w:hAnsi="Comic Sans MS"/>
          <w:b/>
          <w:sz w:val="18"/>
          <w:szCs w:val="18"/>
        </w:rPr>
        <w:t>-----------------------</w:t>
      </w:r>
    </w:p>
    <w:p w:rsidR="005C0D27" w:rsidRPr="009B7615" w:rsidRDefault="005C0D27" w:rsidP="009B7615">
      <w:pPr>
        <w:pStyle w:val="NoSpacing"/>
        <w:jc w:val="both"/>
        <w:rPr>
          <w:rFonts w:ascii="Comic Sans MS" w:hAnsi="Comic Sans MS"/>
          <w:b/>
          <w:bCs/>
          <w:sz w:val="18"/>
          <w:szCs w:val="18"/>
        </w:rPr>
      </w:pPr>
      <w:r w:rsidRPr="009B7615">
        <w:rPr>
          <w:rFonts w:ascii="Comic Sans MS" w:hAnsi="Comic Sans MS"/>
          <w:b/>
          <w:sz w:val="18"/>
          <w:szCs w:val="18"/>
          <w:highlight w:val="lightGray"/>
        </w:rPr>
        <w:t>16-</w:t>
      </w:r>
      <w:r w:rsidRPr="009B7615">
        <w:rPr>
          <w:rFonts w:ascii="Comic Sans MS" w:hAnsi="Comic Sans MS"/>
          <w:b/>
          <w:sz w:val="18"/>
          <w:szCs w:val="18"/>
        </w:rPr>
        <w:t xml:space="preserve"> </w:t>
      </w:r>
      <w:r w:rsidRPr="009B7615">
        <w:rPr>
          <w:rFonts w:ascii="Comic Sans MS" w:hAnsi="Comic Sans MS"/>
          <w:b/>
          <w:bCs/>
          <w:sz w:val="18"/>
          <w:szCs w:val="18"/>
        </w:rPr>
        <w:t>Aşağıdaki zaman ve anlam kaymasına uğ</w:t>
      </w:r>
      <w:r w:rsidRPr="009B7615">
        <w:rPr>
          <w:rFonts w:ascii="Comic Sans MS" w:hAnsi="Comic Sans MS"/>
          <w:b/>
          <w:bCs/>
          <w:sz w:val="18"/>
          <w:szCs w:val="18"/>
        </w:rPr>
        <w:softHyphen/>
        <w:t>ramış fiillerle kurulan cümlelerden hangisi, anlam olarak yanında belirtilen zamanı ifade etmektedir?</w:t>
      </w:r>
    </w:p>
    <w:p w:rsidR="005C0D27" w:rsidRPr="009B7615" w:rsidRDefault="005C0D27" w:rsidP="009B7615">
      <w:pPr>
        <w:pStyle w:val="NoSpacing"/>
        <w:jc w:val="both"/>
        <w:rPr>
          <w:rFonts w:ascii="Comic Sans MS" w:hAnsi="Comic Sans MS"/>
          <w:b/>
          <w:sz w:val="10"/>
          <w:szCs w:val="18"/>
        </w:rPr>
      </w:pPr>
    </w:p>
    <w:p w:rsidR="005C0D27" w:rsidRPr="009B7615" w:rsidRDefault="005C0D27" w:rsidP="009B7615">
      <w:pPr>
        <w:pStyle w:val="NoSpacing"/>
        <w:rPr>
          <w:rFonts w:ascii="Comic Sans MS" w:hAnsi="Comic Sans MS"/>
          <w:sz w:val="18"/>
          <w:szCs w:val="18"/>
        </w:rPr>
      </w:pPr>
      <w:r w:rsidRPr="009B7615">
        <w:rPr>
          <w:rFonts w:ascii="Comic Sans MS" w:hAnsi="Comic Sans MS"/>
          <w:b/>
          <w:sz w:val="18"/>
          <w:szCs w:val="18"/>
        </w:rPr>
        <w:t>A)</w:t>
      </w:r>
      <w:r w:rsidRPr="009B7615">
        <w:rPr>
          <w:rFonts w:ascii="Comic Sans MS" w:hAnsi="Comic Sans MS"/>
          <w:sz w:val="18"/>
          <w:szCs w:val="18"/>
        </w:rPr>
        <w:t xml:space="preserve"> Büyük ihtimalle bu yaz, tatile Trabzon’a gideriz. – Geniş zaman.</w:t>
      </w:r>
    </w:p>
    <w:p w:rsidR="005C0D27" w:rsidRPr="009B7615" w:rsidRDefault="005C0D27" w:rsidP="009B7615">
      <w:pPr>
        <w:pStyle w:val="NoSpacing"/>
        <w:rPr>
          <w:rFonts w:ascii="Comic Sans MS" w:hAnsi="Comic Sans MS"/>
          <w:color w:val="FF0000"/>
          <w:sz w:val="18"/>
          <w:szCs w:val="18"/>
        </w:rPr>
      </w:pPr>
      <w:r w:rsidRPr="009B7615">
        <w:rPr>
          <w:rFonts w:ascii="Comic Sans MS" w:hAnsi="Comic Sans MS"/>
          <w:b/>
          <w:color w:val="FF0000"/>
          <w:sz w:val="18"/>
          <w:szCs w:val="18"/>
        </w:rPr>
        <w:t>B)</w:t>
      </w:r>
      <w:r w:rsidRPr="009B7615">
        <w:rPr>
          <w:rFonts w:ascii="Comic Sans MS" w:hAnsi="Comic Sans MS"/>
          <w:color w:val="FF0000"/>
          <w:sz w:val="18"/>
          <w:szCs w:val="18"/>
        </w:rPr>
        <w:t xml:space="preserve"> Başka bir fotoğrafta babamla masa başında kiraz yiyoruz. – Geçmiş zaman.</w:t>
      </w:r>
    </w:p>
    <w:p w:rsidR="005C0D27" w:rsidRPr="009B7615" w:rsidRDefault="005C0D27" w:rsidP="009B7615">
      <w:pPr>
        <w:pStyle w:val="NoSpacing"/>
        <w:rPr>
          <w:rFonts w:ascii="Comic Sans MS" w:hAnsi="Comic Sans MS"/>
          <w:sz w:val="18"/>
          <w:szCs w:val="18"/>
        </w:rPr>
      </w:pPr>
      <w:r w:rsidRPr="009B7615">
        <w:rPr>
          <w:rFonts w:ascii="Comic Sans MS" w:hAnsi="Comic Sans MS"/>
          <w:b/>
          <w:sz w:val="18"/>
          <w:szCs w:val="18"/>
        </w:rPr>
        <w:t>C)</w:t>
      </w:r>
      <w:r w:rsidRPr="009B7615">
        <w:rPr>
          <w:rFonts w:ascii="Comic Sans MS" w:hAnsi="Comic Sans MS"/>
          <w:sz w:val="18"/>
          <w:szCs w:val="18"/>
        </w:rPr>
        <w:t xml:space="preserve"> Her sabah güneşin doğuşunu izliyorum. – Şimdi</w:t>
      </w:r>
      <w:r w:rsidRPr="009B7615">
        <w:rPr>
          <w:rFonts w:ascii="Comic Sans MS" w:hAnsi="Comic Sans MS"/>
          <w:sz w:val="18"/>
          <w:szCs w:val="18"/>
        </w:rPr>
        <w:softHyphen/>
        <w:t>ki zaman.</w:t>
      </w:r>
    </w:p>
    <w:p w:rsidR="005C0D27" w:rsidRPr="009B7615" w:rsidRDefault="005C0D27" w:rsidP="009B7615">
      <w:pPr>
        <w:pStyle w:val="NoSpacing"/>
        <w:rPr>
          <w:rFonts w:ascii="Comic Sans MS" w:hAnsi="Comic Sans MS"/>
          <w:sz w:val="18"/>
          <w:szCs w:val="18"/>
        </w:rPr>
      </w:pPr>
      <w:r w:rsidRPr="009B7615">
        <w:rPr>
          <w:rFonts w:ascii="Comic Sans MS" w:hAnsi="Comic Sans MS"/>
          <w:b/>
          <w:sz w:val="18"/>
          <w:szCs w:val="18"/>
        </w:rPr>
        <w:t>D)</w:t>
      </w:r>
      <w:r w:rsidRPr="009B7615">
        <w:rPr>
          <w:rFonts w:ascii="Comic Sans MS" w:hAnsi="Comic Sans MS"/>
          <w:sz w:val="18"/>
          <w:szCs w:val="18"/>
        </w:rPr>
        <w:t xml:space="preserve"> Yazar, okuduğum bu kitapta doğduğu kasabayı ayrıntılı olarak anlatır. – Gelecek zaman</w:t>
      </w:r>
    </w:p>
    <w:p w:rsidR="005C0D27" w:rsidRPr="009B7615" w:rsidRDefault="005C0D27" w:rsidP="009B7615">
      <w:pPr>
        <w:rPr>
          <w:rFonts w:ascii="Comic Sans MS" w:hAnsi="Comic Sans MS"/>
          <w:b/>
          <w:sz w:val="18"/>
          <w:szCs w:val="18"/>
        </w:rPr>
      </w:pPr>
      <w:r w:rsidRPr="009B7615">
        <w:rPr>
          <w:rFonts w:ascii="Comic Sans MS" w:hAnsi="Comic Sans MS"/>
          <w:b/>
          <w:sz w:val="18"/>
          <w:szCs w:val="18"/>
        </w:rPr>
        <w:t>-----------------------</w:t>
      </w:r>
    </w:p>
    <w:p w:rsidR="005C0D27" w:rsidRPr="009B7615" w:rsidRDefault="005C0D27" w:rsidP="009B7615">
      <w:pPr>
        <w:pStyle w:val="NoSpacing"/>
        <w:jc w:val="both"/>
        <w:rPr>
          <w:rFonts w:ascii="Comic Sans MS" w:hAnsi="Comic Sans MS"/>
          <w:b/>
          <w:sz w:val="18"/>
          <w:szCs w:val="18"/>
        </w:rPr>
      </w:pPr>
      <w:r w:rsidRPr="009B7615">
        <w:rPr>
          <w:rFonts w:ascii="Comic Sans MS" w:hAnsi="Comic Sans MS"/>
          <w:b/>
          <w:sz w:val="18"/>
          <w:szCs w:val="18"/>
          <w:highlight w:val="lightGray"/>
        </w:rPr>
        <w:t>17-</w:t>
      </w:r>
      <w:r w:rsidRPr="009B7615">
        <w:rPr>
          <w:rFonts w:ascii="Comic Sans MS" w:hAnsi="Comic Sans MS"/>
          <w:b/>
          <w:sz w:val="18"/>
          <w:szCs w:val="18"/>
        </w:rPr>
        <w:t xml:space="preserve"> “Boş" sözcüğü aşağıdaki cümlelerin han</w:t>
      </w:r>
      <w:r w:rsidRPr="009B7615">
        <w:rPr>
          <w:rFonts w:ascii="Comic Sans MS" w:hAnsi="Comic Sans MS"/>
          <w:b/>
          <w:sz w:val="18"/>
          <w:szCs w:val="18"/>
        </w:rPr>
        <w:softHyphen/>
        <w:t>gisinde zarf görevinde kullanılmıştır?</w:t>
      </w:r>
    </w:p>
    <w:p w:rsidR="005C0D27" w:rsidRPr="009B7615" w:rsidRDefault="005C0D27" w:rsidP="009B7615">
      <w:pPr>
        <w:pStyle w:val="NoSpacing"/>
        <w:jc w:val="both"/>
        <w:rPr>
          <w:rFonts w:ascii="Comic Sans MS" w:hAnsi="Comic Sans MS"/>
          <w:sz w:val="10"/>
          <w:szCs w:val="18"/>
        </w:rPr>
      </w:pPr>
    </w:p>
    <w:p w:rsidR="005C0D27" w:rsidRPr="009B7615" w:rsidRDefault="005C0D27" w:rsidP="009B7615">
      <w:pPr>
        <w:pStyle w:val="NoSpacing"/>
        <w:jc w:val="both"/>
        <w:rPr>
          <w:rFonts w:ascii="Comic Sans MS" w:hAnsi="Comic Sans MS"/>
          <w:color w:val="FF0000"/>
          <w:sz w:val="18"/>
          <w:szCs w:val="18"/>
        </w:rPr>
      </w:pPr>
      <w:r w:rsidRPr="009B7615">
        <w:rPr>
          <w:rFonts w:ascii="Comic Sans MS" w:hAnsi="Comic Sans MS"/>
          <w:b/>
          <w:color w:val="FF0000"/>
          <w:sz w:val="18"/>
          <w:szCs w:val="18"/>
        </w:rPr>
        <w:t>A)</w:t>
      </w:r>
      <w:r w:rsidRPr="009B7615">
        <w:rPr>
          <w:rFonts w:ascii="Comic Sans MS" w:hAnsi="Comic Sans MS"/>
          <w:color w:val="FF0000"/>
          <w:sz w:val="18"/>
          <w:szCs w:val="18"/>
        </w:rPr>
        <w:t xml:space="preserve"> Aylardır boş geziyormuş, kendine bir iş bulamamış. </w:t>
      </w:r>
    </w:p>
    <w:p w:rsidR="005C0D27" w:rsidRPr="009B7615" w:rsidRDefault="005C0D27" w:rsidP="009B7615">
      <w:pPr>
        <w:pStyle w:val="NoSpacing"/>
        <w:jc w:val="both"/>
        <w:rPr>
          <w:rFonts w:ascii="Comic Sans MS" w:hAnsi="Comic Sans MS"/>
          <w:sz w:val="18"/>
          <w:szCs w:val="18"/>
        </w:rPr>
      </w:pPr>
      <w:r w:rsidRPr="009B7615">
        <w:rPr>
          <w:rFonts w:ascii="Comic Sans MS" w:hAnsi="Comic Sans MS"/>
          <w:b/>
          <w:sz w:val="18"/>
          <w:szCs w:val="18"/>
        </w:rPr>
        <w:t>B)</w:t>
      </w:r>
      <w:r w:rsidRPr="009B7615">
        <w:rPr>
          <w:rFonts w:ascii="Comic Sans MS" w:hAnsi="Comic Sans MS"/>
          <w:sz w:val="18"/>
          <w:szCs w:val="18"/>
        </w:rPr>
        <w:t xml:space="preserve"> Onlar gittikten sonra boş odaya hemen yerleştik. </w:t>
      </w:r>
    </w:p>
    <w:p w:rsidR="005C0D27" w:rsidRPr="009B7615" w:rsidRDefault="005C0D27" w:rsidP="009B7615">
      <w:pPr>
        <w:pStyle w:val="NoSpacing"/>
        <w:jc w:val="both"/>
        <w:rPr>
          <w:rFonts w:ascii="Comic Sans MS" w:hAnsi="Comic Sans MS"/>
          <w:sz w:val="18"/>
          <w:szCs w:val="18"/>
        </w:rPr>
      </w:pPr>
      <w:r w:rsidRPr="009B7615">
        <w:rPr>
          <w:rFonts w:ascii="Comic Sans MS" w:hAnsi="Comic Sans MS"/>
          <w:b/>
          <w:sz w:val="18"/>
          <w:szCs w:val="18"/>
        </w:rPr>
        <w:t>C)</w:t>
      </w:r>
      <w:r w:rsidRPr="009B7615">
        <w:rPr>
          <w:rFonts w:ascii="Comic Sans MS" w:hAnsi="Comic Sans MS"/>
          <w:sz w:val="18"/>
          <w:szCs w:val="18"/>
        </w:rPr>
        <w:t xml:space="preserve"> Birbirimizi boş sözlerle kandırmaya çalışmayalım. </w:t>
      </w:r>
    </w:p>
    <w:p w:rsidR="005C0D27" w:rsidRPr="009B7615" w:rsidRDefault="005C0D27" w:rsidP="009B7615">
      <w:pPr>
        <w:pStyle w:val="NoSpacing"/>
        <w:jc w:val="both"/>
        <w:rPr>
          <w:rFonts w:ascii="Comic Sans MS" w:hAnsi="Comic Sans MS"/>
          <w:sz w:val="18"/>
          <w:szCs w:val="18"/>
        </w:rPr>
      </w:pPr>
      <w:r w:rsidRPr="009B7615">
        <w:rPr>
          <w:rFonts w:ascii="Comic Sans MS" w:hAnsi="Comic Sans MS"/>
          <w:b/>
          <w:sz w:val="18"/>
          <w:szCs w:val="18"/>
        </w:rPr>
        <w:t>D)</w:t>
      </w:r>
      <w:r w:rsidRPr="009B7615">
        <w:rPr>
          <w:rFonts w:ascii="Comic Sans MS" w:hAnsi="Comic Sans MS"/>
          <w:sz w:val="18"/>
          <w:szCs w:val="18"/>
        </w:rPr>
        <w:t xml:space="preserve"> Kapının hemen sağ tarafında boş bir ku</w:t>
      </w:r>
      <w:r w:rsidRPr="009B7615">
        <w:rPr>
          <w:rFonts w:ascii="Comic Sans MS" w:hAnsi="Comic Sans MS"/>
          <w:sz w:val="18"/>
          <w:szCs w:val="18"/>
        </w:rPr>
        <w:softHyphen/>
        <w:t xml:space="preserve">tu duruyordu. </w:t>
      </w:r>
    </w:p>
    <w:p w:rsidR="005C0D27" w:rsidRPr="009B7615" w:rsidRDefault="005C0D27" w:rsidP="00E71935">
      <w:pPr>
        <w:pStyle w:val="NoSpacing"/>
        <w:ind w:left="-851" w:right="-639"/>
        <w:jc w:val="both"/>
        <w:rPr>
          <w:rFonts w:ascii="Comic Sans MS" w:hAnsi="Comic Sans MS" w:cs="Calibri"/>
          <w:b/>
          <w:sz w:val="18"/>
          <w:szCs w:val="18"/>
        </w:rPr>
      </w:pPr>
      <w:r w:rsidRPr="009B7615">
        <w:rPr>
          <w:rFonts w:ascii="Comic Sans MS" w:hAnsi="Comic Sans MS"/>
          <w:b/>
          <w:sz w:val="18"/>
          <w:szCs w:val="18"/>
          <w:highlight w:val="lightGray"/>
        </w:rPr>
        <w:t>18-</w:t>
      </w:r>
      <w:r w:rsidRPr="009B7615">
        <w:rPr>
          <w:rFonts w:ascii="Comic Sans MS" w:hAnsi="Comic Sans MS"/>
          <w:sz w:val="18"/>
          <w:szCs w:val="18"/>
        </w:rPr>
        <w:t xml:space="preserve">         </w:t>
      </w:r>
      <w:r w:rsidRPr="009B7615">
        <w:rPr>
          <w:rFonts w:ascii="Comic Sans MS" w:hAnsi="Comic Sans MS" w:cs="Calibri"/>
          <w:b/>
          <w:sz w:val="18"/>
          <w:szCs w:val="18"/>
        </w:rPr>
        <w:t>Dağ dağ o güzel ses bütün etrafı gezindi;</w:t>
      </w:r>
    </w:p>
    <w:p w:rsidR="005C0D27" w:rsidRPr="009B7615" w:rsidRDefault="005C0D27" w:rsidP="00E71935">
      <w:pPr>
        <w:pStyle w:val="NoSpacing"/>
        <w:ind w:left="-851" w:right="-639" w:firstLine="708"/>
        <w:jc w:val="both"/>
        <w:rPr>
          <w:rFonts w:ascii="Comic Sans MS" w:hAnsi="Comic Sans MS" w:cs="Calibri"/>
          <w:b/>
          <w:sz w:val="18"/>
          <w:szCs w:val="18"/>
        </w:rPr>
      </w:pPr>
      <w:r w:rsidRPr="009B7615">
        <w:rPr>
          <w:rFonts w:ascii="Comic Sans MS" w:hAnsi="Comic Sans MS" w:cs="Calibri"/>
          <w:b/>
          <w:sz w:val="18"/>
          <w:szCs w:val="18"/>
        </w:rPr>
        <w:t>Görmüş ve geçirmiş denizin kalbine sindi.</w:t>
      </w:r>
    </w:p>
    <w:p w:rsidR="005C0D27" w:rsidRPr="009B7615" w:rsidRDefault="005C0D27" w:rsidP="00E71935">
      <w:pPr>
        <w:pStyle w:val="NoSpacing"/>
        <w:ind w:left="-851" w:right="-639"/>
        <w:jc w:val="both"/>
        <w:rPr>
          <w:rFonts w:ascii="Comic Sans MS" w:hAnsi="Comic Sans MS"/>
          <w:sz w:val="8"/>
          <w:szCs w:val="18"/>
        </w:rPr>
      </w:pPr>
    </w:p>
    <w:p w:rsidR="005C0D27" w:rsidRPr="009B7615" w:rsidRDefault="005C0D27" w:rsidP="00E71935">
      <w:pPr>
        <w:pStyle w:val="NoSpacing"/>
        <w:ind w:left="-851" w:right="-639"/>
        <w:jc w:val="both"/>
        <w:rPr>
          <w:rFonts w:ascii="Comic Sans MS" w:hAnsi="Comic Sans MS"/>
          <w:sz w:val="18"/>
          <w:szCs w:val="18"/>
        </w:rPr>
      </w:pPr>
      <w:r w:rsidRPr="009B7615">
        <w:rPr>
          <w:rFonts w:ascii="Comic Sans MS" w:hAnsi="Comic Sans MS"/>
          <w:sz w:val="18"/>
          <w:szCs w:val="18"/>
        </w:rPr>
        <w:t xml:space="preserve">Bu dizelerdeki </w:t>
      </w:r>
      <w:r w:rsidRPr="009B7615">
        <w:rPr>
          <w:rFonts w:ascii="Comic Sans MS" w:hAnsi="Comic Sans MS"/>
          <w:b/>
          <w:sz w:val="18"/>
          <w:szCs w:val="18"/>
          <w:u w:val="single"/>
        </w:rPr>
        <w:t>kişileştirme</w:t>
      </w:r>
      <w:r w:rsidRPr="009B7615">
        <w:rPr>
          <w:rFonts w:ascii="Comic Sans MS" w:hAnsi="Comic Sans MS"/>
          <w:sz w:val="18"/>
          <w:szCs w:val="18"/>
        </w:rPr>
        <w:t xml:space="preserve">, aşağıdakilerden hangisinde </w:t>
      </w:r>
      <w:r w:rsidRPr="009B7615">
        <w:rPr>
          <w:rFonts w:ascii="Comic Sans MS" w:hAnsi="Comic Sans MS"/>
          <w:b/>
          <w:i/>
          <w:sz w:val="18"/>
          <w:szCs w:val="18"/>
          <w:highlight w:val="lightGray"/>
        </w:rPr>
        <w:t>yoktur?</w:t>
      </w:r>
      <w:r w:rsidRPr="009B7615">
        <w:rPr>
          <w:rFonts w:ascii="Comic Sans MS" w:hAnsi="Comic Sans MS"/>
          <w:sz w:val="18"/>
          <w:szCs w:val="18"/>
        </w:rPr>
        <w:t xml:space="preserve"> </w:t>
      </w:r>
    </w:p>
    <w:p w:rsidR="005C0D27" w:rsidRPr="009B7615" w:rsidRDefault="005C0D27" w:rsidP="00E71935">
      <w:pPr>
        <w:pStyle w:val="NoSpacing"/>
        <w:ind w:left="-851" w:right="-639"/>
        <w:jc w:val="both"/>
        <w:rPr>
          <w:rFonts w:ascii="Comic Sans MS" w:hAnsi="Comic Sans MS"/>
          <w:sz w:val="8"/>
          <w:szCs w:val="18"/>
        </w:rPr>
      </w:pPr>
    </w:p>
    <w:p w:rsidR="005C0D27" w:rsidRPr="009B7615" w:rsidRDefault="005C0D27" w:rsidP="00E71935">
      <w:pPr>
        <w:pStyle w:val="NoSpacing"/>
        <w:spacing w:line="276" w:lineRule="auto"/>
        <w:ind w:left="-851" w:right="-639"/>
        <w:jc w:val="both"/>
        <w:rPr>
          <w:rFonts w:ascii="Comic Sans MS" w:hAnsi="Comic Sans MS" w:cs="Calibri"/>
          <w:sz w:val="18"/>
          <w:szCs w:val="18"/>
        </w:rPr>
      </w:pPr>
      <w:r w:rsidRPr="009B7615">
        <w:rPr>
          <w:rFonts w:ascii="Comic Sans MS" w:hAnsi="Comic Sans MS" w:cs="Calibri"/>
          <w:sz w:val="18"/>
          <w:szCs w:val="18"/>
        </w:rPr>
        <w:t>A) Eskici dükkânındaki asma saat,</w:t>
      </w:r>
    </w:p>
    <w:p w:rsidR="005C0D27" w:rsidRPr="009B7615" w:rsidRDefault="005C0D27" w:rsidP="00E71935">
      <w:pPr>
        <w:pStyle w:val="NoSpacing"/>
        <w:spacing w:line="276" w:lineRule="auto"/>
        <w:ind w:left="-851" w:right="-639"/>
        <w:jc w:val="both"/>
        <w:rPr>
          <w:rFonts w:ascii="Comic Sans MS" w:hAnsi="Comic Sans MS" w:cs="Calibri"/>
          <w:sz w:val="18"/>
          <w:szCs w:val="18"/>
        </w:rPr>
      </w:pPr>
      <w:r w:rsidRPr="009B7615">
        <w:rPr>
          <w:rFonts w:ascii="Comic Sans MS" w:hAnsi="Comic Sans MS" w:cs="Calibri"/>
          <w:sz w:val="18"/>
          <w:szCs w:val="18"/>
        </w:rPr>
        <w:t>Çelik bir şal atmış omuzlarına</w:t>
      </w:r>
    </w:p>
    <w:p w:rsidR="005C0D27" w:rsidRPr="009B7615" w:rsidRDefault="005C0D27" w:rsidP="00E71935">
      <w:pPr>
        <w:pStyle w:val="NoSpacing"/>
        <w:spacing w:line="276" w:lineRule="auto"/>
        <w:ind w:left="-851" w:right="-639"/>
        <w:jc w:val="both"/>
        <w:rPr>
          <w:rFonts w:ascii="Comic Sans MS" w:hAnsi="Comic Sans MS" w:cs="Calibri"/>
          <w:sz w:val="18"/>
          <w:szCs w:val="18"/>
        </w:rPr>
      </w:pPr>
      <w:r w:rsidRPr="009B7615">
        <w:rPr>
          <w:rFonts w:ascii="Comic Sans MS" w:hAnsi="Comic Sans MS" w:cs="Calibri"/>
          <w:sz w:val="18"/>
          <w:szCs w:val="18"/>
        </w:rPr>
        <w:t>B) Bir bulut geldi üstüne bahçenin,</w:t>
      </w:r>
    </w:p>
    <w:p w:rsidR="005C0D27" w:rsidRPr="009B7615" w:rsidRDefault="005C0D27" w:rsidP="00E71935">
      <w:pPr>
        <w:pStyle w:val="NoSpacing"/>
        <w:spacing w:line="276" w:lineRule="auto"/>
        <w:ind w:left="-851" w:right="-639"/>
        <w:jc w:val="both"/>
        <w:rPr>
          <w:rFonts w:ascii="Comic Sans MS" w:hAnsi="Comic Sans MS" w:cs="Calibri"/>
          <w:sz w:val="18"/>
          <w:szCs w:val="18"/>
        </w:rPr>
      </w:pPr>
      <w:r w:rsidRPr="009B7615">
        <w:rPr>
          <w:rFonts w:ascii="Comic Sans MS" w:hAnsi="Comic Sans MS" w:cs="Calibri"/>
          <w:sz w:val="18"/>
          <w:szCs w:val="18"/>
        </w:rPr>
        <w:t>Bütün ağaçların keyfi kaçtı.</w:t>
      </w:r>
    </w:p>
    <w:p w:rsidR="005C0D27" w:rsidRPr="009B7615" w:rsidRDefault="005C0D27" w:rsidP="00E71935">
      <w:pPr>
        <w:pStyle w:val="NoSpacing"/>
        <w:spacing w:line="276" w:lineRule="auto"/>
        <w:ind w:left="-851" w:right="-639"/>
        <w:jc w:val="both"/>
        <w:rPr>
          <w:rFonts w:ascii="Comic Sans MS" w:hAnsi="Comic Sans MS" w:cs="Calibri"/>
          <w:sz w:val="18"/>
          <w:szCs w:val="18"/>
        </w:rPr>
      </w:pPr>
      <w:r w:rsidRPr="009B7615">
        <w:rPr>
          <w:rFonts w:ascii="Comic Sans MS" w:hAnsi="Comic Sans MS" w:cs="Calibri"/>
          <w:sz w:val="18"/>
          <w:szCs w:val="18"/>
        </w:rPr>
        <w:t>C) Toros dağlarının üstüne</w:t>
      </w:r>
    </w:p>
    <w:p w:rsidR="005C0D27" w:rsidRPr="009B7615" w:rsidRDefault="005C0D27" w:rsidP="00E71935">
      <w:pPr>
        <w:pStyle w:val="NoSpacing"/>
        <w:spacing w:line="276" w:lineRule="auto"/>
        <w:ind w:left="-851" w:right="-639"/>
        <w:jc w:val="both"/>
        <w:rPr>
          <w:rFonts w:ascii="Comic Sans MS" w:hAnsi="Comic Sans MS" w:cs="Calibri"/>
          <w:sz w:val="18"/>
          <w:szCs w:val="18"/>
        </w:rPr>
      </w:pPr>
      <w:r w:rsidRPr="009B7615">
        <w:rPr>
          <w:rFonts w:ascii="Comic Sans MS" w:hAnsi="Comic Sans MS" w:cs="Calibri"/>
          <w:sz w:val="18"/>
          <w:szCs w:val="18"/>
        </w:rPr>
        <w:t>Ay, un eledi bütün gece</w:t>
      </w:r>
    </w:p>
    <w:p w:rsidR="005C0D27" w:rsidRPr="009B7615" w:rsidRDefault="005C0D27" w:rsidP="00E71935">
      <w:pPr>
        <w:pStyle w:val="NoSpacing"/>
        <w:spacing w:line="276" w:lineRule="auto"/>
        <w:ind w:left="-851" w:right="-639"/>
        <w:jc w:val="both"/>
        <w:rPr>
          <w:rFonts w:ascii="Comic Sans MS" w:hAnsi="Comic Sans MS" w:cs="Calibri"/>
          <w:color w:val="FF0000"/>
          <w:sz w:val="18"/>
          <w:szCs w:val="18"/>
        </w:rPr>
      </w:pPr>
      <w:r w:rsidRPr="009B7615">
        <w:rPr>
          <w:rFonts w:ascii="Comic Sans MS" w:hAnsi="Comic Sans MS" w:cs="Calibri"/>
          <w:sz w:val="18"/>
          <w:szCs w:val="18"/>
        </w:rPr>
        <w:t>D</w:t>
      </w:r>
      <w:r w:rsidRPr="009B7615">
        <w:rPr>
          <w:rFonts w:ascii="Comic Sans MS" w:hAnsi="Comic Sans MS" w:cs="Calibri"/>
          <w:color w:val="FF0000"/>
          <w:sz w:val="18"/>
          <w:szCs w:val="18"/>
        </w:rPr>
        <w:t>) Ay, zeytin ağaçlarından yere damlıyordu;</w:t>
      </w:r>
    </w:p>
    <w:p w:rsidR="005C0D27" w:rsidRPr="009B7615" w:rsidRDefault="005C0D27" w:rsidP="00E71935">
      <w:pPr>
        <w:pStyle w:val="NoSpacing"/>
        <w:spacing w:line="276" w:lineRule="auto"/>
        <w:ind w:left="-851" w:right="-639"/>
        <w:jc w:val="both"/>
        <w:rPr>
          <w:rFonts w:ascii="Comic Sans MS" w:hAnsi="Comic Sans MS" w:cs="Calibri"/>
          <w:color w:val="FF0000"/>
          <w:sz w:val="18"/>
          <w:szCs w:val="18"/>
        </w:rPr>
      </w:pPr>
      <w:r w:rsidRPr="009B7615">
        <w:rPr>
          <w:rFonts w:ascii="Comic Sans MS" w:hAnsi="Comic Sans MS" w:cs="Calibri"/>
          <w:color w:val="FF0000"/>
          <w:sz w:val="18"/>
          <w:szCs w:val="18"/>
        </w:rPr>
        <w:t>Açtım avucumu altına tuttum</w:t>
      </w:r>
    </w:p>
    <w:p w:rsidR="005C0D27" w:rsidRPr="009B7615" w:rsidRDefault="005C0D27" w:rsidP="009B7615">
      <w:pPr>
        <w:rPr>
          <w:rFonts w:ascii="Comic Sans MS" w:hAnsi="Comic Sans MS"/>
          <w:b/>
          <w:sz w:val="18"/>
          <w:szCs w:val="18"/>
        </w:rPr>
      </w:pPr>
      <w:r w:rsidRPr="009B7615">
        <w:rPr>
          <w:rFonts w:ascii="Comic Sans MS" w:hAnsi="Comic Sans MS"/>
          <w:b/>
          <w:sz w:val="18"/>
          <w:szCs w:val="18"/>
        </w:rPr>
        <w:t>-----------------------</w:t>
      </w:r>
    </w:p>
    <w:p w:rsidR="005C0D27" w:rsidRPr="009B7615" w:rsidRDefault="005C0D27" w:rsidP="0025704F">
      <w:pPr>
        <w:pStyle w:val="NoSpacing"/>
        <w:ind w:left="-851" w:right="-142"/>
        <w:jc w:val="both"/>
        <w:rPr>
          <w:rFonts w:ascii="Comic Sans MS" w:hAnsi="Comic Sans MS"/>
          <w:sz w:val="18"/>
          <w:szCs w:val="18"/>
        </w:rPr>
      </w:pPr>
      <w:r w:rsidRPr="009B7615">
        <w:rPr>
          <w:rFonts w:ascii="Comic Sans MS" w:hAnsi="Comic Sans MS"/>
          <w:b/>
          <w:sz w:val="18"/>
          <w:szCs w:val="18"/>
          <w:highlight w:val="lightGray"/>
        </w:rPr>
        <w:t>19-</w:t>
      </w:r>
      <w:r w:rsidRPr="009B7615">
        <w:rPr>
          <w:rFonts w:ascii="Comic Sans MS" w:hAnsi="Comic Sans MS"/>
          <w:sz w:val="18"/>
          <w:szCs w:val="18"/>
        </w:rPr>
        <w:t xml:space="preserve"> </w:t>
      </w:r>
      <w:r w:rsidRPr="009B7615">
        <w:rPr>
          <w:rFonts w:ascii="Comic Sans MS" w:hAnsi="Comic Sans MS"/>
          <w:sz w:val="18"/>
          <w:szCs w:val="18"/>
        </w:rPr>
        <w:tab/>
      </w:r>
      <w:r w:rsidRPr="009B7615">
        <w:rPr>
          <w:rFonts w:ascii="Comic Sans MS" w:hAnsi="Comic Sans MS"/>
          <w:b/>
          <w:sz w:val="18"/>
          <w:szCs w:val="18"/>
        </w:rPr>
        <w:t>(1)</w:t>
      </w:r>
      <w:r w:rsidRPr="009B7615">
        <w:rPr>
          <w:rFonts w:ascii="Comic Sans MS" w:hAnsi="Comic Sans MS"/>
          <w:sz w:val="18"/>
          <w:szCs w:val="18"/>
        </w:rPr>
        <w:t xml:space="preserve"> Yahya Kemali okurken hep bir heyecan kaplar içimi. </w:t>
      </w:r>
      <w:r w:rsidRPr="009B7615">
        <w:rPr>
          <w:rFonts w:ascii="Comic Sans MS" w:hAnsi="Comic Sans MS"/>
          <w:b/>
          <w:sz w:val="18"/>
          <w:szCs w:val="18"/>
        </w:rPr>
        <w:t>(2)</w:t>
      </w:r>
      <w:r w:rsidRPr="009B7615">
        <w:rPr>
          <w:rFonts w:ascii="Comic Sans MS" w:hAnsi="Comic Sans MS"/>
          <w:sz w:val="18"/>
          <w:szCs w:val="18"/>
        </w:rPr>
        <w:t xml:space="preserve"> Herşey bir anda değişir, kendimi tarih sayfalarında bulurum. </w:t>
      </w:r>
      <w:r w:rsidRPr="009B7615">
        <w:rPr>
          <w:rFonts w:ascii="Comic Sans MS" w:hAnsi="Comic Sans MS"/>
          <w:b/>
          <w:sz w:val="18"/>
          <w:szCs w:val="18"/>
        </w:rPr>
        <w:t>(3)</w:t>
      </w:r>
      <w:r w:rsidRPr="009B7615">
        <w:rPr>
          <w:rFonts w:ascii="Comic Sans MS" w:hAnsi="Comic Sans MS"/>
          <w:sz w:val="18"/>
          <w:szCs w:val="18"/>
        </w:rPr>
        <w:t xml:space="preserve"> Bazen İstanbul’un fethine katılırım, bazen Mohaç’ta kılıç sallarım. </w:t>
      </w:r>
      <w:r w:rsidRPr="009B7615">
        <w:rPr>
          <w:rFonts w:ascii="Comic Sans MS" w:hAnsi="Comic Sans MS"/>
          <w:b/>
          <w:sz w:val="18"/>
          <w:szCs w:val="18"/>
        </w:rPr>
        <w:t>(4)</w:t>
      </w:r>
      <w:r w:rsidRPr="009B7615">
        <w:rPr>
          <w:rFonts w:ascii="Comic Sans MS" w:hAnsi="Comic Sans MS"/>
          <w:sz w:val="18"/>
          <w:szCs w:val="18"/>
        </w:rPr>
        <w:t xml:space="preserve"> Okuduğum hiç bir şair beni bu kadar etkilemedi</w:t>
      </w:r>
    </w:p>
    <w:p w:rsidR="005C0D27" w:rsidRPr="009B7615" w:rsidRDefault="005C0D27" w:rsidP="0025704F">
      <w:pPr>
        <w:pStyle w:val="NoSpacing"/>
        <w:ind w:left="-851" w:right="-142"/>
        <w:jc w:val="both"/>
        <w:rPr>
          <w:rFonts w:ascii="Comic Sans MS" w:hAnsi="Comic Sans MS"/>
          <w:sz w:val="8"/>
          <w:szCs w:val="18"/>
        </w:rPr>
      </w:pPr>
    </w:p>
    <w:p w:rsidR="005C0D27" w:rsidRPr="009B7615" w:rsidRDefault="005C0D27" w:rsidP="0025704F">
      <w:pPr>
        <w:pStyle w:val="NoSpacing"/>
        <w:ind w:left="-851" w:right="-142" w:firstLine="708"/>
        <w:jc w:val="both"/>
        <w:rPr>
          <w:rFonts w:ascii="Comic Sans MS" w:hAnsi="Comic Sans MS"/>
          <w:b/>
          <w:sz w:val="18"/>
          <w:szCs w:val="18"/>
        </w:rPr>
      </w:pPr>
      <w:r w:rsidRPr="009B7615">
        <w:rPr>
          <w:rFonts w:ascii="Comic Sans MS" w:hAnsi="Comic Sans MS"/>
          <w:b/>
          <w:sz w:val="18"/>
          <w:szCs w:val="18"/>
        </w:rPr>
        <w:t xml:space="preserve">Numaralı cümlelerin hangisinde yazım yanlışı </w:t>
      </w:r>
      <w:r w:rsidRPr="009B7615">
        <w:rPr>
          <w:rFonts w:ascii="Comic Sans MS" w:hAnsi="Comic Sans MS"/>
          <w:b/>
          <w:i/>
          <w:sz w:val="18"/>
          <w:szCs w:val="18"/>
          <w:highlight w:val="lightGray"/>
          <w:u w:val="single"/>
        </w:rPr>
        <w:t>yoktur?</w:t>
      </w:r>
    </w:p>
    <w:p w:rsidR="005C0D27" w:rsidRPr="009B7615" w:rsidRDefault="005C0D27" w:rsidP="0025704F">
      <w:pPr>
        <w:pStyle w:val="NoSpacing"/>
        <w:ind w:left="-851" w:right="-142"/>
        <w:jc w:val="both"/>
        <w:rPr>
          <w:rFonts w:ascii="Comic Sans MS" w:hAnsi="Comic Sans MS"/>
          <w:sz w:val="20"/>
          <w:szCs w:val="18"/>
        </w:rPr>
      </w:pPr>
      <w:r w:rsidRPr="009B7615">
        <w:rPr>
          <w:rFonts w:ascii="Comic Sans MS" w:hAnsi="Comic Sans MS"/>
          <w:sz w:val="20"/>
          <w:szCs w:val="18"/>
        </w:rPr>
        <w:t xml:space="preserve">      A)1     </w:t>
      </w:r>
      <w:r w:rsidRPr="009B7615">
        <w:rPr>
          <w:rFonts w:ascii="Comic Sans MS" w:hAnsi="Comic Sans MS"/>
          <w:sz w:val="20"/>
          <w:szCs w:val="18"/>
        </w:rPr>
        <w:tab/>
        <w:t xml:space="preserve">B) 2         </w:t>
      </w:r>
      <w:r w:rsidRPr="009B7615">
        <w:rPr>
          <w:rFonts w:ascii="Comic Sans MS" w:hAnsi="Comic Sans MS"/>
          <w:sz w:val="20"/>
          <w:szCs w:val="18"/>
        </w:rPr>
        <w:tab/>
      </w:r>
      <w:r w:rsidRPr="009B7615">
        <w:rPr>
          <w:rFonts w:ascii="Comic Sans MS" w:hAnsi="Comic Sans MS"/>
          <w:color w:val="FF0000"/>
          <w:sz w:val="20"/>
          <w:szCs w:val="18"/>
        </w:rPr>
        <w:t>C) 3</w:t>
      </w:r>
      <w:r w:rsidRPr="009B7615">
        <w:rPr>
          <w:rFonts w:ascii="Comic Sans MS" w:hAnsi="Comic Sans MS"/>
          <w:sz w:val="20"/>
          <w:szCs w:val="18"/>
        </w:rPr>
        <w:t xml:space="preserve">    </w:t>
      </w:r>
      <w:r w:rsidRPr="009B7615">
        <w:rPr>
          <w:rFonts w:ascii="Comic Sans MS" w:hAnsi="Comic Sans MS"/>
          <w:sz w:val="20"/>
          <w:szCs w:val="18"/>
        </w:rPr>
        <w:tab/>
        <w:t>D) 4</w:t>
      </w:r>
    </w:p>
    <w:p w:rsidR="005C0D27" w:rsidRPr="009B7615" w:rsidRDefault="005C0D27" w:rsidP="009B7615">
      <w:pPr>
        <w:rPr>
          <w:rFonts w:ascii="Comic Sans MS" w:hAnsi="Comic Sans MS"/>
          <w:b/>
          <w:sz w:val="18"/>
          <w:szCs w:val="18"/>
        </w:rPr>
      </w:pPr>
      <w:r w:rsidRPr="009B7615">
        <w:rPr>
          <w:rFonts w:ascii="Comic Sans MS" w:hAnsi="Comic Sans MS"/>
          <w:b/>
          <w:sz w:val="18"/>
          <w:szCs w:val="18"/>
        </w:rPr>
        <w:t>-----------------------</w:t>
      </w:r>
    </w:p>
    <w:p w:rsidR="005C0D27" w:rsidRPr="009B7615" w:rsidRDefault="005C0D27" w:rsidP="009B7615">
      <w:pPr>
        <w:ind w:left="-851"/>
        <w:jc w:val="both"/>
        <w:rPr>
          <w:rFonts w:ascii="Comic Sans MS" w:hAnsi="Comic Sans MS"/>
          <w:sz w:val="18"/>
          <w:szCs w:val="18"/>
        </w:rPr>
      </w:pPr>
      <w:r w:rsidRPr="009B7615">
        <w:rPr>
          <w:rFonts w:ascii="Comic Sans MS" w:hAnsi="Comic Sans MS"/>
          <w:b/>
          <w:sz w:val="18"/>
          <w:szCs w:val="18"/>
          <w:highlight w:val="lightGray"/>
        </w:rPr>
        <w:t>20-</w:t>
      </w:r>
      <w:r w:rsidRPr="009B7615">
        <w:rPr>
          <w:rFonts w:ascii="Comic Sans MS" w:hAnsi="Comic Sans MS"/>
          <w:b/>
          <w:sz w:val="18"/>
          <w:szCs w:val="18"/>
        </w:rPr>
        <w:t xml:space="preserve"> </w:t>
      </w:r>
      <w:r w:rsidRPr="009B7615">
        <w:rPr>
          <w:rFonts w:ascii="Comic Sans MS" w:hAnsi="Comic Sans MS"/>
          <w:sz w:val="22"/>
          <w:szCs w:val="18"/>
        </w:rPr>
        <w:t>“Ne tuhaf şey ( ) Bu yaşta yalnız kalmaktan mı korkuyorsun ( )Gez ( ) dolaş ( )arkadaş edin ( )”</w:t>
      </w:r>
    </w:p>
    <w:p w:rsidR="005C0D27" w:rsidRPr="009B7615" w:rsidRDefault="005C0D27" w:rsidP="009B7615">
      <w:pPr>
        <w:ind w:left="-851"/>
        <w:jc w:val="both"/>
        <w:rPr>
          <w:rFonts w:ascii="Comic Sans MS" w:hAnsi="Comic Sans MS"/>
          <w:sz w:val="10"/>
          <w:szCs w:val="18"/>
        </w:rPr>
      </w:pPr>
    </w:p>
    <w:p w:rsidR="005C0D27" w:rsidRPr="009B7615" w:rsidRDefault="005C0D27" w:rsidP="009B7615">
      <w:pPr>
        <w:ind w:left="-851" w:firstLine="709"/>
        <w:jc w:val="both"/>
        <w:rPr>
          <w:rFonts w:ascii="Comic Sans MS" w:hAnsi="Comic Sans MS"/>
          <w:b/>
          <w:sz w:val="18"/>
          <w:szCs w:val="18"/>
        </w:rPr>
      </w:pPr>
      <w:r w:rsidRPr="009B7615">
        <w:rPr>
          <w:rFonts w:ascii="Comic Sans MS" w:hAnsi="Comic Sans MS"/>
          <w:b/>
          <w:sz w:val="18"/>
          <w:szCs w:val="18"/>
        </w:rPr>
        <w:t>Yukarıda parantezle belirtilen yerlere aşağıdaki noktalama işaretlerinden hangisi gelmelidir?</w:t>
      </w:r>
    </w:p>
    <w:p w:rsidR="005C0D27" w:rsidRPr="009B7615" w:rsidRDefault="005C0D27" w:rsidP="009B7615">
      <w:pPr>
        <w:tabs>
          <w:tab w:val="num" w:pos="-284"/>
        </w:tabs>
        <w:ind w:left="-851"/>
        <w:jc w:val="both"/>
        <w:rPr>
          <w:rFonts w:ascii="Comic Sans MS" w:hAnsi="Comic Sans MS"/>
          <w:sz w:val="22"/>
          <w:szCs w:val="18"/>
        </w:rPr>
      </w:pPr>
      <w:r w:rsidRPr="009B7615">
        <w:rPr>
          <w:rFonts w:ascii="Comic Sans MS" w:hAnsi="Comic Sans MS"/>
          <w:sz w:val="22"/>
          <w:szCs w:val="18"/>
        </w:rPr>
        <w:t xml:space="preserve">A- (?) (. ) (;) (,) (.)              </w:t>
      </w:r>
      <w:r w:rsidRPr="009B7615">
        <w:rPr>
          <w:rFonts w:ascii="Comic Sans MS" w:hAnsi="Comic Sans MS"/>
          <w:color w:val="FF0000"/>
          <w:sz w:val="22"/>
          <w:szCs w:val="18"/>
        </w:rPr>
        <w:t>B- (!) (?) (,) (,) (.)</w:t>
      </w:r>
    </w:p>
    <w:p w:rsidR="005C0D27" w:rsidRPr="009B7615" w:rsidRDefault="005C0D27" w:rsidP="009B7615">
      <w:pPr>
        <w:ind w:left="-851"/>
        <w:jc w:val="both"/>
        <w:rPr>
          <w:rFonts w:ascii="Comic Sans MS" w:hAnsi="Comic Sans MS"/>
          <w:sz w:val="22"/>
          <w:szCs w:val="18"/>
        </w:rPr>
      </w:pPr>
      <w:r w:rsidRPr="009B7615">
        <w:rPr>
          <w:rFonts w:ascii="Comic Sans MS" w:hAnsi="Comic Sans MS"/>
          <w:sz w:val="22"/>
          <w:szCs w:val="18"/>
        </w:rPr>
        <w:t>C- (;) (!) (:) (,) (. )               D- (.) (?) (:) (:) (.)</w:t>
      </w:r>
    </w:p>
    <w:p w:rsidR="005C0D27" w:rsidRPr="009B7615" w:rsidRDefault="005C0D27" w:rsidP="009B7615">
      <w:pPr>
        <w:ind w:left="-851"/>
        <w:rPr>
          <w:rFonts w:ascii="Comic Sans MS" w:hAnsi="Comic Sans MS"/>
          <w:b/>
          <w:sz w:val="18"/>
          <w:szCs w:val="18"/>
        </w:rPr>
      </w:pPr>
      <w:r w:rsidRPr="009B7615">
        <w:rPr>
          <w:rFonts w:ascii="Comic Sans MS" w:hAnsi="Comic Sans MS"/>
          <w:b/>
          <w:sz w:val="18"/>
          <w:szCs w:val="18"/>
        </w:rPr>
        <w:t>-----------------------</w:t>
      </w:r>
    </w:p>
    <w:p w:rsidR="005C0D27" w:rsidRPr="009B7615" w:rsidRDefault="005C0D27" w:rsidP="009B7615">
      <w:pPr>
        <w:ind w:left="-851"/>
        <w:jc w:val="both"/>
        <w:rPr>
          <w:rFonts w:ascii="Comic Sans MS" w:hAnsi="Comic Sans MS"/>
          <w:b/>
          <w:sz w:val="18"/>
          <w:szCs w:val="18"/>
          <w:u w:val="single"/>
        </w:rPr>
      </w:pPr>
      <w:r w:rsidRPr="009B7615">
        <w:rPr>
          <w:rFonts w:ascii="Comic Sans MS" w:hAnsi="Comic Sans MS"/>
          <w:b/>
          <w:sz w:val="18"/>
          <w:szCs w:val="18"/>
          <w:highlight w:val="lightGray"/>
        </w:rPr>
        <w:t>21-</w:t>
      </w:r>
      <w:r w:rsidRPr="009B7615">
        <w:rPr>
          <w:rFonts w:ascii="Comic Sans MS" w:hAnsi="Comic Sans MS"/>
          <w:b/>
          <w:sz w:val="18"/>
          <w:szCs w:val="18"/>
        </w:rPr>
        <w:t xml:space="preserve"> Aşağıdaki cümlelerin yüklemlerinden hangisi dilek kiplerinden birine </w:t>
      </w:r>
      <w:r w:rsidRPr="009B7615">
        <w:rPr>
          <w:rFonts w:ascii="Comic Sans MS" w:hAnsi="Comic Sans MS"/>
          <w:b/>
          <w:sz w:val="18"/>
          <w:szCs w:val="18"/>
          <w:u w:val="single"/>
        </w:rPr>
        <w:t xml:space="preserve">örnek </w:t>
      </w:r>
      <w:r w:rsidRPr="009B7615">
        <w:rPr>
          <w:rFonts w:ascii="Comic Sans MS" w:hAnsi="Comic Sans MS"/>
          <w:b/>
          <w:sz w:val="18"/>
          <w:szCs w:val="18"/>
          <w:highlight w:val="lightGray"/>
          <w:u w:val="single"/>
        </w:rPr>
        <w:t>değildir?</w:t>
      </w:r>
    </w:p>
    <w:p w:rsidR="005C0D27" w:rsidRPr="009B7615" w:rsidRDefault="005C0D27" w:rsidP="009B7615">
      <w:pPr>
        <w:ind w:left="-851"/>
        <w:rPr>
          <w:rFonts w:ascii="Comic Sans MS" w:hAnsi="Comic Sans MS"/>
          <w:sz w:val="18"/>
          <w:szCs w:val="18"/>
        </w:rPr>
      </w:pPr>
      <w:r w:rsidRPr="009B7615">
        <w:rPr>
          <w:rFonts w:ascii="Comic Sans MS" w:hAnsi="Comic Sans MS"/>
          <w:sz w:val="18"/>
          <w:szCs w:val="18"/>
        </w:rPr>
        <w:t>A) Arkadaşlar, karanlık basmadan gidelim.</w:t>
      </w:r>
    </w:p>
    <w:p w:rsidR="005C0D27" w:rsidRPr="009B7615" w:rsidRDefault="005C0D27" w:rsidP="009B7615">
      <w:pPr>
        <w:ind w:left="-851"/>
        <w:rPr>
          <w:rFonts w:ascii="Comic Sans MS" w:hAnsi="Comic Sans MS"/>
          <w:sz w:val="18"/>
          <w:szCs w:val="18"/>
        </w:rPr>
      </w:pPr>
      <w:r w:rsidRPr="009B7615">
        <w:rPr>
          <w:rFonts w:ascii="Comic Sans MS" w:hAnsi="Comic Sans MS"/>
          <w:sz w:val="18"/>
          <w:szCs w:val="18"/>
        </w:rPr>
        <w:t>B) Aydın, düşüncelerini özgürce yansıtmalı.</w:t>
      </w:r>
    </w:p>
    <w:p w:rsidR="005C0D27" w:rsidRPr="009B7615" w:rsidRDefault="005C0D27" w:rsidP="009B7615">
      <w:pPr>
        <w:ind w:left="-851"/>
        <w:rPr>
          <w:rFonts w:ascii="Comic Sans MS" w:hAnsi="Comic Sans MS"/>
          <w:sz w:val="18"/>
          <w:szCs w:val="18"/>
        </w:rPr>
      </w:pPr>
      <w:r w:rsidRPr="009B7615">
        <w:rPr>
          <w:rFonts w:ascii="Comic Sans MS" w:hAnsi="Comic Sans MS"/>
          <w:sz w:val="18"/>
          <w:szCs w:val="18"/>
        </w:rPr>
        <w:t>C) Evi toparlamamda bana yardım et.</w:t>
      </w:r>
    </w:p>
    <w:p w:rsidR="005C0D27" w:rsidRPr="009B7615" w:rsidRDefault="005C0D27" w:rsidP="009B7615">
      <w:pPr>
        <w:ind w:left="-851"/>
        <w:rPr>
          <w:rFonts w:ascii="Comic Sans MS" w:hAnsi="Comic Sans MS"/>
          <w:color w:val="FF0000"/>
          <w:sz w:val="18"/>
          <w:szCs w:val="18"/>
        </w:rPr>
      </w:pPr>
      <w:r w:rsidRPr="009B7615">
        <w:rPr>
          <w:rFonts w:ascii="Comic Sans MS" w:hAnsi="Comic Sans MS"/>
          <w:color w:val="FF0000"/>
          <w:sz w:val="18"/>
          <w:szCs w:val="18"/>
        </w:rPr>
        <w:t>D) Tarihçi gözüyle bakmadım romana.</w:t>
      </w:r>
    </w:p>
    <w:p w:rsidR="005C0D27" w:rsidRPr="00570734" w:rsidRDefault="005C0D27" w:rsidP="009B7615">
      <w:pPr>
        <w:rPr>
          <w:rFonts w:ascii="Comic Sans MS" w:hAnsi="Comic Sans MS"/>
          <w:b/>
          <w:sz w:val="18"/>
          <w:szCs w:val="18"/>
        </w:rPr>
      </w:pPr>
      <w:r w:rsidRPr="00570734">
        <w:rPr>
          <w:rFonts w:ascii="Comic Sans MS" w:hAnsi="Comic Sans MS"/>
          <w:b/>
          <w:sz w:val="18"/>
          <w:szCs w:val="18"/>
        </w:rPr>
        <w:t>-----------------------</w:t>
      </w:r>
    </w:p>
    <w:p w:rsidR="005C0D27" w:rsidRPr="009B7615" w:rsidRDefault="005C0D27" w:rsidP="009B7615">
      <w:pPr>
        <w:ind w:left="-851"/>
        <w:rPr>
          <w:rFonts w:ascii="Comic Sans MS" w:hAnsi="Comic Sans MS"/>
          <w:sz w:val="18"/>
          <w:szCs w:val="18"/>
        </w:rPr>
      </w:pPr>
      <w:r w:rsidRPr="009B7615">
        <w:rPr>
          <w:rFonts w:ascii="Comic Sans MS" w:hAnsi="Comic Sans MS"/>
          <w:b/>
          <w:sz w:val="18"/>
          <w:szCs w:val="18"/>
          <w:highlight w:val="lightGray"/>
        </w:rPr>
        <w:t>22-</w:t>
      </w:r>
      <w:r w:rsidRPr="009B7615">
        <w:rPr>
          <w:rFonts w:ascii="Comic Sans MS" w:hAnsi="Comic Sans MS"/>
          <w:sz w:val="18"/>
          <w:szCs w:val="18"/>
        </w:rPr>
        <w:t xml:space="preserve">    </w:t>
      </w:r>
      <w:r w:rsidRPr="009B7615">
        <w:rPr>
          <w:rFonts w:ascii="Comic Sans MS" w:hAnsi="Comic Sans MS"/>
          <w:sz w:val="18"/>
          <w:szCs w:val="18"/>
        </w:rPr>
        <w:tab/>
        <w:t>I.Çocuk hüngür hüngür ağlıyordu.</w:t>
      </w:r>
    </w:p>
    <w:p w:rsidR="005C0D27" w:rsidRPr="009B7615" w:rsidRDefault="005C0D27" w:rsidP="009B7615">
      <w:pPr>
        <w:ind w:left="-851"/>
        <w:rPr>
          <w:rFonts w:ascii="Comic Sans MS" w:hAnsi="Comic Sans MS"/>
          <w:sz w:val="18"/>
          <w:szCs w:val="18"/>
        </w:rPr>
      </w:pPr>
      <w:r w:rsidRPr="009B7615">
        <w:rPr>
          <w:rFonts w:ascii="Comic Sans MS" w:hAnsi="Comic Sans MS"/>
          <w:sz w:val="18"/>
          <w:szCs w:val="18"/>
        </w:rPr>
        <w:t xml:space="preserve">  </w:t>
      </w:r>
      <w:r w:rsidRPr="009B7615">
        <w:rPr>
          <w:rFonts w:ascii="Comic Sans MS" w:hAnsi="Comic Sans MS"/>
          <w:sz w:val="18"/>
          <w:szCs w:val="18"/>
        </w:rPr>
        <w:tab/>
      </w:r>
      <w:r w:rsidRPr="009B7615">
        <w:rPr>
          <w:rFonts w:ascii="Comic Sans MS" w:hAnsi="Comic Sans MS"/>
          <w:sz w:val="18"/>
          <w:szCs w:val="18"/>
        </w:rPr>
        <w:tab/>
        <w:t>II. Sinemadan sonra durakta buluşalım.</w:t>
      </w:r>
    </w:p>
    <w:p w:rsidR="005C0D27" w:rsidRPr="009B7615" w:rsidRDefault="005C0D27" w:rsidP="009B7615">
      <w:pPr>
        <w:ind w:left="-851"/>
        <w:rPr>
          <w:rFonts w:ascii="Comic Sans MS" w:hAnsi="Comic Sans MS"/>
          <w:sz w:val="18"/>
          <w:szCs w:val="18"/>
        </w:rPr>
      </w:pPr>
      <w:r w:rsidRPr="009B7615">
        <w:rPr>
          <w:rFonts w:ascii="Comic Sans MS" w:hAnsi="Comic Sans MS"/>
          <w:sz w:val="18"/>
          <w:szCs w:val="18"/>
        </w:rPr>
        <w:t xml:space="preserve"> </w:t>
      </w:r>
      <w:r w:rsidRPr="009B7615">
        <w:rPr>
          <w:rFonts w:ascii="Comic Sans MS" w:hAnsi="Comic Sans MS"/>
          <w:sz w:val="18"/>
          <w:szCs w:val="18"/>
        </w:rPr>
        <w:tab/>
      </w:r>
      <w:r w:rsidRPr="009B7615">
        <w:rPr>
          <w:rFonts w:ascii="Comic Sans MS" w:hAnsi="Comic Sans MS"/>
          <w:sz w:val="18"/>
          <w:szCs w:val="18"/>
        </w:rPr>
        <w:tab/>
        <w:t>II. Sınavı kazanmak için çok çalışıyorum.</w:t>
      </w:r>
    </w:p>
    <w:p w:rsidR="005C0D27" w:rsidRPr="009B7615" w:rsidRDefault="005C0D27" w:rsidP="009B7615">
      <w:pPr>
        <w:ind w:left="-851"/>
        <w:rPr>
          <w:rFonts w:ascii="Comic Sans MS" w:hAnsi="Comic Sans MS"/>
          <w:sz w:val="18"/>
          <w:szCs w:val="18"/>
        </w:rPr>
      </w:pPr>
      <w:r w:rsidRPr="009B7615">
        <w:rPr>
          <w:rFonts w:ascii="Comic Sans MS" w:hAnsi="Comic Sans MS"/>
          <w:sz w:val="18"/>
          <w:szCs w:val="18"/>
        </w:rPr>
        <w:t xml:space="preserve"> </w:t>
      </w:r>
      <w:r w:rsidRPr="009B7615">
        <w:rPr>
          <w:rFonts w:ascii="Comic Sans MS" w:hAnsi="Comic Sans MS"/>
          <w:sz w:val="18"/>
          <w:szCs w:val="18"/>
        </w:rPr>
        <w:tab/>
      </w:r>
      <w:r w:rsidRPr="009B7615">
        <w:rPr>
          <w:rFonts w:ascii="Comic Sans MS" w:hAnsi="Comic Sans MS"/>
          <w:sz w:val="18"/>
          <w:szCs w:val="18"/>
        </w:rPr>
        <w:tab/>
        <w:t>IV. Çocuk, pencereden dışarı çıkmış.</w:t>
      </w:r>
    </w:p>
    <w:p w:rsidR="005C0D27" w:rsidRPr="009B7615" w:rsidRDefault="005C0D27" w:rsidP="009B7615">
      <w:pPr>
        <w:ind w:left="-851"/>
        <w:rPr>
          <w:rFonts w:ascii="Comic Sans MS" w:hAnsi="Comic Sans MS"/>
          <w:sz w:val="18"/>
          <w:szCs w:val="18"/>
        </w:rPr>
      </w:pPr>
    </w:p>
    <w:p w:rsidR="005C0D27" w:rsidRPr="009B7615" w:rsidRDefault="005C0D27" w:rsidP="009B7615">
      <w:pPr>
        <w:ind w:left="-851"/>
        <w:jc w:val="both"/>
        <w:rPr>
          <w:rFonts w:ascii="Comic Sans MS" w:hAnsi="Comic Sans MS"/>
          <w:b/>
          <w:sz w:val="18"/>
          <w:szCs w:val="18"/>
        </w:rPr>
      </w:pPr>
      <w:r w:rsidRPr="009B7615">
        <w:rPr>
          <w:rFonts w:ascii="Comic Sans MS" w:hAnsi="Comic Sans MS"/>
          <w:b/>
          <w:sz w:val="18"/>
          <w:szCs w:val="18"/>
        </w:rPr>
        <w:t>Yukarıdaki cümlelerde bulunan, fiillerin özelliklerini belirten sözcüklerin doğru sıralanışı aşağıdakilerden hangisidir?</w:t>
      </w:r>
    </w:p>
    <w:p w:rsidR="005C0D27" w:rsidRPr="009B7615" w:rsidRDefault="005C0D27" w:rsidP="009B7615">
      <w:pPr>
        <w:ind w:left="-851"/>
        <w:rPr>
          <w:rFonts w:ascii="Comic Sans MS" w:hAnsi="Comic Sans MS"/>
          <w:sz w:val="18"/>
          <w:szCs w:val="18"/>
        </w:rPr>
      </w:pPr>
      <w:r w:rsidRPr="009B7615">
        <w:rPr>
          <w:rFonts w:ascii="Comic Sans MS" w:hAnsi="Comic Sans MS"/>
          <w:sz w:val="18"/>
          <w:szCs w:val="18"/>
        </w:rPr>
        <w:t xml:space="preserve">A)Durum – yer-yön – durum – miktar </w:t>
      </w:r>
    </w:p>
    <w:p w:rsidR="005C0D27" w:rsidRPr="009B7615" w:rsidRDefault="005C0D27" w:rsidP="009B7615">
      <w:pPr>
        <w:ind w:left="-851"/>
        <w:rPr>
          <w:rFonts w:ascii="Comic Sans MS" w:hAnsi="Comic Sans MS"/>
          <w:sz w:val="18"/>
          <w:szCs w:val="18"/>
        </w:rPr>
      </w:pPr>
      <w:r w:rsidRPr="009B7615">
        <w:rPr>
          <w:rFonts w:ascii="Comic Sans MS" w:hAnsi="Comic Sans MS"/>
          <w:sz w:val="18"/>
          <w:szCs w:val="18"/>
        </w:rPr>
        <w:t xml:space="preserve">B)Zaman – miktar – durum – yer-yön </w:t>
      </w:r>
    </w:p>
    <w:p w:rsidR="005C0D27" w:rsidRPr="009B7615" w:rsidRDefault="005C0D27" w:rsidP="009B7615">
      <w:pPr>
        <w:ind w:left="-851"/>
        <w:rPr>
          <w:rFonts w:ascii="Comic Sans MS" w:hAnsi="Comic Sans MS"/>
          <w:color w:val="FF0000"/>
          <w:sz w:val="18"/>
          <w:szCs w:val="18"/>
        </w:rPr>
      </w:pPr>
      <w:r w:rsidRPr="009B7615">
        <w:rPr>
          <w:rFonts w:ascii="Comic Sans MS" w:hAnsi="Comic Sans MS"/>
          <w:color w:val="FF0000"/>
          <w:sz w:val="18"/>
          <w:szCs w:val="18"/>
        </w:rPr>
        <w:t xml:space="preserve">C)Durum – zaman – miktar – yer-yön </w:t>
      </w:r>
    </w:p>
    <w:p w:rsidR="005C0D27" w:rsidRPr="009B7615" w:rsidRDefault="005C0D27" w:rsidP="009B7615">
      <w:pPr>
        <w:ind w:left="-851"/>
        <w:rPr>
          <w:rFonts w:ascii="Comic Sans MS" w:hAnsi="Comic Sans MS"/>
          <w:sz w:val="18"/>
          <w:szCs w:val="18"/>
        </w:rPr>
      </w:pPr>
      <w:r w:rsidRPr="009B7615">
        <w:rPr>
          <w:rFonts w:ascii="Comic Sans MS" w:hAnsi="Comic Sans MS"/>
          <w:sz w:val="18"/>
          <w:szCs w:val="18"/>
        </w:rPr>
        <w:t>D)Miktar – zaman – durum – yer-yön</w:t>
      </w:r>
    </w:p>
    <w:p w:rsidR="005C0D27" w:rsidRPr="00570734" w:rsidRDefault="005C0D27" w:rsidP="009B7615">
      <w:pPr>
        <w:rPr>
          <w:rFonts w:ascii="Comic Sans MS" w:hAnsi="Comic Sans MS"/>
          <w:b/>
          <w:sz w:val="18"/>
          <w:szCs w:val="18"/>
        </w:rPr>
      </w:pPr>
      <w:r w:rsidRPr="00570734">
        <w:rPr>
          <w:rFonts w:ascii="Comic Sans MS" w:hAnsi="Comic Sans MS"/>
          <w:b/>
          <w:sz w:val="18"/>
          <w:szCs w:val="18"/>
        </w:rPr>
        <w:t>-----------------------</w:t>
      </w:r>
    </w:p>
    <w:p w:rsidR="005C0D27" w:rsidRDefault="005C0D27" w:rsidP="009B7615">
      <w:pPr>
        <w:ind w:left="-851"/>
        <w:rPr>
          <w:rFonts w:ascii="Comic Sans MS" w:hAnsi="Comic Sans MS"/>
          <w:b/>
          <w:sz w:val="18"/>
          <w:szCs w:val="18"/>
        </w:rPr>
      </w:pPr>
      <w:r w:rsidRPr="009B7615">
        <w:rPr>
          <w:rFonts w:ascii="Comic Sans MS" w:hAnsi="Comic Sans MS"/>
          <w:b/>
          <w:sz w:val="18"/>
          <w:szCs w:val="18"/>
          <w:highlight w:val="lightGray"/>
        </w:rPr>
        <w:t>23-</w:t>
      </w:r>
      <w:r w:rsidRPr="009B7615">
        <w:rPr>
          <w:rFonts w:ascii="Comic Sans MS" w:hAnsi="Comic Sans MS"/>
          <w:b/>
          <w:sz w:val="18"/>
          <w:szCs w:val="18"/>
        </w:rPr>
        <w:t xml:space="preserve"> Aşağıdaki cümlelerin hangisinin </w:t>
      </w:r>
      <w:r w:rsidRPr="009B7615">
        <w:rPr>
          <w:rFonts w:ascii="Comic Sans MS" w:hAnsi="Comic Sans MS"/>
          <w:b/>
          <w:sz w:val="18"/>
          <w:szCs w:val="18"/>
          <w:u w:val="single"/>
        </w:rPr>
        <w:t xml:space="preserve">kişisi </w:t>
      </w:r>
      <w:r w:rsidRPr="009B7615">
        <w:rPr>
          <w:rFonts w:ascii="Comic Sans MS" w:hAnsi="Comic Sans MS"/>
          <w:b/>
          <w:sz w:val="18"/>
          <w:szCs w:val="18"/>
        </w:rPr>
        <w:t xml:space="preserve">diğerlerinden </w:t>
      </w:r>
      <w:r w:rsidRPr="009B7615">
        <w:rPr>
          <w:rFonts w:ascii="Comic Sans MS" w:hAnsi="Comic Sans MS"/>
          <w:b/>
          <w:sz w:val="18"/>
          <w:szCs w:val="18"/>
          <w:highlight w:val="lightGray"/>
        </w:rPr>
        <w:t>farklıdır?</w:t>
      </w:r>
    </w:p>
    <w:p w:rsidR="005C0D27" w:rsidRPr="009B7615" w:rsidRDefault="005C0D27" w:rsidP="009B7615">
      <w:pPr>
        <w:ind w:left="-851"/>
        <w:rPr>
          <w:rFonts w:ascii="Comic Sans MS" w:hAnsi="Comic Sans MS"/>
          <w:sz w:val="18"/>
          <w:szCs w:val="18"/>
        </w:rPr>
      </w:pPr>
      <w:r w:rsidRPr="009B7615">
        <w:rPr>
          <w:rFonts w:ascii="Comic Sans MS" w:hAnsi="Comic Sans MS"/>
          <w:sz w:val="18"/>
          <w:szCs w:val="18"/>
        </w:rPr>
        <w:t>A)Nergis adının nereden geldiğini biliyor musunuz?</w:t>
      </w:r>
    </w:p>
    <w:p w:rsidR="005C0D27" w:rsidRPr="009B7615" w:rsidRDefault="005C0D27" w:rsidP="009B7615">
      <w:pPr>
        <w:ind w:left="-851"/>
        <w:rPr>
          <w:rFonts w:ascii="Comic Sans MS" w:hAnsi="Comic Sans MS"/>
          <w:sz w:val="18"/>
          <w:szCs w:val="18"/>
        </w:rPr>
      </w:pPr>
      <w:r w:rsidRPr="009B7615">
        <w:rPr>
          <w:rFonts w:ascii="Comic Sans MS" w:hAnsi="Comic Sans MS"/>
          <w:sz w:val="18"/>
          <w:szCs w:val="18"/>
        </w:rPr>
        <w:t>B)Bu ad Yunan mitolojisinde kendini çok beğenen “Narcissos” tan gelir.</w:t>
      </w:r>
    </w:p>
    <w:p w:rsidR="005C0D27" w:rsidRPr="009B7615" w:rsidRDefault="005C0D27" w:rsidP="009B7615">
      <w:pPr>
        <w:ind w:left="-851"/>
        <w:rPr>
          <w:rFonts w:ascii="Comic Sans MS" w:hAnsi="Comic Sans MS"/>
          <w:sz w:val="18"/>
          <w:szCs w:val="18"/>
        </w:rPr>
      </w:pPr>
      <w:r w:rsidRPr="009B7615">
        <w:rPr>
          <w:rFonts w:ascii="Comic Sans MS" w:hAnsi="Comic Sans MS"/>
          <w:sz w:val="18"/>
          <w:szCs w:val="18"/>
        </w:rPr>
        <w:t>C)Nergisi göremezseniz bile kokusunu hemen alabilirsiniz.</w:t>
      </w:r>
    </w:p>
    <w:p w:rsidR="005C0D27" w:rsidRPr="009B7615" w:rsidRDefault="005C0D27" w:rsidP="009B7615">
      <w:pPr>
        <w:ind w:left="-851"/>
        <w:rPr>
          <w:rFonts w:ascii="Comic Sans MS" w:hAnsi="Comic Sans MS"/>
          <w:sz w:val="18"/>
          <w:szCs w:val="18"/>
        </w:rPr>
      </w:pPr>
      <w:r w:rsidRPr="009B7615">
        <w:rPr>
          <w:rFonts w:ascii="Comic Sans MS" w:hAnsi="Comic Sans MS"/>
          <w:sz w:val="18"/>
          <w:szCs w:val="18"/>
        </w:rPr>
        <w:t>D)Bu mevsimde çiçekçilerden nergis bulabilir misiniz?</w:t>
      </w:r>
    </w:p>
    <w:p w:rsidR="005C0D27" w:rsidRPr="009B7615" w:rsidRDefault="005C0D27" w:rsidP="00570734">
      <w:pPr>
        <w:pStyle w:val="NoSpacing"/>
        <w:jc w:val="both"/>
        <w:rPr>
          <w:rFonts w:ascii="Comic Sans MS" w:hAnsi="Comic Sans MS"/>
          <w:b/>
          <w:sz w:val="18"/>
          <w:szCs w:val="18"/>
          <w:highlight w:val="lightGray"/>
        </w:rPr>
      </w:pPr>
    </w:p>
    <w:p w:rsidR="005C0D27" w:rsidRPr="009B7615" w:rsidRDefault="005C0D27" w:rsidP="009B7615">
      <w:pPr>
        <w:pStyle w:val="NoSpacing"/>
        <w:ind w:left="-851"/>
        <w:jc w:val="both"/>
        <w:rPr>
          <w:rFonts w:ascii="Comic Sans MS" w:hAnsi="Comic Sans MS"/>
          <w:b/>
          <w:i/>
          <w:sz w:val="18"/>
          <w:szCs w:val="18"/>
          <w:u w:val="single"/>
        </w:rPr>
      </w:pPr>
      <w:r w:rsidRPr="009B7615">
        <w:rPr>
          <w:rFonts w:ascii="Comic Sans MS" w:hAnsi="Comic Sans MS"/>
          <w:b/>
          <w:sz w:val="18"/>
          <w:szCs w:val="18"/>
          <w:highlight w:val="lightGray"/>
        </w:rPr>
        <w:t>24-</w:t>
      </w:r>
      <w:r w:rsidRPr="009B7615">
        <w:rPr>
          <w:rFonts w:ascii="Comic Sans MS" w:hAnsi="Comic Sans MS"/>
          <w:b/>
          <w:sz w:val="18"/>
          <w:szCs w:val="18"/>
        </w:rPr>
        <w:t xml:space="preserve"> Aşağıdaki cümlelerin hangisinde anlam kayması </w:t>
      </w:r>
      <w:r w:rsidRPr="009B7615">
        <w:rPr>
          <w:rFonts w:ascii="Comic Sans MS" w:hAnsi="Comic Sans MS"/>
          <w:b/>
          <w:i/>
          <w:sz w:val="18"/>
          <w:szCs w:val="18"/>
          <w:highlight w:val="lightGray"/>
          <w:u w:val="single"/>
        </w:rPr>
        <w:t>yoktur?</w:t>
      </w:r>
    </w:p>
    <w:p w:rsidR="005C0D27" w:rsidRPr="009B7615" w:rsidRDefault="005C0D27" w:rsidP="009B7615">
      <w:pPr>
        <w:pStyle w:val="NoSpacing"/>
        <w:ind w:left="-851"/>
        <w:jc w:val="both"/>
        <w:rPr>
          <w:rFonts w:ascii="Comic Sans MS" w:hAnsi="Comic Sans MS"/>
          <w:color w:val="FF0000"/>
          <w:sz w:val="18"/>
          <w:szCs w:val="18"/>
        </w:rPr>
      </w:pPr>
      <w:r w:rsidRPr="009B7615">
        <w:rPr>
          <w:rFonts w:ascii="Comic Sans MS" w:hAnsi="Comic Sans MS"/>
          <w:b/>
          <w:color w:val="FF0000"/>
          <w:sz w:val="18"/>
          <w:szCs w:val="18"/>
        </w:rPr>
        <w:t>A)</w:t>
      </w:r>
      <w:r w:rsidRPr="009B7615">
        <w:rPr>
          <w:rFonts w:ascii="Comic Sans MS" w:hAnsi="Comic Sans MS"/>
          <w:color w:val="FF0000"/>
          <w:sz w:val="18"/>
          <w:szCs w:val="18"/>
        </w:rPr>
        <w:t>Her sabah bu yolu kullanırım.</w:t>
      </w:r>
    </w:p>
    <w:p w:rsidR="005C0D27" w:rsidRPr="009B7615" w:rsidRDefault="005C0D27" w:rsidP="009B7615">
      <w:pPr>
        <w:pStyle w:val="NoSpacing"/>
        <w:ind w:left="-851"/>
        <w:jc w:val="both"/>
        <w:rPr>
          <w:rFonts w:ascii="Comic Sans MS" w:hAnsi="Comic Sans MS"/>
          <w:sz w:val="18"/>
          <w:szCs w:val="18"/>
        </w:rPr>
      </w:pPr>
      <w:r w:rsidRPr="009B7615">
        <w:rPr>
          <w:rFonts w:ascii="Comic Sans MS" w:hAnsi="Comic Sans MS"/>
          <w:b/>
          <w:sz w:val="18"/>
          <w:szCs w:val="18"/>
        </w:rPr>
        <w:t>B)</w:t>
      </w:r>
      <w:r w:rsidRPr="009B7615">
        <w:rPr>
          <w:rFonts w:ascii="Comic Sans MS" w:hAnsi="Comic Sans MS"/>
          <w:sz w:val="18"/>
          <w:szCs w:val="18"/>
        </w:rPr>
        <w:t xml:space="preserve"> Yarın sınava giriyoruz.</w:t>
      </w:r>
    </w:p>
    <w:p w:rsidR="005C0D27" w:rsidRPr="009B7615" w:rsidRDefault="005C0D27" w:rsidP="009B7615">
      <w:pPr>
        <w:pStyle w:val="NoSpacing"/>
        <w:ind w:left="-851"/>
        <w:jc w:val="both"/>
        <w:rPr>
          <w:rFonts w:ascii="Comic Sans MS" w:hAnsi="Comic Sans MS"/>
          <w:sz w:val="18"/>
          <w:szCs w:val="18"/>
        </w:rPr>
      </w:pPr>
      <w:r w:rsidRPr="009B7615">
        <w:rPr>
          <w:rFonts w:ascii="Comic Sans MS" w:hAnsi="Comic Sans MS"/>
          <w:b/>
          <w:sz w:val="18"/>
          <w:szCs w:val="18"/>
        </w:rPr>
        <w:t>C)</w:t>
      </w:r>
      <w:r w:rsidRPr="009B7615">
        <w:rPr>
          <w:rFonts w:ascii="Comic Sans MS" w:hAnsi="Comic Sans MS"/>
          <w:sz w:val="18"/>
          <w:szCs w:val="18"/>
        </w:rPr>
        <w:t>Babam uyuklayınca kaza yapıyor.</w:t>
      </w:r>
    </w:p>
    <w:p w:rsidR="005C0D27" w:rsidRPr="009B7615" w:rsidRDefault="005C0D27" w:rsidP="009B7615">
      <w:pPr>
        <w:pStyle w:val="NoSpacing"/>
        <w:ind w:left="-851"/>
        <w:jc w:val="both"/>
        <w:rPr>
          <w:rFonts w:ascii="Comic Sans MS" w:hAnsi="Comic Sans MS"/>
          <w:sz w:val="18"/>
          <w:szCs w:val="18"/>
        </w:rPr>
      </w:pPr>
      <w:r w:rsidRPr="009B7615">
        <w:rPr>
          <w:rFonts w:ascii="Comic Sans MS" w:hAnsi="Comic Sans MS"/>
          <w:b/>
          <w:sz w:val="18"/>
          <w:szCs w:val="18"/>
        </w:rPr>
        <w:t>D)</w:t>
      </w:r>
      <w:r w:rsidRPr="009B7615">
        <w:rPr>
          <w:rFonts w:ascii="Comic Sans MS" w:hAnsi="Comic Sans MS"/>
          <w:sz w:val="18"/>
          <w:szCs w:val="18"/>
        </w:rPr>
        <w:t>Atatürk 1881’de doğar.</w:t>
      </w:r>
    </w:p>
    <w:p w:rsidR="005C0D27" w:rsidRPr="00570734" w:rsidRDefault="005C0D27" w:rsidP="009B7615">
      <w:pPr>
        <w:rPr>
          <w:rFonts w:ascii="Comic Sans MS" w:hAnsi="Comic Sans MS"/>
          <w:b/>
          <w:sz w:val="18"/>
          <w:szCs w:val="18"/>
        </w:rPr>
      </w:pPr>
      <w:r w:rsidRPr="00570734">
        <w:rPr>
          <w:rFonts w:ascii="Comic Sans MS" w:hAnsi="Comic Sans MS"/>
          <w:b/>
          <w:sz w:val="18"/>
          <w:szCs w:val="18"/>
        </w:rPr>
        <w:t>-----------------------</w:t>
      </w:r>
    </w:p>
    <w:p w:rsidR="005C0D27" w:rsidRPr="009B7615" w:rsidRDefault="005C0D27" w:rsidP="00570734">
      <w:pPr>
        <w:pStyle w:val="NoSpacing"/>
        <w:jc w:val="both"/>
        <w:rPr>
          <w:rFonts w:ascii="Comic Sans MS" w:hAnsi="Comic Sans MS"/>
          <w:sz w:val="18"/>
          <w:szCs w:val="18"/>
        </w:rPr>
      </w:pPr>
      <w:r w:rsidRPr="009B7615">
        <w:rPr>
          <w:rFonts w:ascii="Comic Sans MS" w:hAnsi="Comic Sans MS"/>
          <w:b/>
          <w:sz w:val="18"/>
          <w:szCs w:val="18"/>
          <w:highlight w:val="lightGray"/>
        </w:rPr>
        <w:t>25-</w:t>
      </w:r>
      <w:r w:rsidRPr="009B7615">
        <w:rPr>
          <w:rFonts w:ascii="Comic Sans MS" w:hAnsi="Comic Sans MS"/>
          <w:b/>
          <w:sz w:val="18"/>
          <w:szCs w:val="18"/>
        </w:rPr>
        <w:tab/>
      </w:r>
      <w:r w:rsidRPr="009B7615">
        <w:rPr>
          <w:rFonts w:ascii="Comic Sans MS" w:hAnsi="Comic Sans MS"/>
          <w:b/>
          <w:i/>
          <w:sz w:val="18"/>
          <w:szCs w:val="18"/>
        </w:rPr>
        <w:t>Bu iki metnin ortaya çıkış bağlamında ortak yönü aşağıdakilerden hangisidir?</w:t>
      </w:r>
    </w:p>
    <w:p w:rsidR="005C0D27" w:rsidRPr="009B7615" w:rsidRDefault="005C0D27" w:rsidP="00570734">
      <w:pPr>
        <w:pStyle w:val="NoSpacing"/>
        <w:jc w:val="both"/>
        <w:rPr>
          <w:rFonts w:ascii="Comic Sans MS" w:hAnsi="Comic Sans MS"/>
          <w:sz w:val="10"/>
          <w:szCs w:val="18"/>
        </w:rPr>
      </w:pPr>
    </w:p>
    <w:p w:rsidR="005C0D27" w:rsidRPr="009B7615" w:rsidRDefault="005C0D27" w:rsidP="00570734">
      <w:pPr>
        <w:ind w:right="-73"/>
        <w:jc w:val="both"/>
        <w:rPr>
          <w:rFonts w:ascii="Comic Sans MS" w:hAnsi="Comic Sans MS"/>
          <w:sz w:val="18"/>
          <w:szCs w:val="18"/>
        </w:rPr>
      </w:pPr>
      <w:r w:rsidRPr="009B7615">
        <w:rPr>
          <w:rFonts w:ascii="Comic Sans MS" w:hAnsi="Comic Sans MS"/>
          <w:sz w:val="18"/>
          <w:szCs w:val="18"/>
        </w:rPr>
        <w:t xml:space="preserve">Bambunun bazı kültürlerde sembolik anlamları vardır. Çin’de bambu uzun bir ömrün sembolüdür. Hindistan’da ise dostluğun sembolüdür. Filipinler’de çiftçiler bambu sırıklarını şans getirsin diye tarlalarının etrafına dikerler. Bambu, yemyeşil yapraklarıyla ve çok düz bir şekilde dik büyümesiyle dürüstlüğün ve temizliğin sembolüdür. Kültürler arası farklılıklar bambuya bu şekilde yansımıştır. </w:t>
      </w:r>
    </w:p>
    <w:p w:rsidR="005C0D27" w:rsidRPr="009B7615" w:rsidRDefault="005C0D27" w:rsidP="00570734">
      <w:pPr>
        <w:pStyle w:val="NoSpacing"/>
        <w:jc w:val="both"/>
        <w:rPr>
          <w:rFonts w:ascii="Comic Sans MS" w:hAnsi="Comic Sans MS"/>
          <w:sz w:val="10"/>
          <w:szCs w:val="18"/>
        </w:rPr>
      </w:pPr>
    </w:p>
    <w:p w:rsidR="005C0D27" w:rsidRPr="009B7615" w:rsidRDefault="005C0D27" w:rsidP="00570734">
      <w:pPr>
        <w:ind w:right="-73"/>
        <w:jc w:val="both"/>
        <w:rPr>
          <w:rFonts w:ascii="Comic Sans MS" w:hAnsi="Comic Sans MS"/>
          <w:sz w:val="18"/>
          <w:szCs w:val="18"/>
        </w:rPr>
      </w:pPr>
      <w:r w:rsidRPr="009B7615">
        <w:rPr>
          <w:rFonts w:ascii="Comic Sans MS" w:hAnsi="Comic Sans MS"/>
          <w:sz w:val="18"/>
          <w:szCs w:val="18"/>
        </w:rPr>
        <w:t>Kasımpatı iyimserlik, neşe, uzun ömür ve mutluluk anlamlarını taşır. Çin’de ekim ayı, Japonya’da ise eylül ayı çiçeğidir. Çin’de 3000 yıldan fazla süredir yaşadığı için kasımpatı “Doğu Çiçeği” ve “Yaşam Çiçeği” olarak da anılır. Çin’de kasımpatının evlere mutluluk getireceğine inanılır. Japonların ise bu bitkinin insanların sonsuza dek genç kalmalarını sağladığına inandıkları bir efsaneleri vardır.</w:t>
      </w:r>
    </w:p>
    <w:p w:rsidR="005C0D27" w:rsidRPr="009B7615" w:rsidRDefault="005C0D27" w:rsidP="00570734">
      <w:pPr>
        <w:pStyle w:val="ListParagraph"/>
        <w:numPr>
          <w:ilvl w:val="0"/>
          <w:numId w:val="22"/>
        </w:numPr>
        <w:tabs>
          <w:tab w:val="left" w:pos="0"/>
        </w:tabs>
        <w:spacing w:line="276" w:lineRule="auto"/>
        <w:ind w:left="0" w:right="-356" w:firstLine="0"/>
        <w:rPr>
          <w:rFonts w:ascii="Comic Sans MS" w:hAnsi="Comic Sans MS"/>
          <w:color w:val="FF0000"/>
          <w:sz w:val="18"/>
          <w:szCs w:val="18"/>
        </w:rPr>
      </w:pPr>
      <w:r w:rsidRPr="009B7615">
        <w:rPr>
          <w:rFonts w:ascii="Comic Sans MS" w:hAnsi="Comic Sans MS"/>
          <w:color w:val="FF0000"/>
          <w:sz w:val="18"/>
          <w:szCs w:val="18"/>
        </w:rPr>
        <w:t>bir olayı haber vermek için yazılmış olmaları</w:t>
      </w:r>
    </w:p>
    <w:p w:rsidR="005C0D27" w:rsidRPr="009B7615" w:rsidRDefault="005C0D27" w:rsidP="00570734">
      <w:pPr>
        <w:pStyle w:val="ListParagraph"/>
        <w:numPr>
          <w:ilvl w:val="0"/>
          <w:numId w:val="22"/>
        </w:numPr>
        <w:spacing w:line="276" w:lineRule="auto"/>
        <w:ind w:left="0" w:right="-355" w:firstLine="0"/>
        <w:rPr>
          <w:rFonts w:ascii="Comic Sans MS" w:hAnsi="Comic Sans MS"/>
          <w:sz w:val="18"/>
          <w:szCs w:val="18"/>
        </w:rPr>
      </w:pPr>
      <w:r w:rsidRPr="009B7615">
        <w:rPr>
          <w:rFonts w:ascii="Comic Sans MS" w:hAnsi="Comic Sans MS"/>
          <w:sz w:val="18"/>
          <w:szCs w:val="18"/>
        </w:rPr>
        <w:t>doğal çevrenin çiçekler üzerindeki etkisini anlatmaları</w:t>
      </w:r>
    </w:p>
    <w:p w:rsidR="005C0D27" w:rsidRPr="009B7615" w:rsidRDefault="005C0D27" w:rsidP="00570734">
      <w:pPr>
        <w:pStyle w:val="ListParagraph"/>
        <w:numPr>
          <w:ilvl w:val="0"/>
          <w:numId w:val="22"/>
        </w:numPr>
        <w:spacing w:line="276" w:lineRule="auto"/>
        <w:ind w:left="0" w:right="-356" w:firstLine="0"/>
        <w:rPr>
          <w:rFonts w:ascii="Comic Sans MS" w:hAnsi="Comic Sans MS"/>
          <w:sz w:val="18"/>
          <w:szCs w:val="18"/>
        </w:rPr>
      </w:pPr>
      <w:r w:rsidRPr="009B7615">
        <w:rPr>
          <w:rFonts w:ascii="Comic Sans MS" w:hAnsi="Comic Sans MS"/>
          <w:sz w:val="18"/>
          <w:szCs w:val="18"/>
        </w:rPr>
        <w:t>çiçeklerin ana vatanı hakkında bilgi vermeleri</w:t>
      </w:r>
    </w:p>
    <w:p w:rsidR="005C0D27" w:rsidRPr="009B7615" w:rsidRDefault="005C0D27" w:rsidP="00570734">
      <w:pPr>
        <w:pStyle w:val="ListParagraph"/>
        <w:numPr>
          <w:ilvl w:val="0"/>
          <w:numId w:val="22"/>
        </w:numPr>
        <w:spacing w:line="276" w:lineRule="auto"/>
        <w:ind w:left="0" w:right="-356" w:firstLine="0"/>
        <w:rPr>
          <w:rFonts w:ascii="Comic Sans MS" w:hAnsi="Comic Sans MS"/>
          <w:sz w:val="18"/>
          <w:szCs w:val="18"/>
        </w:rPr>
      </w:pPr>
      <w:r w:rsidRPr="009B7615">
        <w:rPr>
          <w:rFonts w:ascii="Comic Sans MS" w:hAnsi="Comic Sans MS"/>
          <w:sz w:val="18"/>
          <w:szCs w:val="18"/>
        </w:rPr>
        <w:t xml:space="preserve">çiçeklerin ülkelere göre taşıdığı anlamlardan söz etmeleri  </w:t>
      </w:r>
    </w:p>
    <w:p w:rsidR="005C0D27" w:rsidRPr="009B7615" w:rsidRDefault="005C0D27" w:rsidP="00E87B11">
      <w:pPr>
        <w:jc w:val="both"/>
        <w:rPr>
          <w:rFonts w:ascii="Comic Sans MS" w:hAnsi="Comic Sans MS"/>
          <w:b/>
          <w:sz w:val="18"/>
          <w:szCs w:val="18"/>
        </w:rPr>
      </w:pPr>
      <w:r w:rsidRPr="009B7615">
        <w:rPr>
          <w:rFonts w:ascii="Comic Sans MS" w:hAnsi="Comic Sans MS"/>
          <w:b/>
          <w:sz w:val="18"/>
          <w:szCs w:val="18"/>
        </w:rPr>
        <w:t>Cevaplarınızı işaretleyiniz.</w:t>
      </w:r>
    </w:p>
    <w:p w:rsidR="005C0D27" w:rsidRPr="009B7615" w:rsidRDefault="005C0D27" w:rsidP="00E87B11">
      <w:pPr>
        <w:jc w:val="both"/>
        <w:rPr>
          <w:rFonts w:ascii="Comic Sans MS" w:hAnsi="Comic Sans MS"/>
          <w:b/>
          <w:noProof/>
          <w:sz w:val="18"/>
          <w:szCs w:val="18"/>
        </w:rPr>
      </w:pPr>
      <w:r>
        <w:rPr>
          <w:noProof/>
        </w:rPr>
        <w:pict>
          <v:group id="_x0000_s1026" style="position:absolute;left:0;text-align:left;margin-left:-12.8pt;margin-top:2pt;width:236.1pt;height:447.2pt;z-index:251658240" coordorigin="6381,5404" coordsize="4025,8944">
            <v:group id="_x0000_s1027" style="position:absolute;left:6381;top:9904;width:1685;height:4444" coordorigin="6381,9904" coordsize="1685,4444">
              <v:group id="_x0000_s1028" style="position:absolute;left:6989;top:10001;width:1077;height:258" coordorigin="8541,7204" coordsize="1417,360">
                <v:group id="_x0000_s1029" style="position:absolute;left:8541;top:7204;width:360;height:360" coordorigin="8541,7204" coordsize="360,360">
                  <v:oval id="_x0000_s1030" style="position:absolute;left:8579;top:7204;width:292;height:360"/>
                  <v:shapetype id="_x0000_t202" coordsize="21600,21600" o:spt="202" path="m,l,21600r21600,l21600,xe">
                    <v:stroke joinstyle="miter"/>
                    <v:path gradientshapeok="t" o:connecttype="rect"/>
                  </v:shapetype>
                  <v:shape id="_x0000_s1031" type="#_x0000_t202" style="position:absolute;left:8541;top:7204;width:360;height:360" filled="f" stroked="f">
                    <v:textbox style="mso-next-textbox:#_x0000_s1031">
                      <w:txbxContent>
                        <w:p w:rsidR="005C0D27" w:rsidRPr="006848FA" w:rsidRDefault="005C0D27" w:rsidP="001E7CC5">
                          <w:pPr>
                            <w:rPr>
                              <w:sz w:val="10"/>
                              <w:szCs w:val="10"/>
                            </w:rPr>
                          </w:pPr>
                          <w:r w:rsidRPr="006848FA">
                            <w:rPr>
                              <w:sz w:val="10"/>
                              <w:szCs w:val="10"/>
                            </w:rPr>
                            <w:t>A</w:t>
                          </w:r>
                        </w:p>
                      </w:txbxContent>
                    </v:textbox>
                  </v:shape>
                </v:group>
                <v:group id="_x0000_s1032" style="position:absolute;left:8871;top:7204;width:360;height:360" coordorigin="8871,7204" coordsize="360,360">
                  <v:oval id="_x0000_s1033" style="position:absolute;left:8939;top:7204;width:292;height:360"/>
                  <v:shape id="_x0000_s1034" type="#_x0000_t202" style="position:absolute;left:8871;top:7204;width:360;height:360" filled="f" stroked="f">
                    <v:textbox style="mso-next-textbox:#_x0000_s1034">
                      <w:txbxContent>
                        <w:p w:rsidR="005C0D27" w:rsidRPr="006848FA" w:rsidRDefault="005C0D27" w:rsidP="001E7CC5">
                          <w:pPr>
                            <w:rPr>
                              <w:sz w:val="10"/>
                              <w:szCs w:val="10"/>
                            </w:rPr>
                          </w:pPr>
                          <w:r w:rsidRPr="006848FA">
                            <w:rPr>
                              <w:sz w:val="10"/>
                              <w:szCs w:val="10"/>
                            </w:rPr>
                            <w:t>B</w:t>
                          </w:r>
                        </w:p>
                      </w:txbxContent>
                    </v:textbox>
                  </v:shape>
                </v:group>
                <v:group id="_x0000_s1035" style="position:absolute;left:9231;top:7204;width:360;height:360" coordorigin="9231,7204" coordsize="360,360">
                  <v:oval id="_x0000_s1036" style="position:absolute;left:9261;top:7204;width:292;height:360"/>
                  <v:shape id="_x0000_s1037" type="#_x0000_t202" style="position:absolute;left:9231;top:7204;width:360;height:360" filled="f" stroked="f">
                    <v:textbox style="mso-next-textbox:#_x0000_s1037">
                      <w:txbxContent>
                        <w:p w:rsidR="005C0D27" w:rsidRPr="006848FA" w:rsidRDefault="005C0D27" w:rsidP="001E7CC5">
                          <w:pPr>
                            <w:rPr>
                              <w:sz w:val="10"/>
                              <w:szCs w:val="10"/>
                            </w:rPr>
                          </w:pPr>
                          <w:r w:rsidRPr="006848FA">
                            <w:rPr>
                              <w:sz w:val="10"/>
                              <w:szCs w:val="10"/>
                            </w:rPr>
                            <w:t>C</w:t>
                          </w:r>
                        </w:p>
                      </w:txbxContent>
                    </v:textbox>
                  </v:shape>
                </v:group>
                <v:group id="_x0000_s1038" style="position:absolute;left:9591;top:7204;width:367;height:360" coordorigin="9591,7204" coordsize="367,360">
                  <v:oval id="_x0000_s1039" style="position:absolute;left:9666;top:7204;width:292;height:360"/>
                  <v:shape id="_x0000_s1040" type="#_x0000_t202" style="position:absolute;left:9591;top:7204;width:360;height:360" filled="f" stroked="f">
                    <v:textbox style="mso-next-textbox:#_x0000_s1040">
                      <w:txbxContent>
                        <w:p w:rsidR="005C0D27" w:rsidRPr="006848FA" w:rsidRDefault="005C0D27" w:rsidP="001E7CC5">
                          <w:pPr>
                            <w:rPr>
                              <w:sz w:val="10"/>
                              <w:szCs w:val="10"/>
                            </w:rPr>
                          </w:pPr>
                          <w:r w:rsidRPr="006848FA">
                            <w:rPr>
                              <w:sz w:val="10"/>
                              <w:szCs w:val="10"/>
                            </w:rPr>
                            <w:t>D</w:t>
                          </w:r>
                        </w:p>
                      </w:txbxContent>
                    </v:textbox>
                  </v:shape>
                </v:group>
              </v:group>
              <v:group id="_x0000_s1041" style="position:absolute;left:6989;top:10394;width:1077;height:257" coordorigin="8541,7204" coordsize="1417,360">
                <v:group id="_x0000_s1042" style="position:absolute;left:8541;top:7204;width:360;height:360" coordorigin="8541,7204" coordsize="360,360">
                  <v:oval id="_x0000_s1043" style="position:absolute;left:8579;top:7204;width:292;height:360"/>
                  <v:shape id="_x0000_s1044" type="#_x0000_t202" style="position:absolute;left:8541;top:7204;width:360;height:360" filled="f" stroked="f">
                    <v:textbox style="mso-next-textbox:#_x0000_s1044">
                      <w:txbxContent>
                        <w:p w:rsidR="005C0D27" w:rsidRPr="00DC4DC1" w:rsidRDefault="005C0D27" w:rsidP="001E7CC5">
                          <w:pPr>
                            <w:rPr>
                              <w:sz w:val="10"/>
                              <w:szCs w:val="10"/>
                            </w:rPr>
                          </w:pPr>
                          <w:r w:rsidRPr="00DC4DC1">
                            <w:rPr>
                              <w:sz w:val="10"/>
                              <w:szCs w:val="10"/>
                            </w:rPr>
                            <w:t>A</w:t>
                          </w:r>
                        </w:p>
                      </w:txbxContent>
                    </v:textbox>
                  </v:shape>
                </v:group>
                <v:group id="_x0000_s1045" style="position:absolute;left:8871;top:7204;width:360;height:360" coordorigin="8871,7204" coordsize="360,360">
                  <v:oval id="_x0000_s1046" style="position:absolute;left:8939;top:7204;width:292;height:360"/>
                  <v:shape id="_x0000_s1047" type="#_x0000_t202" style="position:absolute;left:8871;top:7204;width:360;height:360" filled="f" stroked="f">
                    <v:textbox style="mso-next-textbox:#_x0000_s1047">
                      <w:txbxContent>
                        <w:p w:rsidR="005C0D27" w:rsidRPr="006848FA" w:rsidRDefault="005C0D27" w:rsidP="001E7CC5">
                          <w:pPr>
                            <w:rPr>
                              <w:sz w:val="10"/>
                              <w:szCs w:val="10"/>
                            </w:rPr>
                          </w:pPr>
                          <w:r w:rsidRPr="006848FA">
                            <w:rPr>
                              <w:sz w:val="10"/>
                              <w:szCs w:val="10"/>
                            </w:rPr>
                            <w:t>B</w:t>
                          </w:r>
                        </w:p>
                      </w:txbxContent>
                    </v:textbox>
                  </v:shape>
                </v:group>
                <v:group id="_x0000_s1048" style="position:absolute;left:9231;top:7204;width:360;height:360" coordorigin="9231,7204" coordsize="360,360">
                  <v:oval id="_x0000_s1049" style="position:absolute;left:9261;top:7204;width:292;height:360"/>
                  <v:shape id="_x0000_s1050" type="#_x0000_t202" style="position:absolute;left:9231;top:7204;width:360;height:360" filled="f" stroked="f">
                    <v:textbox style="mso-next-textbox:#_x0000_s1050">
                      <w:txbxContent>
                        <w:p w:rsidR="005C0D27" w:rsidRPr="00DC4DC1" w:rsidRDefault="005C0D27" w:rsidP="001E7CC5">
                          <w:pPr>
                            <w:rPr>
                              <w:sz w:val="10"/>
                              <w:szCs w:val="10"/>
                            </w:rPr>
                          </w:pPr>
                          <w:r w:rsidRPr="00DC4DC1">
                            <w:rPr>
                              <w:sz w:val="10"/>
                              <w:szCs w:val="10"/>
                            </w:rPr>
                            <w:t>C</w:t>
                          </w:r>
                        </w:p>
                      </w:txbxContent>
                    </v:textbox>
                  </v:shape>
                </v:group>
                <v:group id="_x0000_s1051" style="position:absolute;left:9591;top:7204;width:367;height:360" coordorigin="9591,7204" coordsize="367,360">
                  <v:oval id="_x0000_s1052" style="position:absolute;left:9666;top:7204;width:292;height:360"/>
                  <v:shape id="_x0000_s1053" type="#_x0000_t202" style="position:absolute;left:9591;top:7204;width:360;height:360" filled="f" stroked="f">
                    <v:textbox style="mso-next-textbox:#_x0000_s1053">
                      <w:txbxContent>
                        <w:p w:rsidR="005C0D27" w:rsidRPr="00DC4DC1" w:rsidRDefault="005C0D27" w:rsidP="001E7CC5">
                          <w:pPr>
                            <w:rPr>
                              <w:sz w:val="10"/>
                              <w:szCs w:val="10"/>
                            </w:rPr>
                          </w:pPr>
                          <w:r w:rsidRPr="00DC4DC1">
                            <w:rPr>
                              <w:sz w:val="10"/>
                              <w:szCs w:val="10"/>
                            </w:rPr>
                            <w:t>D</w:t>
                          </w:r>
                        </w:p>
                      </w:txbxContent>
                    </v:textbox>
                  </v:shape>
                </v:group>
              </v:group>
              <v:group id="_x0000_s1054" style="position:absolute;left:6989;top:10804;width:1077;height:258" coordorigin="8541,7204" coordsize="1417,360">
                <v:group id="_x0000_s1055" style="position:absolute;left:8541;top:7204;width:360;height:360" coordorigin="8541,7204" coordsize="360,360">
                  <v:oval id="_x0000_s1056" style="position:absolute;left:8579;top:7204;width:292;height:360"/>
                  <v:shape id="_x0000_s1057" type="#_x0000_t202" style="position:absolute;left:8541;top:7204;width:360;height:360" filled="f" stroked="f">
                    <v:textbox style="mso-next-textbox:#_x0000_s1057">
                      <w:txbxContent>
                        <w:p w:rsidR="005C0D27" w:rsidRPr="00DC4DC1" w:rsidRDefault="005C0D27" w:rsidP="001E7CC5">
                          <w:pPr>
                            <w:rPr>
                              <w:sz w:val="10"/>
                              <w:szCs w:val="10"/>
                            </w:rPr>
                          </w:pPr>
                          <w:r w:rsidRPr="00DC4DC1">
                            <w:rPr>
                              <w:sz w:val="10"/>
                              <w:szCs w:val="10"/>
                            </w:rPr>
                            <w:t>A</w:t>
                          </w:r>
                        </w:p>
                      </w:txbxContent>
                    </v:textbox>
                  </v:shape>
                </v:group>
                <v:group id="_x0000_s1058" style="position:absolute;left:8871;top:7204;width:360;height:360" coordorigin="8871,7204" coordsize="360,360">
                  <v:oval id="_x0000_s1059" style="position:absolute;left:8939;top:7204;width:292;height:360"/>
                  <v:shape id="_x0000_s1060" type="#_x0000_t202" style="position:absolute;left:8871;top:7204;width:360;height:360" filled="f" stroked="f">
                    <v:textbox style="mso-next-textbox:#_x0000_s1060">
                      <w:txbxContent>
                        <w:p w:rsidR="005C0D27" w:rsidRPr="00DC4DC1" w:rsidRDefault="005C0D27" w:rsidP="001E7CC5">
                          <w:pPr>
                            <w:rPr>
                              <w:sz w:val="10"/>
                              <w:szCs w:val="10"/>
                            </w:rPr>
                          </w:pPr>
                          <w:r w:rsidRPr="00DC4DC1">
                            <w:rPr>
                              <w:sz w:val="10"/>
                              <w:szCs w:val="10"/>
                            </w:rPr>
                            <w:t>B</w:t>
                          </w:r>
                        </w:p>
                      </w:txbxContent>
                    </v:textbox>
                  </v:shape>
                </v:group>
                <v:group id="_x0000_s1061" style="position:absolute;left:9231;top:7204;width:360;height:360" coordorigin="9231,7204" coordsize="360,360">
                  <v:oval id="_x0000_s1062" style="position:absolute;left:9261;top:7204;width:292;height:360"/>
                  <v:shape id="_x0000_s1063" type="#_x0000_t202" style="position:absolute;left:9231;top:7204;width:360;height:360" filled="f" stroked="f">
                    <v:textbox style="mso-next-textbox:#_x0000_s1063">
                      <w:txbxContent>
                        <w:p w:rsidR="005C0D27" w:rsidRPr="00DC4DC1" w:rsidRDefault="005C0D27" w:rsidP="001E7CC5">
                          <w:pPr>
                            <w:rPr>
                              <w:sz w:val="10"/>
                              <w:szCs w:val="10"/>
                            </w:rPr>
                          </w:pPr>
                          <w:r w:rsidRPr="00DC4DC1">
                            <w:rPr>
                              <w:sz w:val="10"/>
                              <w:szCs w:val="10"/>
                            </w:rPr>
                            <w:t>C</w:t>
                          </w:r>
                        </w:p>
                      </w:txbxContent>
                    </v:textbox>
                  </v:shape>
                </v:group>
                <v:group id="_x0000_s1064" style="position:absolute;left:9591;top:7204;width:367;height:360" coordorigin="9591,7204" coordsize="367,360">
                  <v:oval id="_x0000_s1065" style="position:absolute;left:9666;top:7204;width:292;height:360"/>
                  <v:shape id="_x0000_s1066" type="#_x0000_t202" style="position:absolute;left:9591;top:7204;width:360;height:360" filled="f" stroked="f">
                    <v:textbox style="mso-next-textbox:#_x0000_s1066">
                      <w:txbxContent>
                        <w:p w:rsidR="005C0D27" w:rsidRPr="00DC4DC1" w:rsidRDefault="005C0D27" w:rsidP="001E7CC5">
                          <w:pPr>
                            <w:rPr>
                              <w:sz w:val="10"/>
                              <w:szCs w:val="10"/>
                            </w:rPr>
                          </w:pPr>
                          <w:r w:rsidRPr="00DC4DC1">
                            <w:rPr>
                              <w:sz w:val="10"/>
                              <w:szCs w:val="10"/>
                            </w:rPr>
                            <w:t>D</w:t>
                          </w:r>
                        </w:p>
                      </w:txbxContent>
                    </v:textbox>
                  </v:shape>
                </v:group>
              </v:group>
              <v:group id="_x0000_s1067" style="position:absolute;left:6989;top:11239;width:1077;height:259" coordorigin="8541,7204" coordsize="1417,360">
                <v:group id="_x0000_s1068" style="position:absolute;left:8541;top:7204;width:360;height:360" coordorigin="8541,7204" coordsize="360,360">
                  <v:oval id="_x0000_s1069" style="position:absolute;left:8579;top:7204;width:292;height:360"/>
                  <v:shape id="_x0000_s1070" type="#_x0000_t202" style="position:absolute;left:8541;top:7204;width:360;height:360" filled="f" stroked="f">
                    <v:textbox style="mso-next-textbox:#_x0000_s1070">
                      <w:txbxContent>
                        <w:p w:rsidR="005C0D27" w:rsidRPr="00DC4DC1" w:rsidRDefault="005C0D27" w:rsidP="001E7CC5">
                          <w:pPr>
                            <w:rPr>
                              <w:sz w:val="10"/>
                              <w:szCs w:val="10"/>
                            </w:rPr>
                          </w:pPr>
                          <w:r w:rsidRPr="00DC4DC1">
                            <w:rPr>
                              <w:sz w:val="10"/>
                              <w:szCs w:val="10"/>
                            </w:rPr>
                            <w:t>A</w:t>
                          </w:r>
                        </w:p>
                      </w:txbxContent>
                    </v:textbox>
                  </v:shape>
                </v:group>
                <v:group id="_x0000_s1071" style="position:absolute;left:8871;top:7204;width:360;height:360" coordorigin="8871,7204" coordsize="360,360">
                  <v:oval id="_x0000_s1072" style="position:absolute;left:8939;top:7204;width:292;height:360"/>
                  <v:shape id="_x0000_s1073" type="#_x0000_t202" style="position:absolute;left:8871;top:7204;width:360;height:360" filled="f" stroked="f">
                    <v:textbox style="mso-next-textbox:#_x0000_s1073">
                      <w:txbxContent>
                        <w:p w:rsidR="005C0D27" w:rsidRPr="00DC4DC1" w:rsidRDefault="005C0D27" w:rsidP="001E7CC5">
                          <w:pPr>
                            <w:rPr>
                              <w:sz w:val="10"/>
                              <w:szCs w:val="10"/>
                            </w:rPr>
                          </w:pPr>
                          <w:r w:rsidRPr="00DC4DC1">
                            <w:rPr>
                              <w:sz w:val="10"/>
                              <w:szCs w:val="10"/>
                            </w:rPr>
                            <w:t>B</w:t>
                          </w:r>
                        </w:p>
                      </w:txbxContent>
                    </v:textbox>
                  </v:shape>
                </v:group>
                <v:group id="_x0000_s1074" style="position:absolute;left:9231;top:7204;width:360;height:360" coordorigin="9231,7204" coordsize="360,360">
                  <v:oval id="_x0000_s1075" style="position:absolute;left:9261;top:7204;width:292;height:360"/>
                  <v:shape id="_x0000_s1076" type="#_x0000_t202" style="position:absolute;left:9231;top:7204;width:360;height:360" filled="f" stroked="f">
                    <v:textbox style="mso-next-textbox:#_x0000_s1076">
                      <w:txbxContent>
                        <w:p w:rsidR="005C0D27" w:rsidRPr="00DC4DC1" w:rsidRDefault="005C0D27" w:rsidP="001E7CC5">
                          <w:pPr>
                            <w:rPr>
                              <w:sz w:val="10"/>
                              <w:szCs w:val="10"/>
                            </w:rPr>
                          </w:pPr>
                          <w:r w:rsidRPr="00DC4DC1">
                            <w:rPr>
                              <w:sz w:val="10"/>
                              <w:szCs w:val="10"/>
                            </w:rPr>
                            <w:t>C</w:t>
                          </w:r>
                        </w:p>
                      </w:txbxContent>
                    </v:textbox>
                  </v:shape>
                </v:group>
                <v:group id="_x0000_s1077" style="position:absolute;left:9591;top:7204;width:367;height:360" coordorigin="9591,7204" coordsize="367,360">
                  <v:oval id="_x0000_s1078" style="position:absolute;left:9666;top:7204;width:292;height:360"/>
                  <v:shape id="_x0000_s1079" type="#_x0000_t202" style="position:absolute;left:9591;top:7204;width:360;height:360" filled="f" stroked="f">
                    <v:textbox style="mso-next-textbox:#_x0000_s1079">
                      <w:txbxContent>
                        <w:p w:rsidR="005C0D27" w:rsidRPr="00DC4DC1" w:rsidRDefault="005C0D27" w:rsidP="001E7CC5">
                          <w:pPr>
                            <w:rPr>
                              <w:sz w:val="10"/>
                              <w:szCs w:val="10"/>
                            </w:rPr>
                          </w:pPr>
                          <w:r w:rsidRPr="00DC4DC1">
                            <w:rPr>
                              <w:sz w:val="10"/>
                              <w:szCs w:val="10"/>
                            </w:rPr>
                            <w:t>D</w:t>
                          </w:r>
                        </w:p>
                      </w:txbxContent>
                    </v:textbox>
                  </v:shape>
                </v:group>
              </v:group>
              <v:group id="_x0000_s1080" style="position:absolute;left:6989;top:13684;width:1077;height:259" coordorigin="8541,7204" coordsize="1417,360">
                <v:group id="_x0000_s1081" style="position:absolute;left:8541;top:7204;width:360;height:360" coordorigin="8541,7204" coordsize="360,360">
                  <v:oval id="_x0000_s1082" style="position:absolute;left:8579;top:7204;width:292;height:360"/>
                  <v:shape id="_x0000_s1083" type="#_x0000_t202" style="position:absolute;left:8541;top:7204;width:360;height:360" filled="f" stroked="f">
                    <v:textbox style="mso-next-textbox:#_x0000_s1083">
                      <w:txbxContent>
                        <w:p w:rsidR="005C0D27" w:rsidRPr="00DC4DC1" w:rsidRDefault="005C0D27" w:rsidP="001E7CC5">
                          <w:pPr>
                            <w:rPr>
                              <w:sz w:val="10"/>
                              <w:szCs w:val="10"/>
                            </w:rPr>
                          </w:pPr>
                          <w:r w:rsidRPr="00DC4DC1">
                            <w:rPr>
                              <w:sz w:val="10"/>
                              <w:szCs w:val="10"/>
                            </w:rPr>
                            <w:t>A</w:t>
                          </w:r>
                        </w:p>
                      </w:txbxContent>
                    </v:textbox>
                  </v:shape>
                </v:group>
                <v:group id="_x0000_s1084" style="position:absolute;left:8871;top:7204;width:360;height:360" coordorigin="8871,7204" coordsize="360,360">
                  <v:oval id="_x0000_s1085" style="position:absolute;left:8939;top:7204;width:292;height:360"/>
                  <v:shape id="_x0000_s1086" type="#_x0000_t202" style="position:absolute;left:8871;top:7204;width:360;height:360" filled="f" stroked="f">
                    <v:textbox style="mso-next-textbox:#_x0000_s1086">
                      <w:txbxContent>
                        <w:p w:rsidR="005C0D27" w:rsidRPr="00DC4DC1" w:rsidRDefault="005C0D27" w:rsidP="001E7CC5">
                          <w:pPr>
                            <w:rPr>
                              <w:sz w:val="10"/>
                              <w:szCs w:val="10"/>
                            </w:rPr>
                          </w:pPr>
                          <w:r w:rsidRPr="00DC4DC1">
                            <w:rPr>
                              <w:sz w:val="10"/>
                              <w:szCs w:val="10"/>
                            </w:rPr>
                            <w:t>B</w:t>
                          </w:r>
                        </w:p>
                      </w:txbxContent>
                    </v:textbox>
                  </v:shape>
                </v:group>
                <v:group id="_x0000_s1087" style="position:absolute;left:9231;top:7204;width:360;height:360" coordorigin="9231,7204" coordsize="360,360">
                  <v:oval id="_x0000_s1088" style="position:absolute;left:9261;top:7204;width:292;height:360"/>
                  <v:shape id="_x0000_s1089" type="#_x0000_t202" style="position:absolute;left:9231;top:7204;width:360;height:360" filled="f" stroked="f">
                    <v:textbox style="mso-next-textbox:#_x0000_s1089">
                      <w:txbxContent>
                        <w:p w:rsidR="005C0D27" w:rsidRPr="00DC4DC1" w:rsidRDefault="005C0D27" w:rsidP="001E7CC5">
                          <w:pPr>
                            <w:rPr>
                              <w:sz w:val="10"/>
                              <w:szCs w:val="10"/>
                            </w:rPr>
                          </w:pPr>
                          <w:r w:rsidRPr="00DC4DC1">
                            <w:rPr>
                              <w:sz w:val="10"/>
                              <w:szCs w:val="10"/>
                            </w:rPr>
                            <w:t>C</w:t>
                          </w:r>
                        </w:p>
                      </w:txbxContent>
                    </v:textbox>
                  </v:shape>
                </v:group>
                <v:group id="_x0000_s1090" style="position:absolute;left:9591;top:7204;width:367;height:360" coordorigin="9591,7204" coordsize="367,360">
                  <v:oval id="_x0000_s1091" style="position:absolute;left:9666;top:7204;width:292;height:360"/>
                  <v:shape id="_x0000_s1092" type="#_x0000_t202" style="position:absolute;left:9591;top:7204;width:360;height:360" filled="f" stroked="f">
                    <v:textbox style="mso-next-textbox:#_x0000_s1092">
                      <w:txbxContent>
                        <w:p w:rsidR="005C0D27" w:rsidRPr="00DC4DC1" w:rsidRDefault="005C0D27" w:rsidP="001E7CC5">
                          <w:pPr>
                            <w:rPr>
                              <w:sz w:val="10"/>
                              <w:szCs w:val="10"/>
                            </w:rPr>
                          </w:pPr>
                          <w:r w:rsidRPr="00DC4DC1">
                            <w:rPr>
                              <w:sz w:val="10"/>
                              <w:szCs w:val="10"/>
                            </w:rPr>
                            <w:t>D</w:t>
                          </w:r>
                        </w:p>
                      </w:txbxContent>
                    </v:textbox>
                  </v:shape>
                </v:group>
              </v:group>
              <v:group id="_x0000_s1093" style="position:absolute;left:6989;top:11644;width:1077;height:259" coordorigin="8541,7204" coordsize="1417,360">
                <v:group id="_x0000_s1094" style="position:absolute;left:8541;top:7204;width:360;height:360" coordorigin="8541,7204" coordsize="360,360">
                  <v:oval id="_x0000_s1095" style="position:absolute;left:8579;top:7204;width:292;height:360"/>
                  <v:shape id="_x0000_s1096" type="#_x0000_t202" style="position:absolute;left:8541;top:7204;width:360;height:360" filled="f" stroked="f">
                    <v:textbox style="mso-next-textbox:#_x0000_s1096">
                      <w:txbxContent>
                        <w:p w:rsidR="005C0D27" w:rsidRPr="00DC4DC1" w:rsidRDefault="005C0D27" w:rsidP="001E7CC5">
                          <w:pPr>
                            <w:rPr>
                              <w:sz w:val="10"/>
                              <w:szCs w:val="10"/>
                            </w:rPr>
                          </w:pPr>
                          <w:r w:rsidRPr="00DC4DC1">
                            <w:rPr>
                              <w:sz w:val="10"/>
                              <w:szCs w:val="10"/>
                            </w:rPr>
                            <w:t>A</w:t>
                          </w:r>
                        </w:p>
                      </w:txbxContent>
                    </v:textbox>
                  </v:shape>
                </v:group>
                <v:group id="_x0000_s1097" style="position:absolute;left:8871;top:7204;width:360;height:360" coordorigin="8871,7204" coordsize="360,360">
                  <v:oval id="_x0000_s1098" style="position:absolute;left:8939;top:7204;width:292;height:360"/>
                  <v:shape id="_x0000_s1099" type="#_x0000_t202" style="position:absolute;left:8871;top:7204;width:360;height:360" filled="f" stroked="f">
                    <v:textbox style="mso-next-textbox:#_x0000_s1099">
                      <w:txbxContent>
                        <w:p w:rsidR="005C0D27" w:rsidRPr="00DC4DC1" w:rsidRDefault="005C0D27" w:rsidP="001E7CC5">
                          <w:pPr>
                            <w:rPr>
                              <w:sz w:val="10"/>
                              <w:szCs w:val="10"/>
                            </w:rPr>
                          </w:pPr>
                          <w:r w:rsidRPr="00DC4DC1">
                            <w:rPr>
                              <w:sz w:val="10"/>
                              <w:szCs w:val="10"/>
                            </w:rPr>
                            <w:t>B</w:t>
                          </w:r>
                        </w:p>
                      </w:txbxContent>
                    </v:textbox>
                  </v:shape>
                </v:group>
                <v:group id="_x0000_s1100" style="position:absolute;left:9231;top:7204;width:360;height:360" coordorigin="9231,7204" coordsize="360,360">
                  <v:oval id="_x0000_s1101" style="position:absolute;left:9261;top:7204;width:292;height:360"/>
                  <v:shape id="_x0000_s1102" type="#_x0000_t202" style="position:absolute;left:9231;top:7204;width:360;height:360" filled="f" stroked="f">
                    <v:textbox style="mso-next-textbox:#_x0000_s1102">
                      <w:txbxContent>
                        <w:p w:rsidR="005C0D27" w:rsidRPr="00DC4DC1" w:rsidRDefault="005C0D27" w:rsidP="001E7CC5">
                          <w:pPr>
                            <w:rPr>
                              <w:sz w:val="10"/>
                              <w:szCs w:val="10"/>
                            </w:rPr>
                          </w:pPr>
                          <w:r w:rsidRPr="00DC4DC1">
                            <w:rPr>
                              <w:sz w:val="10"/>
                              <w:szCs w:val="10"/>
                            </w:rPr>
                            <w:t>C</w:t>
                          </w:r>
                        </w:p>
                      </w:txbxContent>
                    </v:textbox>
                  </v:shape>
                </v:group>
                <v:group id="_x0000_s1103" style="position:absolute;left:9591;top:7204;width:367;height:360" coordorigin="9591,7204" coordsize="367,360">
                  <v:oval id="_x0000_s1104" style="position:absolute;left:9666;top:7204;width:292;height:360"/>
                  <v:shape id="_x0000_s1105" type="#_x0000_t202" style="position:absolute;left:9591;top:7204;width:360;height:360" filled="f" stroked="f">
                    <v:textbox style="mso-next-textbox:#_x0000_s1105">
                      <w:txbxContent>
                        <w:p w:rsidR="005C0D27" w:rsidRPr="00DC4DC1" w:rsidRDefault="005C0D27" w:rsidP="001E7CC5">
                          <w:pPr>
                            <w:rPr>
                              <w:sz w:val="10"/>
                              <w:szCs w:val="10"/>
                            </w:rPr>
                          </w:pPr>
                          <w:r w:rsidRPr="00DC4DC1">
                            <w:rPr>
                              <w:sz w:val="10"/>
                              <w:szCs w:val="10"/>
                            </w:rPr>
                            <w:t>D</w:t>
                          </w:r>
                        </w:p>
                      </w:txbxContent>
                    </v:textbox>
                  </v:shape>
                </v:group>
              </v:group>
              <v:group id="_x0000_s1106" style="position:absolute;left:6989;top:12032;width:1077;height:258" coordorigin="8541,7204" coordsize="1417,360">
                <v:group id="_x0000_s1107" style="position:absolute;left:8541;top:7204;width:360;height:360" coordorigin="8541,7204" coordsize="360,360">
                  <v:oval id="_x0000_s1108" style="position:absolute;left:8579;top:7204;width:292;height:360"/>
                  <v:shape id="_x0000_s1109" type="#_x0000_t202" style="position:absolute;left:8541;top:7204;width:360;height:360" filled="f" stroked="f">
                    <v:textbox style="mso-next-textbox:#_x0000_s1109">
                      <w:txbxContent>
                        <w:p w:rsidR="005C0D27" w:rsidRPr="00DC4DC1" w:rsidRDefault="005C0D27" w:rsidP="001E7CC5">
                          <w:pPr>
                            <w:rPr>
                              <w:sz w:val="10"/>
                              <w:szCs w:val="10"/>
                            </w:rPr>
                          </w:pPr>
                          <w:r w:rsidRPr="00DC4DC1">
                            <w:rPr>
                              <w:sz w:val="10"/>
                              <w:szCs w:val="10"/>
                            </w:rPr>
                            <w:t>A</w:t>
                          </w:r>
                        </w:p>
                      </w:txbxContent>
                    </v:textbox>
                  </v:shape>
                </v:group>
                <v:group id="_x0000_s1110" style="position:absolute;left:8871;top:7204;width:360;height:360" coordorigin="8871,7204" coordsize="360,360">
                  <v:oval id="_x0000_s1111" style="position:absolute;left:8939;top:7204;width:292;height:360"/>
                  <v:shape id="_x0000_s1112" type="#_x0000_t202" style="position:absolute;left:8871;top:7204;width:360;height:360" filled="f" stroked="f">
                    <v:textbox style="mso-next-textbox:#_x0000_s1112">
                      <w:txbxContent>
                        <w:p w:rsidR="005C0D27" w:rsidRPr="00DC4DC1" w:rsidRDefault="005C0D27" w:rsidP="001E7CC5">
                          <w:pPr>
                            <w:rPr>
                              <w:sz w:val="10"/>
                              <w:szCs w:val="10"/>
                            </w:rPr>
                          </w:pPr>
                          <w:r w:rsidRPr="00DC4DC1">
                            <w:rPr>
                              <w:sz w:val="10"/>
                              <w:szCs w:val="10"/>
                            </w:rPr>
                            <w:t>B</w:t>
                          </w:r>
                        </w:p>
                      </w:txbxContent>
                    </v:textbox>
                  </v:shape>
                </v:group>
                <v:group id="_x0000_s1113" style="position:absolute;left:9231;top:7204;width:360;height:360" coordorigin="9231,7204" coordsize="360,360">
                  <v:oval id="_x0000_s1114" style="position:absolute;left:9261;top:7204;width:292;height:360"/>
                  <v:shape id="_x0000_s1115" type="#_x0000_t202" style="position:absolute;left:9231;top:7204;width:360;height:360" filled="f" stroked="f">
                    <v:textbox style="mso-next-textbox:#_x0000_s1115">
                      <w:txbxContent>
                        <w:p w:rsidR="005C0D27" w:rsidRPr="00DC4DC1" w:rsidRDefault="005C0D27" w:rsidP="001E7CC5">
                          <w:pPr>
                            <w:rPr>
                              <w:sz w:val="10"/>
                              <w:szCs w:val="10"/>
                            </w:rPr>
                          </w:pPr>
                          <w:r w:rsidRPr="00DC4DC1">
                            <w:rPr>
                              <w:sz w:val="10"/>
                              <w:szCs w:val="10"/>
                            </w:rPr>
                            <w:t>C</w:t>
                          </w:r>
                        </w:p>
                      </w:txbxContent>
                    </v:textbox>
                  </v:shape>
                </v:group>
                <v:group id="_x0000_s1116" style="position:absolute;left:9591;top:7204;width:367;height:360" coordorigin="9591,7204" coordsize="367,360">
                  <v:oval id="_x0000_s1117" style="position:absolute;left:9666;top:7204;width:292;height:360"/>
                  <v:shape id="_x0000_s1118" type="#_x0000_t202" style="position:absolute;left:9591;top:7204;width:360;height:360" filled="f" stroked="f">
                    <v:textbox style="mso-next-textbox:#_x0000_s1118">
                      <w:txbxContent>
                        <w:p w:rsidR="005C0D27" w:rsidRPr="00DC4DC1" w:rsidRDefault="005C0D27" w:rsidP="001E7CC5">
                          <w:pPr>
                            <w:rPr>
                              <w:sz w:val="10"/>
                              <w:szCs w:val="10"/>
                            </w:rPr>
                          </w:pPr>
                          <w:r w:rsidRPr="00DC4DC1">
                            <w:rPr>
                              <w:sz w:val="10"/>
                              <w:szCs w:val="10"/>
                            </w:rPr>
                            <w:t>D</w:t>
                          </w:r>
                        </w:p>
                      </w:txbxContent>
                    </v:textbox>
                  </v:shape>
                </v:group>
              </v:group>
              <v:group id="_x0000_s1119" style="position:absolute;left:6989;top:12424;width:1077;height:258" coordorigin="8541,7204" coordsize="1417,360">
                <v:group id="_x0000_s1120" style="position:absolute;left:8541;top:7204;width:360;height:360" coordorigin="8541,7204" coordsize="360,360">
                  <v:oval id="_x0000_s1121" style="position:absolute;left:8579;top:7204;width:292;height:360"/>
                  <v:shape id="_x0000_s1122" type="#_x0000_t202" style="position:absolute;left:8541;top:7204;width:360;height:360" filled="f" stroked="f">
                    <v:textbox style="mso-next-textbox:#_x0000_s1122">
                      <w:txbxContent>
                        <w:p w:rsidR="005C0D27" w:rsidRPr="00DC4DC1" w:rsidRDefault="005C0D27" w:rsidP="001E7CC5">
                          <w:pPr>
                            <w:rPr>
                              <w:sz w:val="10"/>
                              <w:szCs w:val="10"/>
                            </w:rPr>
                          </w:pPr>
                          <w:r w:rsidRPr="00DC4DC1">
                            <w:rPr>
                              <w:sz w:val="10"/>
                              <w:szCs w:val="10"/>
                            </w:rPr>
                            <w:t>A</w:t>
                          </w:r>
                        </w:p>
                      </w:txbxContent>
                    </v:textbox>
                  </v:shape>
                </v:group>
                <v:group id="_x0000_s1123" style="position:absolute;left:8871;top:7204;width:360;height:360" coordorigin="8871,7204" coordsize="360,360">
                  <v:oval id="_x0000_s1124" style="position:absolute;left:8939;top:7204;width:292;height:360"/>
                  <v:shape id="_x0000_s1125" type="#_x0000_t202" style="position:absolute;left:8871;top:7204;width:360;height:360" filled="f" stroked="f">
                    <v:textbox style="mso-next-textbox:#_x0000_s1125">
                      <w:txbxContent>
                        <w:p w:rsidR="005C0D27" w:rsidRPr="00DC4DC1" w:rsidRDefault="005C0D27" w:rsidP="001E7CC5">
                          <w:pPr>
                            <w:rPr>
                              <w:sz w:val="10"/>
                              <w:szCs w:val="10"/>
                            </w:rPr>
                          </w:pPr>
                          <w:r w:rsidRPr="00DC4DC1">
                            <w:rPr>
                              <w:sz w:val="10"/>
                              <w:szCs w:val="10"/>
                            </w:rPr>
                            <w:t>B</w:t>
                          </w:r>
                        </w:p>
                      </w:txbxContent>
                    </v:textbox>
                  </v:shape>
                </v:group>
                <v:group id="_x0000_s1126" style="position:absolute;left:9231;top:7204;width:360;height:360" coordorigin="9231,7204" coordsize="360,360">
                  <v:oval id="_x0000_s1127" style="position:absolute;left:9261;top:7204;width:292;height:360"/>
                  <v:shape id="_x0000_s1128" type="#_x0000_t202" style="position:absolute;left:9231;top:7204;width:360;height:360" filled="f" stroked="f">
                    <v:textbox style="mso-next-textbox:#_x0000_s1128">
                      <w:txbxContent>
                        <w:p w:rsidR="005C0D27" w:rsidRPr="00DC4DC1" w:rsidRDefault="005C0D27" w:rsidP="001E7CC5">
                          <w:pPr>
                            <w:rPr>
                              <w:sz w:val="10"/>
                              <w:szCs w:val="10"/>
                            </w:rPr>
                          </w:pPr>
                          <w:r w:rsidRPr="00DC4DC1">
                            <w:rPr>
                              <w:sz w:val="10"/>
                              <w:szCs w:val="10"/>
                            </w:rPr>
                            <w:t>C</w:t>
                          </w:r>
                        </w:p>
                      </w:txbxContent>
                    </v:textbox>
                  </v:shape>
                </v:group>
                <v:group id="_x0000_s1129" style="position:absolute;left:9591;top:7204;width:367;height:360" coordorigin="9591,7204" coordsize="367,360">
                  <v:oval id="_x0000_s1130" style="position:absolute;left:9666;top:7204;width:292;height:360"/>
                  <v:shape id="_x0000_s1131" type="#_x0000_t202" style="position:absolute;left:9591;top:7204;width:360;height:360" filled="f" stroked="f">
                    <v:textbox style="mso-next-textbox:#_x0000_s1131">
                      <w:txbxContent>
                        <w:p w:rsidR="005C0D27" w:rsidRPr="00DC4DC1" w:rsidRDefault="005C0D27" w:rsidP="001E7CC5">
                          <w:pPr>
                            <w:rPr>
                              <w:sz w:val="10"/>
                              <w:szCs w:val="10"/>
                            </w:rPr>
                          </w:pPr>
                          <w:r w:rsidRPr="00DC4DC1">
                            <w:rPr>
                              <w:sz w:val="10"/>
                              <w:szCs w:val="10"/>
                            </w:rPr>
                            <w:t>D</w:t>
                          </w:r>
                        </w:p>
                      </w:txbxContent>
                    </v:textbox>
                  </v:shape>
                </v:group>
              </v:group>
              <v:group id="_x0000_s1132" style="position:absolute;left:6989;top:12874;width:1077;height:258" coordorigin="8541,7204" coordsize="1417,360">
                <v:group id="_x0000_s1133" style="position:absolute;left:8541;top:7204;width:360;height:360" coordorigin="8541,7204" coordsize="360,360">
                  <v:oval id="_x0000_s1134" style="position:absolute;left:8579;top:7204;width:292;height:360"/>
                  <v:shape id="_x0000_s1135" type="#_x0000_t202" style="position:absolute;left:8541;top:7204;width:360;height:360" filled="f" stroked="f">
                    <v:textbox style="mso-next-textbox:#_x0000_s1135">
                      <w:txbxContent>
                        <w:p w:rsidR="005C0D27" w:rsidRPr="00DC4DC1" w:rsidRDefault="005C0D27" w:rsidP="001E7CC5">
                          <w:pPr>
                            <w:rPr>
                              <w:sz w:val="10"/>
                              <w:szCs w:val="10"/>
                            </w:rPr>
                          </w:pPr>
                          <w:r w:rsidRPr="00DC4DC1">
                            <w:rPr>
                              <w:sz w:val="10"/>
                              <w:szCs w:val="10"/>
                            </w:rPr>
                            <w:t>A</w:t>
                          </w:r>
                        </w:p>
                      </w:txbxContent>
                    </v:textbox>
                  </v:shape>
                </v:group>
                <v:group id="_x0000_s1136" style="position:absolute;left:8871;top:7204;width:360;height:360" coordorigin="8871,7204" coordsize="360,360">
                  <v:oval id="_x0000_s1137" style="position:absolute;left:8939;top:7204;width:292;height:360"/>
                  <v:shape id="_x0000_s1138" type="#_x0000_t202" style="position:absolute;left:8871;top:7204;width:360;height:360" filled="f" stroked="f">
                    <v:textbox style="mso-next-textbox:#_x0000_s1138">
                      <w:txbxContent>
                        <w:p w:rsidR="005C0D27" w:rsidRPr="00DC4DC1" w:rsidRDefault="005C0D27" w:rsidP="001E7CC5">
                          <w:pPr>
                            <w:rPr>
                              <w:sz w:val="10"/>
                              <w:szCs w:val="10"/>
                            </w:rPr>
                          </w:pPr>
                          <w:r w:rsidRPr="00DC4DC1">
                            <w:rPr>
                              <w:sz w:val="10"/>
                              <w:szCs w:val="10"/>
                            </w:rPr>
                            <w:t>B</w:t>
                          </w:r>
                        </w:p>
                      </w:txbxContent>
                    </v:textbox>
                  </v:shape>
                </v:group>
                <v:group id="_x0000_s1139" style="position:absolute;left:9231;top:7204;width:360;height:360" coordorigin="9231,7204" coordsize="360,360">
                  <v:oval id="_x0000_s1140" style="position:absolute;left:9261;top:7204;width:292;height:360"/>
                  <v:shape id="_x0000_s1141" type="#_x0000_t202" style="position:absolute;left:9231;top:7204;width:360;height:360" filled="f" stroked="f">
                    <v:textbox style="mso-next-textbox:#_x0000_s1141">
                      <w:txbxContent>
                        <w:p w:rsidR="005C0D27" w:rsidRPr="00DC4DC1" w:rsidRDefault="005C0D27" w:rsidP="001E7CC5">
                          <w:pPr>
                            <w:rPr>
                              <w:sz w:val="10"/>
                              <w:szCs w:val="10"/>
                            </w:rPr>
                          </w:pPr>
                          <w:r w:rsidRPr="00DC4DC1">
                            <w:rPr>
                              <w:sz w:val="10"/>
                              <w:szCs w:val="10"/>
                            </w:rPr>
                            <w:t>C</w:t>
                          </w:r>
                        </w:p>
                      </w:txbxContent>
                    </v:textbox>
                  </v:shape>
                </v:group>
                <v:group id="_x0000_s1142" style="position:absolute;left:9591;top:7204;width:367;height:360" coordorigin="9591,7204" coordsize="367,360">
                  <v:oval id="_x0000_s1143" style="position:absolute;left:9666;top:7204;width:292;height:360"/>
                  <v:shape id="_x0000_s1144" type="#_x0000_t202" style="position:absolute;left:9591;top:7204;width:360;height:360" filled="f" stroked="f">
                    <v:textbox style="mso-next-textbox:#_x0000_s1144">
                      <w:txbxContent>
                        <w:p w:rsidR="005C0D27" w:rsidRPr="00DC4DC1" w:rsidRDefault="005C0D27" w:rsidP="001E7CC5">
                          <w:pPr>
                            <w:rPr>
                              <w:sz w:val="10"/>
                              <w:szCs w:val="10"/>
                            </w:rPr>
                          </w:pPr>
                          <w:r w:rsidRPr="00DC4DC1">
                            <w:rPr>
                              <w:sz w:val="10"/>
                              <w:szCs w:val="10"/>
                            </w:rPr>
                            <w:t>D</w:t>
                          </w:r>
                        </w:p>
                      </w:txbxContent>
                    </v:textbox>
                  </v:shape>
                </v:group>
              </v:group>
              <v:group id="_x0000_s1145" style="position:absolute;left:6989;top:13324;width:1077;height:259" coordorigin="8541,7204" coordsize="1417,360">
                <v:group id="_x0000_s1146" style="position:absolute;left:8541;top:7204;width:360;height:360" coordorigin="8541,7204" coordsize="360,360">
                  <v:oval id="_x0000_s1147" style="position:absolute;left:8579;top:7204;width:292;height:360"/>
                  <v:shape id="_x0000_s1148" type="#_x0000_t202" style="position:absolute;left:8541;top:7204;width:360;height:360" filled="f" stroked="f">
                    <v:textbox style="mso-next-textbox:#_x0000_s1148">
                      <w:txbxContent>
                        <w:p w:rsidR="005C0D27" w:rsidRPr="00DC4DC1" w:rsidRDefault="005C0D27" w:rsidP="001E7CC5">
                          <w:pPr>
                            <w:rPr>
                              <w:sz w:val="10"/>
                              <w:szCs w:val="10"/>
                            </w:rPr>
                          </w:pPr>
                          <w:r w:rsidRPr="00DC4DC1">
                            <w:rPr>
                              <w:sz w:val="10"/>
                              <w:szCs w:val="10"/>
                            </w:rPr>
                            <w:t>A</w:t>
                          </w:r>
                        </w:p>
                      </w:txbxContent>
                    </v:textbox>
                  </v:shape>
                </v:group>
                <v:group id="_x0000_s1149" style="position:absolute;left:8871;top:7204;width:360;height:360" coordorigin="8871,7204" coordsize="360,360">
                  <v:oval id="_x0000_s1150" style="position:absolute;left:8939;top:7204;width:292;height:360"/>
                  <v:shape id="_x0000_s1151" type="#_x0000_t202" style="position:absolute;left:8871;top:7204;width:360;height:360" filled="f" stroked="f">
                    <v:textbox style="mso-next-textbox:#_x0000_s1151">
                      <w:txbxContent>
                        <w:p w:rsidR="005C0D27" w:rsidRPr="00DC4DC1" w:rsidRDefault="005C0D27" w:rsidP="001E7CC5">
                          <w:pPr>
                            <w:rPr>
                              <w:sz w:val="10"/>
                              <w:szCs w:val="10"/>
                            </w:rPr>
                          </w:pPr>
                          <w:r w:rsidRPr="00DC4DC1">
                            <w:rPr>
                              <w:sz w:val="10"/>
                              <w:szCs w:val="10"/>
                            </w:rPr>
                            <w:t>B</w:t>
                          </w:r>
                        </w:p>
                      </w:txbxContent>
                    </v:textbox>
                  </v:shape>
                </v:group>
                <v:group id="_x0000_s1152" style="position:absolute;left:9231;top:7204;width:360;height:360" coordorigin="9231,7204" coordsize="360,360">
                  <v:oval id="_x0000_s1153" style="position:absolute;left:9261;top:7204;width:292;height:360"/>
                  <v:shape id="_x0000_s1154" type="#_x0000_t202" style="position:absolute;left:9231;top:7204;width:360;height:360" filled="f" stroked="f">
                    <v:textbox style="mso-next-textbox:#_x0000_s1154">
                      <w:txbxContent>
                        <w:p w:rsidR="005C0D27" w:rsidRPr="00DC4DC1" w:rsidRDefault="005C0D27" w:rsidP="001E7CC5">
                          <w:pPr>
                            <w:rPr>
                              <w:sz w:val="10"/>
                              <w:szCs w:val="10"/>
                            </w:rPr>
                          </w:pPr>
                          <w:r w:rsidRPr="00DC4DC1">
                            <w:rPr>
                              <w:sz w:val="10"/>
                              <w:szCs w:val="10"/>
                            </w:rPr>
                            <w:t>C</w:t>
                          </w:r>
                        </w:p>
                      </w:txbxContent>
                    </v:textbox>
                  </v:shape>
                </v:group>
                <v:group id="_x0000_s1155" style="position:absolute;left:9591;top:7204;width:367;height:360" coordorigin="9591,7204" coordsize="367,360">
                  <v:oval id="_x0000_s1156" style="position:absolute;left:9666;top:7204;width:292;height:360"/>
                  <v:shape id="_x0000_s1157" type="#_x0000_t202" style="position:absolute;left:9591;top:7204;width:360;height:360" filled="f" stroked="f">
                    <v:textbox style="mso-next-textbox:#_x0000_s1157">
                      <w:txbxContent>
                        <w:p w:rsidR="005C0D27" w:rsidRPr="00DC4DC1" w:rsidRDefault="005C0D27" w:rsidP="001E7CC5">
                          <w:pPr>
                            <w:rPr>
                              <w:sz w:val="10"/>
                              <w:szCs w:val="10"/>
                            </w:rPr>
                          </w:pPr>
                          <w:r w:rsidRPr="00DC4DC1">
                            <w:rPr>
                              <w:sz w:val="10"/>
                              <w:szCs w:val="10"/>
                            </w:rPr>
                            <w:t>D</w:t>
                          </w:r>
                        </w:p>
                      </w:txbxContent>
                    </v:textbox>
                  </v:shape>
                </v:group>
              </v:group>
              <v:shape id="_x0000_s1158" type="#_x0000_t202" style="position:absolute;left:6381;top:9904;width:590;height:4444" filled="f" stroked="f">
                <v:textbox style="mso-next-textbox:#_x0000_s1158">
                  <w:txbxContent>
                    <w:p w:rsidR="005C0D27" w:rsidRPr="00BD4ADF" w:rsidRDefault="005C0D27" w:rsidP="001E7CC5">
                      <w:pPr>
                        <w:rPr>
                          <w:b/>
                          <w:sz w:val="8"/>
                          <w:szCs w:val="8"/>
                        </w:rPr>
                      </w:pPr>
                    </w:p>
                    <w:p w:rsidR="005C0D27" w:rsidRPr="00BA60D3" w:rsidRDefault="005C0D27" w:rsidP="001E7CC5">
                      <w:pPr>
                        <w:rPr>
                          <w:b/>
                          <w:sz w:val="18"/>
                          <w:szCs w:val="18"/>
                        </w:rPr>
                      </w:pPr>
                      <w:r>
                        <w:rPr>
                          <w:b/>
                          <w:sz w:val="18"/>
                          <w:szCs w:val="18"/>
                        </w:rPr>
                        <w:t>21</w:t>
                      </w:r>
                    </w:p>
                    <w:p w:rsidR="005C0D27" w:rsidRPr="00BD4ADF" w:rsidRDefault="005C0D27" w:rsidP="001E7CC5">
                      <w:pPr>
                        <w:rPr>
                          <w:b/>
                          <w:sz w:val="10"/>
                          <w:szCs w:val="10"/>
                        </w:rPr>
                      </w:pPr>
                    </w:p>
                    <w:p w:rsidR="005C0D27" w:rsidRPr="00BA60D3" w:rsidRDefault="005C0D27" w:rsidP="001E7CC5">
                      <w:pPr>
                        <w:rPr>
                          <w:b/>
                          <w:sz w:val="18"/>
                          <w:szCs w:val="18"/>
                        </w:rPr>
                      </w:pPr>
                      <w:r>
                        <w:rPr>
                          <w:b/>
                          <w:sz w:val="18"/>
                          <w:szCs w:val="18"/>
                        </w:rPr>
                        <w:t>22</w:t>
                      </w:r>
                    </w:p>
                    <w:p w:rsidR="005C0D27" w:rsidRPr="00BA60D3" w:rsidRDefault="005C0D27" w:rsidP="001E7CC5">
                      <w:pPr>
                        <w:rPr>
                          <w:b/>
                          <w:sz w:val="18"/>
                          <w:szCs w:val="18"/>
                        </w:rPr>
                      </w:pPr>
                    </w:p>
                    <w:p w:rsidR="005C0D27" w:rsidRPr="00BA60D3" w:rsidRDefault="005C0D27" w:rsidP="001E7CC5">
                      <w:pPr>
                        <w:rPr>
                          <w:b/>
                          <w:sz w:val="18"/>
                          <w:szCs w:val="18"/>
                        </w:rPr>
                      </w:pPr>
                      <w:r>
                        <w:rPr>
                          <w:b/>
                          <w:sz w:val="18"/>
                          <w:szCs w:val="18"/>
                        </w:rPr>
                        <w:t>23</w:t>
                      </w:r>
                    </w:p>
                    <w:p w:rsidR="005C0D27" w:rsidRPr="00BA60D3" w:rsidRDefault="005C0D27" w:rsidP="001E7CC5">
                      <w:pPr>
                        <w:rPr>
                          <w:b/>
                          <w:sz w:val="18"/>
                          <w:szCs w:val="18"/>
                        </w:rPr>
                      </w:pPr>
                    </w:p>
                    <w:p w:rsidR="005C0D27" w:rsidRPr="00BA60D3" w:rsidRDefault="005C0D27" w:rsidP="001E7CC5">
                      <w:pPr>
                        <w:rPr>
                          <w:b/>
                          <w:sz w:val="18"/>
                          <w:szCs w:val="18"/>
                        </w:rPr>
                      </w:pPr>
                      <w:r>
                        <w:rPr>
                          <w:b/>
                          <w:sz w:val="18"/>
                          <w:szCs w:val="18"/>
                        </w:rPr>
                        <w:t>24</w:t>
                      </w:r>
                    </w:p>
                    <w:p w:rsidR="005C0D27" w:rsidRPr="00BA60D3" w:rsidRDefault="005C0D27" w:rsidP="001E7CC5">
                      <w:pPr>
                        <w:rPr>
                          <w:b/>
                          <w:sz w:val="18"/>
                          <w:szCs w:val="18"/>
                        </w:rPr>
                      </w:pPr>
                    </w:p>
                    <w:p w:rsidR="005C0D27" w:rsidRPr="00BA60D3" w:rsidRDefault="005C0D27" w:rsidP="001E7CC5">
                      <w:pPr>
                        <w:rPr>
                          <w:b/>
                          <w:sz w:val="18"/>
                          <w:szCs w:val="18"/>
                        </w:rPr>
                      </w:pPr>
                      <w:r>
                        <w:rPr>
                          <w:b/>
                          <w:sz w:val="18"/>
                          <w:szCs w:val="18"/>
                        </w:rPr>
                        <w:t>2</w:t>
                      </w:r>
                      <w:r w:rsidRPr="00BA60D3">
                        <w:rPr>
                          <w:b/>
                          <w:sz w:val="18"/>
                          <w:szCs w:val="18"/>
                        </w:rPr>
                        <w:t>5</w:t>
                      </w:r>
                    </w:p>
                    <w:p w:rsidR="005C0D27" w:rsidRPr="00BA60D3" w:rsidRDefault="005C0D27" w:rsidP="001E7CC5">
                      <w:pPr>
                        <w:rPr>
                          <w:b/>
                          <w:sz w:val="18"/>
                          <w:szCs w:val="18"/>
                        </w:rPr>
                      </w:pPr>
                    </w:p>
                    <w:p w:rsidR="005C0D27" w:rsidRPr="00BA60D3" w:rsidRDefault="005C0D27" w:rsidP="001E7CC5">
                      <w:pPr>
                        <w:rPr>
                          <w:b/>
                          <w:sz w:val="18"/>
                          <w:szCs w:val="18"/>
                        </w:rPr>
                      </w:pPr>
                      <w:r>
                        <w:rPr>
                          <w:b/>
                          <w:sz w:val="18"/>
                          <w:szCs w:val="18"/>
                        </w:rPr>
                        <w:t>2</w:t>
                      </w:r>
                      <w:r w:rsidRPr="00BA60D3">
                        <w:rPr>
                          <w:b/>
                          <w:sz w:val="18"/>
                          <w:szCs w:val="18"/>
                        </w:rPr>
                        <w:t>6</w:t>
                      </w:r>
                    </w:p>
                    <w:p w:rsidR="005C0D27" w:rsidRPr="00BA60D3" w:rsidRDefault="005C0D27" w:rsidP="001E7CC5">
                      <w:pPr>
                        <w:rPr>
                          <w:b/>
                          <w:sz w:val="18"/>
                          <w:szCs w:val="18"/>
                        </w:rPr>
                      </w:pPr>
                    </w:p>
                    <w:p w:rsidR="005C0D27" w:rsidRPr="00BA60D3" w:rsidRDefault="005C0D27" w:rsidP="001E7CC5">
                      <w:pPr>
                        <w:rPr>
                          <w:b/>
                          <w:sz w:val="18"/>
                          <w:szCs w:val="18"/>
                        </w:rPr>
                      </w:pPr>
                      <w:r>
                        <w:rPr>
                          <w:b/>
                          <w:sz w:val="18"/>
                          <w:szCs w:val="18"/>
                        </w:rPr>
                        <w:t>2</w:t>
                      </w:r>
                      <w:r w:rsidRPr="00BA60D3">
                        <w:rPr>
                          <w:b/>
                          <w:sz w:val="18"/>
                          <w:szCs w:val="18"/>
                        </w:rPr>
                        <w:t>7</w:t>
                      </w:r>
                    </w:p>
                    <w:p w:rsidR="005C0D27" w:rsidRPr="00BA60D3" w:rsidRDefault="005C0D27" w:rsidP="001E7CC5">
                      <w:pPr>
                        <w:rPr>
                          <w:b/>
                          <w:sz w:val="18"/>
                          <w:szCs w:val="18"/>
                        </w:rPr>
                      </w:pPr>
                    </w:p>
                    <w:p w:rsidR="005C0D27" w:rsidRPr="00BA60D3" w:rsidRDefault="005C0D27" w:rsidP="001E7CC5">
                      <w:pPr>
                        <w:rPr>
                          <w:b/>
                          <w:sz w:val="18"/>
                          <w:szCs w:val="18"/>
                        </w:rPr>
                      </w:pPr>
                      <w:r>
                        <w:rPr>
                          <w:b/>
                          <w:sz w:val="18"/>
                          <w:szCs w:val="18"/>
                        </w:rPr>
                        <w:t>2</w:t>
                      </w:r>
                      <w:r w:rsidRPr="00BA60D3">
                        <w:rPr>
                          <w:b/>
                          <w:sz w:val="18"/>
                          <w:szCs w:val="18"/>
                        </w:rPr>
                        <w:t>8</w:t>
                      </w:r>
                    </w:p>
                    <w:p w:rsidR="005C0D27" w:rsidRPr="00BA60D3" w:rsidRDefault="005C0D27" w:rsidP="001E7CC5">
                      <w:pPr>
                        <w:rPr>
                          <w:b/>
                          <w:sz w:val="18"/>
                          <w:szCs w:val="18"/>
                        </w:rPr>
                      </w:pPr>
                    </w:p>
                    <w:p w:rsidR="005C0D27" w:rsidRPr="00BA60D3" w:rsidRDefault="005C0D27" w:rsidP="001E7CC5">
                      <w:pPr>
                        <w:rPr>
                          <w:b/>
                          <w:sz w:val="18"/>
                          <w:szCs w:val="18"/>
                        </w:rPr>
                      </w:pPr>
                      <w:r>
                        <w:rPr>
                          <w:b/>
                          <w:sz w:val="18"/>
                          <w:szCs w:val="18"/>
                        </w:rPr>
                        <w:t>2</w:t>
                      </w:r>
                      <w:r w:rsidRPr="00BA60D3">
                        <w:rPr>
                          <w:b/>
                          <w:sz w:val="18"/>
                          <w:szCs w:val="18"/>
                        </w:rPr>
                        <w:t>9</w:t>
                      </w:r>
                    </w:p>
                    <w:p w:rsidR="005C0D27" w:rsidRPr="00BA60D3" w:rsidRDefault="005C0D27" w:rsidP="001E7CC5">
                      <w:pPr>
                        <w:rPr>
                          <w:b/>
                          <w:sz w:val="18"/>
                          <w:szCs w:val="18"/>
                        </w:rPr>
                      </w:pPr>
                    </w:p>
                    <w:p w:rsidR="005C0D27" w:rsidRPr="00BA60D3" w:rsidRDefault="005C0D27" w:rsidP="001E7CC5">
                      <w:pPr>
                        <w:rPr>
                          <w:b/>
                          <w:sz w:val="18"/>
                          <w:szCs w:val="18"/>
                        </w:rPr>
                      </w:pPr>
                      <w:r>
                        <w:rPr>
                          <w:b/>
                          <w:sz w:val="18"/>
                          <w:szCs w:val="18"/>
                        </w:rPr>
                        <w:t>3</w:t>
                      </w:r>
                      <w:r w:rsidRPr="00BA60D3">
                        <w:rPr>
                          <w:b/>
                          <w:sz w:val="18"/>
                          <w:szCs w:val="18"/>
                        </w:rPr>
                        <w:t>0</w:t>
                      </w:r>
                    </w:p>
                  </w:txbxContent>
                </v:textbox>
              </v:shape>
            </v:group>
            <v:group id="_x0000_s1159" style="position:absolute;left:8656;top:9904;width:1685;height:4444" coordorigin="6381,9904" coordsize="1685,4444">
              <v:group id="_x0000_s1160" style="position:absolute;left:6989;top:10001;width:1077;height:258" coordorigin="8541,7204" coordsize="1417,360">
                <v:group id="_x0000_s1161" style="position:absolute;left:8541;top:7204;width:360;height:360" coordorigin="8541,7204" coordsize="360,360">
                  <v:oval id="_x0000_s1162" style="position:absolute;left:8579;top:7204;width:292;height:360"/>
                  <v:shape id="_x0000_s1163" type="#_x0000_t202" style="position:absolute;left:8541;top:7204;width:360;height:360" filled="f" stroked="f">
                    <v:textbox style="mso-next-textbox:#_x0000_s1163">
                      <w:txbxContent>
                        <w:p w:rsidR="005C0D27" w:rsidRPr="006848FA" w:rsidRDefault="005C0D27" w:rsidP="001E7CC5">
                          <w:pPr>
                            <w:rPr>
                              <w:sz w:val="10"/>
                              <w:szCs w:val="10"/>
                            </w:rPr>
                          </w:pPr>
                          <w:r w:rsidRPr="006848FA">
                            <w:rPr>
                              <w:sz w:val="10"/>
                              <w:szCs w:val="10"/>
                            </w:rPr>
                            <w:t>A</w:t>
                          </w:r>
                        </w:p>
                      </w:txbxContent>
                    </v:textbox>
                  </v:shape>
                </v:group>
                <v:group id="_x0000_s1164" style="position:absolute;left:8871;top:7204;width:360;height:360" coordorigin="8871,7204" coordsize="360,360">
                  <v:oval id="_x0000_s1165" style="position:absolute;left:8939;top:7204;width:292;height:360"/>
                  <v:shape id="_x0000_s1166" type="#_x0000_t202" style="position:absolute;left:8871;top:7204;width:360;height:360" filled="f" stroked="f">
                    <v:textbox style="mso-next-textbox:#_x0000_s1166">
                      <w:txbxContent>
                        <w:p w:rsidR="005C0D27" w:rsidRPr="006848FA" w:rsidRDefault="005C0D27" w:rsidP="001E7CC5">
                          <w:pPr>
                            <w:rPr>
                              <w:sz w:val="10"/>
                              <w:szCs w:val="10"/>
                            </w:rPr>
                          </w:pPr>
                          <w:r w:rsidRPr="006848FA">
                            <w:rPr>
                              <w:sz w:val="10"/>
                              <w:szCs w:val="10"/>
                            </w:rPr>
                            <w:t>B</w:t>
                          </w:r>
                        </w:p>
                      </w:txbxContent>
                    </v:textbox>
                  </v:shape>
                </v:group>
                <v:group id="_x0000_s1167" style="position:absolute;left:9231;top:7204;width:360;height:360" coordorigin="9231,7204" coordsize="360,360">
                  <v:oval id="_x0000_s1168" style="position:absolute;left:9261;top:7204;width:292;height:360"/>
                  <v:shape id="_x0000_s1169" type="#_x0000_t202" style="position:absolute;left:9231;top:7204;width:360;height:360" filled="f" stroked="f">
                    <v:textbox style="mso-next-textbox:#_x0000_s1169">
                      <w:txbxContent>
                        <w:p w:rsidR="005C0D27" w:rsidRPr="006848FA" w:rsidRDefault="005C0D27" w:rsidP="001E7CC5">
                          <w:pPr>
                            <w:rPr>
                              <w:sz w:val="10"/>
                              <w:szCs w:val="10"/>
                            </w:rPr>
                          </w:pPr>
                          <w:r w:rsidRPr="006848FA">
                            <w:rPr>
                              <w:sz w:val="10"/>
                              <w:szCs w:val="10"/>
                            </w:rPr>
                            <w:t>C</w:t>
                          </w:r>
                        </w:p>
                      </w:txbxContent>
                    </v:textbox>
                  </v:shape>
                </v:group>
                <v:group id="_x0000_s1170" style="position:absolute;left:9591;top:7204;width:367;height:360" coordorigin="9591,7204" coordsize="367,360">
                  <v:oval id="_x0000_s1171" style="position:absolute;left:9666;top:7204;width:292;height:360"/>
                  <v:shape id="_x0000_s1172" type="#_x0000_t202" style="position:absolute;left:9591;top:7204;width:360;height:360" filled="f" stroked="f">
                    <v:textbox style="mso-next-textbox:#_x0000_s1172">
                      <w:txbxContent>
                        <w:p w:rsidR="005C0D27" w:rsidRPr="006848FA" w:rsidRDefault="005C0D27" w:rsidP="001E7CC5">
                          <w:pPr>
                            <w:rPr>
                              <w:sz w:val="10"/>
                              <w:szCs w:val="10"/>
                            </w:rPr>
                          </w:pPr>
                          <w:r w:rsidRPr="006848FA">
                            <w:rPr>
                              <w:sz w:val="10"/>
                              <w:szCs w:val="10"/>
                            </w:rPr>
                            <w:t>D</w:t>
                          </w:r>
                        </w:p>
                      </w:txbxContent>
                    </v:textbox>
                  </v:shape>
                </v:group>
              </v:group>
              <v:group id="_x0000_s1173" style="position:absolute;left:6989;top:10394;width:1077;height:257" coordorigin="8541,7204" coordsize="1417,360">
                <v:group id="_x0000_s1174" style="position:absolute;left:8541;top:7204;width:360;height:360" coordorigin="8541,7204" coordsize="360,360">
                  <v:oval id="_x0000_s1175" style="position:absolute;left:8579;top:7204;width:292;height:360"/>
                  <v:shape id="_x0000_s1176" type="#_x0000_t202" style="position:absolute;left:8541;top:7204;width:360;height:360" filled="f" stroked="f">
                    <v:textbox style="mso-next-textbox:#_x0000_s1176">
                      <w:txbxContent>
                        <w:p w:rsidR="005C0D27" w:rsidRPr="00DC4DC1" w:rsidRDefault="005C0D27" w:rsidP="001E7CC5">
                          <w:pPr>
                            <w:rPr>
                              <w:sz w:val="10"/>
                              <w:szCs w:val="10"/>
                            </w:rPr>
                          </w:pPr>
                          <w:r w:rsidRPr="00DC4DC1">
                            <w:rPr>
                              <w:sz w:val="10"/>
                              <w:szCs w:val="10"/>
                            </w:rPr>
                            <w:t>A</w:t>
                          </w:r>
                        </w:p>
                      </w:txbxContent>
                    </v:textbox>
                  </v:shape>
                </v:group>
                <v:group id="_x0000_s1177" style="position:absolute;left:8871;top:7204;width:360;height:360" coordorigin="8871,7204" coordsize="360,360">
                  <v:oval id="_x0000_s1178" style="position:absolute;left:8939;top:7204;width:292;height:360"/>
                  <v:shape id="_x0000_s1179" type="#_x0000_t202" style="position:absolute;left:8871;top:7204;width:360;height:360" filled="f" stroked="f">
                    <v:textbox style="mso-next-textbox:#_x0000_s1179">
                      <w:txbxContent>
                        <w:p w:rsidR="005C0D27" w:rsidRPr="006848FA" w:rsidRDefault="005C0D27" w:rsidP="001E7CC5">
                          <w:pPr>
                            <w:rPr>
                              <w:sz w:val="10"/>
                              <w:szCs w:val="10"/>
                            </w:rPr>
                          </w:pPr>
                          <w:r w:rsidRPr="006848FA">
                            <w:rPr>
                              <w:sz w:val="10"/>
                              <w:szCs w:val="10"/>
                            </w:rPr>
                            <w:t>B</w:t>
                          </w:r>
                        </w:p>
                      </w:txbxContent>
                    </v:textbox>
                  </v:shape>
                </v:group>
                <v:group id="_x0000_s1180" style="position:absolute;left:9231;top:7204;width:360;height:360" coordorigin="9231,7204" coordsize="360,360">
                  <v:oval id="_x0000_s1181" style="position:absolute;left:9261;top:7204;width:292;height:360"/>
                  <v:shape id="_x0000_s1182" type="#_x0000_t202" style="position:absolute;left:9231;top:7204;width:360;height:360" filled="f" stroked="f">
                    <v:textbox style="mso-next-textbox:#_x0000_s1182">
                      <w:txbxContent>
                        <w:p w:rsidR="005C0D27" w:rsidRPr="00DC4DC1" w:rsidRDefault="005C0D27" w:rsidP="001E7CC5">
                          <w:pPr>
                            <w:rPr>
                              <w:sz w:val="10"/>
                              <w:szCs w:val="10"/>
                            </w:rPr>
                          </w:pPr>
                          <w:r w:rsidRPr="00DC4DC1">
                            <w:rPr>
                              <w:sz w:val="10"/>
                              <w:szCs w:val="10"/>
                            </w:rPr>
                            <w:t>C</w:t>
                          </w:r>
                        </w:p>
                      </w:txbxContent>
                    </v:textbox>
                  </v:shape>
                </v:group>
                <v:group id="_x0000_s1183" style="position:absolute;left:9591;top:7204;width:367;height:360" coordorigin="9591,7204" coordsize="367,360">
                  <v:oval id="_x0000_s1184" style="position:absolute;left:9666;top:7204;width:292;height:360"/>
                  <v:shape id="_x0000_s1185" type="#_x0000_t202" style="position:absolute;left:9591;top:7204;width:360;height:360" filled="f" stroked="f">
                    <v:textbox style="mso-next-textbox:#_x0000_s1185">
                      <w:txbxContent>
                        <w:p w:rsidR="005C0D27" w:rsidRPr="00DC4DC1" w:rsidRDefault="005C0D27" w:rsidP="001E7CC5">
                          <w:pPr>
                            <w:rPr>
                              <w:sz w:val="10"/>
                              <w:szCs w:val="10"/>
                            </w:rPr>
                          </w:pPr>
                          <w:r w:rsidRPr="00DC4DC1">
                            <w:rPr>
                              <w:sz w:val="10"/>
                              <w:szCs w:val="10"/>
                            </w:rPr>
                            <w:t>D</w:t>
                          </w:r>
                        </w:p>
                      </w:txbxContent>
                    </v:textbox>
                  </v:shape>
                </v:group>
              </v:group>
              <v:group id="_x0000_s1186" style="position:absolute;left:6989;top:10804;width:1077;height:258" coordorigin="8541,7204" coordsize="1417,360">
                <v:group id="_x0000_s1187" style="position:absolute;left:8541;top:7204;width:360;height:360" coordorigin="8541,7204" coordsize="360,360">
                  <v:oval id="_x0000_s1188" style="position:absolute;left:8579;top:7204;width:292;height:360"/>
                  <v:shape id="_x0000_s1189" type="#_x0000_t202" style="position:absolute;left:8541;top:7204;width:360;height:360" filled="f" stroked="f">
                    <v:textbox style="mso-next-textbox:#_x0000_s1189">
                      <w:txbxContent>
                        <w:p w:rsidR="005C0D27" w:rsidRPr="00DC4DC1" w:rsidRDefault="005C0D27" w:rsidP="001E7CC5">
                          <w:pPr>
                            <w:rPr>
                              <w:sz w:val="10"/>
                              <w:szCs w:val="10"/>
                            </w:rPr>
                          </w:pPr>
                          <w:r w:rsidRPr="00DC4DC1">
                            <w:rPr>
                              <w:sz w:val="10"/>
                              <w:szCs w:val="10"/>
                            </w:rPr>
                            <w:t>A</w:t>
                          </w:r>
                        </w:p>
                      </w:txbxContent>
                    </v:textbox>
                  </v:shape>
                </v:group>
                <v:group id="_x0000_s1190" style="position:absolute;left:8871;top:7204;width:360;height:360" coordorigin="8871,7204" coordsize="360,360">
                  <v:oval id="_x0000_s1191" style="position:absolute;left:8939;top:7204;width:292;height:360"/>
                  <v:shape id="_x0000_s1192" type="#_x0000_t202" style="position:absolute;left:8871;top:7204;width:360;height:360" filled="f" stroked="f">
                    <v:textbox style="mso-next-textbox:#_x0000_s1192">
                      <w:txbxContent>
                        <w:p w:rsidR="005C0D27" w:rsidRPr="00DC4DC1" w:rsidRDefault="005C0D27" w:rsidP="001E7CC5">
                          <w:pPr>
                            <w:rPr>
                              <w:sz w:val="10"/>
                              <w:szCs w:val="10"/>
                            </w:rPr>
                          </w:pPr>
                          <w:r w:rsidRPr="00DC4DC1">
                            <w:rPr>
                              <w:sz w:val="10"/>
                              <w:szCs w:val="10"/>
                            </w:rPr>
                            <w:t>B</w:t>
                          </w:r>
                        </w:p>
                      </w:txbxContent>
                    </v:textbox>
                  </v:shape>
                </v:group>
                <v:group id="_x0000_s1193" style="position:absolute;left:9231;top:7204;width:360;height:360" coordorigin="9231,7204" coordsize="360,360">
                  <v:oval id="_x0000_s1194" style="position:absolute;left:9261;top:7204;width:292;height:360"/>
                  <v:shape id="_x0000_s1195" type="#_x0000_t202" style="position:absolute;left:9231;top:7204;width:360;height:360" filled="f" stroked="f">
                    <v:textbox style="mso-next-textbox:#_x0000_s1195">
                      <w:txbxContent>
                        <w:p w:rsidR="005C0D27" w:rsidRPr="00DC4DC1" w:rsidRDefault="005C0D27" w:rsidP="001E7CC5">
                          <w:pPr>
                            <w:rPr>
                              <w:sz w:val="10"/>
                              <w:szCs w:val="10"/>
                            </w:rPr>
                          </w:pPr>
                          <w:r w:rsidRPr="00DC4DC1">
                            <w:rPr>
                              <w:sz w:val="10"/>
                              <w:szCs w:val="10"/>
                            </w:rPr>
                            <w:t>C</w:t>
                          </w:r>
                        </w:p>
                      </w:txbxContent>
                    </v:textbox>
                  </v:shape>
                </v:group>
                <v:group id="_x0000_s1196" style="position:absolute;left:9591;top:7204;width:367;height:360" coordorigin="9591,7204" coordsize="367,360">
                  <v:oval id="_x0000_s1197" style="position:absolute;left:9666;top:7204;width:292;height:360"/>
                  <v:shape id="_x0000_s1198" type="#_x0000_t202" style="position:absolute;left:9591;top:7204;width:360;height:360" filled="f" stroked="f">
                    <v:textbox style="mso-next-textbox:#_x0000_s1198">
                      <w:txbxContent>
                        <w:p w:rsidR="005C0D27" w:rsidRPr="00DC4DC1" w:rsidRDefault="005C0D27" w:rsidP="001E7CC5">
                          <w:pPr>
                            <w:rPr>
                              <w:sz w:val="10"/>
                              <w:szCs w:val="10"/>
                            </w:rPr>
                          </w:pPr>
                          <w:r w:rsidRPr="00DC4DC1">
                            <w:rPr>
                              <w:sz w:val="10"/>
                              <w:szCs w:val="10"/>
                            </w:rPr>
                            <w:t>D</w:t>
                          </w:r>
                        </w:p>
                      </w:txbxContent>
                    </v:textbox>
                  </v:shape>
                </v:group>
              </v:group>
              <v:group id="_x0000_s1199" style="position:absolute;left:6989;top:11239;width:1077;height:259" coordorigin="8541,7204" coordsize="1417,360">
                <v:group id="_x0000_s1200" style="position:absolute;left:8541;top:7204;width:360;height:360" coordorigin="8541,7204" coordsize="360,360">
                  <v:oval id="_x0000_s1201" style="position:absolute;left:8579;top:7204;width:292;height:360"/>
                  <v:shape id="_x0000_s1202" type="#_x0000_t202" style="position:absolute;left:8541;top:7204;width:360;height:360" filled="f" stroked="f">
                    <v:textbox style="mso-next-textbox:#_x0000_s1202">
                      <w:txbxContent>
                        <w:p w:rsidR="005C0D27" w:rsidRPr="00DC4DC1" w:rsidRDefault="005C0D27" w:rsidP="001E7CC5">
                          <w:pPr>
                            <w:rPr>
                              <w:sz w:val="10"/>
                              <w:szCs w:val="10"/>
                            </w:rPr>
                          </w:pPr>
                          <w:r w:rsidRPr="00DC4DC1">
                            <w:rPr>
                              <w:sz w:val="10"/>
                              <w:szCs w:val="10"/>
                            </w:rPr>
                            <w:t>A</w:t>
                          </w:r>
                        </w:p>
                      </w:txbxContent>
                    </v:textbox>
                  </v:shape>
                </v:group>
                <v:group id="_x0000_s1203" style="position:absolute;left:8871;top:7204;width:360;height:360" coordorigin="8871,7204" coordsize="360,360">
                  <v:oval id="_x0000_s1204" style="position:absolute;left:8939;top:7204;width:292;height:360"/>
                  <v:shape id="_x0000_s1205" type="#_x0000_t202" style="position:absolute;left:8871;top:7204;width:360;height:360" filled="f" stroked="f">
                    <v:textbox style="mso-next-textbox:#_x0000_s1205">
                      <w:txbxContent>
                        <w:p w:rsidR="005C0D27" w:rsidRPr="00DC4DC1" w:rsidRDefault="005C0D27" w:rsidP="001E7CC5">
                          <w:pPr>
                            <w:rPr>
                              <w:sz w:val="10"/>
                              <w:szCs w:val="10"/>
                            </w:rPr>
                          </w:pPr>
                          <w:r w:rsidRPr="00DC4DC1">
                            <w:rPr>
                              <w:sz w:val="10"/>
                              <w:szCs w:val="10"/>
                            </w:rPr>
                            <w:t>B</w:t>
                          </w:r>
                        </w:p>
                      </w:txbxContent>
                    </v:textbox>
                  </v:shape>
                </v:group>
                <v:group id="_x0000_s1206" style="position:absolute;left:9231;top:7204;width:360;height:360" coordorigin="9231,7204" coordsize="360,360">
                  <v:oval id="_x0000_s1207" style="position:absolute;left:9261;top:7204;width:292;height:360"/>
                  <v:shape id="_x0000_s1208" type="#_x0000_t202" style="position:absolute;left:9231;top:7204;width:360;height:360" filled="f" stroked="f">
                    <v:textbox style="mso-next-textbox:#_x0000_s1208">
                      <w:txbxContent>
                        <w:p w:rsidR="005C0D27" w:rsidRPr="00DC4DC1" w:rsidRDefault="005C0D27" w:rsidP="001E7CC5">
                          <w:pPr>
                            <w:rPr>
                              <w:sz w:val="10"/>
                              <w:szCs w:val="10"/>
                            </w:rPr>
                          </w:pPr>
                          <w:r w:rsidRPr="00DC4DC1">
                            <w:rPr>
                              <w:sz w:val="10"/>
                              <w:szCs w:val="10"/>
                            </w:rPr>
                            <w:t>C</w:t>
                          </w:r>
                        </w:p>
                      </w:txbxContent>
                    </v:textbox>
                  </v:shape>
                </v:group>
                <v:group id="_x0000_s1209" style="position:absolute;left:9591;top:7204;width:367;height:360" coordorigin="9591,7204" coordsize="367,360">
                  <v:oval id="_x0000_s1210" style="position:absolute;left:9666;top:7204;width:292;height:360"/>
                  <v:shape id="_x0000_s1211" type="#_x0000_t202" style="position:absolute;left:9591;top:7204;width:360;height:360" filled="f" stroked="f">
                    <v:textbox style="mso-next-textbox:#_x0000_s1211">
                      <w:txbxContent>
                        <w:p w:rsidR="005C0D27" w:rsidRPr="00DC4DC1" w:rsidRDefault="005C0D27" w:rsidP="001E7CC5">
                          <w:pPr>
                            <w:rPr>
                              <w:sz w:val="10"/>
                              <w:szCs w:val="10"/>
                            </w:rPr>
                          </w:pPr>
                          <w:r w:rsidRPr="00DC4DC1">
                            <w:rPr>
                              <w:sz w:val="10"/>
                              <w:szCs w:val="10"/>
                            </w:rPr>
                            <w:t>D</w:t>
                          </w:r>
                        </w:p>
                      </w:txbxContent>
                    </v:textbox>
                  </v:shape>
                </v:group>
              </v:group>
              <v:group id="_x0000_s1212" style="position:absolute;left:6989;top:13684;width:1077;height:259" coordorigin="8541,7204" coordsize="1417,360">
                <v:group id="_x0000_s1213" style="position:absolute;left:8541;top:7204;width:360;height:360" coordorigin="8541,7204" coordsize="360,360">
                  <v:oval id="_x0000_s1214" style="position:absolute;left:8579;top:7204;width:292;height:360"/>
                  <v:shape id="_x0000_s1215" type="#_x0000_t202" style="position:absolute;left:8541;top:7204;width:360;height:360" filled="f" stroked="f">
                    <v:textbox style="mso-next-textbox:#_x0000_s1215">
                      <w:txbxContent>
                        <w:p w:rsidR="005C0D27" w:rsidRPr="00DC4DC1" w:rsidRDefault="005C0D27" w:rsidP="001E7CC5">
                          <w:pPr>
                            <w:rPr>
                              <w:sz w:val="10"/>
                              <w:szCs w:val="10"/>
                            </w:rPr>
                          </w:pPr>
                          <w:r w:rsidRPr="00DC4DC1">
                            <w:rPr>
                              <w:sz w:val="10"/>
                              <w:szCs w:val="10"/>
                            </w:rPr>
                            <w:t>A</w:t>
                          </w:r>
                        </w:p>
                      </w:txbxContent>
                    </v:textbox>
                  </v:shape>
                </v:group>
                <v:group id="_x0000_s1216" style="position:absolute;left:8871;top:7204;width:360;height:360" coordorigin="8871,7204" coordsize="360,360">
                  <v:oval id="_x0000_s1217" style="position:absolute;left:8939;top:7204;width:292;height:360"/>
                  <v:shape id="_x0000_s1218" type="#_x0000_t202" style="position:absolute;left:8871;top:7204;width:360;height:360" filled="f" stroked="f">
                    <v:textbox style="mso-next-textbox:#_x0000_s1218">
                      <w:txbxContent>
                        <w:p w:rsidR="005C0D27" w:rsidRPr="00DC4DC1" w:rsidRDefault="005C0D27" w:rsidP="001E7CC5">
                          <w:pPr>
                            <w:rPr>
                              <w:sz w:val="10"/>
                              <w:szCs w:val="10"/>
                            </w:rPr>
                          </w:pPr>
                          <w:r w:rsidRPr="00DC4DC1">
                            <w:rPr>
                              <w:sz w:val="10"/>
                              <w:szCs w:val="10"/>
                            </w:rPr>
                            <w:t>B</w:t>
                          </w:r>
                        </w:p>
                      </w:txbxContent>
                    </v:textbox>
                  </v:shape>
                </v:group>
                <v:group id="_x0000_s1219" style="position:absolute;left:9231;top:7204;width:360;height:360" coordorigin="9231,7204" coordsize="360,360">
                  <v:oval id="_x0000_s1220" style="position:absolute;left:9261;top:7204;width:292;height:360"/>
                  <v:shape id="_x0000_s1221" type="#_x0000_t202" style="position:absolute;left:9231;top:7204;width:360;height:360" filled="f" stroked="f">
                    <v:textbox style="mso-next-textbox:#_x0000_s1221">
                      <w:txbxContent>
                        <w:p w:rsidR="005C0D27" w:rsidRPr="00DC4DC1" w:rsidRDefault="005C0D27" w:rsidP="001E7CC5">
                          <w:pPr>
                            <w:rPr>
                              <w:sz w:val="10"/>
                              <w:szCs w:val="10"/>
                            </w:rPr>
                          </w:pPr>
                          <w:r w:rsidRPr="00DC4DC1">
                            <w:rPr>
                              <w:sz w:val="10"/>
                              <w:szCs w:val="10"/>
                            </w:rPr>
                            <w:t>C</w:t>
                          </w:r>
                        </w:p>
                      </w:txbxContent>
                    </v:textbox>
                  </v:shape>
                </v:group>
                <v:group id="_x0000_s1222" style="position:absolute;left:9591;top:7204;width:367;height:360" coordorigin="9591,7204" coordsize="367,360">
                  <v:oval id="_x0000_s1223" style="position:absolute;left:9666;top:7204;width:292;height:360"/>
                  <v:shape id="_x0000_s1224" type="#_x0000_t202" style="position:absolute;left:9591;top:7204;width:360;height:360" filled="f" stroked="f">
                    <v:textbox style="mso-next-textbox:#_x0000_s1224">
                      <w:txbxContent>
                        <w:p w:rsidR="005C0D27" w:rsidRPr="00DC4DC1" w:rsidRDefault="005C0D27" w:rsidP="001E7CC5">
                          <w:pPr>
                            <w:rPr>
                              <w:sz w:val="10"/>
                              <w:szCs w:val="10"/>
                            </w:rPr>
                          </w:pPr>
                          <w:r w:rsidRPr="00DC4DC1">
                            <w:rPr>
                              <w:sz w:val="10"/>
                              <w:szCs w:val="10"/>
                            </w:rPr>
                            <w:t>D</w:t>
                          </w:r>
                        </w:p>
                      </w:txbxContent>
                    </v:textbox>
                  </v:shape>
                </v:group>
              </v:group>
              <v:group id="_x0000_s1225" style="position:absolute;left:6989;top:11644;width:1077;height:259" coordorigin="8541,7204" coordsize="1417,360">
                <v:group id="_x0000_s1226" style="position:absolute;left:8541;top:7204;width:360;height:360" coordorigin="8541,7204" coordsize="360,360">
                  <v:oval id="_x0000_s1227" style="position:absolute;left:8579;top:7204;width:292;height:360"/>
                  <v:shape id="_x0000_s1228" type="#_x0000_t202" style="position:absolute;left:8541;top:7204;width:360;height:360" filled="f" stroked="f">
                    <v:textbox style="mso-next-textbox:#_x0000_s1228">
                      <w:txbxContent>
                        <w:p w:rsidR="005C0D27" w:rsidRPr="00DC4DC1" w:rsidRDefault="005C0D27" w:rsidP="001E7CC5">
                          <w:pPr>
                            <w:rPr>
                              <w:sz w:val="10"/>
                              <w:szCs w:val="10"/>
                            </w:rPr>
                          </w:pPr>
                          <w:r w:rsidRPr="00DC4DC1">
                            <w:rPr>
                              <w:sz w:val="10"/>
                              <w:szCs w:val="10"/>
                            </w:rPr>
                            <w:t>A</w:t>
                          </w:r>
                        </w:p>
                      </w:txbxContent>
                    </v:textbox>
                  </v:shape>
                </v:group>
                <v:group id="_x0000_s1229" style="position:absolute;left:8871;top:7204;width:360;height:360" coordorigin="8871,7204" coordsize="360,360">
                  <v:oval id="_x0000_s1230" style="position:absolute;left:8939;top:7204;width:292;height:360"/>
                  <v:shape id="_x0000_s1231" type="#_x0000_t202" style="position:absolute;left:8871;top:7204;width:360;height:360" filled="f" stroked="f">
                    <v:textbox style="mso-next-textbox:#_x0000_s1231">
                      <w:txbxContent>
                        <w:p w:rsidR="005C0D27" w:rsidRPr="00DC4DC1" w:rsidRDefault="005C0D27" w:rsidP="001E7CC5">
                          <w:pPr>
                            <w:rPr>
                              <w:sz w:val="10"/>
                              <w:szCs w:val="10"/>
                            </w:rPr>
                          </w:pPr>
                          <w:r w:rsidRPr="00DC4DC1">
                            <w:rPr>
                              <w:sz w:val="10"/>
                              <w:szCs w:val="10"/>
                            </w:rPr>
                            <w:t>B</w:t>
                          </w:r>
                        </w:p>
                      </w:txbxContent>
                    </v:textbox>
                  </v:shape>
                </v:group>
                <v:group id="_x0000_s1232" style="position:absolute;left:9231;top:7204;width:360;height:360" coordorigin="9231,7204" coordsize="360,360">
                  <v:oval id="_x0000_s1233" style="position:absolute;left:9261;top:7204;width:292;height:360"/>
                  <v:shape id="_x0000_s1234" type="#_x0000_t202" style="position:absolute;left:9231;top:7204;width:360;height:360" filled="f" stroked="f">
                    <v:textbox style="mso-next-textbox:#_x0000_s1234">
                      <w:txbxContent>
                        <w:p w:rsidR="005C0D27" w:rsidRPr="00DC4DC1" w:rsidRDefault="005C0D27" w:rsidP="001E7CC5">
                          <w:pPr>
                            <w:rPr>
                              <w:sz w:val="10"/>
                              <w:szCs w:val="10"/>
                            </w:rPr>
                          </w:pPr>
                          <w:r w:rsidRPr="00DC4DC1">
                            <w:rPr>
                              <w:sz w:val="10"/>
                              <w:szCs w:val="10"/>
                            </w:rPr>
                            <w:t>C</w:t>
                          </w:r>
                        </w:p>
                      </w:txbxContent>
                    </v:textbox>
                  </v:shape>
                </v:group>
                <v:group id="_x0000_s1235" style="position:absolute;left:9591;top:7204;width:367;height:360" coordorigin="9591,7204" coordsize="367,360">
                  <v:oval id="_x0000_s1236" style="position:absolute;left:9666;top:7204;width:292;height:360"/>
                  <v:shape id="_x0000_s1237" type="#_x0000_t202" style="position:absolute;left:9591;top:7204;width:360;height:360" filled="f" stroked="f">
                    <v:textbox style="mso-next-textbox:#_x0000_s1237">
                      <w:txbxContent>
                        <w:p w:rsidR="005C0D27" w:rsidRPr="00DC4DC1" w:rsidRDefault="005C0D27" w:rsidP="001E7CC5">
                          <w:pPr>
                            <w:rPr>
                              <w:sz w:val="10"/>
                              <w:szCs w:val="10"/>
                            </w:rPr>
                          </w:pPr>
                          <w:r w:rsidRPr="00DC4DC1">
                            <w:rPr>
                              <w:sz w:val="10"/>
                              <w:szCs w:val="10"/>
                            </w:rPr>
                            <w:t>D</w:t>
                          </w:r>
                        </w:p>
                      </w:txbxContent>
                    </v:textbox>
                  </v:shape>
                </v:group>
              </v:group>
              <v:group id="_x0000_s1238" style="position:absolute;left:6989;top:12032;width:1077;height:258" coordorigin="8541,7204" coordsize="1417,360">
                <v:group id="_x0000_s1239" style="position:absolute;left:8541;top:7204;width:360;height:360" coordorigin="8541,7204" coordsize="360,360">
                  <v:oval id="_x0000_s1240" style="position:absolute;left:8579;top:7204;width:292;height:360"/>
                  <v:shape id="_x0000_s1241" type="#_x0000_t202" style="position:absolute;left:8541;top:7204;width:360;height:360" filled="f" stroked="f">
                    <v:textbox style="mso-next-textbox:#_x0000_s1241">
                      <w:txbxContent>
                        <w:p w:rsidR="005C0D27" w:rsidRPr="00DC4DC1" w:rsidRDefault="005C0D27" w:rsidP="001E7CC5">
                          <w:pPr>
                            <w:rPr>
                              <w:sz w:val="10"/>
                              <w:szCs w:val="10"/>
                            </w:rPr>
                          </w:pPr>
                          <w:r w:rsidRPr="00DC4DC1">
                            <w:rPr>
                              <w:sz w:val="10"/>
                              <w:szCs w:val="10"/>
                            </w:rPr>
                            <w:t>A</w:t>
                          </w:r>
                        </w:p>
                      </w:txbxContent>
                    </v:textbox>
                  </v:shape>
                </v:group>
                <v:group id="_x0000_s1242" style="position:absolute;left:8871;top:7204;width:360;height:360" coordorigin="8871,7204" coordsize="360,360">
                  <v:oval id="_x0000_s1243" style="position:absolute;left:8939;top:7204;width:292;height:360"/>
                  <v:shape id="_x0000_s1244" type="#_x0000_t202" style="position:absolute;left:8871;top:7204;width:360;height:360" filled="f" stroked="f">
                    <v:textbox style="mso-next-textbox:#_x0000_s1244">
                      <w:txbxContent>
                        <w:p w:rsidR="005C0D27" w:rsidRPr="00DC4DC1" w:rsidRDefault="005C0D27" w:rsidP="001E7CC5">
                          <w:pPr>
                            <w:rPr>
                              <w:sz w:val="10"/>
                              <w:szCs w:val="10"/>
                            </w:rPr>
                          </w:pPr>
                          <w:r w:rsidRPr="00DC4DC1">
                            <w:rPr>
                              <w:sz w:val="10"/>
                              <w:szCs w:val="10"/>
                            </w:rPr>
                            <w:t>B</w:t>
                          </w:r>
                        </w:p>
                      </w:txbxContent>
                    </v:textbox>
                  </v:shape>
                </v:group>
                <v:group id="_x0000_s1245" style="position:absolute;left:9231;top:7204;width:360;height:360" coordorigin="9231,7204" coordsize="360,360">
                  <v:oval id="_x0000_s1246" style="position:absolute;left:9261;top:7204;width:292;height:360"/>
                  <v:shape id="_x0000_s1247" type="#_x0000_t202" style="position:absolute;left:9231;top:7204;width:360;height:360" filled="f" stroked="f">
                    <v:textbox style="mso-next-textbox:#_x0000_s1247">
                      <w:txbxContent>
                        <w:p w:rsidR="005C0D27" w:rsidRPr="00DC4DC1" w:rsidRDefault="005C0D27" w:rsidP="001E7CC5">
                          <w:pPr>
                            <w:rPr>
                              <w:sz w:val="10"/>
                              <w:szCs w:val="10"/>
                            </w:rPr>
                          </w:pPr>
                          <w:r w:rsidRPr="00DC4DC1">
                            <w:rPr>
                              <w:sz w:val="10"/>
                              <w:szCs w:val="10"/>
                            </w:rPr>
                            <w:t>C</w:t>
                          </w:r>
                        </w:p>
                      </w:txbxContent>
                    </v:textbox>
                  </v:shape>
                </v:group>
                <v:group id="_x0000_s1248" style="position:absolute;left:9591;top:7204;width:367;height:360" coordorigin="9591,7204" coordsize="367,360">
                  <v:oval id="_x0000_s1249" style="position:absolute;left:9666;top:7204;width:292;height:360"/>
                  <v:shape id="_x0000_s1250" type="#_x0000_t202" style="position:absolute;left:9591;top:7204;width:360;height:360" filled="f" stroked="f">
                    <v:textbox style="mso-next-textbox:#_x0000_s1250">
                      <w:txbxContent>
                        <w:p w:rsidR="005C0D27" w:rsidRPr="00DC4DC1" w:rsidRDefault="005C0D27" w:rsidP="001E7CC5">
                          <w:pPr>
                            <w:rPr>
                              <w:sz w:val="10"/>
                              <w:szCs w:val="10"/>
                            </w:rPr>
                          </w:pPr>
                          <w:r w:rsidRPr="00DC4DC1">
                            <w:rPr>
                              <w:sz w:val="10"/>
                              <w:szCs w:val="10"/>
                            </w:rPr>
                            <w:t>D</w:t>
                          </w:r>
                        </w:p>
                      </w:txbxContent>
                    </v:textbox>
                  </v:shape>
                </v:group>
              </v:group>
              <v:group id="_x0000_s1251" style="position:absolute;left:6989;top:12424;width:1077;height:258" coordorigin="8541,7204" coordsize="1417,360">
                <v:group id="_x0000_s1252" style="position:absolute;left:8541;top:7204;width:360;height:360" coordorigin="8541,7204" coordsize="360,360">
                  <v:oval id="_x0000_s1253" style="position:absolute;left:8579;top:7204;width:292;height:360"/>
                  <v:shape id="_x0000_s1254" type="#_x0000_t202" style="position:absolute;left:8541;top:7204;width:360;height:360" filled="f" stroked="f">
                    <v:textbox style="mso-next-textbox:#_x0000_s1254">
                      <w:txbxContent>
                        <w:p w:rsidR="005C0D27" w:rsidRPr="00DC4DC1" w:rsidRDefault="005C0D27" w:rsidP="001E7CC5">
                          <w:pPr>
                            <w:rPr>
                              <w:sz w:val="10"/>
                              <w:szCs w:val="10"/>
                            </w:rPr>
                          </w:pPr>
                          <w:r w:rsidRPr="00DC4DC1">
                            <w:rPr>
                              <w:sz w:val="10"/>
                              <w:szCs w:val="10"/>
                            </w:rPr>
                            <w:t>A</w:t>
                          </w:r>
                        </w:p>
                      </w:txbxContent>
                    </v:textbox>
                  </v:shape>
                </v:group>
                <v:group id="_x0000_s1255" style="position:absolute;left:8871;top:7204;width:360;height:360" coordorigin="8871,7204" coordsize="360,360">
                  <v:oval id="_x0000_s1256" style="position:absolute;left:8939;top:7204;width:292;height:360"/>
                  <v:shape id="_x0000_s1257" type="#_x0000_t202" style="position:absolute;left:8871;top:7204;width:360;height:360" filled="f" stroked="f">
                    <v:textbox style="mso-next-textbox:#_x0000_s1257">
                      <w:txbxContent>
                        <w:p w:rsidR="005C0D27" w:rsidRPr="00DC4DC1" w:rsidRDefault="005C0D27" w:rsidP="001E7CC5">
                          <w:pPr>
                            <w:rPr>
                              <w:sz w:val="10"/>
                              <w:szCs w:val="10"/>
                            </w:rPr>
                          </w:pPr>
                          <w:r w:rsidRPr="00DC4DC1">
                            <w:rPr>
                              <w:sz w:val="10"/>
                              <w:szCs w:val="10"/>
                            </w:rPr>
                            <w:t>B</w:t>
                          </w:r>
                        </w:p>
                      </w:txbxContent>
                    </v:textbox>
                  </v:shape>
                </v:group>
                <v:group id="_x0000_s1258" style="position:absolute;left:9231;top:7204;width:360;height:360" coordorigin="9231,7204" coordsize="360,360">
                  <v:oval id="_x0000_s1259" style="position:absolute;left:9261;top:7204;width:292;height:360"/>
                  <v:shape id="_x0000_s1260" type="#_x0000_t202" style="position:absolute;left:9231;top:7204;width:360;height:360" filled="f" stroked="f">
                    <v:textbox style="mso-next-textbox:#_x0000_s1260">
                      <w:txbxContent>
                        <w:p w:rsidR="005C0D27" w:rsidRPr="00DC4DC1" w:rsidRDefault="005C0D27" w:rsidP="001E7CC5">
                          <w:pPr>
                            <w:rPr>
                              <w:sz w:val="10"/>
                              <w:szCs w:val="10"/>
                            </w:rPr>
                          </w:pPr>
                          <w:r w:rsidRPr="00DC4DC1">
                            <w:rPr>
                              <w:sz w:val="10"/>
                              <w:szCs w:val="10"/>
                            </w:rPr>
                            <w:t>C</w:t>
                          </w:r>
                        </w:p>
                      </w:txbxContent>
                    </v:textbox>
                  </v:shape>
                </v:group>
                <v:group id="_x0000_s1261" style="position:absolute;left:9591;top:7204;width:367;height:360" coordorigin="9591,7204" coordsize="367,360">
                  <v:oval id="_x0000_s1262" style="position:absolute;left:9666;top:7204;width:292;height:360"/>
                  <v:shape id="_x0000_s1263" type="#_x0000_t202" style="position:absolute;left:9591;top:7204;width:360;height:360" filled="f" stroked="f">
                    <v:textbox style="mso-next-textbox:#_x0000_s1263">
                      <w:txbxContent>
                        <w:p w:rsidR="005C0D27" w:rsidRPr="00DC4DC1" w:rsidRDefault="005C0D27" w:rsidP="001E7CC5">
                          <w:pPr>
                            <w:rPr>
                              <w:sz w:val="10"/>
                              <w:szCs w:val="10"/>
                            </w:rPr>
                          </w:pPr>
                          <w:r w:rsidRPr="00DC4DC1">
                            <w:rPr>
                              <w:sz w:val="10"/>
                              <w:szCs w:val="10"/>
                            </w:rPr>
                            <w:t>D</w:t>
                          </w:r>
                        </w:p>
                      </w:txbxContent>
                    </v:textbox>
                  </v:shape>
                </v:group>
              </v:group>
              <v:group id="_x0000_s1264" style="position:absolute;left:6989;top:12874;width:1077;height:258" coordorigin="8541,7204" coordsize="1417,360">
                <v:group id="_x0000_s1265" style="position:absolute;left:8541;top:7204;width:360;height:360" coordorigin="8541,7204" coordsize="360,360">
                  <v:oval id="_x0000_s1266" style="position:absolute;left:8579;top:7204;width:292;height:360"/>
                  <v:shape id="_x0000_s1267" type="#_x0000_t202" style="position:absolute;left:8541;top:7204;width:360;height:360" filled="f" stroked="f">
                    <v:textbox style="mso-next-textbox:#_x0000_s1267">
                      <w:txbxContent>
                        <w:p w:rsidR="005C0D27" w:rsidRPr="00DC4DC1" w:rsidRDefault="005C0D27" w:rsidP="001E7CC5">
                          <w:pPr>
                            <w:rPr>
                              <w:sz w:val="10"/>
                              <w:szCs w:val="10"/>
                            </w:rPr>
                          </w:pPr>
                          <w:r w:rsidRPr="00DC4DC1">
                            <w:rPr>
                              <w:sz w:val="10"/>
                              <w:szCs w:val="10"/>
                            </w:rPr>
                            <w:t>A</w:t>
                          </w:r>
                        </w:p>
                      </w:txbxContent>
                    </v:textbox>
                  </v:shape>
                </v:group>
                <v:group id="_x0000_s1268" style="position:absolute;left:8871;top:7204;width:360;height:360" coordorigin="8871,7204" coordsize="360,360">
                  <v:oval id="_x0000_s1269" style="position:absolute;left:8939;top:7204;width:292;height:360"/>
                  <v:shape id="_x0000_s1270" type="#_x0000_t202" style="position:absolute;left:8871;top:7204;width:360;height:360" filled="f" stroked="f">
                    <v:textbox style="mso-next-textbox:#_x0000_s1270">
                      <w:txbxContent>
                        <w:p w:rsidR="005C0D27" w:rsidRPr="00DC4DC1" w:rsidRDefault="005C0D27" w:rsidP="001E7CC5">
                          <w:pPr>
                            <w:rPr>
                              <w:sz w:val="10"/>
                              <w:szCs w:val="10"/>
                            </w:rPr>
                          </w:pPr>
                          <w:r w:rsidRPr="00DC4DC1">
                            <w:rPr>
                              <w:sz w:val="10"/>
                              <w:szCs w:val="10"/>
                            </w:rPr>
                            <w:t>B</w:t>
                          </w:r>
                        </w:p>
                      </w:txbxContent>
                    </v:textbox>
                  </v:shape>
                </v:group>
                <v:group id="_x0000_s1271" style="position:absolute;left:9231;top:7204;width:360;height:360" coordorigin="9231,7204" coordsize="360,360">
                  <v:oval id="_x0000_s1272" style="position:absolute;left:9261;top:7204;width:292;height:360"/>
                  <v:shape id="_x0000_s1273" type="#_x0000_t202" style="position:absolute;left:9231;top:7204;width:360;height:360" filled="f" stroked="f">
                    <v:textbox style="mso-next-textbox:#_x0000_s1273">
                      <w:txbxContent>
                        <w:p w:rsidR="005C0D27" w:rsidRPr="00DC4DC1" w:rsidRDefault="005C0D27" w:rsidP="001E7CC5">
                          <w:pPr>
                            <w:rPr>
                              <w:sz w:val="10"/>
                              <w:szCs w:val="10"/>
                            </w:rPr>
                          </w:pPr>
                          <w:r w:rsidRPr="00DC4DC1">
                            <w:rPr>
                              <w:sz w:val="10"/>
                              <w:szCs w:val="10"/>
                            </w:rPr>
                            <w:t>C</w:t>
                          </w:r>
                        </w:p>
                      </w:txbxContent>
                    </v:textbox>
                  </v:shape>
                </v:group>
                <v:group id="_x0000_s1274" style="position:absolute;left:9591;top:7204;width:367;height:360" coordorigin="9591,7204" coordsize="367,360">
                  <v:oval id="_x0000_s1275" style="position:absolute;left:9666;top:7204;width:292;height:360"/>
                  <v:shape id="_x0000_s1276" type="#_x0000_t202" style="position:absolute;left:9591;top:7204;width:360;height:360" filled="f" stroked="f">
                    <v:textbox style="mso-next-textbox:#_x0000_s1276">
                      <w:txbxContent>
                        <w:p w:rsidR="005C0D27" w:rsidRPr="00DC4DC1" w:rsidRDefault="005C0D27" w:rsidP="001E7CC5">
                          <w:pPr>
                            <w:rPr>
                              <w:sz w:val="10"/>
                              <w:szCs w:val="10"/>
                            </w:rPr>
                          </w:pPr>
                          <w:r w:rsidRPr="00DC4DC1">
                            <w:rPr>
                              <w:sz w:val="10"/>
                              <w:szCs w:val="10"/>
                            </w:rPr>
                            <w:t>D</w:t>
                          </w:r>
                        </w:p>
                      </w:txbxContent>
                    </v:textbox>
                  </v:shape>
                </v:group>
              </v:group>
              <v:group id="_x0000_s1277" style="position:absolute;left:6989;top:13324;width:1077;height:259" coordorigin="8541,7204" coordsize="1417,360">
                <v:group id="_x0000_s1278" style="position:absolute;left:8541;top:7204;width:360;height:360" coordorigin="8541,7204" coordsize="360,360">
                  <v:oval id="_x0000_s1279" style="position:absolute;left:8579;top:7204;width:292;height:360"/>
                  <v:shape id="_x0000_s1280" type="#_x0000_t202" style="position:absolute;left:8541;top:7204;width:360;height:360" filled="f" stroked="f">
                    <v:textbox style="mso-next-textbox:#_x0000_s1280">
                      <w:txbxContent>
                        <w:p w:rsidR="005C0D27" w:rsidRPr="00DC4DC1" w:rsidRDefault="005C0D27" w:rsidP="001E7CC5">
                          <w:pPr>
                            <w:rPr>
                              <w:sz w:val="10"/>
                              <w:szCs w:val="10"/>
                            </w:rPr>
                          </w:pPr>
                          <w:r w:rsidRPr="00DC4DC1">
                            <w:rPr>
                              <w:sz w:val="10"/>
                              <w:szCs w:val="10"/>
                            </w:rPr>
                            <w:t>A</w:t>
                          </w:r>
                        </w:p>
                      </w:txbxContent>
                    </v:textbox>
                  </v:shape>
                </v:group>
                <v:group id="_x0000_s1281" style="position:absolute;left:8871;top:7204;width:360;height:360" coordorigin="8871,7204" coordsize="360,360">
                  <v:oval id="_x0000_s1282" style="position:absolute;left:8939;top:7204;width:292;height:360"/>
                  <v:shape id="_x0000_s1283" type="#_x0000_t202" style="position:absolute;left:8871;top:7204;width:360;height:360" filled="f" stroked="f">
                    <v:textbox style="mso-next-textbox:#_x0000_s1283">
                      <w:txbxContent>
                        <w:p w:rsidR="005C0D27" w:rsidRPr="00DC4DC1" w:rsidRDefault="005C0D27" w:rsidP="001E7CC5">
                          <w:pPr>
                            <w:rPr>
                              <w:sz w:val="10"/>
                              <w:szCs w:val="10"/>
                            </w:rPr>
                          </w:pPr>
                          <w:r w:rsidRPr="00DC4DC1">
                            <w:rPr>
                              <w:sz w:val="10"/>
                              <w:szCs w:val="10"/>
                            </w:rPr>
                            <w:t>B</w:t>
                          </w:r>
                        </w:p>
                      </w:txbxContent>
                    </v:textbox>
                  </v:shape>
                </v:group>
                <v:group id="_x0000_s1284" style="position:absolute;left:9231;top:7204;width:360;height:360" coordorigin="9231,7204" coordsize="360,360">
                  <v:oval id="_x0000_s1285" style="position:absolute;left:9261;top:7204;width:292;height:360"/>
                  <v:shape id="_x0000_s1286" type="#_x0000_t202" style="position:absolute;left:9231;top:7204;width:360;height:360" filled="f" stroked="f">
                    <v:textbox style="mso-next-textbox:#_x0000_s1286">
                      <w:txbxContent>
                        <w:p w:rsidR="005C0D27" w:rsidRPr="00DC4DC1" w:rsidRDefault="005C0D27" w:rsidP="001E7CC5">
                          <w:pPr>
                            <w:rPr>
                              <w:sz w:val="10"/>
                              <w:szCs w:val="10"/>
                            </w:rPr>
                          </w:pPr>
                          <w:r w:rsidRPr="00DC4DC1">
                            <w:rPr>
                              <w:sz w:val="10"/>
                              <w:szCs w:val="10"/>
                            </w:rPr>
                            <w:t>C</w:t>
                          </w:r>
                        </w:p>
                      </w:txbxContent>
                    </v:textbox>
                  </v:shape>
                </v:group>
                <v:group id="_x0000_s1287" style="position:absolute;left:9591;top:7204;width:367;height:360" coordorigin="9591,7204" coordsize="367,360">
                  <v:oval id="_x0000_s1288" style="position:absolute;left:9666;top:7204;width:292;height:360"/>
                  <v:shape id="_x0000_s1289" type="#_x0000_t202" style="position:absolute;left:9591;top:7204;width:360;height:360" filled="f" stroked="f">
                    <v:textbox style="mso-next-textbox:#_x0000_s1289">
                      <w:txbxContent>
                        <w:p w:rsidR="005C0D27" w:rsidRPr="00DC4DC1" w:rsidRDefault="005C0D27" w:rsidP="001E7CC5">
                          <w:pPr>
                            <w:rPr>
                              <w:sz w:val="10"/>
                              <w:szCs w:val="10"/>
                            </w:rPr>
                          </w:pPr>
                          <w:r w:rsidRPr="00DC4DC1">
                            <w:rPr>
                              <w:sz w:val="10"/>
                              <w:szCs w:val="10"/>
                            </w:rPr>
                            <w:t>D</w:t>
                          </w:r>
                        </w:p>
                      </w:txbxContent>
                    </v:textbox>
                  </v:shape>
                </v:group>
              </v:group>
              <v:shape id="_x0000_s1290" type="#_x0000_t202" style="position:absolute;left:6381;top:9904;width:590;height:4444" filled="f" stroked="f">
                <v:textbox style="mso-next-textbox:#_x0000_s1290">
                  <w:txbxContent>
                    <w:p w:rsidR="005C0D27" w:rsidRPr="00BD4ADF" w:rsidRDefault="005C0D27" w:rsidP="001E7CC5">
                      <w:pPr>
                        <w:rPr>
                          <w:b/>
                          <w:sz w:val="8"/>
                          <w:szCs w:val="8"/>
                        </w:rPr>
                      </w:pPr>
                    </w:p>
                    <w:p w:rsidR="005C0D27" w:rsidRPr="00BA60D3" w:rsidRDefault="005C0D27" w:rsidP="001E7CC5">
                      <w:pPr>
                        <w:rPr>
                          <w:b/>
                          <w:sz w:val="18"/>
                          <w:szCs w:val="18"/>
                        </w:rPr>
                      </w:pPr>
                      <w:r>
                        <w:rPr>
                          <w:b/>
                          <w:sz w:val="18"/>
                          <w:szCs w:val="18"/>
                        </w:rPr>
                        <w:t>31</w:t>
                      </w:r>
                    </w:p>
                    <w:p w:rsidR="005C0D27" w:rsidRPr="00BD4ADF" w:rsidRDefault="005C0D27" w:rsidP="001E7CC5">
                      <w:pPr>
                        <w:rPr>
                          <w:b/>
                          <w:sz w:val="10"/>
                          <w:szCs w:val="10"/>
                        </w:rPr>
                      </w:pPr>
                    </w:p>
                    <w:p w:rsidR="005C0D27" w:rsidRPr="00BA60D3" w:rsidRDefault="005C0D27" w:rsidP="001E7CC5">
                      <w:pPr>
                        <w:rPr>
                          <w:b/>
                          <w:sz w:val="18"/>
                          <w:szCs w:val="18"/>
                        </w:rPr>
                      </w:pPr>
                      <w:r>
                        <w:rPr>
                          <w:b/>
                          <w:sz w:val="18"/>
                          <w:szCs w:val="18"/>
                        </w:rPr>
                        <w:t>32</w:t>
                      </w:r>
                    </w:p>
                    <w:p w:rsidR="005C0D27" w:rsidRPr="00BA60D3" w:rsidRDefault="005C0D27" w:rsidP="001E7CC5">
                      <w:pPr>
                        <w:rPr>
                          <w:b/>
                          <w:sz w:val="18"/>
                          <w:szCs w:val="18"/>
                        </w:rPr>
                      </w:pPr>
                    </w:p>
                    <w:p w:rsidR="005C0D27" w:rsidRPr="00BA60D3" w:rsidRDefault="005C0D27" w:rsidP="001E7CC5">
                      <w:pPr>
                        <w:rPr>
                          <w:b/>
                          <w:sz w:val="18"/>
                          <w:szCs w:val="18"/>
                        </w:rPr>
                      </w:pPr>
                      <w:r>
                        <w:rPr>
                          <w:b/>
                          <w:sz w:val="18"/>
                          <w:szCs w:val="18"/>
                        </w:rPr>
                        <w:t>33</w:t>
                      </w:r>
                    </w:p>
                    <w:p w:rsidR="005C0D27" w:rsidRPr="00BA60D3" w:rsidRDefault="005C0D27" w:rsidP="001E7CC5">
                      <w:pPr>
                        <w:rPr>
                          <w:b/>
                          <w:sz w:val="18"/>
                          <w:szCs w:val="18"/>
                        </w:rPr>
                      </w:pPr>
                    </w:p>
                    <w:p w:rsidR="005C0D27" w:rsidRPr="00BA60D3" w:rsidRDefault="005C0D27" w:rsidP="001E7CC5">
                      <w:pPr>
                        <w:rPr>
                          <w:b/>
                          <w:sz w:val="18"/>
                          <w:szCs w:val="18"/>
                        </w:rPr>
                      </w:pPr>
                      <w:r>
                        <w:rPr>
                          <w:b/>
                          <w:sz w:val="18"/>
                          <w:szCs w:val="18"/>
                        </w:rPr>
                        <w:t>34</w:t>
                      </w:r>
                    </w:p>
                    <w:p w:rsidR="005C0D27" w:rsidRPr="00BA60D3" w:rsidRDefault="005C0D27" w:rsidP="001E7CC5">
                      <w:pPr>
                        <w:rPr>
                          <w:b/>
                          <w:sz w:val="18"/>
                          <w:szCs w:val="18"/>
                        </w:rPr>
                      </w:pPr>
                    </w:p>
                    <w:p w:rsidR="005C0D27" w:rsidRPr="00BA60D3" w:rsidRDefault="005C0D27" w:rsidP="001E7CC5">
                      <w:pPr>
                        <w:rPr>
                          <w:b/>
                          <w:sz w:val="18"/>
                          <w:szCs w:val="18"/>
                        </w:rPr>
                      </w:pPr>
                      <w:r>
                        <w:rPr>
                          <w:b/>
                          <w:sz w:val="18"/>
                          <w:szCs w:val="18"/>
                        </w:rPr>
                        <w:t>3</w:t>
                      </w:r>
                      <w:r w:rsidRPr="00BA60D3">
                        <w:rPr>
                          <w:b/>
                          <w:sz w:val="18"/>
                          <w:szCs w:val="18"/>
                        </w:rPr>
                        <w:t>5</w:t>
                      </w:r>
                    </w:p>
                    <w:p w:rsidR="005C0D27" w:rsidRPr="00BA60D3" w:rsidRDefault="005C0D27" w:rsidP="001E7CC5">
                      <w:pPr>
                        <w:rPr>
                          <w:b/>
                          <w:sz w:val="18"/>
                          <w:szCs w:val="18"/>
                        </w:rPr>
                      </w:pPr>
                    </w:p>
                    <w:p w:rsidR="005C0D27" w:rsidRPr="00BA60D3" w:rsidRDefault="005C0D27" w:rsidP="001E7CC5">
                      <w:pPr>
                        <w:rPr>
                          <w:b/>
                          <w:sz w:val="18"/>
                          <w:szCs w:val="18"/>
                        </w:rPr>
                      </w:pPr>
                      <w:r>
                        <w:rPr>
                          <w:b/>
                          <w:sz w:val="18"/>
                          <w:szCs w:val="18"/>
                        </w:rPr>
                        <w:t>3</w:t>
                      </w:r>
                      <w:r w:rsidRPr="00BA60D3">
                        <w:rPr>
                          <w:b/>
                          <w:sz w:val="18"/>
                          <w:szCs w:val="18"/>
                        </w:rPr>
                        <w:t>6</w:t>
                      </w:r>
                    </w:p>
                    <w:p w:rsidR="005C0D27" w:rsidRPr="00BA60D3" w:rsidRDefault="005C0D27" w:rsidP="001E7CC5">
                      <w:pPr>
                        <w:rPr>
                          <w:b/>
                          <w:sz w:val="18"/>
                          <w:szCs w:val="18"/>
                        </w:rPr>
                      </w:pPr>
                    </w:p>
                    <w:p w:rsidR="005C0D27" w:rsidRPr="00BA60D3" w:rsidRDefault="005C0D27" w:rsidP="001E7CC5">
                      <w:pPr>
                        <w:rPr>
                          <w:b/>
                          <w:sz w:val="18"/>
                          <w:szCs w:val="18"/>
                        </w:rPr>
                      </w:pPr>
                      <w:r>
                        <w:rPr>
                          <w:b/>
                          <w:sz w:val="18"/>
                          <w:szCs w:val="18"/>
                        </w:rPr>
                        <w:t>3</w:t>
                      </w:r>
                      <w:r w:rsidRPr="00BA60D3">
                        <w:rPr>
                          <w:b/>
                          <w:sz w:val="18"/>
                          <w:szCs w:val="18"/>
                        </w:rPr>
                        <w:t>7</w:t>
                      </w:r>
                    </w:p>
                    <w:p w:rsidR="005C0D27" w:rsidRPr="00BA60D3" w:rsidRDefault="005C0D27" w:rsidP="001E7CC5">
                      <w:pPr>
                        <w:rPr>
                          <w:b/>
                          <w:sz w:val="18"/>
                          <w:szCs w:val="18"/>
                        </w:rPr>
                      </w:pPr>
                    </w:p>
                    <w:p w:rsidR="005C0D27" w:rsidRPr="00BA60D3" w:rsidRDefault="005C0D27" w:rsidP="001E7CC5">
                      <w:pPr>
                        <w:rPr>
                          <w:b/>
                          <w:sz w:val="18"/>
                          <w:szCs w:val="18"/>
                        </w:rPr>
                      </w:pPr>
                      <w:r>
                        <w:rPr>
                          <w:b/>
                          <w:sz w:val="18"/>
                          <w:szCs w:val="18"/>
                        </w:rPr>
                        <w:t>3</w:t>
                      </w:r>
                      <w:r w:rsidRPr="00BA60D3">
                        <w:rPr>
                          <w:b/>
                          <w:sz w:val="18"/>
                          <w:szCs w:val="18"/>
                        </w:rPr>
                        <w:t>8</w:t>
                      </w:r>
                    </w:p>
                    <w:p w:rsidR="005C0D27" w:rsidRPr="00BA60D3" w:rsidRDefault="005C0D27" w:rsidP="001E7CC5">
                      <w:pPr>
                        <w:rPr>
                          <w:b/>
                          <w:sz w:val="18"/>
                          <w:szCs w:val="18"/>
                        </w:rPr>
                      </w:pPr>
                    </w:p>
                    <w:p w:rsidR="005C0D27" w:rsidRPr="00BA60D3" w:rsidRDefault="005C0D27" w:rsidP="001E7CC5">
                      <w:pPr>
                        <w:rPr>
                          <w:b/>
                          <w:sz w:val="18"/>
                          <w:szCs w:val="18"/>
                        </w:rPr>
                      </w:pPr>
                      <w:r>
                        <w:rPr>
                          <w:b/>
                          <w:sz w:val="18"/>
                          <w:szCs w:val="18"/>
                        </w:rPr>
                        <w:t>3</w:t>
                      </w:r>
                      <w:r w:rsidRPr="00BA60D3">
                        <w:rPr>
                          <w:b/>
                          <w:sz w:val="18"/>
                          <w:szCs w:val="18"/>
                        </w:rPr>
                        <w:t>9</w:t>
                      </w:r>
                    </w:p>
                    <w:p w:rsidR="005C0D27" w:rsidRPr="00BA60D3" w:rsidRDefault="005C0D27" w:rsidP="001E7CC5">
                      <w:pPr>
                        <w:rPr>
                          <w:b/>
                          <w:sz w:val="18"/>
                          <w:szCs w:val="18"/>
                        </w:rPr>
                      </w:pPr>
                    </w:p>
                    <w:p w:rsidR="005C0D27" w:rsidRPr="00BA60D3" w:rsidRDefault="005C0D27" w:rsidP="001E7CC5">
                      <w:pPr>
                        <w:rPr>
                          <w:b/>
                          <w:sz w:val="18"/>
                          <w:szCs w:val="18"/>
                        </w:rPr>
                      </w:pPr>
                      <w:r>
                        <w:rPr>
                          <w:b/>
                          <w:sz w:val="18"/>
                          <w:szCs w:val="18"/>
                        </w:rPr>
                        <w:t>4</w:t>
                      </w:r>
                      <w:r w:rsidRPr="00BA60D3">
                        <w:rPr>
                          <w:b/>
                          <w:sz w:val="18"/>
                          <w:szCs w:val="18"/>
                        </w:rPr>
                        <w:t>0</w:t>
                      </w:r>
                    </w:p>
                  </w:txbxContent>
                </v:textbox>
              </v:shape>
            </v:group>
            <v:group id="_x0000_s1291" style="position:absolute;left:6381;top:5404;width:1685;height:4444" coordorigin="6381,9904" coordsize="1685,4444">
              <v:group id="_x0000_s1292" style="position:absolute;left:6989;top:10001;width:1077;height:258" coordorigin="8541,7204" coordsize="1417,360">
                <v:group id="_x0000_s1293" style="position:absolute;left:8541;top:7204;width:360;height:360" coordorigin="8541,7204" coordsize="360,360">
                  <v:oval id="_x0000_s1294" style="position:absolute;left:8579;top:7204;width:292;height:360"/>
                  <v:shape id="_x0000_s1295" type="#_x0000_t202" style="position:absolute;left:8541;top:7204;width:360;height:360" filled="f" stroked="f">
                    <v:textbox style="mso-next-textbox:#_x0000_s1295">
                      <w:txbxContent>
                        <w:p w:rsidR="005C0D27" w:rsidRPr="006848FA" w:rsidRDefault="005C0D27" w:rsidP="001E7CC5">
                          <w:pPr>
                            <w:rPr>
                              <w:sz w:val="10"/>
                              <w:szCs w:val="10"/>
                            </w:rPr>
                          </w:pPr>
                          <w:r w:rsidRPr="006848FA">
                            <w:rPr>
                              <w:sz w:val="10"/>
                              <w:szCs w:val="10"/>
                            </w:rPr>
                            <w:t>A</w:t>
                          </w:r>
                        </w:p>
                      </w:txbxContent>
                    </v:textbox>
                  </v:shape>
                </v:group>
                <v:group id="_x0000_s1296" style="position:absolute;left:8871;top:7204;width:360;height:360" coordorigin="8871,7204" coordsize="360,360">
                  <v:oval id="_x0000_s1297" style="position:absolute;left:8939;top:7204;width:292;height:360"/>
                  <v:shape id="_x0000_s1298" type="#_x0000_t202" style="position:absolute;left:8871;top:7204;width:360;height:360" filled="f" stroked="f">
                    <v:textbox style="mso-next-textbox:#_x0000_s1298">
                      <w:txbxContent>
                        <w:p w:rsidR="005C0D27" w:rsidRPr="006848FA" w:rsidRDefault="005C0D27" w:rsidP="001E7CC5">
                          <w:pPr>
                            <w:rPr>
                              <w:sz w:val="10"/>
                              <w:szCs w:val="10"/>
                            </w:rPr>
                          </w:pPr>
                          <w:r w:rsidRPr="006848FA">
                            <w:rPr>
                              <w:sz w:val="10"/>
                              <w:szCs w:val="10"/>
                            </w:rPr>
                            <w:t>B</w:t>
                          </w:r>
                        </w:p>
                      </w:txbxContent>
                    </v:textbox>
                  </v:shape>
                </v:group>
                <v:group id="_x0000_s1299" style="position:absolute;left:9231;top:7204;width:360;height:360" coordorigin="9231,7204" coordsize="360,360">
                  <v:oval id="_x0000_s1300" style="position:absolute;left:9261;top:7204;width:292;height:360"/>
                  <v:shape id="_x0000_s1301" type="#_x0000_t202" style="position:absolute;left:9231;top:7204;width:360;height:360" filled="f" stroked="f">
                    <v:textbox style="mso-next-textbox:#_x0000_s1301">
                      <w:txbxContent>
                        <w:p w:rsidR="005C0D27" w:rsidRPr="006848FA" w:rsidRDefault="005C0D27" w:rsidP="001E7CC5">
                          <w:pPr>
                            <w:rPr>
                              <w:sz w:val="10"/>
                              <w:szCs w:val="10"/>
                            </w:rPr>
                          </w:pPr>
                          <w:r w:rsidRPr="006848FA">
                            <w:rPr>
                              <w:sz w:val="10"/>
                              <w:szCs w:val="10"/>
                            </w:rPr>
                            <w:t>C</w:t>
                          </w:r>
                        </w:p>
                      </w:txbxContent>
                    </v:textbox>
                  </v:shape>
                </v:group>
                <v:group id="_x0000_s1302" style="position:absolute;left:9591;top:7204;width:367;height:360" coordorigin="9591,7204" coordsize="367,360">
                  <v:oval id="_x0000_s1303" style="position:absolute;left:9666;top:7204;width:292;height:360"/>
                  <v:shape id="_x0000_s1304" type="#_x0000_t202" style="position:absolute;left:9591;top:7204;width:360;height:360" filled="f" stroked="f">
                    <v:textbox style="mso-next-textbox:#_x0000_s1304">
                      <w:txbxContent>
                        <w:p w:rsidR="005C0D27" w:rsidRPr="006848FA" w:rsidRDefault="005C0D27" w:rsidP="001E7CC5">
                          <w:pPr>
                            <w:rPr>
                              <w:sz w:val="10"/>
                              <w:szCs w:val="10"/>
                            </w:rPr>
                          </w:pPr>
                          <w:r w:rsidRPr="006848FA">
                            <w:rPr>
                              <w:sz w:val="10"/>
                              <w:szCs w:val="10"/>
                            </w:rPr>
                            <w:t>D</w:t>
                          </w:r>
                        </w:p>
                      </w:txbxContent>
                    </v:textbox>
                  </v:shape>
                </v:group>
              </v:group>
              <v:group id="_x0000_s1305" style="position:absolute;left:6989;top:10394;width:1077;height:257" coordorigin="8541,7204" coordsize="1417,360">
                <v:group id="_x0000_s1306" style="position:absolute;left:8541;top:7204;width:360;height:360" coordorigin="8541,7204" coordsize="360,360">
                  <v:oval id="_x0000_s1307" style="position:absolute;left:8579;top:7204;width:292;height:360"/>
                  <v:shape id="_x0000_s1308" type="#_x0000_t202" style="position:absolute;left:8541;top:7204;width:360;height:360" filled="f" stroked="f">
                    <v:textbox style="mso-next-textbox:#_x0000_s1308">
                      <w:txbxContent>
                        <w:p w:rsidR="005C0D27" w:rsidRPr="00DC4DC1" w:rsidRDefault="005C0D27" w:rsidP="001E7CC5">
                          <w:pPr>
                            <w:rPr>
                              <w:sz w:val="10"/>
                              <w:szCs w:val="10"/>
                            </w:rPr>
                          </w:pPr>
                          <w:r w:rsidRPr="00DC4DC1">
                            <w:rPr>
                              <w:sz w:val="10"/>
                              <w:szCs w:val="10"/>
                            </w:rPr>
                            <w:t>A</w:t>
                          </w:r>
                        </w:p>
                      </w:txbxContent>
                    </v:textbox>
                  </v:shape>
                </v:group>
                <v:group id="_x0000_s1309" style="position:absolute;left:8871;top:7204;width:360;height:360" coordorigin="8871,7204" coordsize="360,360">
                  <v:oval id="_x0000_s1310" style="position:absolute;left:8939;top:7204;width:292;height:360"/>
                  <v:shape id="_x0000_s1311" type="#_x0000_t202" style="position:absolute;left:8871;top:7204;width:360;height:360" filled="f" stroked="f">
                    <v:textbox style="mso-next-textbox:#_x0000_s1311">
                      <w:txbxContent>
                        <w:p w:rsidR="005C0D27" w:rsidRPr="006848FA" w:rsidRDefault="005C0D27" w:rsidP="001E7CC5">
                          <w:pPr>
                            <w:rPr>
                              <w:sz w:val="10"/>
                              <w:szCs w:val="10"/>
                            </w:rPr>
                          </w:pPr>
                          <w:r w:rsidRPr="006848FA">
                            <w:rPr>
                              <w:sz w:val="10"/>
                              <w:szCs w:val="10"/>
                            </w:rPr>
                            <w:t>B</w:t>
                          </w:r>
                        </w:p>
                      </w:txbxContent>
                    </v:textbox>
                  </v:shape>
                </v:group>
                <v:group id="_x0000_s1312" style="position:absolute;left:9231;top:7204;width:360;height:360" coordorigin="9231,7204" coordsize="360,360">
                  <v:oval id="_x0000_s1313" style="position:absolute;left:9261;top:7204;width:292;height:360"/>
                  <v:shape id="_x0000_s1314" type="#_x0000_t202" style="position:absolute;left:9231;top:7204;width:360;height:360" filled="f" stroked="f">
                    <v:textbox style="mso-next-textbox:#_x0000_s1314">
                      <w:txbxContent>
                        <w:p w:rsidR="005C0D27" w:rsidRPr="00DC4DC1" w:rsidRDefault="005C0D27" w:rsidP="001E7CC5">
                          <w:pPr>
                            <w:rPr>
                              <w:sz w:val="10"/>
                              <w:szCs w:val="10"/>
                            </w:rPr>
                          </w:pPr>
                          <w:r w:rsidRPr="00DC4DC1">
                            <w:rPr>
                              <w:sz w:val="10"/>
                              <w:szCs w:val="10"/>
                            </w:rPr>
                            <w:t>C</w:t>
                          </w:r>
                        </w:p>
                      </w:txbxContent>
                    </v:textbox>
                  </v:shape>
                </v:group>
                <v:group id="_x0000_s1315" style="position:absolute;left:9591;top:7204;width:367;height:360" coordorigin="9591,7204" coordsize="367,360">
                  <v:oval id="_x0000_s1316" style="position:absolute;left:9666;top:7204;width:292;height:360"/>
                  <v:shape id="_x0000_s1317" type="#_x0000_t202" style="position:absolute;left:9591;top:7204;width:360;height:360" filled="f" stroked="f">
                    <v:textbox style="mso-next-textbox:#_x0000_s1317">
                      <w:txbxContent>
                        <w:p w:rsidR="005C0D27" w:rsidRPr="00DC4DC1" w:rsidRDefault="005C0D27" w:rsidP="001E7CC5">
                          <w:pPr>
                            <w:rPr>
                              <w:sz w:val="10"/>
                              <w:szCs w:val="10"/>
                            </w:rPr>
                          </w:pPr>
                          <w:r w:rsidRPr="00DC4DC1">
                            <w:rPr>
                              <w:sz w:val="10"/>
                              <w:szCs w:val="10"/>
                            </w:rPr>
                            <w:t>D</w:t>
                          </w:r>
                        </w:p>
                      </w:txbxContent>
                    </v:textbox>
                  </v:shape>
                </v:group>
              </v:group>
              <v:group id="_x0000_s1318" style="position:absolute;left:6989;top:10804;width:1077;height:258" coordorigin="8541,7204" coordsize="1417,360">
                <v:group id="_x0000_s1319" style="position:absolute;left:8541;top:7204;width:360;height:360" coordorigin="8541,7204" coordsize="360,360">
                  <v:oval id="_x0000_s1320" style="position:absolute;left:8579;top:7204;width:292;height:360"/>
                  <v:shape id="_x0000_s1321" type="#_x0000_t202" style="position:absolute;left:8541;top:7204;width:360;height:360" filled="f" stroked="f">
                    <v:textbox style="mso-next-textbox:#_x0000_s1321">
                      <w:txbxContent>
                        <w:p w:rsidR="005C0D27" w:rsidRPr="00DC4DC1" w:rsidRDefault="005C0D27" w:rsidP="001E7CC5">
                          <w:pPr>
                            <w:rPr>
                              <w:sz w:val="10"/>
                              <w:szCs w:val="10"/>
                            </w:rPr>
                          </w:pPr>
                          <w:r w:rsidRPr="00DC4DC1">
                            <w:rPr>
                              <w:sz w:val="10"/>
                              <w:szCs w:val="10"/>
                            </w:rPr>
                            <w:t>A</w:t>
                          </w:r>
                        </w:p>
                      </w:txbxContent>
                    </v:textbox>
                  </v:shape>
                </v:group>
                <v:group id="_x0000_s1322" style="position:absolute;left:8871;top:7204;width:360;height:360" coordorigin="8871,7204" coordsize="360,360">
                  <v:oval id="_x0000_s1323" style="position:absolute;left:8939;top:7204;width:292;height:360"/>
                  <v:shape id="_x0000_s1324" type="#_x0000_t202" style="position:absolute;left:8871;top:7204;width:360;height:360" filled="f" stroked="f">
                    <v:textbox style="mso-next-textbox:#_x0000_s1324">
                      <w:txbxContent>
                        <w:p w:rsidR="005C0D27" w:rsidRPr="00DC4DC1" w:rsidRDefault="005C0D27" w:rsidP="001E7CC5">
                          <w:pPr>
                            <w:rPr>
                              <w:sz w:val="10"/>
                              <w:szCs w:val="10"/>
                            </w:rPr>
                          </w:pPr>
                          <w:r w:rsidRPr="00DC4DC1">
                            <w:rPr>
                              <w:sz w:val="10"/>
                              <w:szCs w:val="10"/>
                            </w:rPr>
                            <w:t>B</w:t>
                          </w:r>
                        </w:p>
                      </w:txbxContent>
                    </v:textbox>
                  </v:shape>
                </v:group>
                <v:group id="_x0000_s1325" style="position:absolute;left:9231;top:7204;width:360;height:360" coordorigin="9231,7204" coordsize="360,360">
                  <v:oval id="_x0000_s1326" style="position:absolute;left:9261;top:7204;width:292;height:360"/>
                  <v:shape id="_x0000_s1327" type="#_x0000_t202" style="position:absolute;left:9231;top:7204;width:360;height:360" filled="f" stroked="f">
                    <v:textbox style="mso-next-textbox:#_x0000_s1327">
                      <w:txbxContent>
                        <w:p w:rsidR="005C0D27" w:rsidRPr="00DC4DC1" w:rsidRDefault="005C0D27" w:rsidP="001E7CC5">
                          <w:pPr>
                            <w:rPr>
                              <w:sz w:val="10"/>
                              <w:szCs w:val="10"/>
                            </w:rPr>
                          </w:pPr>
                          <w:r w:rsidRPr="00DC4DC1">
                            <w:rPr>
                              <w:sz w:val="10"/>
                              <w:szCs w:val="10"/>
                            </w:rPr>
                            <w:t>C</w:t>
                          </w:r>
                        </w:p>
                      </w:txbxContent>
                    </v:textbox>
                  </v:shape>
                </v:group>
                <v:group id="_x0000_s1328" style="position:absolute;left:9591;top:7204;width:367;height:360" coordorigin="9591,7204" coordsize="367,360">
                  <v:oval id="_x0000_s1329" style="position:absolute;left:9666;top:7204;width:292;height:360"/>
                  <v:shape id="_x0000_s1330" type="#_x0000_t202" style="position:absolute;left:9591;top:7204;width:360;height:360" filled="f" stroked="f">
                    <v:textbox style="mso-next-textbox:#_x0000_s1330">
                      <w:txbxContent>
                        <w:p w:rsidR="005C0D27" w:rsidRPr="00DC4DC1" w:rsidRDefault="005C0D27" w:rsidP="001E7CC5">
                          <w:pPr>
                            <w:rPr>
                              <w:sz w:val="10"/>
                              <w:szCs w:val="10"/>
                            </w:rPr>
                          </w:pPr>
                          <w:r w:rsidRPr="00DC4DC1">
                            <w:rPr>
                              <w:sz w:val="10"/>
                              <w:szCs w:val="10"/>
                            </w:rPr>
                            <w:t>D</w:t>
                          </w:r>
                        </w:p>
                      </w:txbxContent>
                    </v:textbox>
                  </v:shape>
                </v:group>
              </v:group>
              <v:group id="_x0000_s1331" style="position:absolute;left:6989;top:11239;width:1077;height:259" coordorigin="8541,7204" coordsize="1417,360">
                <v:group id="_x0000_s1332" style="position:absolute;left:8541;top:7204;width:360;height:360" coordorigin="8541,7204" coordsize="360,360">
                  <v:oval id="_x0000_s1333" style="position:absolute;left:8579;top:7204;width:292;height:360"/>
                  <v:shape id="_x0000_s1334" type="#_x0000_t202" style="position:absolute;left:8541;top:7204;width:360;height:360" filled="f" stroked="f">
                    <v:textbox style="mso-next-textbox:#_x0000_s1334">
                      <w:txbxContent>
                        <w:p w:rsidR="005C0D27" w:rsidRPr="00DC4DC1" w:rsidRDefault="005C0D27" w:rsidP="001E7CC5">
                          <w:pPr>
                            <w:rPr>
                              <w:sz w:val="10"/>
                              <w:szCs w:val="10"/>
                            </w:rPr>
                          </w:pPr>
                          <w:r w:rsidRPr="00DC4DC1">
                            <w:rPr>
                              <w:sz w:val="10"/>
                              <w:szCs w:val="10"/>
                            </w:rPr>
                            <w:t>A</w:t>
                          </w:r>
                        </w:p>
                      </w:txbxContent>
                    </v:textbox>
                  </v:shape>
                </v:group>
                <v:group id="_x0000_s1335" style="position:absolute;left:8871;top:7204;width:360;height:360" coordorigin="8871,7204" coordsize="360,360">
                  <v:oval id="_x0000_s1336" style="position:absolute;left:8939;top:7204;width:292;height:360"/>
                  <v:shape id="_x0000_s1337" type="#_x0000_t202" style="position:absolute;left:8871;top:7204;width:360;height:360" filled="f" stroked="f">
                    <v:textbox style="mso-next-textbox:#_x0000_s1337">
                      <w:txbxContent>
                        <w:p w:rsidR="005C0D27" w:rsidRPr="00DC4DC1" w:rsidRDefault="005C0D27" w:rsidP="001E7CC5">
                          <w:pPr>
                            <w:rPr>
                              <w:sz w:val="10"/>
                              <w:szCs w:val="10"/>
                            </w:rPr>
                          </w:pPr>
                          <w:r w:rsidRPr="00DC4DC1">
                            <w:rPr>
                              <w:sz w:val="10"/>
                              <w:szCs w:val="10"/>
                            </w:rPr>
                            <w:t>B</w:t>
                          </w:r>
                        </w:p>
                      </w:txbxContent>
                    </v:textbox>
                  </v:shape>
                </v:group>
                <v:group id="_x0000_s1338" style="position:absolute;left:9231;top:7204;width:360;height:360" coordorigin="9231,7204" coordsize="360,360">
                  <v:oval id="_x0000_s1339" style="position:absolute;left:9261;top:7204;width:292;height:360"/>
                  <v:shape id="_x0000_s1340" type="#_x0000_t202" style="position:absolute;left:9231;top:7204;width:360;height:360" filled="f" stroked="f">
                    <v:textbox style="mso-next-textbox:#_x0000_s1340">
                      <w:txbxContent>
                        <w:p w:rsidR="005C0D27" w:rsidRPr="00DC4DC1" w:rsidRDefault="005C0D27" w:rsidP="001E7CC5">
                          <w:pPr>
                            <w:rPr>
                              <w:sz w:val="10"/>
                              <w:szCs w:val="10"/>
                            </w:rPr>
                          </w:pPr>
                          <w:r w:rsidRPr="00DC4DC1">
                            <w:rPr>
                              <w:sz w:val="10"/>
                              <w:szCs w:val="10"/>
                            </w:rPr>
                            <w:t>C</w:t>
                          </w:r>
                        </w:p>
                      </w:txbxContent>
                    </v:textbox>
                  </v:shape>
                </v:group>
                <v:group id="_x0000_s1341" style="position:absolute;left:9591;top:7204;width:367;height:360" coordorigin="9591,7204" coordsize="367,360">
                  <v:oval id="_x0000_s1342" style="position:absolute;left:9666;top:7204;width:292;height:360"/>
                  <v:shape id="_x0000_s1343" type="#_x0000_t202" style="position:absolute;left:9591;top:7204;width:360;height:360" filled="f" stroked="f">
                    <v:textbox style="mso-next-textbox:#_x0000_s1343">
                      <w:txbxContent>
                        <w:p w:rsidR="005C0D27" w:rsidRPr="00DC4DC1" w:rsidRDefault="005C0D27" w:rsidP="001E7CC5">
                          <w:pPr>
                            <w:rPr>
                              <w:sz w:val="10"/>
                              <w:szCs w:val="10"/>
                            </w:rPr>
                          </w:pPr>
                          <w:r w:rsidRPr="00DC4DC1">
                            <w:rPr>
                              <w:sz w:val="10"/>
                              <w:szCs w:val="10"/>
                            </w:rPr>
                            <w:t>D</w:t>
                          </w:r>
                        </w:p>
                      </w:txbxContent>
                    </v:textbox>
                  </v:shape>
                </v:group>
              </v:group>
              <v:group id="_x0000_s1344" style="position:absolute;left:6989;top:13684;width:1077;height:259" coordorigin="8541,7204" coordsize="1417,360">
                <v:group id="_x0000_s1345" style="position:absolute;left:8541;top:7204;width:360;height:360" coordorigin="8541,7204" coordsize="360,360">
                  <v:oval id="_x0000_s1346" style="position:absolute;left:8579;top:7204;width:292;height:360"/>
                  <v:shape id="_x0000_s1347" type="#_x0000_t202" style="position:absolute;left:8541;top:7204;width:360;height:360" filled="f" stroked="f">
                    <v:textbox style="mso-next-textbox:#_x0000_s1347">
                      <w:txbxContent>
                        <w:p w:rsidR="005C0D27" w:rsidRPr="00DC4DC1" w:rsidRDefault="005C0D27" w:rsidP="001E7CC5">
                          <w:pPr>
                            <w:rPr>
                              <w:sz w:val="10"/>
                              <w:szCs w:val="10"/>
                            </w:rPr>
                          </w:pPr>
                          <w:r w:rsidRPr="00DC4DC1">
                            <w:rPr>
                              <w:sz w:val="10"/>
                              <w:szCs w:val="10"/>
                            </w:rPr>
                            <w:t>A</w:t>
                          </w:r>
                        </w:p>
                      </w:txbxContent>
                    </v:textbox>
                  </v:shape>
                </v:group>
                <v:group id="_x0000_s1348" style="position:absolute;left:8871;top:7204;width:360;height:360" coordorigin="8871,7204" coordsize="360,360">
                  <v:oval id="_x0000_s1349" style="position:absolute;left:8939;top:7204;width:292;height:360"/>
                  <v:shape id="_x0000_s1350" type="#_x0000_t202" style="position:absolute;left:8871;top:7204;width:360;height:360" filled="f" stroked="f">
                    <v:textbox style="mso-next-textbox:#_x0000_s1350">
                      <w:txbxContent>
                        <w:p w:rsidR="005C0D27" w:rsidRPr="00DC4DC1" w:rsidRDefault="005C0D27" w:rsidP="001E7CC5">
                          <w:pPr>
                            <w:rPr>
                              <w:sz w:val="10"/>
                              <w:szCs w:val="10"/>
                            </w:rPr>
                          </w:pPr>
                          <w:r w:rsidRPr="00DC4DC1">
                            <w:rPr>
                              <w:sz w:val="10"/>
                              <w:szCs w:val="10"/>
                            </w:rPr>
                            <w:t>B</w:t>
                          </w:r>
                        </w:p>
                      </w:txbxContent>
                    </v:textbox>
                  </v:shape>
                </v:group>
                <v:group id="_x0000_s1351" style="position:absolute;left:9231;top:7204;width:360;height:360" coordorigin="9231,7204" coordsize="360,360">
                  <v:oval id="_x0000_s1352" style="position:absolute;left:9261;top:7204;width:292;height:360"/>
                  <v:shape id="_x0000_s1353" type="#_x0000_t202" style="position:absolute;left:9231;top:7204;width:360;height:360" filled="f" stroked="f">
                    <v:textbox style="mso-next-textbox:#_x0000_s1353">
                      <w:txbxContent>
                        <w:p w:rsidR="005C0D27" w:rsidRPr="00DC4DC1" w:rsidRDefault="005C0D27" w:rsidP="001E7CC5">
                          <w:pPr>
                            <w:rPr>
                              <w:sz w:val="10"/>
                              <w:szCs w:val="10"/>
                            </w:rPr>
                          </w:pPr>
                          <w:r w:rsidRPr="00DC4DC1">
                            <w:rPr>
                              <w:sz w:val="10"/>
                              <w:szCs w:val="10"/>
                            </w:rPr>
                            <w:t>C</w:t>
                          </w:r>
                        </w:p>
                      </w:txbxContent>
                    </v:textbox>
                  </v:shape>
                </v:group>
                <v:group id="_x0000_s1354" style="position:absolute;left:9591;top:7204;width:367;height:360" coordorigin="9591,7204" coordsize="367,360">
                  <v:oval id="_x0000_s1355" style="position:absolute;left:9666;top:7204;width:292;height:360"/>
                  <v:shape id="_x0000_s1356" type="#_x0000_t202" style="position:absolute;left:9591;top:7204;width:360;height:360" filled="f" stroked="f">
                    <v:textbox style="mso-next-textbox:#_x0000_s1356">
                      <w:txbxContent>
                        <w:p w:rsidR="005C0D27" w:rsidRPr="00DC4DC1" w:rsidRDefault="005C0D27" w:rsidP="001E7CC5">
                          <w:pPr>
                            <w:rPr>
                              <w:sz w:val="10"/>
                              <w:szCs w:val="10"/>
                            </w:rPr>
                          </w:pPr>
                          <w:r w:rsidRPr="00DC4DC1">
                            <w:rPr>
                              <w:sz w:val="10"/>
                              <w:szCs w:val="10"/>
                            </w:rPr>
                            <w:t>D</w:t>
                          </w:r>
                        </w:p>
                      </w:txbxContent>
                    </v:textbox>
                  </v:shape>
                </v:group>
              </v:group>
              <v:group id="_x0000_s1357" style="position:absolute;left:6989;top:11644;width:1077;height:259" coordorigin="8541,7204" coordsize="1417,360">
                <v:group id="_x0000_s1358" style="position:absolute;left:8541;top:7204;width:360;height:360" coordorigin="8541,7204" coordsize="360,360">
                  <v:oval id="_x0000_s1359" style="position:absolute;left:8579;top:7204;width:292;height:360"/>
                  <v:shape id="_x0000_s1360" type="#_x0000_t202" style="position:absolute;left:8541;top:7204;width:360;height:360" filled="f" stroked="f">
                    <v:textbox style="mso-next-textbox:#_x0000_s1360">
                      <w:txbxContent>
                        <w:p w:rsidR="005C0D27" w:rsidRPr="00DC4DC1" w:rsidRDefault="005C0D27" w:rsidP="001E7CC5">
                          <w:pPr>
                            <w:rPr>
                              <w:sz w:val="10"/>
                              <w:szCs w:val="10"/>
                            </w:rPr>
                          </w:pPr>
                          <w:r w:rsidRPr="00DC4DC1">
                            <w:rPr>
                              <w:sz w:val="10"/>
                              <w:szCs w:val="10"/>
                            </w:rPr>
                            <w:t>A</w:t>
                          </w:r>
                        </w:p>
                      </w:txbxContent>
                    </v:textbox>
                  </v:shape>
                </v:group>
                <v:group id="_x0000_s1361" style="position:absolute;left:8871;top:7204;width:360;height:360" coordorigin="8871,7204" coordsize="360,360">
                  <v:oval id="_x0000_s1362" style="position:absolute;left:8939;top:7204;width:292;height:360"/>
                  <v:shape id="_x0000_s1363" type="#_x0000_t202" style="position:absolute;left:8871;top:7204;width:360;height:360" filled="f" stroked="f">
                    <v:textbox style="mso-next-textbox:#_x0000_s1363">
                      <w:txbxContent>
                        <w:p w:rsidR="005C0D27" w:rsidRPr="00DC4DC1" w:rsidRDefault="005C0D27" w:rsidP="001E7CC5">
                          <w:pPr>
                            <w:rPr>
                              <w:sz w:val="10"/>
                              <w:szCs w:val="10"/>
                            </w:rPr>
                          </w:pPr>
                          <w:r w:rsidRPr="00DC4DC1">
                            <w:rPr>
                              <w:sz w:val="10"/>
                              <w:szCs w:val="10"/>
                            </w:rPr>
                            <w:t>B</w:t>
                          </w:r>
                        </w:p>
                      </w:txbxContent>
                    </v:textbox>
                  </v:shape>
                </v:group>
                <v:group id="_x0000_s1364" style="position:absolute;left:9231;top:7204;width:360;height:360" coordorigin="9231,7204" coordsize="360,360">
                  <v:oval id="_x0000_s1365" style="position:absolute;left:9261;top:7204;width:292;height:360"/>
                  <v:shape id="_x0000_s1366" type="#_x0000_t202" style="position:absolute;left:9231;top:7204;width:360;height:360" filled="f" stroked="f">
                    <v:textbox style="mso-next-textbox:#_x0000_s1366">
                      <w:txbxContent>
                        <w:p w:rsidR="005C0D27" w:rsidRPr="00DC4DC1" w:rsidRDefault="005C0D27" w:rsidP="001E7CC5">
                          <w:pPr>
                            <w:rPr>
                              <w:sz w:val="10"/>
                              <w:szCs w:val="10"/>
                            </w:rPr>
                          </w:pPr>
                          <w:r w:rsidRPr="00DC4DC1">
                            <w:rPr>
                              <w:sz w:val="10"/>
                              <w:szCs w:val="10"/>
                            </w:rPr>
                            <w:t>C</w:t>
                          </w:r>
                        </w:p>
                      </w:txbxContent>
                    </v:textbox>
                  </v:shape>
                </v:group>
                <v:group id="_x0000_s1367" style="position:absolute;left:9591;top:7204;width:367;height:360" coordorigin="9591,7204" coordsize="367,360">
                  <v:oval id="_x0000_s1368" style="position:absolute;left:9666;top:7204;width:292;height:360"/>
                  <v:shape id="_x0000_s1369" type="#_x0000_t202" style="position:absolute;left:9591;top:7204;width:360;height:360" filled="f" stroked="f">
                    <v:textbox style="mso-next-textbox:#_x0000_s1369">
                      <w:txbxContent>
                        <w:p w:rsidR="005C0D27" w:rsidRPr="00DC4DC1" w:rsidRDefault="005C0D27" w:rsidP="001E7CC5">
                          <w:pPr>
                            <w:rPr>
                              <w:sz w:val="10"/>
                              <w:szCs w:val="10"/>
                            </w:rPr>
                          </w:pPr>
                          <w:r w:rsidRPr="00DC4DC1">
                            <w:rPr>
                              <w:sz w:val="10"/>
                              <w:szCs w:val="10"/>
                            </w:rPr>
                            <w:t>D</w:t>
                          </w:r>
                        </w:p>
                      </w:txbxContent>
                    </v:textbox>
                  </v:shape>
                </v:group>
              </v:group>
              <v:group id="_x0000_s1370" style="position:absolute;left:6989;top:12032;width:1077;height:258" coordorigin="8541,7204" coordsize="1417,360">
                <v:group id="_x0000_s1371" style="position:absolute;left:8541;top:7204;width:360;height:360" coordorigin="8541,7204" coordsize="360,360">
                  <v:oval id="_x0000_s1372" style="position:absolute;left:8579;top:7204;width:292;height:360"/>
                  <v:shape id="_x0000_s1373" type="#_x0000_t202" style="position:absolute;left:8541;top:7204;width:360;height:360" filled="f" stroked="f">
                    <v:textbox style="mso-next-textbox:#_x0000_s1373">
                      <w:txbxContent>
                        <w:p w:rsidR="005C0D27" w:rsidRPr="00DC4DC1" w:rsidRDefault="005C0D27" w:rsidP="001E7CC5">
                          <w:pPr>
                            <w:rPr>
                              <w:sz w:val="10"/>
                              <w:szCs w:val="10"/>
                            </w:rPr>
                          </w:pPr>
                          <w:r w:rsidRPr="00DC4DC1">
                            <w:rPr>
                              <w:sz w:val="10"/>
                              <w:szCs w:val="10"/>
                            </w:rPr>
                            <w:t>A</w:t>
                          </w:r>
                        </w:p>
                      </w:txbxContent>
                    </v:textbox>
                  </v:shape>
                </v:group>
                <v:group id="_x0000_s1374" style="position:absolute;left:8871;top:7204;width:360;height:360" coordorigin="8871,7204" coordsize="360,360">
                  <v:oval id="_x0000_s1375" style="position:absolute;left:8939;top:7204;width:292;height:360"/>
                  <v:shape id="_x0000_s1376" type="#_x0000_t202" style="position:absolute;left:8871;top:7204;width:360;height:360" filled="f" stroked="f">
                    <v:textbox style="mso-next-textbox:#_x0000_s1376">
                      <w:txbxContent>
                        <w:p w:rsidR="005C0D27" w:rsidRPr="00DC4DC1" w:rsidRDefault="005C0D27" w:rsidP="001E7CC5">
                          <w:pPr>
                            <w:rPr>
                              <w:sz w:val="10"/>
                              <w:szCs w:val="10"/>
                            </w:rPr>
                          </w:pPr>
                          <w:r w:rsidRPr="00DC4DC1">
                            <w:rPr>
                              <w:sz w:val="10"/>
                              <w:szCs w:val="10"/>
                            </w:rPr>
                            <w:t>B</w:t>
                          </w:r>
                        </w:p>
                      </w:txbxContent>
                    </v:textbox>
                  </v:shape>
                </v:group>
                <v:group id="_x0000_s1377" style="position:absolute;left:9231;top:7204;width:360;height:360" coordorigin="9231,7204" coordsize="360,360">
                  <v:oval id="_x0000_s1378" style="position:absolute;left:9261;top:7204;width:292;height:360"/>
                  <v:shape id="_x0000_s1379" type="#_x0000_t202" style="position:absolute;left:9231;top:7204;width:360;height:360" filled="f" stroked="f">
                    <v:textbox style="mso-next-textbox:#_x0000_s1379">
                      <w:txbxContent>
                        <w:p w:rsidR="005C0D27" w:rsidRPr="00DC4DC1" w:rsidRDefault="005C0D27" w:rsidP="001E7CC5">
                          <w:pPr>
                            <w:rPr>
                              <w:sz w:val="10"/>
                              <w:szCs w:val="10"/>
                            </w:rPr>
                          </w:pPr>
                          <w:r w:rsidRPr="00DC4DC1">
                            <w:rPr>
                              <w:sz w:val="10"/>
                              <w:szCs w:val="10"/>
                            </w:rPr>
                            <w:t>C</w:t>
                          </w:r>
                        </w:p>
                      </w:txbxContent>
                    </v:textbox>
                  </v:shape>
                </v:group>
                <v:group id="_x0000_s1380" style="position:absolute;left:9591;top:7204;width:367;height:360" coordorigin="9591,7204" coordsize="367,360">
                  <v:oval id="_x0000_s1381" style="position:absolute;left:9666;top:7204;width:292;height:360"/>
                  <v:shape id="_x0000_s1382" type="#_x0000_t202" style="position:absolute;left:9591;top:7204;width:360;height:360" filled="f" stroked="f">
                    <v:textbox style="mso-next-textbox:#_x0000_s1382">
                      <w:txbxContent>
                        <w:p w:rsidR="005C0D27" w:rsidRPr="00DC4DC1" w:rsidRDefault="005C0D27" w:rsidP="001E7CC5">
                          <w:pPr>
                            <w:rPr>
                              <w:sz w:val="10"/>
                              <w:szCs w:val="10"/>
                            </w:rPr>
                          </w:pPr>
                          <w:r w:rsidRPr="00DC4DC1">
                            <w:rPr>
                              <w:sz w:val="10"/>
                              <w:szCs w:val="10"/>
                            </w:rPr>
                            <w:t>D</w:t>
                          </w:r>
                        </w:p>
                      </w:txbxContent>
                    </v:textbox>
                  </v:shape>
                </v:group>
              </v:group>
              <v:group id="_x0000_s1383" style="position:absolute;left:6989;top:12424;width:1077;height:258" coordorigin="8541,7204" coordsize="1417,360">
                <v:group id="_x0000_s1384" style="position:absolute;left:8541;top:7204;width:360;height:360" coordorigin="8541,7204" coordsize="360,360">
                  <v:oval id="_x0000_s1385" style="position:absolute;left:8579;top:7204;width:292;height:360"/>
                  <v:shape id="_x0000_s1386" type="#_x0000_t202" style="position:absolute;left:8541;top:7204;width:360;height:360" filled="f" stroked="f">
                    <v:textbox style="mso-next-textbox:#_x0000_s1386">
                      <w:txbxContent>
                        <w:p w:rsidR="005C0D27" w:rsidRPr="00DC4DC1" w:rsidRDefault="005C0D27" w:rsidP="001E7CC5">
                          <w:pPr>
                            <w:rPr>
                              <w:sz w:val="10"/>
                              <w:szCs w:val="10"/>
                            </w:rPr>
                          </w:pPr>
                          <w:r w:rsidRPr="00DC4DC1">
                            <w:rPr>
                              <w:sz w:val="10"/>
                              <w:szCs w:val="10"/>
                            </w:rPr>
                            <w:t>A</w:t>
                          </w:r>
                        </w:p>
                      </w:txbxContent>
                    </v:textbox>
                  </v:shape>
                </v:group>
                <v:group id="_x0000_s1387" style="position:absolute;left:8871;top:7204;width:360;height:360" coordorigin="8871,7204" coordsize="360,360">
                  <v:oval id="_x0000_s1388" style="position:absolute;left:8939;top:7204;width:292;height:360"/>
                  <v:shape id="_x0000_s1389" type="#_x0000_t202" style="position:absolute;left:8871;top:7204;width:360;height:360" filled="f" stroked="f">
                    <v:textbox style="mso-next-textbox:#_x0000_s1389">
                      <w:txbxContent>
                        <w:p w:rsidR="005C0D27" w:rsidRPr="00DC4DC1" w:rsidRDefault="005C0D27" w:rsidP="001E7CC5">
                          <w:pPr>
                            <w:rPr>
                              <w:sz w:val="10"/>
                              <w:szCs w:val="10"/>
                            </w:rPr>
                          </w:pPr>
                          <w:r w:rsidRPr="00DC4DC1">
                            <w:rPr>
                              <w:sz w:val="10"/>
                              <w:szCs w:val="10"/>
                            </w:rPr>
                            <w:t>B</w:t>
                          </w:r>
                        </w:p>
                      </w:txbxContent>
                    </v:textbox>
                  </v:shape>
                </v:group>
                <v:group id="_x0000_s1390" style="position:absolute;left:9231;top:7204;width:360;height:360" coordorigin="9231,7204" coordsize="360,360">
                  <v:oval id="_x0000_s1391" style="position:absolute;left:9261;top:7204;width:292;height:360"/>
                  <v:shape id="_x0000_s1392" type="#_x0000_t202" style="position:absolute;left:9231;top:7204;width:360;height:360" filled="f" stroked="f">
                    <v:textbox style="mso-next-textbox:#_x0000_s1392">
                      <w:txbxContent>
                        <w:p w:rsidR="005C0D27" w:rsidRPr="00DC4DC1" w:rsidRDefault="005C0D27" w:rsidP="001E7CC5">
                          <w:pPr>
                            <w:rPr>
                              <w:sz w:val="10"/>
                              <w:szCs w:val="10"/>
                            </w:rPr>
                          </w:pPr>
                          <w:r w:rsidRPr="00DC4DC1">
                            <w:rPr>
                              <w:sz w:val="10"/>
                              <w:szCs w:val="10"/>
                            </w:rPr>
                            <w:t>C</w:t>
                          </w:r>
                        </w:p>
                      </w:txbxContent>
                    </v:textbox>
                  </v:shape>
                </v:group>
                <v:group id="_x0000_s1393" style="position:absolute;left:9591;top:7204;width:367;height:360" coordorigin="9591,7204" coordsize="367,360">
                  <v:oval id="_x0000_s1394" style="position:absolute;left:9666;top:7204;width:292;height:360"/>
                  <v:shape id="_x0000_s1395" type="#_x0000_t202" style="position:absolute;left:9591;top:7204;width:360;height:360" filled="f" stroked="f">
                    <v:textbox style="mso-next-textbox:#_x0000_s1395">
                      <w:txbxContent>
                        <w:p w:rsidR="005C0D27" w:rsidRPr="00DC4DC1" w:rsidRDefault="005C0D27" w:rsidP="001E7CC5">
                          <w:pPr>
                            <w:rPr>
                              <w:sz w:val="10"/>
                              <w:szCs w:val="10"/>
                            </w:rPr>
                          </w:pPr>
                          <w:r w:rsidRPr="00DC4DC1">
                            <w:rPr>
                              <w:sz w:val="10"/>
                              <w:szCs w:val="10"/>
                            </w:rPr>
                            <w:t>D</w:t>
                          </w:r>
                        </w:p>
                      </w:txbxContent>
                    </v:textbox>
                  </v:shape>
                </v:group>
              </v:group>
              <v:group id="_x0000_s1396" style="position:absolute;left:6989;top:12874;width:1077;height:258" coordorigin="8541,7204" coordsize="1417,360">
                <v:group id="_x0000_s1397" style="position:absolute;left:8541;top:7204;width:360;height:360" coordorigin="8541,7204" coordsize="360,360">
                  <v:oval id="_x0000_s1398" style="position:absolute;left:8579;top:7204;width:292;height:360"/>
                  <v:shape id="_x0000_s1399" type="#_x0000_t202" style="position:absolute;left:8541;top:7204;width:360;height:360" filled="f" stroked="f">
                    <v:textbox style="mso-next-textbox:#_x0000_s1399">
                      <w:txbxContent>
                        <w:p w:rsidR="005C0D27" w:rsidRPr="00DC4DC1" w:rsidRDefault="005C0D27" w:rsidP="001E7CC5">
                          <w:pPr>
                            <w:rPr>
                              <w:sz w:val="10"/>
                              <w:szCs w:val="10"/>
                            </w:rPr>
                          </w:pPr>
                          <w:r w:rsidRPr="00DC4DC1">
                            <w:rPr>
                              <w:sz w:val="10"/>
                              <w:szCs w:val="10"/>
                            </w:rPr>
                            <w:t>A</w:t>
                          </w:r>
                        </w:p>
                      </w:txbxContent>
                    </v:textbox>
                  </v:shape>
                </v:group>
                <v:group id="_x0000_s1400" style="position:absolute;left:8871;top:7204;width:360;height:360" coordorigin="8871,7204" coordsize="360,360">
                  <v:oval id="_x0000_s1401" style="position:absolute;left:8939;top:7204;width:292;height:360"/>
                  <v:shape id="_x0000_s1402" type="#_x0000_t202" style="position:absolute;left:8871;top:7204;width:360;height:360" filled="f" stroked="f">
                    <v:textbox style="mso-next-textbox:#_x0000_s1402">
                      <w:txbxContent>
                        <w:p w:rsidR="005C0D27" w:rsidRPr="00DC4DC1" w:rsidRDefault="005C0D27" w:rsidP="001E7CC5">
                          <w:pPr>
                            <w:rPr>
                              <w:sz w:val="10"/>
                              <w:szCs w:val="10"/>
                            </w:rPr>
                          </w:pPr>
                          <w:r w:rsidRPr="00DC4DC1">
                            <w:rPr>
                              <w:sz w:val="10"/>
                              <w:szCs w:val="10"/>
                            </w:rPr>
                            <w:t>B</w:t>
                          </w:r>
                        </w:p>
                      </w:txbxContent>
                    </v:textbox>
                  </v:shape>
                </v:group>
                <v:group id="_x0000_s1403" style="position:absolute;left:9231;top:7204;width:360;height:360" coordorigin="9231,7204" coordsize="360,360">
                  <v:oval id="_x0000_s1404" style="position:absolute;left:9261;top:7204;width:292;height:360"/>
                  <v:shape id="_x0000_s1405" type="#_x0000_t202" style="position:absolute;left:9231;top:7204;width:360;height:360" filled="f" stroked="f">
                    <v:textbox style="mso-next-textbox:#_x0000_s1405">
                      <w:txbxContent>
                        <w:p w:rsidR="005C0D27" w:rsidRPr="00DC4DC1" w:rsidRDefault="005C0D27" w:rsidP="001E7CC5">
                          <w:pPr>
                            <w:rPr>
                              <w:sz w:val="10"/>
                              <w:szCs w:val="10"/>
                            </w:rPr>
                          </w:pPr>
                          <w:r w:rsidRPr="00DC4DC1">
                            <w:rPr>
                              <w:sz w:val="10"/>
                              <w:szCs w:val="10"/>
                            </w:rPr>
                            <w:t>C</w:t>
                          </w:r>
                        </w:p>
                      </w:txbxContent>
                    </v:textbox>
                  </v:shape>
                </v:group>
                <v:group id="_x0000_s1406" style="position:absolute;left:9591;top:7204;width:367;height:360" coordorigin="9591,7204" coordsize="367,360">
                  <v:oval id="_x0000_s1407" style="position:absolute;left:9666;top:7204;width:292;height:360"/>
                  <v:shape id="_x0000_s1408" type="#_x0000_t202" style="position:absolute;left:9591;top:7204;width:360;height:360" filled="f" stroked="f">
                    <v:textbox style="mso-next-textbox:#_x0000_s1408">
                      <w:txbxContent>
                        <w:p w:rsidR="005C0D27" w:rsidRPr="00DC4DC1" w:rsidRDefault="005C0D27" w:rsidP="001E7CC5">
                          <w:pPr>
                            <w:rPr>
                              <w:sz w:val="10"/>
                              <w:szCs w:val="10"/>
                            </w:rPr>
                          </w:pPr>
                          <w:r w:rsidRPr="00DC4DC1">
                            <w:rPr>
                              <w:sz w:val="10"/>
                              <w:szCs w:val="10"/>
                            </w:rPr>
                            <w:t>D</w:t>
                          </w:r>
                        </w:p>
                      </w:txbxContent>
                    </v:textbox>
                  </v:shape>
                </v:group>
              </v:group>
              <v:group id="_x0000_s1409" style="position:absolute;left:6989;top:13324;width:1077;height:259" coordorigin="8541,7204" coordsize="1417,360">
                <v:group id="_x0000_s1410" style="position:absolute;left:8541;top:7204;width:360;height:360" coordorigin="8541,7204" coordsize="360,360">
                  <v:oval id="_x0000_s1411" style="position:absolute;left:8579;top:7204;width:292;height:360"/>
                  <v:shape id="_x0000_s1412" type="#_x0000_t202" style="position:absolute;left:8541;top:7204;width:360;height:360" filled="f" stroked="f">
                    <v:textbox style="mso-next-textbox:#_x0000_s1412">
                      <w:txbxContent>
                        <w:p w:rsidR="005C0D27" w:rsidRPr="00DC4DC1" w:rsidRDefault="005C0D27" w:rsidP="001E7CC5">
                          <w:pPr>
                            <w:rPr>
                              <w:sz w:val="10"/>
                              <w:szCs w:val="10"/>
                            </w:rPr>
                          </w:pPr>
                          <w:r w:rsidRPr="00DC4DC1">
                            <w:rPr>
                              <w:sz w:val="10"/>
                              <w:szCs w:val="10"/>
                            </w:rPr>
                            <w:t>A</w:t>
                          </w:r>
                        </w:p>
                      </w:txbxContent>
                    </v:textbox>
                  </v:shape>
                </v:group>
                <v:group id="_x0000_s1413" style="position:absolute;left:8871;top:7204;width:360;height:360" coordorigin="8871,7204" coordsize="360,360">
                  <v:oval id="_x0000_s1414" style="position:absolute;left:8939;top:7204;width:292;height:360"/>
                  <v:shape id="_x0000_s1415" type="#_x0000_t202" style="position:absolute;left:8871;top:7204;width:360;height:360" filled="f" stroked="f">
                    <v:textbox style="mso-next-textbox:#_x0000_s1415">
                      <w:txbxContent>
                        <w:p w:rsidR="005C0D27" w:rsidRPr="00DC4DC1" w:rsidRDefault="005C0D27" w:rsidP="001E7CC5">
                          <w:pPr>
                            <w:rPr>
                              <w:sz w:val="10"/>
                              <w:szCs w:val="10"/>
                            </w:rPr>
                          </w:pPr>
                          <w:r w:rsidRPr="00DC4DC1">
                            <w:rPr>
                              <w:sz w:val="10"/>
                              <w:szCs w:val="10"/>
                            </w:rPr>
                            <w:t>B</w:t>
                          </w:r>
                        </w:p>
                      </w:txbxContent>
                    </v:textbox>
                  </v:shape>
                </v:group>
                <v:group id="_x0000_s1416" style="position:absolute;left:9231;top:7204;width:360;height:360" coordorigin="9231,7204" coordsize="360,360">
                  <v:oval id="_x0000_s1417" style="position:absolute;left:9261;top:7204;width:292;height:360"/>
                  <v:shape id="_x0000_s1418" type="#_x0000_t202" style="position:absolute;left:9231;top:7204;width:360;height:360" filled="f" stroked="f">
                    <v:textbox style="mso-next-textbox:#_x0000_s1418">
                      <w:txbxContent>
                        <w:p w:rsidR="005C0D27" w:rsidRPr="00DC4DC1" w:rsidRDefault="005C0D27" w:rsidP="001E7CC5">
                          <w:pPr>
                            <w:rPr>
                              <w:sz w:val="10"/>
                              <w:szCs w:val="10"/>
                            </w:rPr>
                          </w:pPr>
                          <w:r w:rsidRPr="00DC4DC1">
                            <w:rPr>
                              <w:sz w:val="10"/>
                              <w:szCs w:val="10"/>
                            </w:rPr>
                            <w:t>C</w:t>
                          </w:r>
                        </w:p>
                      </w:txbxContent>
                    </v:textbox>
                  </v:shape>
                </v:group>
                <v:group id="_x0000_s1419" style="position:absolute;left:9591;top:7204;width:367;height:360" coordorigin="9591,7204" coordsize="367,360">
                  <v:oval id="_x0000_s1420" style="position:absolute;left:9666;top:7204;width:292;height:360"/>
                  <v:shape id="_x0000_s1421" type="#_x0000_t202" style="position:absolute;left:9591;top:7204;width:360;height:360" filled="f" stroked="f">
                    <v:textbox style="mso-next-textbox:#_x0000_s1421">
                      <w:txbxContent>
                        <w:p w:rsidR="005C0D27" w:rsidRPr="00DC4DC1" w:rsidRDefault="005C0D27" w:rsidP="001E7CC5">
                          <w:pPr>
                            <w:rPr>
                              <w:sz w:val="10"/>
                              <w:szCs w:val="10"/>
                            </w:rPr>
                          </w:pPr>
                          <w:r w:rsidRPr="00DC4DC1">
                            <w:rPr>
                              <w:sz w:val="10"/>
                              <w:szCs w:val="10"/>
                            </w:rPr>
                            <w:t>D</w:t>
                          </w:r>
                        </w:p>
                      </w:txbxContent>
                    </v:textbox>
                  </v:shape>
                </v:group>
              </v:group>
              <v:shape id="_x0000_s1422" type="#_x0000_t202" style="position:absolute;left:6381;top:9904;width:590;height:4444" filled="f" stroked="f">
                <v:textbox style="mso-next-textbox:#_x0000_s1422">
                  <w:txbxContent>
                    <w:p w:rsidR="005C0D27" w:rsidRPr="00BD4ADF" w:rsidRDefault="005C0D27" w:rsidP="001E7CC5">
                      <w:pPr>
                        <w:rPr>
                          <w:b/>
                          <w:sz w:val="8"/>
                          <w:szCs w:val="8"/>
                        </w:rPr>
                      </w:pPr>
                    </w:p>
                    <w:p w:rsidR="005C0D27" w:rsidRPr="00BA60D3" w:rsidRDefault="005C0D27" w:rsidP="001E7CC5">
                      <w:pPr>
                        <w:rPr>
                          <w:b/>
                          <w:sz w:val="18"/>
                          <w:szCs w:val="18"/>
                        </w:rPr>
                      </w:pPr>
                      <w:r>
                        <w:rPr>
                          <w:b/>
                          <w:sz w:val="18"/>
                          <w:szCs w:val="18"/>
                        </w:rPr>
                        <w:t>1</w:t>
                      </w:r>
                    </w:p>
                    <w:p w:rsidR="005C0D27" w:rsidRPr="00BD4ADF" w:rsidRDefault="005C0D27" w:rsidP="001E7CC5">
                      <w:pPr>
                        <w:rPr>
                          <w:b/>
                          <w:sz w:val="10"/>
                          <w:szCs w:val="10"/>
                        </w:rPr>
                      </w:pPr>
                    </w:p>
                    <w:p w:rsidR="005C0D27" w:rsidRPr="00BA60D3" w:rsidRDefault="005C0D27" w:rsidP="001E7CC5">
                      <w:pPr>
                        <w:rPr>
                          <w:b/>
                          <w:sz w:val="18"/>
                          <w:szCs w:val="18"/>
                        </w:rPr>
                      </w:pPr>
                      <w:r>
                        <w:rPr>
                          <w:b/>
                          <w:sz w:val="18"/>
                          <w:szCs w:val="18"/>
                        </w:rPr>
                        <w:t>2</w:t>
                      </w:r>
                    </w:p>
                    <w:p w:rsidR="005C0D27" w:rsidRPr="00BA60D3" w:rsidRDefault="005C0D27" w:rsidP="001E7CC5">
                      <w:pPr>
                        <w:rPr>
                          <w:b/>
                          <w:sz w:val="18"/>
                          <w:szCs w:val="18"/>
                        </w:rPr>
                      </w:pPr>
                    </w:p>
                    <w:p w:rsidR="005C0D27" w:rsidRPr="00BA60D3" w:rsidRDefault="005C0D27" w:rsidP="001E7CC5">
                      <w:pPr>
                        <w:rPr>
                          <w:b/>
                          <w:sz w:val="18"/>
                          <w:szCs w:val="18"/>
                        </w:rPr>
                      </w:pPr>
                      <w:r>
                        <w:rPr>
                          <w:b/>
                          <w:sz w:val="18"/>
                          <w:szCs w:val="18"/>
                        </w:rPr>
                        <w:t>3</w:t>
                      </w:r>
                    </w:p>
                    <w:p w:rsidR="005C0D27" w:rsidRPr="00BA60D3" w:rsidRDefault="005C0D27" w:rsidP="001E7CC5">
                      <w:pPr>
                        <w:rPr>
                          <w:b/>
                          <w:sz w:val="18"/>
                          <w:szCs w:val="18"/>
                        </w:rPr>
                      </w:pPr>
                    </w:p>
                    <w:p w:rsidR="005C0D27" w:rsidRPr="00BA60D3" w:rsidRDefault="005C0D27" w:rsidP="001E7CC5">
                      <w:pPr>
                        <w:rPr>
                          <w:b/>
                          <w:sz w:val="18"/>
                          <w:szCs w:val="18"/>
                        </w:rPr>
                      </w:pPr>
                      <w:r>
                        <w:rPr>
                          <w:b/>
                          <w:sz w:val="18"/>
                          <w:szCs w:val="18"/>
                        </w:rPr>
                        <w:t>4</w:t>
                      </w:r>
                    </w:p>
                    <w:p w:rsidR="005C0D27" w:rsidRPr="00BA60D3" w:rsidRDefault="005C0D27" w:rsidP="001E7CC5">
                      <w:pPr>
                        <w:rPr>
                          <w:b/>
                          <w:sz w:val="18"/>
                          <w:szCs w:val="18"/>
                        </w:rPr>
                      </w:pPr>
                    </w:p>
                    <w:p w:rsidR="005C0D27" w:rsidRPr="00BA60D3" w:rsidRDefault="005C0D27" w:rsidP="001E7CC5">
                      <w:pPr>
                        <w:rPr>
                          <w:b/>
                          <w:sz w:val="18"/>
                          <w:szCs w:val="18"/>
                        </w:rPr>
                      </w:pPr>
                      <w:r w:rsidRPr="00BA60D3">
                        <w:rPr>
                          <w:b/>
                          <w:sz w:val="18"/>
                          <w:szCs w:val="18"/>
                        </w:rPr>
                        <w:t>5</w:t>
                      </w:r>
                    </w:p>
                    <w:p w:rsidR="005C0D27" w:rsidRPr="00BA60D3" w:rsidRDefault="005C0D27" w:rsidP="001E7CC5">
                      <w:pPr>
                        <w:rPr>
                          <w:b/>
                          <w:sz w:val="18"/>
                          <w:szCs w:val="18"/>
                        </w:rPr>
                      </w:pPr>
                    </w:p>
                    <w:p w:rsidR="005C0D27" w:rsidRPr="00BA60D3" w:rsidRDefault="005C0D27" w:rsidP="001E7CC5">
                      <w:pPr>
                        <w:rPr>
                          <w:b/>
                          <w:sz w:val="18"/>
                          <w:szCs w:val="18"/>
                        </w:rPr>
                      </w:pPr>
                      <w:r w:rsidRPr="00BA60D3">
                        <w:rPr>
                          <w:b/>
                          <w:sz w:val="18"/>
                          <w:szCs w:val="18"/>
                        </w:rPr>
                        <w:t>6</w:t>
                      </w:r>
                    </w:p>
                    <w:p w:rsidR="005C0D27" w:rsidRPr="00BA60D3" w:rsidRDefault="005C0D27" w:rsidP="001E7CC5">
                      <w:pPr>
                        <w:rPr>
                          <w:b/>
                          <w:sz w:val="18"/>
                          <w:szCs w:val="18"/>
                        </w:rPr>
                      </w:pPr>
                    </w:p>
                    <w:p w:rsidR="005C0D27" w:rsidRPr="00BA60D3" w:rsidRDefault="005C0D27" w:rsidP="001E7CC5">
                      <w:pPr>
                        <w:rPr>
                          <w:b/>
                          <w:sz w:val="18"/>
                          <w:szCs w:val="18"/>
                        </w:rPr>
                      </w:pPr>
                      <w:r w:rsidRPr="00BA60D3">
                        <w:rPr>
                          <w:b/>
                          <w:sz w:val="18"/>
                          <w:szCs w:val="18"/>
                        </w:rPr>
                        <w:t>7</w:t>
                      </w:r>
                    </w:p>
                    <w:p w:rsidR="005C0D27" w:rsidRPr="00BA60D3" w:rsidRDefault="005C0D27" w:rsidP="001E7CC5">
                      <w:pPr>
                        <w:rPr>
                          <w:b/>
                          <w:sz w:val="18"/>
                          <w:szCs w:val="18"/>
                        </w:rPr>
                      </w:pPr>
                    </w:p>
                    <w:p w:rsidR="005C0D27" w:rsidRPr="00BA60D3" w:rsidRDefault="005C0D27" w:rsidP="001E7CC5">
                      <w:pPr>
                        <w:rPr>
                          <w:b/>
                          <w:sz w:val="18"/>
                          <w:szCs w:val="18"/>
                        </w:rPr>
                      </w:pPr>
                      <w:r w:rsidRPr="00BA60D3">
                        <w:rPr>
                          <w:b/>
                          <w:sz w:val="18"/>
                          <w:szCs w:val="18"/>
                        </w:rPr>
                        <w:t>8</w:t>
                      </w:r>
                    </w:p>
                    <w:p w:rsidR="005C0D27" w:rsidRPr="00BA60D3" w:rsidRDefault="005C0D27" w:rsidP="001E7CC5">
                      <w:pPr>
                        <w:rPr>
                          <w:b/>
                          <w:sz w:val="18"/>
                          <w:szCs w:val="18"/>
                        </w:rPr>
                      </w:pPr>
                    </w:p>
                    <w:p w:rsidR="005C0D27" w:rsidRPr="00C75A6C" w:rsidRDefault="005C0D27" w:rsidP="001E7CC5">
                      <w:pPr>
                        <w:rPr>
                          <w:b/>
                          <w:sz w:val="10"/>
                          <w:szCs w:val="10"/>
                        </w:rPr>
                      </w:pPr>
                    </w:p>
                    <w:p w:rsidR="005C0D27" w:rsidRPr="00BA60D3" w:rsidRDefault="005C0D27" w:rsidP="001E7CC5">
                      <w:pPr>
                        <w:rPr>
                          <w:b/>
                          <w:sz w:val="18"/>
                          <w:szCs w:val="18"/>
                        </w:rPr>
                      </w:pPr>
                      <w:r w:rsidRPr="00BA60D3">
                        <w:rPr>
                          <w:b/>
                          <w:sz w:val="18"/>
                          <w:szCs w:val="18"/>
                        </w:rPr>
                        <w:t>9</w:t>
                      </w:r>
                    </w:p>
                    <w:p w:rsidR="005C0D27" w:rsidRPr="00C75A6C" w:rsidRDefault="005C0D27" w:rsidP="001E7CC5">
                      <w:pPr>
                        <w:rPr>
                          <w:b/>
                          <w:sz w:val="10"/>
                          <w:szCs w:val="10"/>
                        </w:rPr>
                      </w:pPr>
                    </w:p>
                    <w:p w:rsidR="005C0D27" w:rsidRPr="00BA60D3" w:rsidRDefault="005C0D27" w:rsidP="001E7CC5">
                      <w:pPr>
                        <w:rPr>
                          <w:b/>
                          <w:sz w:val="18"/>
                          <w:szCs w:val="18"/>
                        </w:rPr>
                      </w:pPr>
                      <w:r>
                        <w:rPr>
                          <w:b/>
                          <w:sz w:val="18"/>
                          <w:szCs w:val="18"/>
                        </w:rPr>
                        <w:t>1</w:t>
                      </w:r>
                      <w:r w:rsidRPr="00BA60D3">
                        <w:rPr>
                          <w:b/>
                          <w:sz w:val="18"/>
                          <w:szCs w:val="18"/>
                        </w:rPr>
                        <w:t>0</w:t>
                      </w:r>
                    </w:p>
                  </w:txbxContent>
                </v:textbox>
              </v:shape>
            </v:group>
            <v:group id="_x0000_s1423" style="position:absolute;left:8721;top:5404;width:1685;height:4444" coordorigin="6381,9904" coordsize="1685,4444">
              <v:group id="_x0000_s1424" style="position:absolute;left:6989;top:10001;width:1077;height:258" coordorigin="8541,7204" coordsize="1417,360">
                <v:group id="_x0000_s1425" style="position:absolute;left:8541;top:7204;width:360;height:360" coordorigin="8541,7204" coordsize="360,360">
                  <v:oval id="_x0000_s1426" style="position:absolute;left:8579;top:7204;width:292;height:360"/>
                  <v:shape id="_x0000_s1427" type="#_x0000_t202" style="position:absolute;left:8541;top:7204;width:360;height:360" filled="f" stroked="f">
                    <v:textbox style="mso-next-textbox:#_x0000_s1427">
                      <w:txbxContent>
                        <w:p w:rsidR="005C0D27" w:rsidRPr="006848FA" w:rsidRDefault="005C0D27" w:rsidP="001E7CC5">
                          <w:pPr>
                            <w:rPr>
                              <w:sz w:val="10"/>
                              <w:szCs w:val="10"/>
                            </w:rPr>
                          </w:pPr>
                          <w:r w:rsidRPr="006848FA">
                            <w:rPr>
                              <w:sz w:val="10"/>
                              <w:szCs w:val="10"/>
                            </w:rPr>
                            <w:t>A</w:t>
                          </w:r>
                        </w:p>
                      </w:txbxContent>
                    </v:textbox>
                  </v:shape>
                </v:group>
                <v:group id="_x0000_s1428" style="position:absolute;left:8871;top:7204;width:360;height:360" coordorigin="8871,7204" coordsize="360,360">
                  <v:oval id="_x0000_s1429" style="position:absolute;left:8939;top:7204;width:292;height:360"/>
                  <v:shape id="_x0000_s1430" type="#_x0000_t202" style="position:absolute;left:8871;top:7204;width:360;height:360" filled="f" stroked="f">
                    <v:textbox style="mso-next-textbox:#_x0000_s1430">
                      <w:txbxContent>
                        <w:p w:rsidR="005C0D27" w:rsidRPr="006848FA" w:rsidRDefault="005C0D27" w:rsidP="001E7CC5">
                          <w:pPr>
                            <w:rPr>
                              <w:sz w:val="10"/>
                              <w:szCs w:val="10"/>
                            </w:rPr>
                          </w:pPr>
                          <w:r w:rsidRPr="006848FA">
                            <w:rPr>
                              <w:sz w:val="10"/>
                              <w:szCs w:val="10"/>
                            </w:rPr>
                            <w:t>B</w:t>
                          </w:r>
                        </w:p>
                      </w:txbxContent>
                    </v:textbox>
                  </v:shape>
                </v:group>
                <v:group id="_x0000_s1431" style="position:absolute;left:9231;top:7204;width:360;height:360" coordorigin="9231,7204" coordsize="360,360">
                  <v:oval id="_x0000_s1432" style="position:absolute;left:9261;top:7204;width:292;height:360"/>
                  <v:shape id="_x0000_s1433" type="#_x0000_t202" style="position:absolute;left:9231;top:7204;width:360;height:360" filled="f" stroked="f">
                    <v:textbox style="mso-next-textbox:#_x0000_s1433">
                      <w:txbxContent>
                        <w:p w:rsidR="005C0D27" w:rsidRPr="006848FA" w:rsidRDefault="005C0D27" w:rsidP="001E7CC5">
                          <w:pPr>
                            <w:rPr>
                              <w:sz w:val="10"/>
                              <w:szCs w:val="10"/>
                            </w:rPr>
                          </w:pPr>
                          <w:r w:rsidRPr="006848FA">
                            <w:rPr>
                              <w:sz w:val="10"/>
                              <w:szCs w:val="10"/>
                            </w:rPr>
                            <w:t>C</w:t>
                          </w:r>
                        </w:p>
                      </w:txbxContent>
                    </v:textbox>
                  </v:shape>
                </v:group>
                <v:group id="_x0000_s1434" style="position:absolute;left:9591;top:7204;width:367;height:360" coordorigin="9591,7204" coordsize="367,360">
                  <v:oval id="_x0000_s1435" style="position:absolute;left:9666;top:7204;width:292;height:360"/>
                  <v:shape id="_x0000_s1436" type="#_x0000_t202" style="position:absolute;left:9591;top:7204;width:360;height:360" filled="f" stroked="f">
                    <v:textbox style="mso-next-textbox:#_x0000_s1436">
                      <w:txbxContent>
                        <w:p w:rsidR="005C0D27" w:rsidRPr="006848FA" w:rsidRDefault="005C0D27" w:rsidP="001E7CC5">
                          <w:pPr>
                            <w:rPr>
                              <w:sz w:val="10"/>
                              <w:szCs w:val="10"/>
                            </w:rPr>
                          </w:pPr>
                          <w:r w:rsidRPr="006848FA">
                            <w:rPr>
                              <w:sz w:val="10"/>
                              <w:szCs w:val="10"/>
                            </w:rPr>
                            <w:t>D</w:t>
                          </w:r>
                        </w:p>
                      </w:txbxContent>
                    </v:textbox>
                  </v:shape>
                </v:group>
              </v:group>
              <v:group id="_x0000_s1437" style="position:absolute;left:6989;top:10394;width:1077;height:257" coordorigin="8541,7204" coordsize="1417,360">
                <v:group id="_x0000_s1438" style="position:absolute;left:8541;top:7204;width:360;height:360" coordorigin="8541,7204" coordsize="360,360">
                  <v:oval id="_x0000_s1439" style="position:absolute;left:8579;top:7204;width:292;height:360"/>
                  <v:shape id="_x0000_s1440" type="#_x0000_t202" style="position:absolute;left:8541;top:7204;width:360;height:360" filled="f" stroked="f">
                    <v:textbox style="mso-next-textbox:#_x0000_s1440">
                      <w:txbxContent>
                        <w:p w:rsidR="005C0D27" w:rsidRPr="00DC4DC1" w:rsidRDefault="005C0D27" w:rsidP="001E7CC5">
                          <w:pPr>
                            <w:rPr>
                              <w:sz w:val="10"/>
                              <w:szCs w:val="10"/>
                            </w:rPr>
                          </w:pPr>
                          <w:r w:rsidRPr="00DC4DC1">
                            <w:rPr>
                              <w:sz w:val="10"/>
                              <w:szCs w:val="10"/>
                            </w:rPr>
                            <w:t>A</w:t>
                          </w:r>
                        </w:p>
                      </w:txbxContent>
                    </v:textbox>
                  </v:shape>
                </v:group>
                <v:group id="_x0000_s1441" style="position:absolute;left:8871;top:7204;width:360;height:360" coordorigin="8871,7204" coordsize="360,360">
                  <v:oval id="_x0000_s1442" style="position:absolute;left:8939;top:7204;width:292;height:360"/>
                  <v:shape id="_x0000_s1443" type="#_x0000_t202" style="position:absolute;left:8871;top:7204;width:360;height:360" filled="f" stroked="f">
                    <v:textbox style="mso-next-textbox:#_x0000_s1443">
                      <w:txbxContent>
                        <w:p w:rsidR="005C0D27" w:rsidRPr="006848FA" w:rsidRDefault="005C0D27" w:rsidP="001E7CC5">
                          <w:pPr>
                            <w:rPr>
                              <w:sz w:val="10"/>
                              <w:szCs w:val="10"/>
                            </w:rPr>
                          </w:pPr>
                          <w:r w:rsidRPr="006848FA">
                            <w:rPr>
                              <w:sz w:val="10"/>
                              <w:szCs w:val="10"/>
                            </w:rPr>
                            <w:t>B</w:t>
                          </w:r>
                        </w:p>
                      </w:txbxContent>
                    </v:textbox>
                  </v:shape>
                </v:group>
                <v:group id="_x0000_s1444" style="position:absolute;left:9231;top:7204;width:360;height:360" coordorigin="9231,7204" coordsize="360,360">
                  <v:oval id="_x0000_s1445" style="position:absolute;left:9261;top:7204;width:292;height:360"/>
                  <v:shape id="_x0000_s1446" type="#_x0000_t202" style="position:absolute;left:9231;top:7204;width:360;height:360" filled="f" stroked="f">
                    <v:textbox style="mso-next-textbox:#_x0000_s1446">
                      <w:txbxContent>
                        <w:p w:rsidR="005C0D27" w:rsidRPr="00DC4DC1" w:rsidRDefault="005C0D27" w:rsidP="001E7CC5">
                          <w:pPr>
                            <w:rPr>
                              <w:sz w:val="10"/>
                              <w:szCs w:val="10"/>
                            </w:rPr>
                          </w:pPr>
                          <w:r w:rsidRPr="00DC4DC1">
                            <w:rPr>
                              <w:sz w:val="10"/>
                              <w:szCs w:val="10"/>
                            </w:rPr>
                            <w:t>C</w:t>
                          </w:r>
                        </w:p>
                      </w:txbxContent>
                    </v:textbox>
                  </v:shape>
                </v:group>
                <v:group id="_x0000_s1447" style="position:absolute;left:9591;top:7204;width:367;height:360" coordorigin="9591,7204" coordsize="367,360">
                  <v:oval id="_x0000_s1448" style="position:absolute;left:9666;top:7204;width:292;height:360"/>
                  <v:shape id="_x0000_s1449" type="#_x0000_t202" style="position:absolute;left:9591;top:7204;width:360;height:360" filled="f" stroked="f">
                    <v:textbox style="mso-next-textbox:#_x0000_s1449">
                      <w:txbxContent>
                        <w:p w:rsidR="005C0D27" w:rsidRPr="00DC4DC1" w:rsidRDefault="005C0D27" w:rsidP="001E7CC5">
                          <w:pPr>
                            <w:rPr>
                              <w:sz w:val="10"/>
                              <w:szCs w:val="10"/>
                            </w:rPr>
                          </w:pPr>
                          <w:r w:rsidRPr="00DC4DC1">
                            <w:rPr>
                              <w:sz w:val="10"/>
                              <w:szCs w:val="10"/>
                            </w:rPr>
                            <w:t>D</w:t>
                          </w:r>
                        </w:p>
                      </w:txbxContent>
                    </v:textbox>
                  </v:shape>
                </v:group>
              </v:group>
              <v:group id="_x0000_s1450" style="position:absolute;left:6989;top:10804;width:1077;height:258" coordorigin="8541,7204" coordsize="1417,360">
                <v:group id="_x0000_s1451" style="position:absolute;left:8541;top:7204;width:360;height:360" coordorigin="8541,7204" coordsize="360,360">
                  <v:oval id="_x0000_s1452" style="position:absolute;left:8579;top:7204;width:292;height:360"/>
                  <v:shape id="_x0000_s1453" type="#_x0000_t202" style="position:absolute;left:8541;top:7204;width:360;height:360" filled="f" stroked="f">
                    <v:textbox style="mso-next-textbox:#_x0000_s1453">
                      <w:txbxContent>
                        <w:p w:rsidR="005C0D27" w:rsidRPr="00DC4DC1" w:rsidRDefault="005C0D27" w:rsidP="001E7CC5">
                          <w:pPr>
                            <w:rPr>
                              <w:sz w:val="10"/>
                              <w:szCs w:val="10"/>
                            </w:rPr>
                          </w:pPr>
                          <w:r w:rsidRPr="00DC4DC1">
                            <w:rPr>
                              <w:sz w:val="10"/>
                              <w:szCs w:val="10"/>
                            </w:rPr>
                            <w:t>A</w:t>
                          </w:r>
                        </w:p>
                      </w:txbxContent>
                    </v:textbox>
                  </v:shape>
                </v:group>
                <v:group id="_x0000_s1454" style="position:absolute;left:8871;top:7204;width:360;height:360" coordorigin="8871,7204" coordsize="360,360">
                  <v:oval id="_x0000_s1455" style="position:absolute;left:8939;top:7204;width:292;height:360"/>
                  <v:shape id="_x0000_s1456" type="#_x0000_t202" style="position:absolute;left:8871;top:7204;width:360;height:360" filled="f" stroked="f">
                    <v:textbox style="mso-next-textbox:#_x0000_s1456">
                      <w:txbxContent>
                        <w:p w:rsidR="005C0D27" w:rsidRPr="00DC4DC1" w:rsidRDefault="005C0D27" w:rsidP="001E7CC5">
                          <w:pPr>
                            <w:rPr>
                              <w:sz w:val="10"/>
                              <w:szCs w:val="10"/>
                            </w:rPr>
                          </w:pPr>
                          <w:r w:rsidRPr="00DC4DC1">
                            <w:rPr>
                              <w:sz w:val="10"/>
                              <w:szCs w:val="10"/>
                            </w:rPr>
                            <w:t>B</w:t>
                          </w:r>
                        </w:p>
                      </w:txbxContent>
                    </v:textbox>
                  </v:shape>
                </v:group>
                <v:group id="_x0000_s1457" style="position:absolute;left:9231;top:7204;width:360;height:360" coordorigin="9231,7204" coordsize="360,360">
                  <v:oval id="_x0000_s1458" style="position:absolute;left:9261;top:7204;width:292;height:360"/>
                  <v:shape id="_x0000_s1459" type="#_x0000_t202" style="position:absolute;left:9231;top:7204;width:360;height:360" filled="f" stroked="f">
                    <v:textbox style="mso-next-textbox:#_x0000_s1459">
                      <w:txbxContent>
                        <w:p w:rsidR="005C0D27" w:rsidRPr="00DC4DC1" w:rsidRDefault="005C0D27" w:rsidP="001E7CC5">
                          <w:pPr>
                            <w:rPr>
                              <w:sz w:val="10"/>
                              <w:szCs w:val="10"/>
                            </w:rPr>
                          </w:pPr>
                          <w:r w:rsidRPr="00DC4DC1">
                            <w:rPr>
                              <w:sz w:val="10"/>
                              <w:szCs w:val="10"/>
                            </w:rPr>
                            <w:t>C</w:t>
                          </w:r>
                        </w:p>
                      </w:txbxContent>
                    </v:textbox>
                  </v:shape>
                </v:group>
                <v:group id="_x0000_s1460" style="position:absolute;left:9591;top:7204;width:367;height:360" coordorigin="9591,7204" coordsize="367,360">
                  <v:oval id="_x0000_s1461" style="position:absolute;left:9666;top:7204;width:292;height:360"/>
                  <v:shape id="_x0000_s1462" type="#_x0000_t202" style="position:absolute;left:9591;top:7204;width:360;height:360" filled="f" stroked="f">
                    <v:textbox style="mso-next-textbox:#_x0000_s1462">
                      <w:txbxContent>
                        <w:p w:rsidR="005C0D27" w:rsidRPr="00DC4DC1" w:rsidRDefault="005C0D27" w:rsidP="001E7CC5">
                          <w:pPr>
                            <w:rPr>
                              <w:sz w:val="10"/>
                              <w:szCs w:val="10"/>
                            </w:rPr>
                          </w:pPr>
                          <w:r w:rsidRPr="00DC4DC1">
                            <w:rPr>
                              <w:sz w:val="10"/>
                              <w:szCs w:val="10"/>
                            </w:rPr>
                            <w:t>D</w:t>
                          </w:r>
                        </w:p>
                      </w:txbxContent>
                    </v:textbox>
                  </v:shape>
                </v:group>
              </v:group>
              <v:group id="_x0000_s1463" style="position:absolute;left:6989;top:11239;width:1077;height:259" coordorigin="8541,7204" coordsize="1417,360">
                <v:group id="_x0000_s1464" style="position:absolute;left:8541;top:7204;width:360;height:360" coordorigin="8541,7204" coordsize="360,360">
                  <v:oval id="_x0000_s1465" style="position:absolute;left:8579;top:7204;width:292;height:360"/>
                  <v:shape id="_x0000_s1466" type="#_x0000_t202" style="position:absolute;left:8541;top:7204;width:360;height:360" filled="f" stroked="f">
                    <v:textbox style="mso-next-textbox:#_x0000_s1466">
                      <w:txbxContent>
                        <w:p w:rsidR="005C0D27" w:rsidRPr="00DC4DC1" w:rsidRDefault="005C0D27" w:rsidP="001E7CC5">
                          <w:pPr>
                            <w:rPr>
                              <w:sz w:val="10"/>
                              <w:szCs w:val="10"/>
                            </w:rPr>
                          </w:pPr>
                          <w:r w:rsidRPr="00DC4DC1">
                            <w:rPr>
                              <w:sz w:val="10"/>
                              <w:szCs w:val="10"/>
                            </w:rPr>
                            <w:t>A</w:t>
                          </w:r>
                        </w:p>
                      </w:txbxContent>
                    </v:textbox>
                  </v:shape>
                </v:group>
                <v:group id="_x0000_s1467" style="position:absolute;left:8871;top:7204;width:360;height:360" coordorigin="8871,7204" coordsize="360,360">
                  <v:oval id="_x0000_s1468" style="position:absolute;left:8939;top:7204;width:292;height:360"/>
                  <v:shape id="_x0000_s1469" type="#_x0000_t202" style="position:absolute;left:8871;top:7204;width:360;height:360" filled="f" stroked="f">
                    <v:textbox style="mso-next-textbox:#_x0000_s1469">
                      <w:txbxContent>
                        <w:p w:rsidR="005C0D27" w:rsidRPr="00DC4DC1" w:rsidRDefault="005C0D27" w:rsidP="001E7CC5">
                          <w:pPr>
                            <w:rPr>
                              <w:sz w:val="10"/>
                              <w:szCs w:val="10"/>
                            </w:rPr>
                          </w:pPr>
                          <w:r w:rsidRPr="00DC4DC1">
                            <w:rPr>
                              <w:sz w:val="10"/>
                              <w:szCs w:val="10"/>
                            </w:rPr>
                            <w:t>B</w:t>
                          </w:r>
                        </w:p>
                      </w:txbxContent>
                    </v:textbox>
                  </v:shape>
                </v:group>
                <v:group id="_x0000_s1470" style="position:absolute;left:9231;top:7204;width:360;height:360" coordorigin="9231,7204" coordsize="360,360">
                  <v:oval id="_x0000_s1471" style="position:absolute;left:9261;top:7204;width:292;height:360"/>
                  <v:shape id="_x0000_s1472" type="#_x0000_t202" style="position:absolute;left:9231;top:7204;width:360;height:360" filled="f" stroked="f">
                    <v:textbox style="mso-next-textbox:#_x0000_s1472">
                      <w:txbxContent>
                        <w:p w:rsidR="005C0D27" w:rsidRPr="00DC4DC1" w:rsidRDefault="005C0D27" w:rsidP="001E7CC5">
                          <w:pPr>
                            <w:rPr>
                              <w:sz w:val="10"/>
                              <w:szCs w:val="10"/>
                            </w:rPr>
                          </w:pPr>
                          <w:r w:rsidRPr="00DC4DC1">
                            <w:rPr>
                              <w:sz w:val="10"/>
                              <w:szCs w:val="10"/>
                            </w:rPr>
                            <w:t>C</w:t>
                          </w:r>
                        </w:p>
                      </w:txbxContent>
                    </v:textbox>
                  </v:shape>
                </v:group>
                <v:group id="_x0000_s1473" style="position:absolute;left:9591;top:7204;width:367;height:360" coordorigin="9591,7204" coordsize="367,360">
                  <v:oval id="_x0000_s1474" style="position:absolute;left:9666;top:7204;width:292;height:360"/>
                  <v:shape id="_x0000_s1475" type="#_x0000_t202" style="position:absolute;left:9591;top:7204;width:360;height:360" filled="f" stroked="f">
                    <v:textbox style="mso-next-textbox:#_x0000_s1475">
                      <w:txbxContent>
                        <w:p w:rsidR="005C0D27" w:rsidRPr="00DC4DC1" w:rsidRDefault="005C0D27" w:rsidP="001E7CC5">
                          <w:pPr>
                            <w:rPr>
                              <w:sz w:val="10"/>
                              <w:szCs w:val="10"/>
                            </w:rPr>
                          </w:pPr>
                          <w:r w:rsidRPr="00DC4DC1">
                            <w:rPr>
                              <w:sz w:val="10"/>
                              <w:szCs w:val="10"/>
                            </w:rPr>
                            <w:t>D</w:t>
                          </w:r>
                        </w:p>
                      </w:txbxContent>
                    </v:textbox>
                  </v:shape>
                </v:group>
              </v:group>
              <v:group id="_x0000_s1476" style="position:absolute;left:6989;top:13684;width:1077;height:259" coordorigin="8541,7204" coordsize="1417,360">
                <v:group id="_x0000_s1477" style="position:absolute;left:8541;top:7204;width:360;height:360" coordorigin="8541,7204" coordsize="360,360">
                  <v:oval id="_x0000_s1478" style="position:absolute;left:8579;top:7204;width:292;height:360"/>
                  <v:shape id="_x0000_s1479" type="#_x0000_t202" style="position:absolute;left:8541;top:7204;width:360;height:360" filled="f" stroked="f">
                    <v:textbox style="mso-next-textbox:#_x0000_s1479">
                      <w:txbxContent>
                        <w:p w:rsidR="005C0D27" w:rsidRPr="00DC4DC1" w:rsidRDefault="005C0D27" w:rsidP="001E7CC5">
                          <w:pPr>
                            <w:rPr>
                              <w:sz w:val="10"/>
                              <w:szCs w:val="10"/>
                            </w:rPr>
                          </w:pPr>
                          <w:r w:rsidRPr="00DC4DC1">
                            <w:rPr>
                              <w:sz w:val="10"/>
                              <w:szCs w:val="10"/>
                            </w:rPr>
                            <w:t>A</w:t>
                          </w:r>
                        </w:p>
                      </w:txbxContent>
                    </v:textbox>
                  </v:shape>
                </v:group>
                <v:group id="_x0000_s1480" style="position:absolute;left:8871;top:7204;width:360;height:360" coordorigin="8871,7204" coordsize="360,360">
                  <v:oval id="_x0000_s1481" style="position:absolute;left:8939;top:7204;width:292;height:360"/>
                  <v:shape id="_x0000_s1482" type="#_x0000_t202" style="position:absolute;left:8871;top:7204;width:360;height:360" filled="f" stroked="f">
                    <v:textbox style="mso-next-textbox:#_x0000_s1482">
                      <w:txbxContent>
                        <w:p w:rsidR="005C0D27" w:rsidRPr="00DC4DC1" w:rsidRDefault="005C0D27" w:rsidP="001E7CC5">
                          <w:pPr>
                            <w:rPr>
                              <w:sz w:val="10"/>
                              <w:szCs w:val="10"/>
                            </w:rPr>
                          </w:pPr>
                          <w:r w:rsidRPr="00DC4DC1">
                            <w:rPr>
                              <w:sz w:val="10"/>
                              <w:szCs w:val="10"/>
                            </w:rPr>
                            <w:t>B</w:t>
                          </w:r>
                        </w:p>
                      </w:txbxContent>
                    </v:textbox>
                  </v:shape>
                </v:group>
                <v:group id="_x0000_s1483" style="position:absolute;left:9231;top:7204;width:360;height:360" coordorigin="9231,7204" coordsize="360,360">
                  <v:oval id="_x0000_s1484" style="position:absolute;left:9261;top:7204;width:292;height:360"/>
                  <v:shape id="_x0000_s1485" type="#_x0000_t202" style="position:absolute;left:9231;top:7204;width:360;height:360" filled="f" stroked="f">
                    <v:textbox style="mso-next-textbox:#_x0000_s1485">
                      <w:txbxContent>
                        <w:p w:rsidR="005C0D27" w:rsidRPr="00DC4DC1" w:rsidRDefault="005C0D27" w:rsidP="001E7CC5">
                          <w:pPr>
                            <w:rPr>
                              <w:sz w:val="10"/>
                              <w:szCs w:val="10"/>
                            </w:rPr>
                          </w:pPr>
                          <w:r w:rsidRPr="00DC4DC1">
                            <w:rPr>
                              <w:sz w:val="10"/>
                              <w:szCs w:val="10"/>
                            </w:rPr>
                            <w:t>C</w:t>
                          </w:r>
                        </w:p>
                      </w:txbxContent>
                    </v:textbox>
                  </v:shape>
                </v:group>
                <v:group id="_x0000_s1486" style="position:absolute;left:9591;top:7204;width:367;height:360" coordorigin="9591,7204" coordsize="367,360">
                  <v:oval id="_x0000_s1487" style="position:absolute;left:9666;top:7204;width:292;height:360"/>
                  <v:shape id="_x0000_s1488" type="#_x0000_t202" style="position:absolute;left:9591;top:7204;width:360;height:360" filled="f" stroked="f">
                    <v:textbox style="mso-next-textbox:#_x0000_s1488">
                      <w:txbxContent>
                        <w:p w:rsidR="005C0D27" w:rsidRPr="00DC4DC1" w:rsidRDefault="005C0D27" w:rsidP="001E7CC5">
                          <w:pPr>
                            <w:rPr>
                              <w:sz w:val="10"/>
                              <w:szCs w:val="10"/>
                            </w:rPr>
                          </w:pPr>
                          <w:r w:rsidRPr="00DC4DC1">
                            <w:rPr>
                              <w:sz w:val="10"/>
                              <w:szCs w:val="10"/>
                            </w:rPr>
                            <w:t>D</w:t>
                          </w:r>
                        </w:p>
                      </w:txbxContent>
                    </v:textbox>
                  </v:shape>
                </v:group>
              </v:group>
              <v:group id="_x0000_s1489" style="position:absolute;left:6989;top:11644;width:1077;height:259" coordorigin="8541,7204" coordsize="1417,360">
                <v:group id="_x0000_s1490" style="position:absolute;left:8541;top:7204;width:360;height:360" coordorigin="8541,7204" coordsize="360,360">
                  <v:oval id="_x0000_s1491" style="position:absolute;left:8579;top:7204;width:292;height:360"/>
                  <v:shape id="_x0000_s1492" type="#_x0000_t202" style="position:absolute;left:8541;top:7204;width:360;height:360" filled="f" stroked="f">
                    <v:textbox style="mso-next-textbox:#_x0000_s1492">
                      <w:txbxContent>
                        <w:p w:rsidR="005C0D27" w:rsidRPr="00DC4DC1" w:rsidRDefault="005C0D27" w:rsidP="001E7CC5">
                          <w:pPr>
                            <w:rPr>
                              <w:sz w:val="10"/>
                              <w:szCs w:val="10"/>
                            </w:rPr>
                          </w:pPr>
                          <w:r w:rsidRPr="00DC4DC1">
                            <w:rPr>
                              <w:sz w:val="10"/>
                              <w:szCs w:val="10"/>
                            </w:rPr>
                            <w:t>A</w:t>
                          </w:r>
                        </w:p>
                      </w:txbxContent>
                    </v:textbox>
                  </v:shape>
                </v:group>
                <v:group id="_x0000_s1493" style="position:absolute;left:8871;top:7204;width:360;height:360" coordorigin="8871,7204" coordsize="360,360">
                  <v:oval id="_x0000_s1494" style="position:absolute;left:8939;top:7204;width:292;height:360"/>
                  <v:shape id="_x0000_s1495" type="#_x0000_t202" style="position:absolute;left:8871;top:7204;width:360;height:360" filled="f" stroked="f">
                    <v:textbox style="mso-next-textbox:#_x0000_s1495">
                      <w:txbxContent>
                        <w:p w:rsidR="005C0D27" w:rsidRPr="00DC4DC1" w:rsidRDefault="005C0D27" w:rsidP="001E7CC5">
                          <w:pPr>
                            <w:rPr>
                              <w:sz w:val="10"/>
                              <w:szCs w:val="10"/>
                            </w:rPr>
                          </w:pPr>
                          <w:r w:rsidRPr="00DC4DC1">
                            <w:rPr>
                              <w:sz w:val="10"/>
                              <w:szCs w:val="10"/>
                            </w:rPr>
                            <w:t>B</w:t>
                          </w:r>
                        </w:p>
                      </w:txbxContent>
                    </v:textbox>
                  </v:shape>
                </v:group>
                <v:group id="_x0000_s1496" style="position:absolute;left:9231;top:7204;width:360;height:360" coordorigin="9231,7204" coordsize="360,360">
                  <v:oval id="_x0000_s1497" style="position:absolute;left:9261;top:7204;width:292;height:360"/>
                  <v:shape id="_x0000_s1498" type="#_x0000_t202" style="position:absolute;left:9231;top:7204;width:360;height:360" filled="f" stroked="f">
                    <v:textbox style="mso-next-textbox:#_x0000_s1498">
                      <w:txbxContent>
                        <w:p w:rsidR="005C0D27" w:rsidRPr="00DC4DC1" w:rsidRDefault="005C0D27" w:rsidP="001E7CC5">
                          <w:pPr>
                            <w:rPr>
                              <w:sz w:val="10"/>
                              <w:szCs w:val="10"/>
                            </w:rPr>
                          </w:pPr>
                          <w:r w:rsidRPr="00DC4DC1">
                            <w:rPr>
                              <w:sz w:val="10"/>
                              <w:szCs w:val="10"/>
                            </w:rPr>
                            <w:t>C</w:t>
                          </w:r>
                        </w:p>
                      </w:txbxContent>
                    </v:textbox>
                  </v:shape>
                </v:group>
                <v:group id="_x0000_s1499" style="position:absolute;left:9591;top:7204;width:367;height:360" coordorigin="9591,7204" coordsize="367,360">
                  <v:oval id="_x0000_s1500" style="position:absolute;left:9666;top:7204;width:292;height:360"/>
                  <v:shape id="_x0000_s1501" type="#_x0000_t202" style="position:absolute;left:9591;top:7204;width:360;height:360" filled="f" stroked="f">
                    <v:textbox style="mso-next-textbox:#_x0000_s1501">
                      <w:txbxContent>
                        <w:p w:rsidR="005C0D27" w:rsidRPr="00DC4DC1" w:rsidRDefault="005C0D27" w:rsidP="001E7CC5">
                          <w:pPr>
                            <w:rPr>
                              <w:sz w:val="10"/>
                              <w:szCs w:val="10"/>
                            </w:rPr>
                          </w:pPr>
                          <w:r w:rsidRPr="00DC4DC1">
                            <w:rPr>
                              <w:sz w:val="10"/>
                              <w:szCs w:val="10"/>
                            </w:rPr>
                            <w:t>D</w:t>
                          </w:r>
                        </w:p>
                      </w:txbxContent>
                    </v:textbox>
                  </v:shape>
                </v:group>
              </v:group>
              <v:group id="_x0000_s1502" style="position:absolute;left:6989;top:12032;width:1077;height:258" coordorigin="8541,7204" coordsize="1417,360">
                <v:group id="_x0000_s1503" style="position:absolute;left:8541;top:7204;width:360;height:360" coordorigin="8541,7204" coordsize="360,360">
                  <v:oval id="_x0000_s1504" style="position:absolute;left:8579;top:7204;width:292;height:360"/>
                  <v:shape id="_x0000_s1505" type="#_x0000_t202" style="position:absolute;left:8541;top:7204;width:360;height:360" filled="f" stroked="f">
                    <v:textbox style="mso-next-textbox:#_x0000_s1505">
                      <w:txbxContent>
                        <w:p w:rsidR="005C0D27" w:rsidRPr="00DC4DC1" w:rsidRDefault="005C0D27" w:rsidP="001E7CC5">
                          <w:pPr>
                            <w:rPr>
                              <w:sz w:val="10"/>
                              <w:szCs w:val="10"/>
                            </w:rPr>
                          </w:pPr>
                          <w:r w:rsidRPr="00DC4DC1">
                            <w:rPr>
                              <w:sz w:val="10"/>
                              <w:szCs w:val="10"/>
                            </w:rPr>
                            <w:t>A</w:t>
                          </w:r>
                        </w:p>
                      </w:txbxContent>
                    </v:textbox>
                  </v:shape>
                </v:group>
                <v:group id="_x0000_s1506" style="position:absolute;left:8871;top:7204;width:360;height:360" coordorigin="8871,7204" coordsize="360,360">
                  <v:oval id="_x0000_s1507" style="position:absolute;left:8939;top:7204;width:292;height:360"/>
                  <v:shape id="_x0000_s1508" type="#_x0000_t202" style="position:absolute;left:8871;top:7204;width:360;height:360" filled="f" stroked="f">
                    <v:textbox style="mso-next-textbox:#_x0000_s1508">
                      <w:txbxContent>
                        <w:p w:rsidR="005C0D27" w:rsidRPr="00DC4DC1" w:rsidRDefault="005C0D27" w:rsidP="001E7CC5">
                          <w:pPr>
                            <w:rPr>
                              <w:sz w:val="10"/>
                              <w:szCs w:val="10"/>
                            </w:rPr>
                          </w:pPr>
                          <w:r w:rsidRPr="00DC4DC1">
                            <w:rPr>
                              <w:sz w:val="10"/>
                              <w:szCs w:val="10"/>
                            </w:rPr>
                            <w:t>B</w:t>
                          </w:r>
                        </w:p>
                      </w:txbxContent>
                    </v:textbox>
                  </v:shape>
                </v:group>
                <v:group id="_x0000_s1509" style="position:absolute;left:9231;top:7204;width:360;height:360" coordorigin="9231,7204" coordsize="360,360">
                  <v:oval id="_x0000_s1510" style="position:absolute;left:9261;top:7204;width:292;height:360"/>
                  <v:shape id="_x0000_s1511" type="#_x0000_t202" style="position:absolute;left:9231;top:7204;width:360;height:360" filled="f" stroked="f">
                    <v:textbox style="mso-next-textbox:#_x0000_s1511">
                      <w:txbxContent>
                        <w:p w:rsidR="005C0D27" w:rsidRPr="00DC4DC1" w:rsidRDefault="005C0D27" w:rsidP="001E7CC5">
                          <w:pPr>
                            <w:rPr>
                              <w:sz w:val="10"/>
                              <w:szCs w:val="10"/>
                            </w:rPr>
                          </w:pPr>
                          <w:r w:rsidRPr="00DC4DC1">
                            <w:rPr>
                              <w:sz w:val="10"/>
                              <w:szCs w:val="10"/>
                            </w:rPr>
                            <w:t>C</w:t>
                          </w:r>
                        </w:p>
                      </w:txbxContent>
                    </v:textbox>
                  </v:shape>
                </v:group>
                <v:group id="_x0000_s1512" style="position:absolute;left:9591;top:7204;width:367;height:360" coordorigin="9591,7204" coordsize="367,360">
                  <v:oval id="_x0000_s1513" style="position:absolute;left:9666;top:7204;width:292;height:360"/>
                  <v:shape id="_x0000_s1514" type="#_x0000_t202" style="position:absolute;left:9591;top:7204;width:360;height:360" filled="f" stroked="f">
                    <v:textbox style="mso-next-textbox:#_x0000_s1514">
                      <w:txbxContent>
                        <w:p w:rsidR="005C0D27" w:rsidRPr="00DC4DC1" w:rsidRDefault="005C0D27" w:rsidP="001E7CC5">
                          <w:pPr>
                            <w:rPr>
                              <w:sz w:val="10"/>
                              <w:szCs w:val="10"/>
                            </w:rPr>
                          </w:pPr>
                          <w:r w:rsidRPr="00DC4DC1">
                            <w:rPr>
                              <w:sz w:val="10"/>
                              <w:szCs w:val="10"/>
                            </w:rPr>
                            <w:t>D</w:t>
                          </w:r>
                        </w:p>
                      </w:txbxContent>
                    </v:textbox>
                  </v:shape>
                </v:group>
              </v:group>
              <v:group id="_x0000_s1515" style="position:absolute;left:6989;top:12424;width:1077;height:258" coordorigin="8541,7204" coordsize="1417,360">
                <v:group id="_x0000_s1516" style="position:absolute;left:8541;top:7204;width:360;height:360" coordorigin="8541,7204" coordsize="360,360">
                  <v:oval id="_x0000_s1517" style="position:absolute;left:8579;top:7204;width:292;height:360"/>
                  <v:shape id="_x0000_s1518" type="#_x0000_t202" style="position:absolute;left:8541;top:7204;width:360;height:360" filled="f" stroked="f">
                    <v:textbox style="mso-next-textbox:#_x0000_s1518">
                      <w:txbxContent>
                        <w:p w:rsidR="005C0D27" w:rsidRPr="00DC4DC1" w:rsidRDefault="005C0D27" w:rsidP="001E7CC5">
                          <w:pPr>
                            <w:rPr>
                              <w:sz w:val="10"/>
                              <w:szCs w:val="10"/>
                            </w:rPr>
                          </w:pPr>
                          <w:r w:rsidRPr="00DC4DC1">
                            <w:rPr>
                              <w:sz w:val="10"/>
                              <w:szCs w:val="10"/>
                            </w:rPr>
                            <w:t>A</w:t>
                          </w:r>
                        </w:p>
                      </w:txbxContent>
                    </v:textbox>
                  </v:shape>
                </v:group>
                <v:group id="_x0000_s1519" style="position:absolute;left:8871;top:7204;width:360;height:360" coordorigin="8871,7204" coordsize="360,360">
                  <v:oval id="_x0000_s1520" style="position:absolute;left:8939;top:7204;width:292;height:360"/>
                  <v:shape id="_x0000_s1521" type="#_x0000_t202" style="position:absolute;left:8871;top:7204;width:360;height:360" filled="f" stroked="f">
                    <v:textbox style="mso-next-textbox:#_x0000_s1521">
                      <w:txbxContent>
                        <w:p w:rsidR="005C0D27" w:rsidRPr="00DC4DC1" w:rsidRDefault="005C0D27" w:rsidP="001E7CC5">
                          <w:pPr>
                            <w:rPr>
                              <w:sz w:val="10"/>
                              <w:szCs w:val="10"/>
                            </w:rPr>
                          </w:pPr>
                          <w:r w:rsidRPr="00DC4DC1">
                            <w:rPr>
                              <w:sz w:val="10"/>
                              <w:szCs w:val="10"/>
                            </w:rPr>
                            <w:t>B</w:t>
                          </w:r>
                        </w:p>
                      </w:txbxContent>
                    </v:textbox>
                  </v:shape>
                </v:group>
                <v:group id="_x0000_s1522" style="position:absolute;left:9231;top:7204;width:360;height:360" coordorigin="9231,7204" coordsize="360,360">
                  <v:oval id="_x0000_s1523" style="position:absolute;left:9261;top:7204;width:292;height:360"/>
                  <v:shape id="_x0000_s1524" type="#_x0000_t202" style="position:absolute;left:9231;top:7204;width:360;height:360" filled="f" stroked="f">
                    <v:textbox style="mso-next-textbox:#_x0000_s1524">
                      <w:txbxContent>
                        <w:p w:rsidR="005C0D27" w:rsidRPr="00DC4DC1" w:rsidRDefault="005C0D27" w:rsidP="001E7CC5">
                          <w:pPr>
                            <w:rPr>
                              <w:sz w:val="10"/>
                              <w:szCs w:val="10"/>
                            </w:rPr>
                          </w:pPr>
                          <w:r w:rsidRPr="00DC4DC1">
                            <w:rPr>
                              <w:sz w:val="10"/>
                              <w:szCs w:val="10"/>
                            </w:rPr>
                            <w:t>C</w:t>
                          </w:r>
                        </w:p>
                      </w:txbxContent>
                    </v:textbox>
                  </v:shape>
                </v:group>
                <v:group id="_x0000_s1525" style="position:absolute;left:9591;top:7204;width:367;height:360" coordorigin="9591,7204" coordsize="367,360">
                  <v:oval id="_x0000_s1526" style="position:absolute;left:9666;top:7204;width:292;height:360"/>
                  <v:shape id="_x0000_s1527" type="#_x0000_t202" style="position:absolute;left:9591;top:7204;width:360;height:360" filled="f" stroked="f">
                    <v:textbox style="mso-next-textbox:#_x0000_s1527">
                      <w:txbxContent>
                        <w:p w:rsidR="005C0D27" w:rsidRPr="00DC4DC1" w:rsidRDefault="005C0D27" w:rsidP="001E7CC5">
                          <w:pPr>
                            <w:rPr>
                              <w:sz w:val="10"/>
                              <w:szCs w:val="10"/>
                            </w:rPr>
                          </w:pPr>
                          <w:r w:rsidRPr="00DC4DC1">
                            <w:rPr>
                              <w:sz w:val="10"/>
                              <w:szCs w:val="10"/>
                            </w:rPr>
                            <w:t>D</w:t>
                          </w:r>
                        </w:p>
                      </w:txbxContent>
                    </v:textbox>
                  </v:shape>
                </v:group>
              </v:group>
              <v:group id="_x0000_s1528" style="position:absolute;left:6989;top:12874;width:1077;height:258" coordorigin="8541,7204" coordsize="1417,360">
                <v:group id="_x0000_s1529" style="position:absolute;left:8541;top:7204;width:360;height:360" coordorigin="8541,7204" coordsize="360,360">
                  <v:oval id="_x0000_s1530" style="position:absolute;left:8579;top:7204;width:292;height:360"/>
                  <v:shape id="_x0000_s1531" type="#_x0000_t202" style="position:absolute;left:8541;top:7204;width:360;height:360" filled="f" stroked="f">
                    <v:textbox style="mso-next-textbox:#_x0000_s1531">
                      <w:txbxContent>
                        <w:p w:rsidR="005C0D27" w:rsidRPr="00DC4DC1" w:rsidRDefault="005C0D27" w:rsidP="001E7CC5">
                          <w:pPr>
                            <w:rPr>
                              <w:sz w:val="10"/>
                              <w:szCs w:val="10"/>
                            </w:rPr>
                          </w:pPr>
                          <w:r w:rsidRPr="00DC4DC1">
                            <w:rPr>
                              <w:sz w:val="10"/>
                              <w:szCs w:val="10"/>
                            </w:rPr>
                            <w:t>A</w:t>
                          </w:r>
                        </w:p>
                      </w:txbxContent>
                    </v:textbox>
                  </v:shape>
                </v:group>
                <v:group id="_x0000_s1532" style="position:absolute;left:8871;top:7204;width:360;height:360" coordorigin="8871,7204" coordsize="360,360">
                  <v:oval id="_x0000_s1533" style="position:absolute;left:8939;top:7204;width:292;height:360"/>
                  <v:shape id="_x0000_s1534" type="#_x0000_t202" style="position:absolute;left:8871;top:7204;width:360;height:360" filled="f" stroked="f">
                    <v:textbox style="mso-next-textbox:#_x0000_s1534">
                      <w:txbxContent>
                        <w:p w:rsidR="005C0D27" w:rsidRPr="00DC4DC1" w:rsidRDefault="005C0D27" w:rsidP="001E7CC5">
                          <w:pPr>
                            <w:rPr>
                              <w:sz w:val="10"/>
                              <w:szCs w:val="10"/>
                            </w:rPr>
                          </w:pPr>
                          <w:r w:rsidRPr="00DC4DC1">
                            <w:rPr>
                              <w:sz w:val="10"/>
                              <w:szCs w:val="10"/>
                            </w:rPr>
                            <w:t>B</w:t>
                          </w:r>
                        </w:p>
                      </w:txbxContent>
                    </v:textbox>
                  </v:shape>
                </v:group>
                <v:group id="_x0000_s1535" style="position:absolute;left:9231;top:7204;width:360;height:360" coordorigin="9231,7204" coordsize="360,360">
                  <v:oval id="_x0000_s1536" style="position:absolute;left:9261;top:7204;width:292;height:360"/>
                  <v:shape id="_x0000_s1537" type="#_x0000_t202" style="position:absolute;left:9231;top:7204;width:360;height:360" filled="f" stroked="f">
                    <v:textbox style="mso-next-textbox:#_x0000_s1537">
                      <w:txbxContent>
                        <w:p w:rsidR="005C0D27" w:rsidRPr="00DC4DC1" w:rsidRDefault="005C0D27" w:rsidP="001E7CC5">
                          <w:pPr>
                            <w:rPr>
                              <w:sz w:val="10"/>
                              <w:szCs w:val="10"/>
                            </w:rPr>
                          </w:pPr>
                          <w:r w:rsidRPr="00DC4DC1">
                            <w:rPr>
                              <w:sz w:val="10"/>
                              <w:szCs w:val="10"/>
                            </w:rPr>
                            <w:t>C</w:t>
                          </w:r>
                        </w:p>
                      </w:txbxContent>
                    </v:textbox>
                  </v:shape>
                </v:group>
                <v:group id="_x0000_s1538" style="position:absolute;left:9591;top:7204;width:367;height:360" coordorigin="9591,7204" coordsize="367,360">
                  <v:oval id="_x0000_s1539" style="position:absolute;left:9666;top:7204;width:292;height:360"/>
                  <v:shape id="_x0000_s1540" type="#_x0000_t202" style="position:absolute;left:9591;top:7204;width:360;height:360" filled="f" stroked="f">
                    <v:textbox style="mso-next-textbox:#_x0000_s1540">
                      <w:txbxContent>
                        <w:p w:rsidR="005C0D27" w:rsidRPr="00DC4DC1" w:rsidRDefault="005C0D27" w:rsidP="001E7CC5">
                          <w:pPr>
                            <w:rPr>
                              <w:sz w:val="10"/>
                              <w:szCs w:val="10"/>
                            </w:rPr>
                          </w:pPr>
                          <w:r w:rsidRPr="00DC4DC1">
                            <w:rPr>
                              <w:sz w:val="10"/>
                              <w:szCs w:val="10"/>
                            </w:rPr>
                            <w:t>D</w:t>
                          </w:r>
                        </w:p>
                      </w:txbxContent>
                    </v:textbox>
                  </v:shape>
                </v:group>
              </v:group>
              <v:group id="_x0000_s1541" style="position:absolute;left:6989;top:13324;width:1077;height:259" coordorigin="8541,7204" coordsize="1417,360">
                <v:group id="_x0000_s1542" style="position:absolute;left:8541;top:7204;width:360;height:360" coordorigin="8541,7204" coordsize="360,360">
                  <v:oval id="_x0000_s1543" style="position:absolute;left:8579;top:7204;width:292;height:360"/>
                  <v:shape id="_x0000_s1544" type="#_x0000_t202" style="position:absolute;left:8541;top:7204;width:360;height:360" filled="f" stroked="f">
                    <v:textbox style="mso-next-textbox:#_x0000_s1544">
                      <w:txbxContent>
                        <w:p w:rsidR="005C0D27" w:rsidRPr="00DC4DC1" w:rsidRDefault="005C0D27" w:rsidP="001E7CC5">
                          <w:pPr>
                            <w:rPr>
                              <w:sz w:val="10"/>
                              <w:szCs w:val="10"/>
                            </w:rPr>
                          </w:pPr>
                          <w:r w:rsidRPr="00DC4DC1">
                            <w:rPr>
                              <w:sz w:val="10"/>
                              <w:szCs w:val="10"/>
                            </w:rPr>
                            <w:t>A</w:t>
                          </w:r>
                        </w:p>
                      </w:txbxContent>
                    </v:textbox>
                  </v:shape>
                </v:group>
                <v:group id="_x0000_s1545" style="position:absolute;left:8871;top:7204;width:360;height:360" coordorigin="8871,7204" coordsize="360,360">
                  <v:oval id="_x0000_s1546" style="position:absolute;left:8939;top:7204;width:292;height:360"/>
                  <v:shape id="_x0000_s1547" type="#_x0000_t202" style="position:absolute;left:8871;top:7204;width:360;height:360" filled="f" stroked="f">
                    <v:textbox style="mso-next-textbox:#_x0000_s1547">
                      <w:txbxContent>
                        <w:p w:rsidR="005C0D27" w:rsidRPr="00DC4DC1" w:rsidRDefault="005C0D27" w:rsidP="001E7CC5">
                          <w:pPr>
                            <w:rPr>
                              <w:sz w:val="10"/>
                              <w:szCs w:val="10"/>
                            </w:rPr>
                          </w:pPr>
                          <w:r w:rsidRPr="00DC4DC1">
                            <w:rPr>
                              <w:sz w:val="10"/>
                              <w:szCs w:val="10"/>
                            </w:rPr>
                            <w:t>B</w:t>
                          </w:r>
                        </w:p>
                      </w:txbxContent>
                    </v:textbox>
                  </v:shape>
                </v:group>
                <v:group id="_x0000_s1548" style="position:absolute;left:9231;top:7204;width:360;height:360" coordorigin="9231,7204" coordsize="360,360">
                  <v:oval id="_x0000_s1549" style="position:absolute;left:9261;top:7204;width:292;height:360"/>
                  <v:shape id="_x0000_s1550" type="#_x0000_t202" style="position:absolute;left:9231;top:7204;width:360;height:360" filled="f" stroked="f">
                    <v:textbox style="mso-next-textbox:#_x0000_s1550">
                      <w:txbxContent>
                        <w:p w:rsidR="005C0D27" w:rsidRPr="00DC4DC1" w:rsidRDefault="005C0D27" w:rsidP="001E7CC5">
                          <w:pPr>
                            <w:rPr>
                              <w:sz w:val="10"/>
                              <w:szCs w:val="10"/>
                            </w:rPr>
                          </w:pPr>
                          <w:r w:rsidRPr="00DC4DC1">
                            <w:rPr>
                              <w:sz w:val="10"/>
                              <w:szCs w:val="10"/>
                            </w:rPr>
                            <w:t>C</w:t>
                          </w:r>
                        </w:p>
                      </w:txbxContent>
                    </v:textbox>
                  </v:shape>
                </v:group>
                <v:group id="_x0000_s1551" style="position:absolute;left:9591;top:7204;width:367;height:360" coordorigin="9591,7204" coordsize="367,360">
                  <v:oval id="_x0000_s1552" style="position:absolute;left:9666;top:7204;width:292;height:360"/>
                  <v:shape id="_x0000_s1553" type="#_x0000_t202" style="position:absolute;left:9591;top:7204;width:360;height:360" filled="f" stroked="f">
                    <v:textbox style="mso-next-textbox:#_x0000_s1553">
                      <w:txbxContent>
                        <w:p w:rsidR="005C0D27" w:rsidRPr="00DC4DC1" w:rsidRDefault="005C0D27" w:rsidP="001E7CC5">
                          <w:pPr>
                            <w:rPr>
                              <w:sz w:val="10"/>
                              <w:szCs w:val="10"/>
                            </w:rPr>
                          </w:pPr>
                          <w:r w:rsidRPr="00DC4DC1">
                            <w:rPr>
                              <w:sz w:val="10"/>
                              <w:szCs w:val="10"/>
                            </w:rPr>
                            <w:t>D</w:t>
                          </w:r>
                        </w:p>
                      </w:txbxContent>
                    </v:textbox>
                  </v:shape>
                </v:group>
              </v:group>
              <v:shape id="_x0000_s1554" type="#_x0000_t202" style="position:absolute;left:6381;top:9904;width:590;height:4444" filled="f" stroked="f">
                <v:textbox style="mso-next-textbox:#_x0000_s1554">
                  <w:txbxContent>
                    <w:p w:rsidR="005C0D27" w:rsidRPr="00BD4ADF" w:rsidRDefault="005C0D27" w:rsidP="001E7CC5">
                      <w:pPr>
                        <w:rPr>
                          <w:b/>
                          <w:sz w:val="8"/>
                          <w:szCs w:val="8"/>
                        </w:rPr>
                      </w:pPr>
                    </w:p>
                    <w:p w:rsidR="005C0D27" w:rsidRPr="00BA60D3" w:rsidRDefault="005C0D27" w:rsidP="001E7CC5">
                      <w:pPr>
                        <w:rPr>
                          <w:b/>
                          <w:sz w:val="18"/>
                          <w:szCs w:val="18"/>
                        </w:rPr>
                      </w:pPr>
                      <w:r>
                        <w:rPr>
                          <w:b/>
                          <w:sz w:val="18"/>
                          <w:szCs w:val="18"/>
                        </w:rPr>
                        <w:t>11</w:t>
                      </w:r>
                    </w:p>
                    <w:p w:rsidR="005C0D27" w:rsidRPr="00BD4ADF" w:rsidRDefault="005C0D27" w:rsidP="001E7CC5">
                      <w:pPr>
                        <w:rPr>
                          <w:b/>
                          <w:sz w:val="10"/>
                          <w:szCs w:val="10"/>
                        </w:rPr>
                      </w:pPr>
                    </w:p>
                    <w:p w:rsidR="005C0D27" w:rsidRPr="00BA60D3" w:rsidRDefault="005C0D27" w:rsidP="001E7CC5">
                      <w:pPr>
                        <w:rPr>
                          <w:b/>
                          <w:sz w:val="18"/>
                          <w:szCs w:val="18"/>
                        </w:rPr>
                      </w:pPr>
                      <w:r>
                        <w:rPr>
                          <w:b/>
                          <w:sz w:val="18"/>
                          <w:szCs w:val="18"/>
                        </w:rPr>
                        <w:t>12</w:t>
                      </w:r>
                    </w:p>
                    <w:p w:rsidR="005C0D27" w:rsidRPr="00BA60D3" w:rsidRDefault="005C0D27" w:rsidP="001E7CC5">
                      <w:pPr>
                        <w:rPr>
                          <w:b/>
                          <w:sz w:val="18"/>
                          <w:szCs w:val="18"/>
                        </w:rPr>
                      </w:pPr>
                    </w:p>
                    <w:p w:rsidR="005C0D27" w:rsidRPr="00BA60D3" w:rsidRDefault="005C0D27" w:rsidP="001E7CC5">
                      <w:pPr>
                        <w:rPr>
                          <w:b/>
                          <w:sz w:val="18"/>
                          <w:szCs w:val="18"/>
                        </w:rPr>
                      </w:pPr>
                      <w:r>
                        <w:rPr>
                          <w:b/>
                          <w:sz w:val="18"/>
                          <w:szCs w:val="18"/>
                        </w:rPr>
                        <w:t>13</w:t>
                      </w:r>
                    </w:p>
                    <w:p w:rsidR="005C0D27" w:rsidRPr="00BA60D3" w:rsidRDefault="005C0D27" w:rsidP="001E7CC5">
                      <w:pPr>
                        <w:rPr>
                          <w:b/>
                          <w:sz w:val="18"/>
                          <w:szCs w:val="18"/>
                        </w:rPr>
                      </w:pPr>
                    </w:p>
                    <w:p w:rsidR="005C0D27" w:rsidRPr="00BA60D3" w:rsidRDefault="005C0D27" w:rsidP="001E7CC5">
                      <w:pPr>
                        <w:rPr>
                          <w:b/>
                          <w:sz w:val="18"/>
                          <w:szCs w:val="18"/>
                        </w:rPr>
                      </w:pPr>
                      <w:r>
                        <w:rPr>
                          <w:b/>
                          <w:sz w:val="18"/>
                          <w:szCs w:val="18"/>
                        </w:rPr>
                        <w:t>14</w:t>
                      </w:r>
                    </w:p>
                    <w:p w:rsidR="005C0D27" w:rsidRPr="00BA60D3" w:rsidRDefault="005C0D27" w:rsidP="001E7CC5">
                      <w:pPr>
                        <w:rPr>
                          <w:b/>
                          <w:sz w:val="18"/>
                          <w:szCs w:val="18"/>
                        </w:rPr>
                      </w:pPr>
                    </w:p>
                    <w:p w:rsidR="005C0D27" w:rsidRPr="00BA60D3" w:rsidRDefault="005C0D27" w:rsidP="001E7CC5">
                      <w:pPr>
                        <w:rPr>
                          <w:b/>
                          <w:sz w:val="18"/>
                          <w:szCs w:val="18"/>
                        </w:rPr>
                      </w:pPr>
                      <w:r>
                        <w:rPr>
                          <w:b/>
                          <w:sz w:val="18"/>
                          <w:szCs w:val="18"/>
                        </w:rPr>
                        <w:t>1</w:t>
                      </w:r>
                      <w:r w:rsidRPr="00BA60D3">
                        <w:rPr>
                          <w:b/>
                          <w:sz w:val="18"/>
                          <w:szCs w:val="18"/>
                        </w:rPr>
                        <w:t>5</w:t>
                      </w:r>
                    </w:p>
                    <w:p w:rsidR="005C0D27" w:rsidRPr="00BA60D3" w:rsidRDefault="005C0D27" w:rsidP="001E7CC5">
                      <w:pPr>
                        <w:rPr>
                          <w:b/>
                          <w:sz w:val="18"/>
                          <w:szCs w:val="18"/>
                        </w:rPr>
                      </w:pPr>
                    </w:p>
                    <w:p w:rsidR="005C0D27" w:rsidRPr="00BA60D3" w:rsidRDefault="005C0D27" w:rsidP="001E7CC5">
                      <w:pPr>
                        <w:rPr>
                          <w:b/>
                          <w:sz w:val="18"/>
                          <w:szCs w:val="18"/>
                        </w:rPr>
                      </w:pPr>
                      <w:r>
                        <w:rPr>
                          <w:b/>
                          <w:sz w:val="18"/>
                          <w:szCs w:val="18"/>
                        </w:rPr>
                        <w:t>1</w:t>
                      </w:r>
                      <w:r w:rsidRPr="00BA60D3">
                        <w:rPr>
                          <w:b/>
                          <w:sz w:val="18"/>
                          <w:szCs w:val="18"/>
                        </w:rPr>
                        <w:t>6</w:t>
                      </w:r>
                    </w:p>
                    <w:p w:rsidR="005C0D27" w:rsidRPr="00BA60D3" w:rsidRDefault="005C0D27" w:rsidP="001E7CC5">
                      <w:pPr>
                        <w:rPr>
                          <w:b/>
                          <w:sz w:val="18"/>
                          <w:szCs w:val="18"/>
                        </w:rPr>
                      </w:pPr>
                    </w:p>
                    <w:p w:rsidR="005C0D27" w:rsidRPr="00BA60D3" w:rsidRDefault="005C0D27" w:rsidP="001E7CC5">
                      <w:pPr>
                        <w:rPr>
                          <w:b/>
                          <w:sz w:val="18"/>
                          <w:szCs w:val="18"/>
                        </w:rPr>
                      </w:pPr>
                      <w:r>
                        <w:rPr>
                          <w:b/>
                          <w:sz w:val="18"/>
                          <w:szCs w:val="18"/>
                        </w:rPr>
                        <w:t>1</w:t>
                      </w:r>
                      <w:r w:rsidRPr="00BA60D3">
                        <w:rPr>
                          <w:b/>
                          <w:sz w:val="18"/>
                          <w:szCs w:val="18"/>
                        </w:rPr>
                        <w:t>7</w:t>
                      </w:r>
                    </w:p>
                    <w:p w:rsidR="005C0D27" w:rsidRPr="00BA60D3" w:rsidRDefault="005C0D27" w:rsidP="001E7CC5">
                      <w:pPr>
                        <w:rPr>
                          <w:b/>
                          <w:sz w:val="18"/>
                          <w:szCs w:val="18"/>
                        </w:rPr>
                      </w:pPr>
                    </w:p>
                    <w:p w:rsidR="005C0D27" w:rsidRPr="00BA60D3" w:rsidRDefault="005C0D27" w:rsidP="001E7CC5">
                      <w:pPr>
                        <w:rPr>
                          <w:b/>
                          <w:sz w:val="18"/>
                          <w:szCs w:val="18"/>
                        </w:rPr>
                      </w:pPr>
                      <w:r>
                        <w:rPr>
                          <w:b/>
                          <w:sz w:val="18"/>
                          <w:szCs w:val="18"/>
                        </w:rPr>
                        <w:t>1</w:t>
                      </w:r>
                      <w:r w:rsidRPr="00BA60D3">
                        <w:rPr>
                          <w:b/>
                          <w:sz w:val="18"/>
                          <w:szCs w:val="18"/>
                        </w:rPr>
                        <w:t>8</w:t>
                      </w:r>
                    </w:p>
                    <w:p w:rsidR="005C0D27" w:rsidRPr="00BA60D3" w:rsidRDefault="005C0D27" w:rsidP="001E7CC5">
                      <w:pPr>
                        <w:rPr>
                          <w:b/>
                          <w:sz w:val="18"/>
                          <w:szCs w:val="18"/>
                        </w:rPr>
                      </w:pPr>
                    </w:p>
                    <w:p w:rsidR="005C0D27" w:rsidRPr="00BA60D3" w:rsidRDefault="005C0D27" w:rsidP="001E7CC5">
                      <w:pPr>
                        <w:rPr>
                          <w:b/>
                          <w:sz w:val="18"/>
                          <w:szCs w:val="18"/>
                        </w:rPr>
                      </w:pPr>
                      <w:r>
                        <w:rPr>
                          <w:b/>
                          <w:sz w:val="18"/>
                          <w:szCs w:val="18"/>
                        </w:rPr>
                        <w:t>1</w:t>
                      </w:r>
                      <w:r w:rsidRPr="00BA60D3">
                        <w:rPr>
                          <w:b/>
                          <w:sz w:val="18"/>
                          <w:szCs w:val="18"/>
                        </w:rPr>
                        <w:t>9</w:t>
                      </w:r>
                    </w:p>
                    <w:p w:rsidR="005C0D27" w:rsidRPr="00BA60D3" w:rsidRDefault="005C0D27" w:rsidP="001E7CC5">
                      <w:pPr>
                        <w:rPr>
                          <w:b/>
                          <w:sz w:val="18"/>
                          <w:szCs w:val="18"/>
                        </w:rPr>
                      </w:pPr>
                    </w:p>
                    <w:p w:rsidR="005C0D27" w:rsidRPr="00BA60D3" w:rsidRDefault="005C0D27" w:rsidP="001E7CC5">
                      <w:pPr>
                        <w:rPr>
                          <w:b/>
                          <w:sz w:val="18"/>
                          <w:szCs w:val="18"/>
                        </w:rPr>
                      </w:pPr>
                      <w:r>
                        <w:rPr>
                          <w:b/>
                          <w:sz w:val="18"/>
                          <w:szCs w:val="18"/>
                        </w:rPr>
                        <w:t>2</w:t>
                      </w:r>
                      <w:r w:rsidRPr="00BA60D3">
                        <w:rPr>
                          <w:b/>
                          <w:sz w:val="18"/>
                          <w:szCs w:val="18"/>
                        </w:rPr>
                        <w:t>0</w:t>
                      </w:r>
                    </w:p>
                  </w:txbxContent>
                </v:textbox>
              </v:shape>
            </v:group>
          </v:group>
        </w:pict>
      </w:r>
    </w:p>
    <w:p w:rsidR="005C0D27" w:rsidRPr="009B7615" w:rsidRDefault="005C0D27" w:rsidP="00E87B11">
      <w:pPr>
        <w:jc w:val="both"/>
        <w:rPr>
          <w:rFonts w:ascii="Comic Sans MS" w:hAnsi="Comic Sans MS"/>
          <w:b/>
          <w:noProof/>
          <w:sz w:val="18"/>
          <w:szCs w:val="18"/>
        </w:rPr>
      </w:pPr>
    </w:p>
    <w:p w:rsidR="005C0D27" w:rsidRPr="009B7615" w:rsidRDefault="005C0D27" w:rsidP="00E87B11">
      <w:pPr>
        <w:jc w:val="both"/>
        <w:rPr>
          <w:rFonts w:ascii="Comic Sans MS" w:hAnsi="Comic Sans MS"/>
          <w:b/>
          <w:noProof/>
          <w:sz w:val="18"/>
          <w:szCs w:val="18"/>
        </w:rPr>
      </w:pPr>
    </w:p>
    <w:p w:rsidR="005C0D27" w:rsidRPr="009B7615" w:rsidRDefault="005C0D27" w:rsidP="00E87B11">
      <w:pPr>
        <w:jc w:val="both"/>
        <w:rPr>
          <w:rFonts w:ascii="Comic Sans MS" w:hAnsi="Comic Sans MS"/>
          <w:b/>
          <w:noProof/>
          <w:sz w:val="18"/>
          <w:szCs w:val="18"/>
        </w:rPr>
      </w:pPr>
    </w:p>
    <w:p w:rsidR="005C0D27" w:rsidRPr="009B7615" w:rsidRDefault="005C0D27" w:rsidP="00E87B11">
      <w:pPr>
        <w:jc w:val="both"/>
        <w:rPr>
          <w:rFonts w:ascii="Comic Sans MS" w:hAnsi="Comic Sans MS"/>
          <w:b/>
          <w:noProof/>
          <w:sz w:val="18"/>
          <w:szCs w:val="18"/>
        </w:rPr>
      </w:pPr>
    </w:p>
    <w:p w:rsidR="005C0D27" w:rsidRPr="009B7615" w:rsidRDefault="005C0D27" w:rsidP="00E87B11">
      <w:pPr>
        <w:jc w:val="both"/>
        <w:rPr>
          <w:rFonts w:ascii="Comic Sans MS" w:hAnsi="Comic Sans MS"/>
          <w:b/>
          <w:noProof/>
          <w:sz w:val="18"/>
          <w:szCs w:val="18"/>
        </w:rPr>
      </w:pPr>
    </w:p>
    <w:p w:rsidR="005C0D27" w:rsidRPr="009B7615" w:rsidRDefault="005C0D27" w:rsidP="00E87B11">
      <w:pPr>
        <w:jc w:val="both"/>
        <w:rPr>
          <w:rFonts w:ascii="Comic Sans MS" w:hAnsi="Comic Sans MS"/>
          <w:b/>
          <w:noProof/>
          <w:sz w:val="18"/>
          <w:szCs w:val="18"/>
        </w:rPr>
      </w:pPr>
    </w:p>
    <w:p w:rsidR="005C0D27" w:rsidRPr="009B7615" w:rsidRDefault="005C0D27" w:rsidP="00E87B11">
      <w:pPr>
        <w:jc w:val="both"/>
        <w:rPr>
          <w:rFonts w:ascii="Comic Sans MS" w:hAnsi="Comic Sans MS"/>
          <w:b/>
          <w:noProof/>
          <w:sz w:val="18"/>
          <w:szCs w:val="18"/>
        </w:rPr>
      </w:pPr>
    </w:p>
    <w:p w:rsidR="005C0D27" w:rsidRPr="009B7615" w:rsidRDefault="005C0D27" w:rsidP="00E87B11">
      <w:pPr>
        <w:jc w:val="both"/>
        <w:rPr>
          <w:rFonts w:ascii="Comic Sans MS" w:hAnsi="Comic Sans MS"/>
          <w:b/>
          <w:noProof/>
          <w:sz w:val="18"/>
          <w:szCs w:val="18"/>
        </w:rPr>
      </w:pPr>
    </w:p>
    <w:p w:rsidR="005C0D27" w:rsidRPr="009B7615" w:rsidRDefault="005C0D27" w:rsidP="00E87B11">
      <w:pPr>
        <w:jc w:val="both"/>
        <w:rPr>
          <w:rFonts w:ascii="Comic Sans MS" w:hAnsi="Comic Sans MS"/>
          <w:b/>
          <w:noProof/>
          <w:sz w:val="18"/>
          <w:szCs w:val="18"/>
        </w:rPr>
      </w:pPr>
    </w:p>
    <w:p w:rsidR="005C0D27" w:rsidRPr="009B7615" w:rsidRDefault="005C0D27" w:rsidP="00E87B11">
      <w:pPr>
        <w:jc w:val="both"/>
        <w:rPr>
          <w:rFonts w:ascii="Comic Sans MS" w:hAnsi="Comic Sans MS"/>
          <w:b/>
          <w:noProof/>
          <w:sz w:val="18"/>
          <w:szCs w:val="18"/>
        </w:rPr>
      </w:pPr>
    </w:p>
    <w:p w:rsidR="005C0D27" w:rsidRPr="009B7615" w:rsidRDefault="005C0D27" w:rsidP="00E87B11">
      <w:pPr>
        <w:jc w:val="both"/>
        <w:rPr>
          <w:rFonts w:ascii="Comic Sans MS" w:hAnsi="Comic Sans MS"/>
          <w:b/>
          <w:noProof/>
          <w:sz w:val="18"/>
          <w:szCs w:val="18"/>
        </w:rPr>
      </w:pPr>
    </w:p>
    <w:p w:rsidR="005C0D27" w:rsidRPr="009B7615" w:rsidRDefault="005C0D27" w:rsidP="00E87B11">
      <w:pPr>
        <w:jc w:val="both"/>
        <w:rPr>
          <w:rFonts w:ascii="Comic Sans MS" w:hAnsi="Comic Sans MS"/>
          <w:b/>
          <w:noProof/>
          <w:sz w:val="18"/>
          <w:szCs w:val="18"/>
        </w:rPr>
      </w:pPr>
    </w:p>
    <w:p w:rsidR="005C0D27" w:rsidRPr="009B7615" w:rsidRDefault="005C0D27" w:rsidP="00E87B11">
      <w:pPr>
        <w:jc w:val="both"/>
        <w:rPr>
          <w:rFonts w:ascii="Comic Sans MS" w:hAnsi="Comic Sans MS"/>
          <w:b/>
          <w:noProof/>
          <w:sz w:val="18"/>
          <w:szCs w:val="18"/>
        </w:rPr>
      </w:pPr>
    </w:p>
    <w:p w:rsidR="005C0D27" w:rsidRPr="009B7615" w:rsidRDefault="005C0D27" w:rsidP="00E87B11">
      <w:pPr>
        <w:jc w:val="both"/>
        <w:rPr>
          <w:rFonts w:ascii="Comic Sans MS" w:hAnsi="Comic Sans MS"/>
          <w:b/>
          <w:noProof/>
          <w:sz w:val="18"/>
          <w:szCs w:val="18"/>
        </w:rPr>
      </w:pPr>
    </w:p>
    <w:p w:rsidR="005C0D27" w:rsidRPr="009B7615" w:rsidRDefault="005C0D27" w:rsidP="00E87B11">
      <w:pPr>
        <w:jc w:val="both"/>
        <w:rPr>
          <w:rFonts w:ascii="Comic Sans MS" w:hAnsi="Comic Sans MS"/>
          <w:b/>
          <w:noProof/>
          <w:sz w:val="18"/>
          <w:szCs w:val="18"/>
        </w:rPr>
      </w:pPr>
    </w:p>
    <w:p w:rsidR="005C0D27" w:rsidRPr="00970E7D" w:rsidRDefault="005C0D27" w:rsidP="005162EF">
      <w:pPr>
        <w:rPr>
          <w:rFonts w:ascii="Comic Sans MS" w:hAnsi="Comic Sans MS"/>
          <w:szCs w:val="16"/>
        </w:rPr>
      </w:pPr>
      <w:hyperlink r:id="rId5" w:history="1">
        <w:r w:rsidRPr="002F7711">
          <w:rPr>
            <w:rStyle w:val="Hyperlink"/>
            <w:rFonts w:ascii="Comic Sans MS" w:hAnsi="Comic Sans MS"/>
            <w:szCs w:val="16"/>
          </w:rPr>
          <w:t>www.sorubak.com</w:t>
        </w:r>
      </w:hyperlink>
      <w:r>
        <w:rPr>
          <w:rFonts w:ascii="Comic Sans MS" w:hAnsi="Comic Sans MS"/>
          <w:szCs w:val="16"/>
        </w:rPr>
        <w:t xml:space="preserve"> </w:t>
      </w:r>
    </w:p>
    <w:p w:rsidR="005C0D27" w:rsidRPr="009B7615" w:rsidRDefault="005C0D27" w:rsidP="00E87B11">
      <w:pPr>
        <w:jc w:val="both"/>
        <w:rPr>
          <w:rFonts w:ascii="Comic Sans MS" w:hAnsi="Comic Sans MS"/>
          <w:b/>
          <w:noProof/>
          <w:sz w:val="18"/>
          <w:szCs w:val="18"/>
        </w:rPr>
      </w:pPr>
    </w:p>
    <w:p w:rsidR="005C0D27" w:rsidRPr="009B7615" w:rsidRDefault="005C0D27" w:rsidP="00E87B11">
      <w:pPr>
        <w:jc w:val="both"/>
        <w:rPr>
          <w:rFonts w:ascii="Comic Sans MS" w:hAnsi="Comic Sans MS"/>
          <w:b/>
          <w:noProof/>
          <w:sz w:val="18"/>
          <w:szCs w:val="18"/>
        </w:rPr>
      </w:pPr>
    </w:p>
    <w:p w:rsidR="005C0D27" w:rsidRPr="009B7615" w:rsidRDefault="005C0D27" w:rsidP="00E87B11">
      <w:pPr>
        <w:jc w:val="both"/>
        <w:rPr>
          <w:rFonts w:ascii="Comic Sans MS" w:hAnsi="Comic Sans MS"/>
          <w:b/>
          <w:noProof/>
          <w:sz w:val="18"/>
          <w:szCs w:val="18"/>
        </w:rPr>
      </w:pPr>
    </w:p>
    <w:p w:rsidR="005C0D27" w:rsidRPr="009B7615" w:rsidRDefault="005C0D27" w:rsidP="00E87B11">
      <w:pPr>
        <w:jc w:val="both"/>
        <w:rPr>
          <w:rFonts w:ascii="Comic Sans MS" w:hAnsi="Comic Sans MS"/>
          <w:b/>
          <w:noProof/>
          <w:sz w:val="18"/>
          <w:szCs w:val="18"/>
        </w:rPr>
      </w:pPr>
    </w:p>
    <w:p w:rsidR="005C0D27" w:rsidRPr="009B7615" w:rsidRDefault="005C0D27" w:rsidP="00E87B11">
      <w:pPr>
        <w:jc w:val="both"/>
        <w:rPr>
          <w:rFonts w:ascii="Comic Sans MS" w:hAnsi="Comic Sans MS"/>
          <w:b/>
          <w:noProof/>
          <w:sz w:val="18"/>
          <w:szCs w:val="18"/>
        </w:rPr>
      </w:pPr>
    </w:p>
    <w:p w:rsidR="005C0D27" w:rsidRPr="009B7615" w:rsidRDefault="005C0D27" w:rsidP="00E87B11">
      <w:pPr>
        <w:jc w:val="both"/>
        <w:rPr>
          <w:rFonts w:ascii="Comic Sans MS" w:hAnsi="Comic Sans MS"/>
          <w:b/>
          <w:noProof/>
          <w:sz w:val="18"/>
          <w:szCs w:val="18"/>
        </w:rPr>
      </w:pPr>
    </w:p>
    <w:p w:rsidR="005C0D27" w:rsidRPr="009B7615" w:rsidRDefault="005C0D27" w:rsidP="00E87B11">
      <w:pPr>
        <w:jc w:val="both"/>
        <w:rPr>
          <w:rFonts w:ascii="Comic Sans MS" w:hAnsi="Comic Sans MS"/>
          <w:b/>
          <w:noProof/>
          <w:sz w:val="18"/>
          <w:szCs w:val="18"/>
        </w:rPr>
      </w:pPr>
    </w:p>
    <w:p w:rsidR="005C0D27" w:rsidRPr="009B7615" w:rsidRDefault="005C0D27" w:rsidP="00E87B11">
      <w:pPr>
        <w:jc w:val="both"/>
        <w:rPr>
          <w:rFonts w:ascii="Comic Sans MS" w:hAnsi="Comic Sans MS"/>
          <w:b/>
          <w:noProof/>
          <w:sz w:val="18"/>
          <w:szCs w:val="18"/>
        </w:rPr>
      </w:pPr>
    </w:p>
    <w:p w:rsidR="005C0D27" w:rsidRPr="009B7615" w:rsidRDefault="005C0D27" w:rsidP="00E87B11">
      <w:pPr>
        <w:jc w:val="both"/>
        <w:rPr>
          <w:rFonts w:ascii="Comic Sans MS" w:hAnsi="Comic Sans MS"/>
          <w:b/>
          <w:noProof/>
          <w:sz w:val="18"/>
          <w:szCs w:val="18"/>
        </w:rPr>
      </w:pPr>
    </w:p>
    <w:p w:rsidR="005C0D27" w:rsidRPr="009B7615" w:rsidRDefault="005C0D27" w:rsidP="00E87B11">
      <w:pPr>
        <w:jc w:val="both"/>
        <w:rPr>
          <w:rFonts w:ascii="Comic Sans MS" w:hAnsi="Comic Sans MS"/>
          <w:b/>
          <w:noProof/>
          <w:sz w:val="18"/>
          <w:szCs w:val="18"/>
        </w:rPr>
      </w:pPr>
    </w:p>
    <w:p w:rsidR="005C0D27" w:rsidRPr="009B7615" w:rsidRDefault="005C0D27" w:rsidP="00E87B11">
      <w:pPr>
        <w:jc w:val="both"/>
        <w:rPr>
          <w:rFonts w:ascii="Comic Sans MS" w:hAnsi="Comic Sans MS"/>
          <w:b/>
          <w:noProof/>
          <w:sz w:val="18"/>
          <w:szCs w:val="18"/>
        </w:rPr>
      </w:pPr>
    </w:p>
    <w:p w:rsidR="005C0D27" w:rsidRPr="009B7615" w:rsidRDefault="005C0D27" w:rsidP="00E87B11">
      <w:pPr>
        <w:jc w:val="both"/>
        <w:rPr>
          <w:rFonts w:ascii="Comic Sans MS" w:hAnsi="Comic Sans MS"/>
          <w:b/>
          <w:noProof/>
          <w:sz w:val="18"/>
          <w:szCs w:val="18"/>
        </w:rPr>
      </w:pPr>
    </w:p>
    <w:p w:rsidR="005C0D27" w:rsidRPr="009B7615" w:rsidRDefault="005C0D27" w:rsidP="00E87B11">
      <w:pPr>
        <w:jc w:val="both"/>
        <w:rPr>
          <w:rFonts w:ascii="Comic Sans MS" w:hAnsi="Comic Sans MS"/>
          <w:b/>
          <w:noProof/>
          <w:sz w:val="18"/>
          <w:szCs w:val="18"/>
        </w:rPr>
      </w:pPr>
    </w:p>
    <w:p w:rsidR="005C0D27" w:rsidRPr="009B7615" w:rsidRDefault="005C0D27" w:rsidP="00E87B11">
      <w:pPr>
        <w:jc w:val="both"/>
        <w:rPr>
          <w:rFonts w:ascii="Comic Sans MS" w:hAnsi="Comic Sans MS"/>
          <w:b/>
          <w:noProof/>
          <w:sz w:val="18"/>
          <w:szCs w:val="18"/>
        </w:rPr>
      </w:pPr>
    </w:p>
    <w:p w:rsidR="005C0D27" w:rsidRPr="009B7615" w:rsidRDefault="005C0D27" w:rsidP="00E87B11">
      <w:pPr>
        <w:jc w:val="both"/>
        <w:rPr>
          <w:rFonts w:ascii="Comic Sans MS" w:hAnsi="Comic Sans MS"/>
          <w:b/>
          <w:noProof/>
          <w:sz w:val="18"/>
          <w:szCs w:val="18"/>
        </w:rPr>
      </w:pPr>
    </w:p>
    <w:p w:rsidR="005C0D27" w:rsidRPr="009B7615" w:rsidRDefault="005C0D27" w:rsidP="00E87B11">
      <w:pPr>
        <w:jc w:val="both"/>
        <w:rPr>
          <w:rFonts w:ascii="Comic Sans MS" w:hAnsi="Comic Sans MS"/>
          <w:b/>
          <w:noProof/>
          <w:sz w:val="18"/>
          <w:szCs w:val="18"/>
        </w:rPr>
      </w:pPr>
    </w:p>
    <w:p w:rsidR="005C0D27" w:rsidRPr="009B7615" w:rsidRDefault="005C0D27" w:rsidP="00E87B11">
      <w:pPr>
        <w:jc w:val="both"/>
        <w:rPr>
          <w:rFonts w:ascii="Comic Sans MS" w:hAnsi="Comic Sans MS"/>
          <w:b/>
          <w:noProof/>
          <w:sz w:val="18"/>
          <w:szCs w:val="18"/>
        </w:rPr>
      </w:pPr>
    </w:p>
    <w:p w:rsidR="005C0D27" w:rsidRPr="009B7615" w:rsidRDefault="005C0D27" w:rsidP="00E87B11">
      <w:pPr>
        <w:jc w:val="both"/>
        <w:rPr>
          <w:rFonts w:ascii="Comic Sans MS" w:hAnsi="Comic Sans MS"/>
          <w:b/>
          <w:noProof/>
          <w:sz w:val="18"/>
          <w:szCs w:val="18"/>
        </w:rPr>
      </w:pPr>
    </w:p>
    <w:p w:rsidR="005C0D27" w:rsidRPr="009B7615" w:rsidRDefault="005C0D27" w:rsidP="00E87B11">
      <w:pPr>
        <w:jc w:val="both"/>
        <w:rPr>
          <w:rFonts w:ascii="Comic Sans MS" w:hAnsi="Comic Sans MS"/>
          <w:b/>
          <w:noProof/>
          <w:sz w:val="18"/>
          <w:szCs w:val="18"/>
        </w:rPr>
      </w:pPr>
    </w:p>
    <w:p w:rsidR="005C0D27" w:rsidRPr="009B7615" w:rsidRDefault="005C0D27" w:rsidP="00E87B11">
      <w:pPr>
        <w:jc w:val="both"/>
        <w:rPr>
          <w:rFonts w:ascii="Comic Sans MS" w:hAnsi="Comic Sans MS"/>
          <w:b/>
          <w:noProof/>
          <w:sz w:val="18"/>
          <w:szCs w:val="18"/>
        </w:rPr>
      </w:pPr>
    </w:p>
    <w:sectPr w:rsidR="005C0D27" w:rsidRPr="009B7615" w:rsidSect="009B7615">
      <w:pgSz w:w="11906" w:h="16838"/>
      <w:pgMar w:top="568" w:right="424" w:bottom="284"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Arial Narrow">
    <w:panose1 w:val="020B0506020202030204"/>
    <w:charset w:val="A2"/>
    <w:family w:val="swiss"/>
    <w:pitch w:val="variable"/>
    <w:sig w:usb0="00000287" w:usb1="000008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A2"/>
    <w:family w:val="modern"/>
    <w:pitch w:val="fixed"/>
    <w:sig w:usb0="E0002AFF" w:usb1="C0007843" w:usb2="00000009" w:usb3="00000000" w:csb0="000001FF" w:csb1="00000000"/>
  </w:font>
  <w:font w:name="Lao UI">
    <w:panose1 w:val="00000000000000000000"/>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25A39"/>
    <w:multiLevelType w:val="hybridMultilevel"/>
    <w:tmpl w:val="A6849DA6"/>
    <w:lvl w:ilvl="0" w:tplc="8E143140">
      <w:start w:val="1"/>
      <w:numFmt w:val="upperLetter"/>
      <w:lvlText w:val="%1)"/>
      <w:lvlJc w:val="left"/>
      <w:pPr>
        <w:ind w:left="360" w:hanging="360"/>
      </w:pPr>
      <w:rPr>
        <w:rFonts w:ascii="Arial" w:hAnsi="Arial" w:cs="Times New Roman" w:hint="default"/>
        <w:b/>
        <w:i w:val="0"/>
        <w:sz w:val="20"/>
        <w:szCs w:val="2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1EE0487"/>
    <w:multiLevelType w:val="hybridMultilevel"/>
    <w:tmpl w:val="39CA6C06"/>
    <w:lvl w:ilvl="0" w:tplc="AB06B772">
      <w:start w:val="1"/>
      <w:numFmt w:val="decimal"/>
      <w:lvlText w:val="%1-"/>
      <w:lvlJc w:val="left"/>
      <w:pPr>
        <w:ind w:left="-289" w:hanging="420"/>
      </w:pPr>
      <w:rPr>
        <w:rFonts w:cs="Times New Roman" w:hint="default"/>
        <w:b/>
        <w:color w:val="auto"/>
        <w:sz w:val="18"/>
      </w:rPr>
    </w:lvl>
    <w:lvl w:ilvl="1" w:tplc="041F0019" w:tentative="1">
      <w:start w:val="1"/>
      <w:numFmt w:val="lowerLetter"/>
      <w:lvlText w:val="%2."/>
      <w:lvlJc w:val="left"/>
      <w:pPr>
        <w:ind w:left="371" w:hanging="360"/>
      </w:pPr>
      <w:rPr>
        <w:rFonts w:cs="Times New Roman"/>
      </w:rPr>
    </w:lvl>
    <w:lvl w:ilvl="2" w:tplc="041F001B" w:tentative="1">
      <w:start w:val="1"/>
      <w:numFmt w:val="lowerRoman"/>
      <w:lvlText w:val="%3."/>
      <w:lvlJc w:val="right"/>
      <w:pPr>
        <w:ind w:left="1091" w:hanging="180"/>
      </w:pPr>
      <w:rPr>
        <w:rFonts w:cs="Times New Roman"/>
      </w:rPr>
    </w:lvl>
    <w:lvl w:ilvl="3" w:tplc="041F000F" w:tentative="1">
      <w:start w:val="1"/>
      <w:numFmt w:val="decimal"/>
      <w:lvlText w:val="%4."/>
      <w:lvlJc w:val="left"/>
      <w:pPr>
        <w:ind w:left="1811" w:hanging="360"/>
      </w:pPr>
      <w:rPr>
        <w:rFonts w:cs="Times New Roman"/>
      </w:rPr>
    </w:lvl>
    <w:lvl w:ilvl="4" w:tplc="041F0019" w:tentative="1">
      <w:start w:val="1"/>
      <w:numFmt w:val="lowerLetter"/>
      <w:lvlText w:val="%5."/>
      <w:lvlJc w:val="left"/>
      <w:pPr>
        <w:ind w:left="2531" w:hanging="360"/>
      </w:pPr>
      <w:rPr>
        <w:rFonts w:cs="Times New Roman"/>
      </w:rPr>
    </w:lvl>
    <w:lvl w:ilvl="5" w:tplc="041F001B" w:tentative="1">
      <w:start w:val="1"/>
      <w:numFmt w:val="lowerRoman"/>
      <w:lvlText w:val="%6."/>
      <w:lvlJc w:val="right"/>
      <w:pPr>
        <w:ind w:left="3251" w:hanging="180"/>
      </w:pPr>
      <w:rPr>
        <w:rFonts w:cs="Times New Roman"/>
      </w:rPr>
    </w:lvl>
    <w:lvl w:ilvl="6" w:tplc="041F000F" w:tentative="1">
      <w:start w:val="1"/>
      <w:numFmt w:val="decimal"/>
      <w:lvlText w:val="%7."/>
      <w:lvlJc w:val="left"/>
      <w:pPr>
        <w:ind w:left="3971" w:hanging="360"/>
      </w:pPr>
      <w:rPr>
        <w:rFonts w:cs="Times New Roman"/>
      </w:rPr>
    </w:lvl>
    <w:lvl w:ilvl="7" w:tplc="041F0019" w:tentative="1">
      <w:start w:val="1"/>
      <w:numFmt w:val="lowerLetter"/>
      <w:lvlText w:val="%8."/>
      <w:lvlJc w:val="left"/>
      <w:pPr>
        <w:ind w:left="4691" w:hanging="360"/>
      </w:pPr>
      <w:rPr>
        <w:rFonts w:cs="Times New Roman"/>
      </w:rPr>
    </w:lvl>
    <w:lvl w:ilvl="8" w:tplc="041F001B" w:tentative="1">
      <w:start w:val="1"/>
      <w:numFmt w:val="lowerRoman"/>
      <w:lvlText w:val="%9."/>
      <w:lvlJc w:val="right"/>
      <w:pPr>
        <w:ind w:left="5411" w:hanging="180"/>
      </w:pPr>
      <w:rPr>
        <w:rFonts w:cs="Times New Roman"/>
      </w:rPr>
    </w:lvl>
  </w:abstractNum>
  <w:abstractNum w:abstractNumId="2">
    <w:nsid w:val="1C70242F"/>
    <w:multiLevelType w:val="hybridMultilevel"/>
    <w:tmpl w:val="A1D28210"/>
    <w:lvl w:ilvl="0" w:tplc="AE269A1C">
      <w:start w:val="1"/>
      <w:numFmt w:val="upperLetter"/>
      <w:lvlText w:val="%1)"/>
      <w:lvlJc w:val="left"/>
      <w:pPr>
        <w:ind w:left="900" w:hanging="360"/>
      </w:pPr>
      <w:rPr>
        <w:rFonts w:cs="Times New Roman" w:hint="default"/>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3">
    <w:nsid w:val="1E416470"/>
    <w:multiLevelType w:val="hybridMultilevel"/>
    <w:tmpl w:val="3BCEAFAE"/>
    <w:lvl w:ilvl="0" w:tplc="11D46658">
      <w:start w:val="1"/>
      <w:numFmt w:val="upperLetter"/>
      <w:lvlText w:val="%1)"/>
      <w:lvlJc w:val="left"/>
      <w:pPr>
        <w:ind w:left="360" w:hanging="360"/>
      </w:pPr>
      <w:rPr>
        <w:rFonts w:ascii="Comic Sans MS" w:hAnsi="Comic Sans MS" w:cs="Times New Roman" w:hint="default"/>
        <w:b/>
        <w:i w:val="0"/>
        <w:sz w:val="20"/>
        <w:szCs w:val="20"/>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
    <w:nsid w:val="231811A9"/>
    <w:multiLevelType w:val="singleLevel"/>
    <w:tmpl w:val="049644EA"/>
    <w:lvl w:ilvl="0">
      <w:start w:val="1"/>
      <w:numFmt w:val="upperLetter"/>
      <w:lvlText w:val="%1)"/>
      <w:lvlJc w:val="left"/>
      <w:pPr>
        <w:tabs>
          <w:tab w:val="num" w:pos="360"/>
        </w:tabs>
        <w:ind w:left="360" w:hanging="360"/>
      </w:pPr>
      <w:rPr>
        <w:rFonts w:cs="Times New Roman"/>
      </w:rPr>
    </w:lvl>
  </w:abstractNum>
  <w:abstractNum w:abstractNumId="5">
    <w:nsid w:val="2C3074BF"/>
    <w:multiLevelType w:val="singleLevel"/>
    <w:tmpl w:val="A1B658A8"/>
    <w:lvl w:ilvl="0">
      <w:start w:val="1"/>
      <w:numFmt w:val="upperLetter"/>
      <w:lvlText w:val="%1)"/>
      <w:lvlJc w:val="left"/>
      <w:pPr>
        <w:tabs>
          <w:tab w:val="num" w:pos="360"/>
        </w:tabs>
        <w:ind w:left="360" w:hanging="360"/>
      </w:pPr>
      <w:rPr>
        <w:rFonts w:cs="Times New Roman" w:hint="default"/>
        <w:b/>
      </w:rPr>
    </w:lvl>
  </w:abstractNum>
  <w:abstractNum w:abstractNumId="6">
    <w:nsid w:val="2E007447"/>
    <w:multiLevelType w:val="hybridMultilevel"/>
    <w:tmpl w:val="697AD502"/>
    <w:lvl w:ilvl="0" w:tplc="749AD3BC">
      <w:start w:val="1"/>
      <w:numFmt w:val="upperLetter"/>
      <w:lvlText w:val="%1)"/>
      <w:lvlJc w:val="left"/>
      <w:pPr>
        <w:tabs>
          <w:tab w:val="num" w:pos="180"/>
        </w:tabs>
        <w:ind w:left="180" w:hanging="360"/>
      </w:pPr>
      <w:rPr>
        <w:rFonts w:cs="Times New Roman" w:hint="default"/>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7">
    <w:nsid w:val="31C62F58"/>
    <w:multiLevelType w:val="hybridMultilevel"/>
    <w:tmpl w:val="0038AAE4"/>
    <w:lvl w:ilvl="0" w:tplc="1510626A">
      <w:start w:val="1"/>
      <w:numFmt w:val="upperLetter"/>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8">
    <w:nsid w:val="340D0704"/>
    <w:multiLevelType w:val="hybridMultilevel"/>
    <w:tmpl w:val="BA54BB28"/>
    <w:lvl w:ilvl="0" w:tplc="B8EA7B9E">
      <w:start w:val="1"/>
      <w:numFmt w:val="upp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9">
    <w:nsid w:val="34B714B7"/>
    <w:multiLevelType w:val="hybridMultilevel"/>
    <w:tmpl w:val="D5CA3324"/>
    <w:lvl w:ilvl="0" w:tplc="4612B20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463C3E1C"/>
    <w:multiLevelType w:val="hybridMultilevel"/>
    <w:tmpl w:val="CB60D6BA"/>
    <w:lvl w:ilvl="0" w:tplc="4EB29C4A">
      <w:start w:val="1"/>
      <w:numFmt w:val="upperLetter"/>
      <w:lvlText w:val="%1."/>
      <w:lvlJc w:val="left"/>
      <w:pPr>
        <w:tabs>
          <w:tab w:val="num" w:pos="360"/>
        </w:tabs>
        <w:ind w:left="360" w:hanging="360"/>
      </w:pPr>
      <w:rPr>
        <w:rFonts w:cs="Times New Roman"/>
        <w:b w:val="0"/>
      </w:rPr>
    </w:lvl>
    <w:lvl w:ilvl="1" w:tplc="041F0019" w:tentative="1">
      <w:start w:val="1"/>
      <w:numFmt w:val="lowerLetter"/>
      <w:lvlText w:val="%2."/>
      <w:lvlJc w:val="left"/>
      <w:pPr>
        <w:tabs>
          <w:tab w:val="num" w:pos="1800"/>
        </w:tabs>
        <w:ind w:left="1800" w:hanging="360"/>
      </w:pPr>
      <w:rPr>
        <w:rFonts w:cs="Times New Roman"/>
      </w:rPr>
    </w:lvl>
    <w:lvl w:ilvl="2" w:tplc="041F001B" w:tentative="1">
      <w:start w:val="1"/>
      <w:numFmt w:val="lowerRoman"/>
      <w:lvlText w:val="%3."/>
      <w:lvlJc w:val="right"/>
      <w:pPr>
        <w:tabs>
          <w:tab w:val="num" w:pos="2520"/>
        </w:tabs>
        <w:ind w:left="2520" w:hanging="180"/>
      </w:pPr>
      <w:rPr>
        <w:rFonts w:cs="Times New Roman"/>
      </w:rPr>
    </w:lvl>
    <w:lvl w:ilvl="3" w:tplc="041F000F" w:tentative="1">
      <w:start w:val="1"/>
      <w:numFmt w:val="decimal"/>
      <w:lvlText w:val="%4."/>
      <w:lvlJc w:val="left"/>
      <w:pPr>
        <w:tabs>
          <w:tab w:val="num" w:pos="3240"/>
        </w:tabs>
        <w:ind w:left="3240" w:hanging="360"/>
      </w:pPr>
      <w:rPr>
        <w:rFonts w:cs="Times New Roman"/>
      </w:rPr>
    </w:lvl>
    <w:lvl w:ilvl="4" w:tplc="041F0019" w:tentative="1">
      <w:start w:val="1"/>
      <w:numFmt w:val="lowerLetter"/>
      <w:lvlText w:val="%5."/>
      <w:lvlJc w:val="left"/>
      <w:pPr>
        <w:tabs>
          <w:tab w:val="num" w:pos="3960"/>
        </w:tabs>
        <w:ind w:left="3960" w:hanging="360"/>
      </w:pPr>
      <w:rPr>
        <w:rFonts w:cs="Times New Roman"/>
      </w:rPr>
    </w:lvl>
    <w:lvl w:ilvl="5" w:tplc="041F001B" w:tentative="1">
      <w:start w:val="1"/>
      <w:numFmt w:val="lowerRoman"/>
      <w:lvlText w:val="%6."/>
      <w:lvlJc w:val="right"/>
      <w:pPr>
        <w:tabs>
          <w:tab w:val="num" w:pos="4680"/>
        </w:tabs>
        <w:ind w:left="4680" w:hanging="180"/>
      </w:pPr>
      <w:rPr>
        <w:rFonts w:cs="Times New Roman"/>
      </w:rPr>
    </w:lvl>
    <w:lvl w:ilvl="6" w:tplc="041F000F" w:tentative="1">
      <w:start w:val="1"/>
      <w:numFmt w:val="decimal"/>
      <w:lvlText w:val="%7."/>
      <w:lvlJc w:val="left"/>
      <w:pPr>
        <w:tabs>
          <w:tab w:val="num" w:pos="5400"/>
        </w:tabs>
        <w:ind w:left="5400" w:hanging="360"/>
      </w:pPr>
      <w:rPr>
        <w:rFonts w:cs="Times New Roman"/>
      </w:rPr>
    </w:lvl>
    <w:lvl w:ilvl="7" w:tplc="041F0019" w:tentative="1">
      <w:start w:val="1"/>
      <w:numFmt w:val="lowerLetter"/>
      <w:lvlText w:val="%8."/>
      <w:lvlJc w:val="left"/>
      <w:pPr>
        <w:tabs>
          <w:tab w:val="num" w:pos="6120"/>
        </w:tabs>
        <w:ind w:left="6120" w:hanging="360"/>
      </w:pPr>
      <w:rPr>
        <w:rFonts w:cs="Times New Roman"/>
      </w:rPr>
    </w:lvl>
    <w:lvl w:ilvl="8" w:tplc="041F001B" w:tentative="1">
      <w:start w:val="1"/>
      <w:numFmt w:val="lowerRoman"/>
      <w:lvlText w:val="%9."/>
      <w:lvlJc w:val="right"/>
      <w:pPr>
        <w:tabs>
          <w:tab w:val="num" w:pos="6840"/>
        </w:tabs>
        <w:ind w:left="6840" w:hanging="180"/>
      </w:pPr>
      <w:rPr>
        <w:rFonts w:cs="Times New Roman"/>
      </w:rPr>
    </w:lvl>
  </w:abstractNum>
  <w:abstractNum w:abstractNumId="11">
    <w:nsid w:val="47D33D95"/>
    <w:multiLevelType w:val="hybridMultilevel"/>
    <w:tmpl w:val="A9AA4A1C"/>
    <w:lvl w:ilvl="0" w:tplc="65E8D9F4">
      <w:start w:val="1"/>
      <w:numFmt w:val="upperLetter"/>
      <w:lvlText w:val="%1)"/>
      <w:lvlJc w:val="left"/>
      <w:pPr>
        <w:ind w:left="786" w:hanging="360"/>
      </w:pPr>
      <w:rPr>
        <w:rFonts w:ascii="Arial" w:hAnsi="Arial" w:cs="Times New Roman" w:hint="default"/>
        <w:b/>
        <w:i w:val="0"/>
        <w:sz w:val="18"/>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2">
    <w:nsid w:val="4B8F75AB"/>
    <w:multiLevelType w:val="hybridMultilevel"/>
    <w:tmpl w:val="02B08B90"/>
    <w:lvl w:ilvl="0" w:tplc="74102CDC">
      <w:start w:val="1"/>
      <w:numFmt w:val="upperLetter"/>
      <w:lvlText w:val="%1)"/>
      <w:lvlJc w:val="left"/>
      <w:pPr>
        <w:tabs>
          <w:tab w:val="num" w:pos="361"/>
        </w:tabs>
        <w:ind w:left="361" w:hanging="360"/>
      </w:pPr>
      <w:rPr>
        <w:rFonts w:cs="Times New Roman" w:hint="default"/>
        <w:b/>
      </w:rPr>
    </w:lvl>
    <w:lvl w:ilvl="1" w:tplc="041F0019" w:tentative="1">
      <w:start w:val="1"/>
      <w:numFmt w:val="lowerLetter"/>
      <w:lvlText w:val="%2."/>
      <w:lvlJc w:val="left"/>
      <w:pPr>
        <w:tabs>
          <w:tab w:val="num" w:pos="1081"/>
        </w:tabs>
        <w:ind w:left="1081" w:hanging="360"/>
      </w:pPr>
      <w:rPr>
        <w:rFonts w:cs="Times New Roman"/>
      </w:rPr>
    </w:lvl>
    <w:lvl w:ilvl="2" w:tplc="041F001B" w:tentative="1">
      <w:start w:val="1"/>
      <w:numFmt w:val="lowerRoman"/>
      <w:lvlText w:val="%3."/>
      <w:lvlJc w:val="right"/>
      <w:pPr>
        <w:tabs>
          <w:tab w:val="num" w:pos="1801"/>
        </w:tabs>
        <w:ind w:left="1801" w:hanging="180"/>
      </w:pPr>
      <w:rPr>
        <w:rFonts w:cs="Times New Roman"/>
      </w:rPr>
    </w:lvl>
    <w:lvl w:ilvl="3" w:tplc="041F000F" w:tentative="1">
      <w:start w:val="1"/>
      <w:numFmt w:val="decimal"/>
      <w:lvlText w:val="%4."/>
      <w:lvlJc w:val="left"/>
      <w:pPr>
        <w:tabs>
          <w:tab w:val="num" w:pos="2521"/>
        </w:tabs>
        <w:ind w:left="2521" w:hanging="360"/>
      </w:pPr>
      <w:rPr>
        <w:rFonts w:cs="Times New Roman"/>
      </w:rPr>
    </w:lvl>
    <w:lvl w:ilvl="4" w:tplc="041F0019" w:tentative="1">
      <w:start w:val="1"/>
      <w:numFmt w:val="lowerLetter"/>
      <w:lvlText w:val="%5."/>
      <w:lvlJc w:val="left"/>
      <w:pPr>
        <w:tabs>
          <w:tab w:val="num" w:pos="3241"/>
        </w:tabs>
        <w:ind w:left="3241" w:hanging="360"/>
      </w:pPr>
      <w:rPr>
        <w:rFonts w:cs="Times New Roman"/>
      </w:rPr>
    </w:lvl>
    <w:lvl w:ilvl="5" w:tplc="041F001B" w:tentative="1">
      <w:start w:val="1"/>
      <w:numFmt w:val="lowerRoman"/>
      <w:lvlText w:val="%6."/>
      <w:lvlJc w:val="right"/>
      <w:pPr>
        <w:tabs>
          <w:tab w:val="num" w:pos="3961"/>
        </w:tabs>
        <w:ind w:left="3961" w:hanging="180"/>
      </w:pPr>
      <w:rPr>
        <w:rFonts w:cs="Times New Roman"/>
      </w:rPr>
    </w:lvl>
    <w:lvl w:ilvl="6" w:tplc="041F000F" w:tentative="1">
      <w:start w:val="1"/>
      <w:numFmt w:val="decimal"/>
      <w:lvlText w:val="%7."/>
      <w:lvlJc w:val="left"/>
      <w:pPr>
        <w:tabs>
          <w:tab w:val="num" w:pos="4681"/>
        </w:tabs>
        <w:ind w:left="4681" w:hanging="360"/>
      </w:pPr>
      <w:rPr>
        <w:rFonts w:cs="Times New Roman"/>
      </w:rPr>
    </w:lvl>
    <w:lvl w:ilvl="7" w:tplc="041F0019" w:tentative="1">
      <w:start w:val="1"/>
      <w:numFmt w:val="lowerLetter"/>
      <w:lvlText w:val="%8."/>
      <w:lvlJc w:val="left"/>
      <w:pPr>
        <w:tabs>
          <w:tab w:val="num" w:pos="5401"/>
        </w:tabs>
        <w:ind w:left="5401" w:hanging="360"/>
      </w:pPr>
      <w:rPr>
        <w:rFonts w:cs="Times New Roman"/>
      </w:rPr>
    </w:lvl>
    <w:lvl w:ilvl="8" w:tplc="041F001B" w:tentative="1">
      <w:start w:val="1"/>
      <w:numFmt w:val="lowerRoman"/>
      <w:lvlText w:val="%9."/>
      <w:lvlJc w:val="right"/>
      <w:pPr>
        <w:tabs>
          <w:tab w:val="num" w:pos="6121"/>
        </w:tabs>
        <w:ind w:left="6121" w:hanging="180"/>
      </w:pPr>
      <w:rPr>
        <w:rFonts w:cs="Times New Roman"/>
      </w:rPr>
    </w:lvl>
  </w:abstractNum>
  <w:abstractNum w:abstractNumId="13">
    <w:nsid w:val="4CD66592"/>
    <w:multiLevelType w:val="hybridMultilevel"/>
    <w:tmpl w:val="62D2A1F6"/>
    <w:lvl w:ilvl="0" w:tplc="FDF4052C">
      <w:start w:val="1"/>
      <w:numFmt w:val="upperLetter"/>
      <w:lvlText w:val="%1)"/>
      <w:lvlJc w:val="left"/>
      <w:pPr>
        <w:ind w:left="360" w:hanging="360"/>
      </w:pPr>
      <w:rPr>
        <w:rFonts w:ascii="Arial" w:hAnsi="Arial" w:cs="Times New Roman" w:hint="default"/>
        <w:b/>
        <w:i w:val="0"/>
        <w:sz w:val="20"/>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4">
    <w:nsid w:val="4DB56CFD"/>
    <w:multiLevelType w:val="hybridMultilevel"/>
    <w:tmpl w:val="E4BE0348"/>
    <w:lvl w:ilvl="0" w:tplc="91FAB782">
      <w:start w:val="1"/>
      <w:numFmt w:val="decimal"/>
      <w:lvlText w:val="%1-"/>
      <w:lvlJc w:val="left"/>
      <w:pPr>
        <w:tabs>
          <w:tab w:val="num" w:pos="360"/>
        </w:tabs>
        <w:ind w:left="360" w:hanging="360"/>
      </w:pPr>
      <w:rPr>
        <w:rFonts w:cs="Times New Roman" w:hint="default"/>
        <w:b/>
        <w:bCs/>
      </w:rPr>
    </w:lvl>
    <w:lvl w:ilvl="1" w:tplc="2B1E88DE">
      <w:start w:val="1"/>
      <w:numFmt w:val="upperLetter"/>
      <w:lvlText w:val="%2)"/>
      <w:lvlJc w:val="left"/>
      <w:pPr>
        <w:tabs>
          <w:tab w:val="num" w:pos="1440"/>
        </w:tabs>
        <w:ind w:left="1440" w:hanging="360"/>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nsid w:val="51600B23"/>
    <w:multiLevelType w:val="singleLevel"/>
    <w:tmpl w:val="6666DC54"/>
    <w:lvl w:ilvl="0">
      <w:start w:val="1"/>
      <w:numFmt w:val="upperLetter"/>
      <w:lvlText w:val="%1)"/>
      <w:lvlJc w:val="left"/>
      <w:pPr>
        <w:tabs>
          <w:tab w:val="num" w:pos="360"/>
        </w:tabs>
        <w:ind w:left="360" w:hanging="360"/>
      </w:pPr>
      <w:rPr>
        <w:rFonts w:cs="Times New Roman" w:hint="default"/>
        <w:b/>
      </w:rPr>
    </w:lvl>
  </w:abstractNum>
  <w:abstractNum w:abstractNumId="16">
    <w:nsid w:val="583F4041"/>
    <w:multiLevelType w:val="hybridMultilevel"/>
    <w:tmpl w:val="1466057C"/>
    <w:lvl w:ilvl="0" w:tplc="B1048B44">
      <w:start w:val="1"/>
      <w:numFmt w:val="decimal"/>
      <w:lvlText w:val="%1-"/>
      <w:lvlJc w:val="left"/>
      <w:pPr>
        <w:ind w:left="360" w:hanging="360"/>
      </w:pPr>
      <w:rPr>
        <w:rFonts w:cs="Times New Roman" w:hint="default"/>
        <w:b/>
        <w:sz w:val="22"/>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7">
    <w:nsid w:val="62551EAB"/>
    <w:multiLevelType w:val="hybridMultilevel"/>
    <w:tmpl w:val="8BF258C6"/>
    <w:lvl w:ilvl="0" w:tplc="0D98F28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638A60DA"/>
    <w:multiLevelType w:val="hybridMultilevel"/>
    <w:tmpl w:val="97AC2214"/>
    <w:lvl w:ilvl="0" w:tplc="8772AB5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660F0B26"/>
    <w:multiLevelType w:val="hybridMultilevel"/>
    <w:tmpl w:val="91C0F230"/>
    <w:lvl w:ilvl="0" w:tplc="FE7691B0">
      <w:start w:val="1"/>
      <w:numFmt w:val="upp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20">
    <w:nsid w:val="691F242D"/>
    <w:multiLevelType w:val="hybridMultilevel"/>
    <w:tmpl w:val="027CC884"/>
    <w:lvl w:ilvl="0" w:tplc="ED0CA256">
      <w:start w:val="1"/>
      <w:numFmt w:val="upperLetter"/>
      <w:lvlText w:val="%1)"/>
      <w:lvlJc w:val="left"/>
      <w:pPr>
        <w:ind w:left="360" w:hanging="360"/>
      </w:pPr>
      <w:rPr>
        <w:rFonts w:ascii="Arial" w:hAnsi="Arial" w:cs="Times New Roman" w:hint="default"/>
        <w:b/>
        <w:i w:val="0"/>
        <w:sz w:val="20"/>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21">
    <w:nsid w:val="7721068C"/>
    <w:multiLevelType w:val="hybridMultilevel"/>
    <w:tmpl w:val="126E5D0A"/>
    <w:lvl w:ilvl="0" w:tplc="B62AE770">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9"/>
  </w:num>
  <w:num w:numId="2">
    <w:abstractNumId w:val="7"/>
  </w:num>
  <w:num w:numId="3">
    <w:abstractNumId w:val="2"/>
  </w:num>
  <w:num w:numId="4">
    <w:abstractNumId w:val="16"/>
  </w:num>
  <w:num w:numId="5">
    <w:abstractNumId w:val="15"/>
  </w:num>
  <w:num w:numId="6">
    <w:abstractNumId w:val="21"/>
  </w:num>
  <w:num w:numId="7">
    <w:abstractNumId w:val="5"/>
  </w:num>
  <w:num w:numId="8">
    <w:abstractNumId w:val="4"/>
    <w:lvlOverride w:ilvl="0">
      <w:startOverride w:val="1"/>
    </w:lvlOverride>
  </w:num>
  <w:num w:numId="9">
    <w:abstractNumId w:val="6"/>
  </w:num>
  <w:num w:numId="10">
    <w:abstractNumId w:val="1"/>
  </w:num>
  <w:num w:numId="11">
    <w:abstractNumId w:val="14"/>
  </w:num>
  <w:num w:numId="12">
    <w:abstractNumId w:val="10"/>
  </w:num>
  <w:num w:numId="13">
    <w:abstractNumId w:val="8"/>
  </w:num>
  <w:num w:numId="14">
    <w:abstractNumId w:val="12"/>
  </w:num>
  <w:num w:numId="15">
    <w:abstractNumId w:val="18"/>
  </w:num>
  <w:num w:numId="16">
    <w:abstractNumId w:val="0"/>
  </w:num>
  <w:num w:numId="17">
    <w:abstractNumId w:val="3"/>
  </w:num>
  <w:num w:numId="18">
    <w:abstractNumId w:val="13"/>
  </w:num>
  <w:num w:numId="19">
    <w:abstractNumId w:val="11"/>
  </w:num>
  <w:num w:numId="20">
    <w:abstractNumId w:val="19"/>
  </w:num>
  <w:num w:numId="21">
    <w:abstractNumId w:val="17"/>
  </w:num>
  <w:num w:numId="2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7A18"/>
    <w:rsid w:val="00021B3F"/>
    <w:rsid w:val="00032A3E"/>
    <w:rsid w:val="00043C31"/>
    <w:rsid w:val="000569B9"/>
    <w:rsid w:val="0006060D"/>
    <w:rsid w:val="00070CD0"/>
    <w:rsid w:val="00076198"/>
    <w:rsid w:val="000829B6"/>
    <w:rsid w:val="000E228C"/>
    <w:rsid w:val="000E4BFB"/>
    <w:rsid w:val="000F1FDB"/>
    <w:rsid w:val="001060A0"/>
    <w:rsid w:val="001343A4"/>
    <w:rsid w:val="0013674C"/>
    <w:rsid w:val="00144B0E"/>
    <w:rsid w:val="001514CB"/>
    <w:rsid w:val="0015354C"/>
    <w:rsid w:val="00162A2A"/>
    <w:rsid w:val="0016356D"/>
    <w:rsid w:val="00164C75"/>
    <w:rsid w:val="001816CA"/>
    <w:rsid w:val="00195C9D"/>
    <w:rsid w:val="001B4886"/>
    <w:rsid w:val="001C1CA1"/>
    <w:rsid w:val="001C646B"/>
    <w:rsid w:val="001E7CC5"/>
    <w:rsid w:val="001F6DAA"/>
    <w:rsid w:val="00202097"/>
    <w:rsid w:val="002048B5"/>
    <w:rsid w:val="0021241E"/>
    <w:rsid w:val="002343B6"/>
    <w:rsid w:val="00250C80"/>
    <w:rsid w:val="0025704F"/>
    <w:rsid w:val="002817F8"/>
    <w:rsid w:val="002920FB"/>
    <w:rsid w:val="002960C8"/>
    <w:rsid w:val="002A718D"/>
    <w:rsid w:val="002B4DF8"/>
    <w:rsid w:val="002D473F"/>
    <w:rsid w:val="002F5025"/>
    <w:rsid w:val="002F5F57"/>
    <w:rsid w:val="002F7711"/>
    <w:rsid w:val="003142AD"/>
    <w:rsid w:val="00322916"/>
    <w:rsid w:val="00324EAC"/>
    <w:rsid w:val="00331554"/>
    <w:rsid w:val="00340D2A"/>
    <w:rsid w:val="0034338B"/>
    <w:rsid w:val="00390B72"/>
    <w:rsid w:val="003B4A84"/>
    <w:rsid w:val="003D144D"/>
    <w:rsid w:val="003E7D67"/>
    <w:rsid w:val="003F1658"/>
    <w:rsid w:val="003F3DD4"/>
    <w:rsid w:val="003F3EC3"/>
    <w:rsid w:val="003F78A7"/>
    <w:rsid w:val="003F7A0C"/>
    <w:rsid w:val="004041C8"/>
    <w:rsid w:val="00427D47"/>
    <w:rsid w:val="00444A2B"/>
    <w:rsid w:val="0047440F"/>
    <w:rsid w:val="00485179"/>
    <w:rsid w:val="004B459B"/>
    <w:rsid w:val="0051292D"/>
    <w:rsid w:val="005162EF"/>
    <w:rsid w:val="005228A6"/>
    <w:rsid w:val="0052480A"/>
    <w:rsid w:val="005410E0"/>
    <w:rsid w:val="005555CD"/>
    <w:rsid w:val="00570734"/>
    <w:rsid w:val="00577791"/>
    <w:rsid w:val="005819C4"/>
    <w:rsid w:val="005B78DC"/>
    <w:rsid w:val="005C035F"/>
    <w:rsid w:val="005C0D27"/>
    <w:rsid w:val="005C1D8C"/>
    <w:rsid w:val="005C49B4"/>
    <w:rsid w:val="005C50D5"/>
    <w:rsid w:val="005E56B0"/>
    <w:rsid w:val="005F5CF8"/>
    <w:rsid w:val="0061055C"/>
    <w:rsid w:val="00655068"/>
    <w:rsid w:val="00657669"/>
    <w:rsid w:val="00671F30"/>
    <w:rsid w:val="00684122"/>
    <w:rsid w:val="006848FA"/>
    <w:rsid w:val="00695ED1"/>
    <w:rsid w:val="006A44EC"/>
    <w:rsid w:val="006A563D"/>
    <w:rsid w:val="006B4C8C"/>
    <w:rsid w:val="006D3202"/>
    <w:rsid w:val="006D5613"/>
    <w:rsid w:val="007006C7"/>
    <w:rsid w:val="00701989"/>
    <w:rsid w:val="00707D1F"/>
    <w:rsid w:val="00760342"/>
    <w:rsid w:val="007E2609"/>
    <w:rsid w:val="007E35B1"/>
    <w:rsid w:val="00802ED4"/>
    <w:rsid w:val="00844F14"/>
    <w:rsid w:val="00853B0F"/>
    <w:rsid w:val="00863FBC"/>
    <w:rsid w:val="00867924"/>
    <w:rsid w:val="008725A9"/>
    <w:rsid w:val="00872BEF"/>
    <w:rsid w:val="008A63EC"/>
    <w:rsid w:val="00954FCC"/>
    <w:rsid w:val="0095561F"/>
    <w:rsid w:val="00970E7D"/>
    <w:rsid w:val="00981C29"/>
    <w:rsid w:val="0099260A"/>
    <w:rsid w:val="009B3B65"/>
    <w:rsid w:val="009B7615"/>
    <w:rsid w:val="009C2888"/>
    <w:rsid w:val="009D3889"/>
    <w:rsid w:val="009E5E4D"/>
    <w:rsid w:val="009F32C3"/>
    <w:rsid w:val="009F5445"/>
    <w:rsid w:val="00A01B76"/>
    <w:rsid w:val="00A279C8"/>
    <w:rsid w:val="00A32D7C"/>
    <w:rsid w:val="00A45235"/>
    <w:rsid w:val="00A57D77"/>
    <w:rsid w:val="00AA5B33"/>
    <w:rsid w:val="00AC4FBE"/>
    <w:rsid w:val="00AD59E0"/>
    <w:rsid w:val="00AE653B"/>
    <w:rsid w:val="00AF4582"/>
    <w:rsid w:val="00AF49DA"/>
    <w:rsid w:val="00AF536C"/>
    <w:rsid w:val="00AF54DB"/>
    <w:rsid w:val="00B00D1A"/>
    <w:rsid w:val="00B46793"/>
    <w:rsid w:val="00B67928"/>
    <w:rsid w:val="00B8046A"/>
    <w:rsid w:val="00B90287"/>
    <w:rsid w:val="00BA60D3"/>
    <w:rsid w:val="00BC3DCB"/>
    <w:rsid w:val="00BC5123"/>
    <w:rsid w:val="00BC66DD"/>
    <w:rsid w:val="00BD0048"/>
    <w:rsid w:val="00BD3817"/>
    <w:rsid w:val="00BD4ADF"/>
    <w:rsid w:val="00BD6127"/>
    <w:rsid w:val="00BE3FBF"/>
    <w:rsid w:val="00BE7A18"/>
    <w:rsid w:val="00BF2471"/>
    <w:rsid w:val="00C054DE"/>
    <w:rsid w:val="00C504CD"/>
    <w:rsid w:val="00C57808"/>
    <w:rsid w:val="00C61C04"/>
    <w:rsid w:val="00C75A6C"/>
    <w:rsid w:val="00C777ED"/>
    <w:rsid w:val="00C8365A"/>
    <w:rsid w:val="00C9147C"/>
    <w:rsid w:val="00C91E8C"/>
    <w:rsid w:val="00CB6F30"/>
    <w:rsid w:val="00CD4314"/>
    <w:rsid w:val="00CE4568"/>
    <w:rsid w:val="00D2796D"/>
    <w:rsid w:val="00D333C1"/>
    <w:rsid w:val="00D40587"/>
    <w:rsid w:val="00D4180C"/>
    <w:rsid w:val="00D429B8"/>
    <w:rsid w:val="00D45C9A"/>
    <w:rsid w:val="00D51022"/>
    <w:rsid w:val="00D531F4"/>
    <w:rsid w:val="00D53AA6"/>
    <w:rsid w:val="00D5689A"/>
    <w:rsid w:val="00DA2C7D"/>
    <w:rsid w:val="00DA55D5"/>
    <w:rsid w:val="00DA5B67"/>
    <w:rsid w:val="00DB561D"/>
    <w:rsid w:val="00DC4DC1"/>
    <w:rsid w:val="00DC5828"/>
    <w:rsid w:val="00DC6EE7"/>
    <w:rsid w:val="00DE3148"/>
    <w:rsid w:val="00DE6556"/>
    <w:rsid w:val="00DF55FD"/>
    <w:rsid w:val="00E04E60"/>
    <w:rsid w:val="00E13D4F"/>
    <w:rsid w:val="00E275FE"/>
    <w:rsid w:val="00E511C2"/>
    <w:rsid w:val="00E6420A"/>
    <w:rsid w:val="00E71935"/>
    <w:rsid w:val="00E80416"/>
    <w:rsid w:val="00E87B11"/>
    <w:rsid w:val="00EA0F8C"/>
    <w:rsid w:val="00EB2F09"/>
    <w:rsid w:val="00ED6E02"/>
    <w:rsid w:val="00F12A74"/>
    <w:rsid w:val="00F17B5C"/>
    <w:rsid w:val="00F3297B"/>
    <w:rsid w:val="00F41FB0"/>
    <w:rsid w:val="00F521A0"/>
    <w:rsid w:val="00F60571"/>
    <w:rsid w:val="00F7242A"/>
    <w:rsid w:val="00F80852"/>
    <w:rsid w:val="00F90D33"/>
    <w:rsid w:val="00FC3DBB"/>
    <w:rsid w:val="00FD74C9"/>
    <w:rsid w:val="00FE515F"/>
    <w:rsid w:val="00FE7AF1"/>
    <w:rsid w:val="00FF79E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A18"/>
    <w:rPr>
      <w:rFonts w:ascii="Times New Roman" w:eastAsia="Times New Roman" w:hAnsi="Times New Roman"/>
      <w:sz w:val="24"/>
      <w:szCs w:val="24"/>
    </w:rPr>
  </w:style>
  <w:style w:type="paragraph" w:styleId="Heading2">
    <w:name w:val="heading 2"/>
    <w:basedOn w:val="Normal"/>
    <w:link w:val="Heading2Char"/>
    <w:uiPriority w:val="99"/>
    <w:qFormat/>
    <w:rsid w:val="005555CD"/>
    <w:pPr>
      <w:spacing w:before="100" w:beforeAutospacing="1" w:after="100" w:afterAutospacing="1"/>
      <w:outlineLvl w:val="1"/>
    </w:pPr>
    <w:rPr>
      <w:b/>
      <w:bCs/>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5555CD"/>
    <w:rPr>
      <w:rFonts w:ascii="Times New Roman" w:hAnsi="Times New Roman" w:cs="Times New Roman"/>
      <w:b/>
      <w:bCs/>
      <w:sz w:val="36"/>
      <w:szCs w:val="36"/>
      <w:lang w:eastAsia="tr-TR"/>
    </w:rPr>
  </w:style>
  <w:style w:type="paragraph" w:styleId="ListParagraph">
    <w:name w:val="List Paragraph"/>
    <w:basedOn w:val="Normal"/>
    <w:uiPriority w:val="99"/>
    <w:qFormat/>
    <w:rsid w:val="00BE7A18"/>
    <w:pPr>
      <w:ind w:left="720"/>
      <w:contextualSpacing/>
    </w:pPr>
  </w:style>
  <w:style w:type="character" w:styleId="Strong">
    <w:name w:val="Strong"/>
    <w:basedOn w:val="DefaultParagraphFont"/>
    <w:uiPriority w:val="99"/>
    <w:qFormat/>
    <w:rsid w:val="00162A2A"/>
    <w:rPr>
      <w:rFonts w:cs="Times New Roman"/>
      <w:b/>
      <w:bCs/>
    </w:rPr>
  </w:style>
  <w:style w:type="paragraph" w:styleId="BalloonText">
    <w:name w:val="Balloon Text"/>
    <w:basedOn w:val="Normal"/>
    <w:link w:val="BalloonTextChar"/>
    <w:uiPriority w:val="99"/>
    <w:semiHidden/>
    <w:rsid w:val="00AE653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E653B"/>
    <w:rPr>
      <w:rFonts w:ascii="Tahoma" w:hAnsi="Tahoma" w:cs="Tahoma"/>
      <w:sz w:val="16"/>
      <w:szCs w:val="16"/>
      <w:lang w:eastAsia="tr-TR"/>
    </w:rPr>
  </w:style>
  <w:style w:type="paragraph" w:styleId="NoSpacing">
    <w:name w:val="No Spacing"/>
    <w:link w:val="NoSpacingChar"/>
    <w:uiPriority w:val="99"/>
    <w:qFormat/>
    <w:rsid w:val="003D144D"/>
    <w:rPr>
      <w:rFonts w:ascii="Times New Roman" w:eastAsia="MS Mincho" w:hAnsi="Times New Roman"/>
      <w:sz w:val="24"/>
      <w:szCs w:val="24"/>
    </w:rPr>
  </w:style>
  <w:style w:type="paragraph" w:customStyle="1" w:styleId="Stil">
    <w:name w:val="Stil"/>
    <w:uiPriority w:val="99"/>
    <w:rsid w:val="00202097"/>
    <w:pPr>
      <w:widowControl w:val="0"/>
      <w:autoSpaceDE w:val="0"/>
      <w:autoSpaceDN w:val="0"/>
      <w:adjustRightInd w:val="0"/>
    </w:pPr>
    <w:rPr>
      <w:rFonts w:ascii="Times New Roman" w:eastAsia="Times New Roman" w:hAnsi="Times New Roman"/>
      <w:sz w:val="24"/>
      <w:szCs w:val="24"/>
    </w:rPr>
  </w:style>
  <w:style w:type="paragraph" w:styleId="NormalIndent">
    <w:name w:val="Normal Indent"/>
    <w:aliases w:val="Normal Girinti Char,Normal Girinti Char Char Char"/>
    <w:basedOn w:val="Normal"/>
    <w:uiPriority w:val="99"/>
    <w:rsid w:val="00195C9D"/>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character" w:customStyle="1" w:styleId="NoSpacingChar">
    <w:name w:val="No Spacing Char"/>
    <w:basedOn w:val="DefaultParagraphFont"/>
    <w:link w:val="NoSpacing"/>
    <w:uiPriority w:val="99"/>
    <w:locked/>
    <w:rsid w:val="00A279C8"/>
    <w:rPr>
      <w:rFonts w:ascii="Times New Roman" w:eastAsia="MS Mincho" w:hAnsi="Times New Roman" w:cs="Times New Roman"/>
      <w:sz w:val="24"/>
      <w:szCs w:val="24"/>
      <w:lang w:val="tr-TR" w:eastAsia="tr-TR" w:bidi="ar-SA"/>
    </w:rPr>
  </w:style>
  <w:style w:type="paragraph" w:customStyle="1" w:styleId="Pa18">
    <w:name w:val="Pa18"/>
    <w:basedOn w:val="Normal"/>
    <w:next w:val="Normal"/>
    <w:uiPriority w:val="99"/>
    <w:rsid w:val="00A279C8"/>
    <w:pPr>
      <w:autoSpaceDE w:val="0"/>
      <w:autoSpaceDN w:val="0"/>
      <w:adjustRightInd w:val="0"/>
      <w:spacing w:line="201" w:lineRule="atLeast"/>
    </w:pPr>
    <w:rPr>
      <w:rFonts w:ascii="Arial" w:hAnsi="Arial"/>
      <w:u w:color="003366"/>
    </w:rPr>
  </w:style>
  <w:style w:type="paragraph" w:customStyle="1" w:styleId="Pa19">
    <w:name w:val="Pa19"/>
    <w:basedOn w:val="Normal"/>
    <w:next w:val="Normal"/>
    <w:uiPriority w:val="99"/>
    <w:rsid w:val="00A279C8"/>
    <w:pPr>
      <w:autoSpaceDE w:val="0"/>
      <w:autoSpaceDN w:val="0"/>
      <w:adjustRightInd w:val="0"/>
      <w:spacing w:line="201" w:lineRule="atLeast"/>
    </w:pPr>
    <w:rPr>
      <w:rFonts w:ascii="Arial" w:hAnsi="Arial"/>
      <w:u w:color="003366"/>
    </w:rPr>
  </w:style>
  <w:style w:type="paragraph" w:customStyle="1" w:styleId="Pa15">
    <w:name w:val="Pa15"/>
    <w:basedOn w:val="Normal"/>
    <w:next w:val="Normal"/>
    <w:uiPriority w:val="99"/>
    <w:rsid w:val="00A279C8"/>
    <w:pPr>
      <w:autoSpaceDE w:val="0"/>
      <w:autoSpaceDN w:val="0"/>
      <w:adjustRightInd w:val="0"/>
      <w:spacing w:line="201" w:lineRule="atLeast"/>
    </w:pPr>
    <w:rPr>
      <w:rFonts w:ascii="Arial" w:hAnsi="Arial"/>
      <w:u w:color="003366"/>
    </w:rPr>
  </w:style>
  <w:style w:type="character" w:customStyle="1" w:styleId="A6">
    <w:name w:val="A6"/>
    <w:uiPriority w:val="99"/>
    <w:rsid w:val="00A279C8"/>
    <w:rPr>
      <w:rFonts w:ascii="Arial" w:hAnsi="Arial"/>
      <w:b/>
      <w:color w:val="000000"/>
    </w:rPr>
  </w:style>
  <w:style w:type="character" w:customStyle="1" w:styleId="A7">
    <w:name w:val="A7"/>
    <w:uiPriority w:val="99"/>
    <w:rsid w:val="00A279C8"/>
    <w:rPr>
      <w:rFonts w:ascii="Arial" w:hAnsi="Arial"/>
      <w:b/>
      <w:color w:val="000000"/>
      <w:sz w:val="20"/>
      <w:u w:val="single"/>
    </w:rPr>
  </w:style>
  <w:style w:type="paragraph" w:styleId="NormalWeb">
    <w:name w:val="Normal (Web)"/>
    <w:basedOn w:val="Normal"/>
    <w:uiPriority w:val="99"/>
    <w:rsid w:val="00BC66DD"/>
    <w:pPr>
      <w:spacing w:before="100" w:beforeAutospacing="1" w:after="100" w:afterAutospacing="1"/>
    </w:pPr>
  </w:style>
  <w:style w:type="paragraph" w:styleId="PlainText">
    <w:name w:val="Plain Text"/>
    <w:basedOn w:val="Normal"/>
    <w:link w:val="PlainTextChar"/>
    <w:uiPriority w:val="99"/>
    <w:rsid w:val="00485179"/>
    <w:rPr>
      <w:rFonts w:ascii="Courier New" w:hAnsi="Courier New" w:cs="Courier New"/>
      <w:sz w:val="20"/>
      <w:szCs w:val="20"/>
    </w:rPr>
  </w:style>
  <w:style w:type="character" w:customStyle="1" w:styleId="PlainTextChar">
    <w:name w:val="Plain Text Char"/>
    <w:basedOn w:val="DefaultParagraphFont"/>
    <w:link w:val="PlainText"/>
    <w:uiPriority w:val="99"/>
    <w:locked/>
    <w:rsid w:val="00485179"/>
    <w:rPr>
      <w:rFonts w:ascii="Courier New" w:hAnsi="Courier New" w:cs="Courier New"/>
      <w:sz w:val="20"/>
      <w:szCs w:val="20"/>
      <w:lang w:eastAsia="tr-TR"/>
    </w:rPr>
  </w:style>
  <w:style w:type="table" w:styleId="TableGrid">
    <w:name w:val="Table Grid"/>
    <w:basedOn w:val="TableNormal"/>
    <w:uiPriority w:val="99"/>
    <w:rsid w:val="009F32C3"/>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DF55FD"/>
    <w:pPr>
      <w:autoSpaceDE w:val="0"/>
      <w:autoSpaceDN w:val="0"/>
      <w:adjustRightInd w:val="0"/>
    </w:pPr>
    <w:rPr>
      <w:rFonts w:ascii="Arial" w:hAnsi="Arial" w:cs="Arial"/>
      <w:color w:val="000000"/>
      <w:sz w:val="24"/>
      <w:szCs w:val="24"/>
      <w:lang w:eastAsia="en-US"/>
    </w:rPr>
  </w:style>
  <w:style w:type="paragraph" w:customStyle="1" w:styleId="ListeParagraf1">
    <w:name w:val="Liste Paragraf1"/>
    <w:basedOn w:val="Normal"/>
    <w:uiPriority w:val="99"/>
    <w:rsid w:val="001816CA"/>
    <w:pPr>
      <w:spacing w:after="200" w:line="276" w:lineRule="auto"/>
      <w:ind w:left="720"/>
      <w:contextualSpacing/>
    </w:pPr>
    <w:rPr>
      <w:rFonts w:ascii="Arial" w:hAnsi="Arial" w:cs="Arial"/>
      <w:b/>
      <w:sz w:val="20"/>
      <w:szCs w:val="20"/>
      <w:lang w:eastAsia="en-US"/>
    </w:rPr>
  </w:style>
  <w:style w:type="character" w:customStyle="1" w:styleId="apple-converted-space">
    <w:name w:val="apple-converted-space"/>
    <w:basedOn w:val="DefaultParagraphFont"/>
    <w:uiPriority w:val="99"/>
    <w:rsid w:val="00E275FE"/>
    <w:rPr>
      <w:rFonts w:cs="Times New Roman"/>
    </w:rPr>
  </w:style>
  <w:style w:type="character" w:styleId="Hyperlink">
    <w:name w:val="Hyperlink"/>
    <w:basedOn w:val="DefaultParagraphFont"/>
    <w:uiPriority w:val="99"/>
    <w:rsid w:val="005162E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1947</Words>
  <Characters>11102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ozgur</dc:creator>
  <cp:keywords>www.sorubak.com</cp:keywords>
  <dc:description/>
  <cp:lastModifiedBy>edanur</cp:lastModifiedBy>
  <cp:revision>3</cp:revision>
  <cp:lastPrinted>2013-04-25T13:30:00Z</cp:lastPrinted>
  <dcterms:created xsi:type="dcterms:W3CDTF">2015-01-03T23:17:00Z</dcterms:created>
  <dcterms:modified xsi:type="dcterms:W3CDTF">2015-01-05T16:54:00Z</dcterms:modified>
</cp:coreProperties>
</file>