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1339" w:rsidRPr="003B597C" w:rsidRDefault="00491339" w:rsidP="003B597C">
      <w:pPr>
        <w:jc w:val="both"/>
        <w:rPr>
          <w:b/>
        </w:rPr>
      </w:pPr>
      <w:r w:rsidRPr="003B597C">
        <w:rPr>
          <w:b/>
        </w:rPr>
        <w:t>ADI SOYADI:                                                                                                                             NUMARASI:</w:t>
      </w:r>
    </w:p>
    <w:p w:rsidR="00491339" w:rsidRPr="00273579" w:rsidRDefault="00491339" w:rsidP="003B597C">
      <w:pPr>
        <w:jc w:val="center"/>
        <w:rPr>
          <w:b/>
        </w:rPr>
      </w:pPr>
      <w:r w:rsidRPr="00273579">
        <w:rPr>
          <w:b/>
        </w:rPr>
        <w:t>ASKER OLACAĞIM</w:t>
      </w:r>
    </w:p>
    <w:p w:rsidR="00491339" w:rsidRDefault="00491339" w:rsidP="003B597C">
      <w:pPr>
        <w:ind w:firstLine="708"/>
        <w:jc w:val="both"/>
      </w:pPr>
      <w:r>
        <w:t>Bir sabah Çankaya sırtlarında gezerken bir çocuk Gazi’ye sokuldu. Gazi Paşa çocuğa adını sodur ve kendisini tanıyıp tanımadığını öğrenmek istedi. Çocuk zeki bakışlarını Ata’nın yüzünde gezdirip cevap verdi: “ Sen Gazi Paşa’sın.” dedi. Ata gülümsedi. “ Olmadı Cemil. Ben Gazi Paşa değilim, beni benzettin.” dedi. Çocuk: “ Yok benzetmedim, iyi biliyorum, sen Gazi Paşa’sın.” Ata “ Nereden biliyorsun?” diye sordu. Çocuk kendinden emin bir tavırla  “ Çünkü kimse sana benzemez.” Diye cevap verdi. Çelik gözler bulutlandı. O eşsiz kafanın içinden kimbilir neler geçiyordu. Cemil’e dönerek büyünce ne olmak istediğini sordu. Cevap ufacık ağızdan tereddütsüz çıktı: “Asker olacağım.” Gazi Paşa “ Asker olup da ne yapacaksın?” diye sordu. “ Düşman bir daha bu topraklara ayak basacak olursa onu buradan kovacağım.” Gazi bir şey demedi. Küçük Cemil’i kollarından tutup kaldırdı ve alnına sıcacık bir öpücük kondurdu. Sonra oradan ayrıldık. Daha sonra Atatürk başlangıcı kendi zihninde kalan cümleyi bize hitap ederek tamamladı:</w:t>
      </w:r>
    </w:p>
    <w:p w:rsidR="00491339" w:rsidRDefault="00491339" w:rsidP="003B597C">
      <w:pPr>
        <w:pStyle w:val="ListParagraph"/>
        <w:numPr>
          <w:ilvl w:val="0"/>
          <w:numId w:val="2"/>
        </w:numPr>
        <w:jc w:val="both"/>
      </w:pPr>
      <w:r>
        <w:t xml:space="preserve">Evet…  Öyledir. Milletin bağrında temiz bir nesil yetişiyor. Bu eseri onlara bırakacağım ve gözüm arkada kalmayacak. </w:t>
      </w:r>
    </w:p>
    <w:p w:rsidR="00491339" w:rsidRPr="001A1949" w:rsidRDefault="00491339" w:rsidP="003B597C">
      <w:pPr>
        <w:jc w:val="both"/>
        <w:rPr>
          <w:b/>
        </w:rPr>
      </w:pPr>
      <w:r w:rsidRPr="001A1949">
        <w:rPr>
          <w:b/>
        </w:rPr>
        <w:t>(İLK 4 SORUYU METNE GÖRE CEVAPLAYINIZ.)</w:t>
      </w:r>
    </w:p>
    <w:p w:rsidR="00491339" w:rsidRDefault="00491339" w:rsidP="003B597C">
      <w:pPr>
        <w:pStyle w:val="ListParagraph"/>
        <w:numPr>
          <w:ilvl w:val="0"/>
          <w:numId w:val="4"/>
        </w:numPr>
        <w:jc w:val="both"/>
      </w:pPr>
      <w:r>
        <w:t>Hikayenin unsurlarını yazınız. (10 Puan)</w:t>
      </w:r>
    </w:p>
    <w:p w:rsidR="00491339" w:rsidRDefault="00491339" w:rsidP="003B597C">
      <w:pPr>
        <w:pStyle w:val="ListParagraph"/>
        <w:jc w:val="both"/>
      </w:pPr>
      <w:r>
        <w:t>Olay:</w:t>
      </w:r>
    </w:p>
    <w:p w:rsidR="00491339" w:rsidRDefault="00491339" w:rsidP="003B597C">
      <w:pPr>
        <w:pStyle w:val="ListParagraph"/>
        <w:jc w:val="both"/>
      </w:pPr>
    </w:p>
    <w:p w:rsidR="00491339" w:rsidRDefault="00491339" w:rsidP="003B597C">
      <w:pPr>
        <w:pStyle w:val="ListParagraph"/>
        <w:jc w:val="both"/>
      </w:pPr>
      <w:r>
        <w:t>Yer:</w:t>
      </w:r>
    </w:p>
    <w:p w:rsidR="00491339" w:rsidRDefault="00491339" w:rsidP="003B597C">
      <w:pPr>
        <w:pStyle w:val="ListParagraph"/>
        <w:jc w:val="both"/>
      </w:pPr>
      <w:r>
        <w:t>Zaman:</w:t>
      </w:r>
    </w:p>
    <w:p w:rsidR="00491339" w:rsidRDefault="00491339" w:rsidP="003B597C">
      <w:pPr>
        <w:pStyle w:val="ListParagraph"/>
        <w:jc w:val="both"/>
      </w:pPr>
      <w:r>
        <w:t>Kişiler:</w:t>
      </w:r>
    </w:p>
    <w:p w:rsidR="00491339" w:rsidRDefault="00491339" w:rsidP="003B597C">
      <w:pPr>
        <w:pStyle w:val="ListParagraph"/>
        <w:numPr>
          <w:ilvl w:val="0"/>
          <w:numId w:val="4"/>
        </w:numPr>
        <w:jc w:val="both"/>
      </w:pPr>
      <w:r>
        <w:t>Cemil karşılaştığı kişiyi tahmin edebildi mi? Cemil’in karşılaştığı kişi kimdi? Tahminini inandırıcı kılmak için ne söyledi ?</w:t>
      </w:r>
      <w:r w:rsidRPr="00551B77">
        <w:t xml:space="preserve"> </w:t>
      </w:r>
      <w:r>
        <w:t xml:space="preserve"> (10 Puan)</w:t>
      </w:r>
    </w:p>
    <w:p w:rsidR="00491339" w:rsidRDefault="00491339" w:rsidP="003B597C">
      <w:pPr>
        <w:pStyle w:val="ListParagraph"/>
        <w:jc w:val="both"/>
      </w:pPr>
    </w:p>
    <w:p w:rsidR="00491339" w:rsidRDefault="00491339" w:rsidP="003B597C">
      <w:pPr>
        <w:pStyle w:val="ListParagraph"/>
        <w:jc w:val="both"/>
      </w:pPr>
    </w:p>
    <w:p w:rsidR="00491339" w:rsidRDefault="00491339" w:rsidP="003B597C">
      <w:pPr>
        <w:pStyle w:val="ListParagraph"/>
        <w:jc w:val="both"/>
      </w:pPr>
    </w:p>
    <w:p w:rsidR="00491339" w:rsidRDefault="00491339" w:rsidP="003B597C">
      <w:pPr>
        <w:pStyle w:val="ListParagraph"/>
        <w:jc w:val="both"/>
      </w:pPr>
    </w:p>
    <w:p w:rsidR="00491339" w:rsidRDefault="00491339" w:rsidP="003B597C">
      <w:pPr>
        <w:pStyle w:val="ListParagraph"/>
        <w:jc w:val="both"/>
      </w:pPr>
    </w:p>
    <w:p w:rsidR="00491339" w:rsidRDefault="00491339" w:rsidP="003B597C">
      <w:pPr>
        <w:pStyle w:val="ListParagraph"/>
        <w:jc w:val="both"/>
      </w:pPr>
    </w:p>
    <w:p w:rsidR="00491339" w:rsidRDefault="00491339" w:rsidP="003B597C">
      <w:pPr>
        <w:pStyle w:val="ListParagraph"/>
        <w:numPr>
          <w:ilvl w:val="0"/>
          <w:numId w:val="4"/>
        </w:numPr>
        <w:jc w:val="both"/>
      </w:pPr>
      <w:r>
        <w:t>Cemil büyünce ne olmak istiyor? Neden?</w:t>
      </w:r>
      <w:r w:rsidRPr="00551B77">
        <w:t xml:space="preserve"> </w:t>
      </w:r>
      <w:r>
        <w:t>(10 Puan)</w:t>
      </w:r>
    </w:p>
    <w:p w:rsidR="00491339" w:rsidRDefault="00491339" w:rsidP="003B597C">
      <w:pPr>
        <w:pStyle w:val="ListParagraph"/>
        <w:jc w:val="both"/>
      </w:pPr>
    </w:p>
    <w:p w:rsidR="00491339" w:rsidRDefault="00491339" w:rsidP="003B597C">
      <w:pPr>
        <w:pStyle w:val="ListParagraph"/>
        <w:jc w:val="both"/>
      </w:pPr>
    </w:p>
    <w:p w:rsidR="00491339" w:rsidRDefault="00491339" w:rsidP="003B597C">
      <w:pPr>
        <w:pStyle w:val="ListParagraph"/>
        <w:jc w:val="both"/>
      </w:pPr>
    </w:p>
    <w:p w:rsidR="00491339" w:rsidRDefault="00491339" w:rsidP="003B597C">
      <w:pPr>
        <w:pStyle w:val="ListParagraph"/>
        <w:jc w:val="both"/>
      </w:pPr>
    </w:p>
    <w:p w:rsidR="00491339" w:rsidRDefault="00491339" w:rsidP="003B597C">
      <w:pPr>
        <w:pStyle w:val="ListParagraph"/>
        <w:jc w:val="both"/>
      </w:pPr>
    </w:p>
    <w:p w:rsidR="00491339" w:rsidRDefault="00491339" w:rsidP="003B597C">
      <w:pPr>
        <w:pStyle w:val="ListParagraph"/>
        <w:numPr>
          <w:ilvl w:val="0"/>
          <w:numId w:val="4"/>
        </w:numPr>
        <w:jc w:val="both"/>
      </w:pPr>
      <w:r>
        <w:t xml:space="preserve"> Çocuk Atatürk’e neler düşündürmüştür? (10 Puan)</w:t>
      </w:r>
    </w:p>
    <w:p w:rsidR="00491339" w:rsidRDefault="00491339" w:rsidP="00551B77">
      <w:pPr>
        <w:pStyle w:val="ListParagraph"/>
        <w:jc w:val="both"/>
      </w:pPr>
    </w:p>
    <w:p w:rsidR="00491339" w:rsidRDefault="00491339" w:rsidP="00551B77">
      <w:pPr>
        <w:pStyle w:val="ListParagraph"/>
        <w:jc w:val="both"/>
      </w:pPr>
    </w:p>
    <w:p w:rsidR="00491339" w:rsidRDefault="00491339" w:rsidP="00551B77">
      <w:pPr>
        <w:pStyle w:val="ListParagraph"/>
        <w:jc w:val="both"/>
      </w:pPr>
    </w:p>
    <w:p w:rsidR="00491339" w:rsidRDefault="00491339" w:rsidP="00551B77">
      <w:pPr>
        <w:pStyle w:val="ListParagraph"/>
        <w:jc w:val="both"/>
      </w:pPr>
    </w:p>
    <w:p w:rsidR="00491339" w:rsidRDefault="00491339" w:rsidP="00551B77">
      <w:pPr>
        <w:pStyle w:val="ListParagraph"/>
        <w:numPr>
          <w:ilvl w:val="0"/>
          <w:numId w:val="4"/>
        </w:numPr>
        <w:jc w:val="both"/>
      </w:pPr>
      <w:r>
        <w:t>Aşağıdaki tabloyu uygun şekildi tamamlayınız. ( 15 Puan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842"/>
        <w:gridCol w:w="1842"/>
        <w:gridCol w:w="1843"/>
        <w:gridCol w:w="1843"/>
      </w:tblGrid>
      <w:tr w:rsidR="00491339" w:rsidRPr="00533CF3" w:rsidTr="00533CF3">
        <w:tc>
          <w:tcPr>
            <w:tcW w:w="1842" w:type="dxa"/>
          </w:tcPr>
          <w:p w:rsidR="00491339" w:rsidRPr="00533CF3" w:rsidRDefault="00491339" w:rsidP="00533CF3">
            <w:pPr>
              <w:spacing w:after="0" w:line="240" w:lineRule="auto"/>
              <w:jc w:val="both"/>
            </w:pPr>
            <w:r w:rsidRPr="00533CF3">
              <w:t>Olumlu</w:t>
            </w:r>
          </w:p>
        </w:tc>
        <w:tc>
          <w:tcPr>
            <w:tcW w:w="1842" w:type="dxa"/>
          </w:tcPr>
          <w:p w:rsidR="00491339" w:rsidRPr="00533CF3" w:rsidRDefault="00491339" w:rsidP="00533CF3">
            <w:pPr>
              <w:spacing w:after="0" w:line="240" w:lineRule="auto"/>
              <w:jc w:val="both"/>
            </w:pPr>
            <w:r w:rsidRPr="00533CF3">
              <w:t>Olumsuz</w:t>
            </w:r>
          </w:p>
        </w:tc>
        <w:tc>
          <w:tcPr>
            <w:tcW w:w="1843" w:type="dxa"/>
          </w:tcPr>
          <w:p w:rsidR="00491339" w:rsidRPr="00533CF3" w:rsidRDefault="00491339" w:rsidP="00533CF3">
            <w:pPr>
              <w:spacing w:after="0" w:line="240" w:lineRule="auto"/>
              <w:jc w:val="both"/>
            </w:pPr>
            <w:r w:rsidRPr="00533CF3">
              <w:t>Olumlu Soru</w:t>
            </w:r>
          </w:p>
        </w:tc>
        <w:tc>
          <w:tcPr>
            <w:tcW w:w="1843" w:type="dxa"/>
          </w:tcPr>
          <w:p w:rsidR="00491339" w:rsidRPr="00533CF3" w:rsidRDefault="00491339" w:rsidP="00533CF3">
            <w:pPr>
              <w:spacing w:after="0" w:line="240" w:lineRule="auto"/>
              <w:jc w:val="both"/>
            </w:pPr>
            <w:r w:rsidRPr="00533CF3">
              <w:t>Olumsuz Soru</w:t>
            </w:r>
          </w:p>
        </w:tc>
      </w:tr>
      <w:tr w:rsidR="00491339" w:rsidRPr="00533CF3" w:rsidTr="00533CF3">
        <w:tc>
          <w:tcPr>
            <w:tcW w:w="1842" w:type="dxa"/>
          </w:tcPr>
          <w:p w:rsidR="00491339" w:rsidRPr="00533CF3" w:rsidRDefault="00491339" w:rsidP="00533CF3">
            <w:pPr>
              <w:spacing w:after="0" w:line="240" w:lineRule="auto"/>
              <w:jc w:val="both"/>
            </w:pPr>
            <w:r w:rsidRPr="00533CF3">
              <w:t>Bildim</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Kaçsa</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Gelelim</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Çalışıyor</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r w:rsidR="00491339" w:rsidRPr="00533CF3" w:rsidTr="00533CF3">
        <w:tc>
          <w:tcPr>
            <w:tcW w:w="1842" w:type="dxa"/>
          </w:tcPr>
          <w:p w:rsidR="00491339" w:rsidRPr="00533CF3" w:rsidRDefault="00491339" w:rsidP="00533CF3">
            <w:pPr>
              <w:spacing w:after="0" w:line="240" w:lineRule="auto"/>
              <w:jc w:val="both"/>
            </w:pPr>
            <w:r w:rsidRPr="00533CF3">
              <w:t xml:space="preserve">Çalışır </w:t>
            </w:r>
          </w:p>
        </w:tc>
        <w:tc>
          <w:tcPr>
            <w:tcW w:w="1842"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c>
          <w:tcPr>
            <w:tcW w:w="1843" w:type="dxa"/>
          </w:tcPr>
          <w:p w:rsidR="00491339" w:rsidRPr="00533CF3" w:rsidRDefault="00491339" w:rsidP="00533CF3">
            <w:pPr>
              <w:spacing w:after="0" w:line="240" w:lineRule="auto"/>
              <w:jc w:val="both"/>
            </w:pPr>
          </w:p>
        </w:tc>
      </w:tr>
    </w:tbl>
    <w:p w:rsidR="00491339" w:rsidRDefault="00491339" w:rsidP="00E8557B">
      <w:pPr>
        <w:pStyle w:val="ListParagraph"/>
        <w:jc w:val="both"/>
      </w:pPr>
    </w:p>
    <w:p w:rsidR="00491339" w:rsidRDefault="00491339" w:rsidP="00E8557B">
      <w:pPr>
        <w:pStyle w:val="ListParagraph"/>
        <w:numPr>
          <w:ilvl w:val="0"/>
          <w:numId w:val="4"/>
        </w:numPr>
        <w:jc w:val="both"/>
      </w:pPr>
      <w:r>
        <w:t>Aşağıdaki cümlelerin hangisinde zarf yoktur? ( 5 Puan )</w:t>
      </w:r>
    </w:p>
    <w:p w:rsidR="00491339" w:rsidRDefault="00491339" w:rsidP="00D03449">
      <w:pPr>
        <w:pStyle w:val="ListParagraph"/>
        <w:numPr>
          <w:ilvl w:val="0"/>
          <w:numId w:val="5"/>
        </w:numPr>
        <w:jc w:val="both"/>
      </w:pPr>
      <w:r>
        <w:t>Bugün epeyce yoruldum.</w:t>
      </w:r>
    </w:p>
    <w:p w:rsidR="00491339" w:rsidRDefault="00491339" w:rsidP="00D03449">
      <w:pPr>
        <w:pStyle w:val="ListParagraph"/>
        <w:numPr>
          <w:ilvl w:val="0"/>
          <w:numId w:val="5"/>
        </w:numPr>
        <w:jc w:val="both"/>
      </w:pPr>
      <w:r>
        <w:t>Bugün güzel görünüyorsun.</w:t>
      </w:r>
    </w:p>
    <w:p w:rsidR="00491339" w:rsidRDefault="00491339" w:rsidP="00D03449">
      <w:pPr>
        <w:pStyle w:val="ListParagraph"/>
        <w:numPr>
          <w:ilvl w:val="0"/>
          <w:numId w:val="5"/>
        </w:numPr>
        <w:jc w:val="both"/>
      </w:pPr>
      <w:r>
        <w:t>Bu işyerinde çalışıyormuş.</w:t>
      </w:r>
    </w:p>
    <w:p w:rsidR="00491339" w:rsidRDefault="00491339" w:rsidP="00D03449">
      <w:pPr>
        <w:pStyle w:val="ListParagraph"/>
        <w:numPr>
          <w:ilvl w:val="0"/>
          <w:numId w:val="5"/>
        </w:numPr>
        <w:jc w:val="both"/>
      </w:pPr>
      <w:r>
        <w:t>Murat, gayet ölçülü davranır.</w:t>
      </w:r>
    </w:p>
    <w:p w:rsidR="00491339" w:rsidRDefault="00491339" w:rsidP="00E8557B">
      <w:pPr>
        <w:pStyle w:val="ListParagraph"/>
        <w:ind w:left="1080"/>
        <w:jc w:val="both"/>
      </w:pPr>
    </w:p>
    <w:p w:rsidR="00491339" w:rsidRDefault="00491339" w:rsidP="006A09FB">
      <w:pPr>
        <w:pStyle w:val="ListParagraph"/>
        <w:numPr>
          <w:ilvl w:val="0"/>
          <w:numId w:val="4"/>
        </w:numPr>
        <w:jc w:val="both"/>
      </w:pPr>
      <w:r>
        <w:t>Aşağıda verilen ifadelerden doğru olanların başına D, yanlış olanlara Y yazınız. ( 10 puan)</w:t>
      </w:r>
    </w:p>
    <w:p w:rsidR="00491339" w:rsidRDefault="00491339" w:rsidP="006A09FB">
      <w:pPr>
        <w:pStyle w:val="ListParagraph"/>
        <w:jc w:val="both"/>
      </w:pPr>
      <w:r>
        <w:t>……… “Samanyolu” kelimesi birleşik bir kelimedir.</w:t>
      </w:r>
    </w:p>
    <w:p w:rsidR="00491339" w:rsidRDefault="00491339" w:rsidP="006A09FB">
      <w:pPr>
        <w:pStyle w:val="ListParagraph"/>
        <w:jc w:val="both"/>
      </w:pPr>
      <w:r>
        <w:t>……… Kipler bildirme kipleri ve dilek kipleri olarak ikiye ayrılır.</w:t>
      </w:r>
    </w:p>
    <w:p w:rsidR="00491339" w:rsidRDefault="00491339" w:rsidP="006A09FB">
      <w:pPr>
        <w:pStyle w:val="ListParagraph"/>
        <w:jc w:val="both"/>
      </w:pPr>
      <w:r>
        <w:t xml:space="preserve">….…. “Selin bu yıl yaz tatili için almanya’ya gidecek.” cümlesinde yazım yanlışı yoktur. </w:t>
      </w:r>
    </w:p>
    <w:p w:rsidR="00491339" w:rsidRDefault="00491339" w:rsidP="006A09FB">
      <w:pPr>
        <w:pStyle w:val="ListParagraph"/>
        <w:jc w:val="both"/>
      </w:pPr>
      <w:r>
        <w:t>…...… “ Bahçedeki çöpleri toplayın.”  cümlesinde çekimli fiil vardır.</w:t>
      </w:r>
    </w:p>
    <w:p w:rsidR="00491339" w:rsidRDefault="00491339" w:rsidP="00E8557B">
      <w:pPr>
        <w:pStyle w:val="ListParagraph"/>
        <w:jc w:val="both"/>
      </w:pPr>
      <w:r>
        <w:t xml:space="preserve">……… “ Öyle inatçı ki bir işi istemezse </w:t>
      </w:r>
      <w:r w:rsidRPr="0090241B">
        <w:rPr>
          <w:u w:val="single"/>
        </w:rPr>
        <w:t>yapmaz.</w:t>
      </w:r>
      <w:r>
        <w:t>” cümlesinde altı çizili fiil istek kipiyle çekimlenmiştir.</w:t>
      </w:r>
    </w:p>
    <w:p w:rsidR="00491339" w:rsidRDefault="00491339" w:rsidP="00E8557B">
      <w:pPr>
        <w:pStyle w:val="ListParagraph"/>
        <w:jc w:val="both"/>
      </w:pPr>
    </w:p>
    <w:p w:rsidR="00491339" w:rsidRDefault="00491339" w:rsidP="0090241B">
      <w:pPr>
        <w:pStyle w:val="ListParagraph"/>
        <w:numPr>
          <w:ilvl w:val="0"/>
          <w:numId w:val="4"/>
        </w:numPr>
        <w:jc w:val="both"/>
      </w:pPr>
      <w:r>
        <w:t>Aşağıdaki boşlukları uygun şekilde tamamlayınız. ( 5 Puan)</w:t>
      </w:r>
    </w:p>
    <w:p w:rsidR="00491339" w:rsidRDefault="00491339" w:rsidP="00E8557B">
      <w:pPr>
        <w:pStyle w:val="ListParagraph"/>
        <w:jc w:val="both"/>
      </w:pPr>
    </w:p>
    <w:p w:rsidR="00491339" w:rsidRDefault="00491339" w:rsidP="0090241B">
      <w:pPr>
        <w:pStyle w:val="ListParagraph"/>
        <w:numPr>
          <w:ilvl w:val="0"/>
          <w:numId w:val="6"/>
        </w:numPr>
        <w:jc w:val="both"/>
      </w:pPr>
      <w:r>
        <w:t>Geçmişte yaşadığımız olayları açık, sade, anlaşılır biçimde yazdığımız yazı türlerine ……………… denir.</w:t>
      </w:r>
    </w:p>
    <w:p w:rsidR="00491339" w:rsidRDefault="00491339" w:rsidP="0090241B">
      <w:pPr>
        <w:pStyle w:val="ListParagraph"/>
        <w:numPr>
          <w:ilvl w:val="0"/>
          <w:numId w:val="6"/>
        </w:numPr>
        <w:jc w:val="both"/>
      </w:pPr>
      <w:r>
        <w:t>İçinde bulunduğumuz  anda yaptıklarımızı ……………………….. kipiyle  anlatırız.</w:t>
      </w:r>
    </w:p>
    <w:p w:rsidR="00491339" w:rsidRDefault="00491339" w:rsidP="0090241B">
      <w:pPr>
        <w:pStyle w:val="ListParagraph"/>
        <w:numPr>
          <w:ilvl w:val="0"/>
          <w:numId w:val="6"/>
        </w:numPr>
        <w:jc w:val="both"/>
      </w:pPr>
      <w:r>
        <w:t>Anlamlarına göre fiiller …………………..   , ……………………    ,  …………………… olmak üzere üçe ayrılır.</w:t>
      </w:r>
    </w:p>
    <w:p w:rsidR="00491339" w:rsidRDefault="00491339" w:rsidP="00E8557B">
      <w:pPr>
        <w:pStyle w:val="ListParagraph"/>
        <w:ind w:left="1080"/>
        <w:jc w:val="both"/>
      </w:pPr>
    </w:p>
    <w:p w:rsidR="00491339" w:rsidRDefault="00491339" w:rsidP="00B61CE0">
      <w:pPr>
        <w:pStyle w:val="ListParagraph"/>
        <w:numPr>
          <w:ilvl w:val="0"/>
          <w:numId w:val="4"/>
        </w:numPr>
        <w:jc w:val="both"/>
      </w:pPr>
      <w:r>
        <w:t>Aşağıdaki boşlukları uygun noktala işaretleriyle doldurunuz. ( 5 puan )</w:t>
      </w:r>
    </w:p>
    <w:p w:rsidR="00491339" w:rsidRDefault="00491339" w:rsidP="00B61CE0">
      <w:pPr>
        <w:pStyle w:val="ListParagraph"/>
        <w:jc w:val="both"/>
      </w:pPr>
      <w:r>
        <w:t xml:space="preserve">Serkan İstanbul (    ) da gördüklerini ballandıra ballandıra anlatıyordu (  )  kocaman bir deniz, martılar, gemiler, balıklar (     ) Her şey o kadar güzeldi ki tekrar İstanbul’a gitmeyi çok istiyordu(       )   Ama okulların kapanmasına daha çok vardı (     )  </w:t>
      </w:r>
    </w:p>
    <w:p w:rsidR="00491339" w:rsidRDefault="00491339" w:rsidP="00B61CE0">
      <w:pPr>
        <w:pStyle w:val="ListParagraph"/>
        <w:jc w:val="both"/>
      </w:pPr>
    </w:p>
    <w:p w:rsidR="00491339" w:rsidRDefault="00491339" w:rsidP="00F033F2">
      <w:pPr>
        <w:pStyle w:val="ListParagraph"/>
        <w:numPr>
          <w:ilvl w:val="0"/>
          <w:numId w:val="4"/>
        </w:numPr>
        <w:jc w:val="both"/>
      </w:pPr>
      <w:r>
        <w:t xml:space="preserve">Yazım ve noktalama işaretlerine uygun olarak bir </w:t>
      </w:r>
      <w:r w:rsidRPr="001A1949">
        <w:rPr>
          <w:b/>
        </w:rPr>
        <w:t>anınızı</w:t>
      </w:r>
      <w:r>
        <w:t xml:space="preserve"> yazınız.  ( 20 puan )</w:t>
      </w:r>
    </w:p>
    <w:p w:rsidR="00491339" w:rsidRDefault="00491339" w:rsidP="00E8557B">
      <w:pPr>
        <w:pStyle w:val="ListParagraph"/>
        <w:jc w:val="both"/>
      </w:pPr>
    </w:p>
    <w:p w:rsidR="00491339" w:rsidRDefault="00491339" w:rsidP="00E8557B">
      <w:pPr>
        <w:pStyle w:val="ListParagraph"/>
        <w:jc w:val="both"/>
      </w:pPr>
    </w:p>
    <w:p w:rsidR="00491339" w:rsidRPr="00E8557B" w:rsidRDefault="00491339" w:rsidP="00E8557B">
      <w:pPr>
        <w:pStyle w:val="ListParagraph"/>
        <w:jc w:val="right"/>
        <w:rPr>
          <w:b/>
        </w:rPr>
      </w:pPr>
      <w:r w:rsidRPr="00E8557B">
        <w:rPr>
          <w:b/>
        </w:rPr>
        <w:t>BAŞARILAR DİLERİM.</w:t>
      </w:r>
    </w:p>
    <w:p w:rsidR="00491339" w:rsidRPr="00E8557B" w:rsidRDefault="00491339" w:rsidP="00E8557B">
      <w:pPr>
        <w:pStyle w:val="ListParagraph"/>
        <w:jc w:val="center"/>
        <w:rPr>
          <w:b/>
        </w:rPr>
      </w:pPr>
      <w:r>
        <w:rPr>
          <w:b/>
        </w:rPr>
        <w:t xml:space="preserve">                                                                                                                          SÇ                                                                     </w:t>
      </w:r>
    </w:p>
    <w:p w:rsidR="00491339" w:rsidRPr="00E8557B" w:rsidRDefault="00491339" w:rsidP="00E8557B">
      <w:pPr>
        <w:pStyle w:val="ListParagraph"/>
        <w:jc w:val="right"/>
        <w:rPr>
          <w:b/>
        </w:rPr>
      </w:pPr>
      <w:r w:rsidRPr="00E8557B">
        <w:rPr>
          <w:b/>
        </w:rPr>
        <w:t>( Türkçe Öğretmeni)</w:t>
      </w:r>
    </w:p>
    <w:p w:rsidR="00491339" w:rsidRDefault="00491339"/>
    <w:sectPr w:rsidR="00491339" w:rsidSect="00E17231">
      <w:head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1339" w:rsidRDefault="00491339" w:rsidP="00575D2A">
      <w:pPr>
        <w:spacing w:after="0" w:line="240" w:lineRule="auto"/>
      </w:pPr>
      <w:r>
        <w:separator/>
      </w:r>
    </w:p>
  </w:endnote>
  <w:endnote w:type="continuationSeparator" w:id="0">
    <w:p w:rsidR="00491339" w:rsidRDefault="00491339" w:rsidP="00575D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1339" w:rsidRDefault="00491339" w:rsidP="00575D2A">
      <w:pPr>
        <w:spacing w:after="0" w:line="240" w:lineRule="auto"/>
      </w:pPr>
      <w:r>
        <w:separator/>
      </w:r>
    </w:p>
  </w:footnote>
  <w:footnote w:type="continuationSeparator" w:id="0">
    <w:p w:rsidR="00491339" w:rsidRDefault="00491339" w:rsidP="00575D2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339" w:rsidRPr="003B597C" w:rsidRDefault="00491339" w:rsidP="00575D2A">
    <w:pPr>
      <w:jc w:val="center"/>
      <w:rPr>
        <w:rFonts w:ascii="Comic Sans MS" w:hAnsi="Comic Sans MS"/>
        <w:b/>
        <w:sz w:val="20"/>
        <w:szCs w:val="20"/>
      </w:rPr>
    </w:pPr>
    <w:r>
      <w:rPr>
        <w:rFonts w:ascii="Comic Sans MS" w:hAnsi="Comic Sans MS"/>
        <w:b/>
        <w:sz w:val="20"/>
        <w:szCs w:val="20"/>
      </w:rPr>
      <w:t xml:space="preserve">2014-2015 </w:t>
    </w:r>
    <w:r w:rsidRPr="003B597C">
      <w:rPr>
        <w:rFonts w:ascii="Comic Sans MS" w:hAnsi="Comic Sans MS"/>
        <w:b/>
        <w:sz w:val="20"/>
        <w:szCs w:val="20"/>
      </w:rPr>
      <w:t xml:space="preserve"> EĞİTİM-ÖĞRETİM YILI </w:t>
    </w:r>
    <w:r>
      <w:rPr>
        <w:rFonts w:ascii="Comic Sans MS" w:hAnsi="Comic Sans MS"/>
        <w:b/>
        <w:sz w:val="20"/>
        <w:szCs w:val="20"/>
      </w:rPr>
      <w:t>……..</w:t>
    </w:r>
    <w:r w:rsidRPr="003B597C">
      <w:rPr>
        <w:rFonts w:ascii="Comic Sans MS" w:hAnsi="Comic Sans MS"/>
        <w:b/>
        <w:sz w:val="20"/>
        <w:szCs w:val="20"/>
      </w:rPr>
      <w:t xml:space="preserve"> ORTAOKULU 7. SINIFLAR TÜRKÇE DERSİ  I.DÖNEM  II. YAZILI SINAV SORULARI</w:t>
    </w:r>
  </w:p>
  <w:p w:rsidR="00491339" w:rsidRDefault="0049133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109D6"/>
    <w:multiLevelType w:val="hybridMultilevel"/>
    <w:tmpl w:val="8108B116"/>
    <w:lvl w:ilvl="0" w:tplc="041F0011">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413D0C94"/>
    <w:multiLevelType w:val="hybridMultilevel"/>
    <w:tmpl w:val="70AC0896"/>
    <w:lvl w:ilvl="0" w:tplc="7E8C5F40">
      <w:start w:val="2013"/>
      <w:numFmt w:val="bullet"/>
      <w:lvlText w:val="-"/>
      <w:lvlJc w:val="left"/>
      <w:pPr>
        <w:ind w:left="1068" w:hanging="360"/>
      </w:pPr>
      <w:rPr>
        <w:rFonts w:ascii="Calibri" w:eastAsia="Times New Roman" w:hAnsi="Calibri" w:hint="default"/>
      </w:rPr>
    </w:lvl>
    <w:lvl w:ilvl="1" w:tplc="041F0003" w:tentative="1">
      <w:start w:val="1"/>
      <w:numFmt w:val="bullet"/>
      <w:lvlText w:val="o"/>
      <w:lvlJc w:val="left"/>
      <w:pPr>
        <w:ind w:left="1788" w:hanging="360"/>
      </w:pPr>
      <w:rPr>
        <w:rFonts w:ascii="Courier New" w:hAnsi="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
    <w:nsid w:val="420E5D3E"/>
    <w:multiLevelType w:val="hybridMultilevel"/>
    <w:tmpl w:val="67127C98"/>
    <w:lvl w:ilvl="0" w:tplc="0CE2841A">
      <w:start w:val="1"/>
      <w:numFmt w:val="decimal"/>
      <w:lvlText w:val="%1)"/>
      <w:lvlJc w:val="left"/>
      <w:pPr>
        <w:ind w:left="1428"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3">
    <w:nsid w:val="4B34598A"/>
    <w:multiLevelType w:val="hybridMultilevel"/>
    <w:tmpl w:val="55F86922"/>
    <w:lvl w:ilvl="0" w:tplc="AF22524A">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4">
    <w:nsid w:val="4C3009DD"/>
    <w:multiLevelType w:val="hybridMultilevel"/>
    <w:tmpl w:val="FDBCA1AC"/>
    <w:lvl w:ilvl="0" w:tplc="D562BCB4">
      <w:start w:val="1"/>
      <w:numFmt w:val="lowerLetter"/>
      <w:lvlText w:val="%1)"/>
      <w:lvlJc w:val="left"/>
      <w:pPr>
        <w:ind w:left="1080" w:hanging="360"/>
      </w:pPr>
      <w:rPr>
        <w:rFonts w:cs="Times New Roman" w:hint="default"/>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5">
    <w:nsid w:val="748B57E7"/>
    <w:multiLevelType w:val="hybridMultilevel"/>
    <w:tmpl w:val="A73E6772"/>
    <w:lvl w:ilvl="0" w:tplc="D53283AA">
      <w:start w:val="2013"/>
      <w:numFmt w:val="bullet"/>
      <w:lvlText w:val="-"/>
      <w:lvlJc w:val="left"/>
      <w:pPr>
        <w:ind w:left="720" w:hanging="360"/>
      </w:pPr>
      <w:rPr>
        <w:rFonts w:ascii="Calibri" w:eastAsia="Times New Roman" w:hAnsi="Calibri"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75D2A"/>
    <w:rsid w:val="00053D73"/>
    <w:rsid w:val="00151F62"/>
    <w:rsid w:val="001A1949"/>
    <w:rsid w:val="001A1CF4"/>
    <w:rsid w:val="00273579"/>
    <w:rsid w:val="003B597C"/>
    <w:rsid w:val="00491339"/>
    <w:rsid w:val="00533CF3"/>
    <w:rsid w:val="00551B77"/>
    <w:rsid w:val="00575D2A"/>
    <w:rsid w:val="00607984"/>
    <w:rsid w:val="006307FB"/>
    <w:rsid w:val="006A09FB"/>
    <w:rsid w:val="00775451"/>
    <w:rsid w:val="0090241B"/>
    <w:rsid w:val="00AA4FA6"/>
    <w:rsid w:val="00B61CE0"/>
    <w:rsid w:val="00D03449"/>
    <w:rsid w:val="00D74182"/>
    <w:rsid w:val="00E17231"/>
    <w:rsid w:val="00E41BE0"/>
    <w:rsid w:val="00E60A63"/>
    <w:rsid w:val="00E8557B"/>
    <w:rsid w:val="00EA11CF"/>
    <w:rsid w:val="00ED434B"/>
    <w:rsid w:val="00F033F2"/>
    <w:rsid w:val="00F270E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231"/>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575D2A"/>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575D2A"/>
    <w:rPr>
      <w:rFonts w:cs="Times New Roman"/>
    </w:rPr>
  </w:style>
  <w:style w:type="paragraph" w:styleId="Footer">
    <w:name w:val="footer"/>
    <w:basedOn w:val="Normal"/>
    <w:link w:val="FooterChar"/>
    <w:uiPriority w:val="99"/>
    <w:semiHidden/>
    <w:rsid w:val="00575D2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575D2A"/>
    <w:rPr>
      <w:rFonts w:cs="Times New Roman"/>
    </w:rPr>
  </w:style>
  <w:style w:type="paragraph" w:styleId="ListParagraph">
    <w:name w:val="List Paragraph"/>
    <w:basedOn w:val="Normal"/>
    <w:uiPriority w:val="99"/>
    <w:qFormat/>
    <w:rsid w:val="00575D2A"/>
    <w:pPr>
      <w:ind w:left="720"/>
      <w:contextualSpacing/>
    </w:pPr>
  </w:style>
  <w:style w:type="table" w:styleId="TableGrid">
    <w:name w:val="Table Grid"/>
    <w:basedOn w:val="TableNormal"/>
    <w:uiPriority w:val="99"/>
    <w:rsid w:val="00551B77"/>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124</TotalTime>
  <Pages>2</Pages>
  <Words>511</Words>
  <Characters>2918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www.sorubak.com; CASPER</dc:creator>
  <cp:keywords>www.sorubak.com</cp:keywords>
  <dc:description/>
  <cp:lastModifiedBy>edanur</cp:lastModifiedBy>
  <cp:revision>10</cp:revision>
  <dcterms:created xsi:type="dcterms:W3CDTF">2013-12-02T14:34:00Z</dcterms:created>
  <dcterms:modified xsi:type="dcterms:W3CDTF">2014-12-25T19:29:00Z</dcterms:modified>
</cp:coreProperties>
</file>