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96" w:rsidRDefault="009F5F96" w:rsidP="00C74A7B">
      <w:pPr>
        <w:rPr>
          <w:b/>
          <w:color w:val="000000"/>
        </w:rPr>
      </w:pPr>
    </w:p>
    <w:p w:rsidR="009F5F96" w:rsidRDefault="009F5F96" w:rsidP="00D22B69">
      <w:pPr>
        <w:jc w:val="center"/>
        <w:rPr>
          <w:b/>
          <w:color w:val="000000"/>
        </w:rPr>
      </w:pPr>
    </w:p>
    <w:p w:rsidR="009F5F96" w:rsidRDefault="009F5F96" w:rsidP="00D22B69">
      <w:pPr>
        <w:jc w:val="center"/>
        <w:rPr>
          <w:b/>
          <w:color w:val="000000"/>
        </w:rPr>
      </w:pPr>
      <w:r w:rsidRPr="004F5F70">
        <w:rPr>
          <w:b/>
          <w:color w:val="000000"/>
        </w:rPr>
        <w:t>BİREYSELLEŞTİRİLMİŞ EĞİTİM PROGRAMI FORMU</w:t>
      </w:r>
    </w:p>
    <w:p w:rsidR="009F5F96" w:rsidRPr="00E96098" w:rsidRDefault="009F5F96" w:rsidP="00D22B69">
      <w:pPr>
        <w:jc w:val="center"/>
        <w:rPr>
          <w:b/>
          <w:color w:val="000000"/>
          <w:sz w:val="16"/>
          <w:szCs w:val="16"/>
        </w:rPr>
      </w:pPr>
    </w:p>
    <w:p w:rsidR="009F5F96" w:rsidRDefault="009F5F96" w:rsidP="00D22B69">
      <w:pPr>
        <w:rPr>
          <w:b/>
          <w:color w:val="000000"/>
          <w:sz w:val="22"/>
          <w:szCs w:val="22"/>
        </w:rPr>
      </w:pPr>
      <w:r w:rsidRPr="00317746">
        <w:rPr>
          <w:b/>
          <w:color w:val="000000"/>
          <w:sz w:val="22"/>
          <w:szCs w:val="22"/>
        </w:rPr>
        <w:t xml:space="preserve">Öğrencinin Adı Soyadı: </w:t>
      </w:r>
      <w:r w:rsidRPr="00466E4A">
        <w:rPr>
          <w:color w:val="000000"/>
          <w:sz w:val="22"/>
          <w:szCs w:val="22"/>
        </w:rPr>
        <w:t>ALİHAN SERT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317746">
        <w:rPr>
          <w:b/>
          <w:color w:val="000000"/>
          <w:sz w:val="22"/>
          <w:szCs w:val="22"/>
        </w:rPr>
        <w:t>Sınıfı Numarası: 7</w:t>
      </w:r>
      <w:r>
        <w:rPr>
          <w:b/>
          <w:color w:val="000000"/>
          <w:sz w:val="22"/>
          <w:szCs w:val="22"/>
        </w:rPr>
        <w:t>-D</w:t>
      </w:r>
      <w:r w:rsidRPr="00317746">
        <w:rPr>
          <w:b/>
          <w:color w:val="000000"/>
          <w:sz w:val="22"/>
          <w:szCs w:val="22"/>
        </w:rPr>
        <w:t xml:space="preserve">     </w:t>
      </w:r>
    </w:p>
    <w:p w:rsidR="009F5F96" w:rsidRPr="00317746" w:rsidRDefault="009F5F96" w:rsidP="00D22B69">
      <w:pPr>
        <w:rPr>
          <w:b/>
          <w:color w:val="0000FF"/>
          <w:sz w:val="22"/>
          <w:szCs w:val="22"/>
        </w:rPr>
      </w:pPr>
    </w:p>
    <w:p w:rsidR="009F5F96" w:rsidRDefault="009F5F96" w:rsidP="00D22B69">
      <w:pPr>
        <w:jc w:val="both"/>
        <w:rPr>
          <w:b/>
          <w:sz w:val="22"/>
          <w:szCs w:val="22"/>
        </w:rPr>
      </w:pPr>
      <w:r w:rsidRPr="00317746">
        <w:rPr>
          <w:b/>
          <w:sz w:val="22"/>
          <w:szCs w:val="22"/>
        </w:rPr>
        <w:t>Eğitim Programını Hazırlayan</w:t>
      </w:r>
      <w:r>
        <w:rPr>
          <w:b/>
          <w:sz w:val="22"/>
          <w:szCs w:val="22"/>
        </w:rPr>
        <w:t>lar</w:t>
      </w:r>
      <w:r w:rsidRPr="00317746">
        <w:rPr>
          <w:b/>
          <w:sz w:val="22"/>
          <w:szCs w:val="22"/>
        </w:rPr>
        <w:t xml:space="preserve">: </w:t>
      </w:r>
      <w:r w:rsidRPr="00466E4A">
        <w:rPr>
          <w:sz w:val="22"/>
          <w:szCs w:val="22"/>
        </w:rPr>
        <w:t>HARUN YAZILI</w:t>
      </w:r>
      <w:r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BEP Hazırlama Tarihi: ……..2014</w:t>
      </w:r>
    </w:p>
    <w:p w:rsidR="009F5F96" w:rsidRPr="00317746" w:rsidRDefault="009F5F96" w:rsidP="00D22B69">
      <w:pPr>
        <w:jc w:val="both"/>
        <w:rPr>
          <w:b/>
          <w:sz w:val="22"/>
          <w:szCs w:val="22"/>
        </w:rPr>
      </w:pPr>
    </w:p>
    <w:p w:rsidR="009F5F96" w:rsidRDefault="009F5F96" w:rsidP="00D22B69">
      <w:pPr>
        <w:jc w:val="both"/>
        <w:rPr>
          <w:b/>
          <w:sz w:val="22"/>
          <w:szCs w:val="22"/>
        </w:rPr>
      </w:pPr>
    </w:p>
    <w:tbl>
      <w:tblPr>
        <w:tblW w:w="146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17"/>
        <w:gridCol w:w="6560"/>
        <w:gridCol w:w="2090"/>
        <w:gridCol w:w="2283"/>
      </w:tblGrid>
      <w:tr w:rsidR="009F5F96" w:rsidRPr="00317746" w:rsidTr="00CB46EE">
        <w:trPr>
          <w:trHeight w:val="383"/>
        </w:trPr>
        <w:tc>
          <w:tcPr>
            <w:tcW w:w="3717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Kısa Dönemli Amaçlar</w:t>
            </w:r>
          </w:p>
        </w:tc>
        <w:tc>
          <w:tcPr>
            <w:tcW w:w="209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482B5E" w:rsidRDefault="009F5F96" w:rsidP="002914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jc w:val="center"/>
              <w:rPr>
                <w:b/>
              </w:rPr>
            </w:pPr>
            <w:r w:rsidRPr="00317746">
              <w:rPr>
                <w:b/>
                <w:sz w:val="22"/>
                <w:szCs w:val="22"/>
              </w:rPr>
              <w:t>Sorumlu Kişiler</w:t>
            </w:r>
          </w:p>
        </w:tc>
      </w:tr>
      <w:tr w:rsidR="009F5F96" w:rsidRPr="00317746" w:rsidTr="00CB46EE">
        <w:trPr>
          <w:trHeight w:val="168"/>
        </w:trPr>
        <w:tc>
          <w:tcPr>
            <w:tcW w:w="3717" w:type="dxa"/>
            <w:vMerge w:val="restart"/>
            <w:tcBorders>
              <w:left w:val="single" w:sz="12" w:space="0" w:color="auto"/>
              <w:right w:val="single" w:sz="2" w:space="0" w:color="auto"/>
            </w:tcBorders>
          </w:tcPr>
          <w:p w:rsidR="009F5F96" w:rsidRPr="00BA22E2" w:rsidRDefault="009F5F96" w:rsidP="00291405">
            <w:pPr>
              <w:tabs>
                <w:tab w:val="left" w:pos="1230"/>
              </w:tabs>
              <w:jc w:val="center"/>
              <w:rPr>
                <w:b/>
              </w:rPr>
            </w:pPr>
          </w:p>
          <w:p w:rsidR="009F5F96" w:rsidRPr="00317746" w:rsidRDefault="009F5F96" w:rsidP="00291405">
            <w:pPr>
              <w:tabs>
                <w:tab w:val="left" w:pos="1230"/>
              </w:tabs>
              <w:jc w:val="center"/>
            </w:pPr>
            <w:r w:rsidRPr="00BA22E2">
              <w:rPr>
                <w:b/>
                <w:sz w:val="22"/>
                <w:szCs w:val="22"/>
              </w:rPr>
              <w:t>Okuma becerileri kazanır.</w:t>
            </w:r>
          </w:p>
        </w:tc>
        <w:tc>
          <w:tcPr>
            <w:tcW w:w="65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Metni (masal, şiir, hkaye vb.)sesli/sessiz okur.</w:t>
            </w:r>
          </w:p>
        </w:tc>
        <w:tc>
          <w:tcPr>
            <w:tcW w:w="2090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rPr>
                <w:sz w:val="22"/>
                <w:szCs w:val="22"/>
              </w:rPr>
              <w:t xml:space="preserve">           KASIM</w:t>
            </w:r>
          </w:p>
        </w:tc>
        <w:tc>
          <w:tcPr>
            <w:tcW w:w="2283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rPr>
                <w:sz w:val="22"/>
                <w:szCs w:val="22"/>
              </w:rPr>
              <w:t>HARUN YAZILI</w:t>
            </w:r>
          </w:p>
        </w:tc>
      </w:tr>
      <w:tr w:rsidR="009F5F96" w:rsidRPr="00317746" w:rsidTr="00CB46EE">
        <w:trPr>
          <w:trHeight w:val="290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tabs>
                <w:tab w:val="left" w:pos="1230"/>
              </w:tabs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Ses tonunu dinleyicilere göre ayarlar.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both"/>
              <w:rPr>
                <w:b/>
              </w:rPr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Sözcükleri anlaşılır ve doğru şekilde okur.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  <w:rPr>
                <w:b/>
              </w:rPr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 xml:space="preserve">Noktalama işaretlerine uygun duraklama, vurgu ve tonlama yapar. 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260"/>
        </w:trPr>
        <w:tc>
          <w:tcPr>
            <w:tcW w:w="37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  <w:p w:rsidR="009F5F96" w:rsidRDefault="009F5F96" w:rsidP="00291405">
            <w:pPr>
              <w:jc w:val="center"/>
              <w:rPr>
                <w:b/>
              </w:rPr>
            </w:pPr>
          </w:p>
          <w:p w:rsidR="009F5F96" w:rsidRPr="00BA22E2" w:rsidRDefault="009F5F96" w:rsidP="00BA22E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Pr="00BA22E2">
              <w:rPr>
                <w:b/>
                <w:sz w:val="22"/>
                <w:szCs w:val="22"/>
              </w:rPr>
              <w:t>Yazma becerileri kazanır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Okuduğu metinle ilgili duygu ve düşüncelerini yazar.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rPr>
                <w:sz w:val="22"/>
                <w:szCs w:val="22"/>
              </w:rPr>
              <w:t xml:space="preserve">           ARALIK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/>
          <w:p w:rsidR="009F5F96" w:rsidRPr="00D41BF2" w:rsidRDefault="009F5F96"/>
          <w:p w:rsidR="009F5F96" w:rsidRPr="00D41BF2" w:rsidRDefault="009F5F96">
            <w:r w:rsidRPr="00D41BF2">
              <w:rPr>
                <w:sz w:val="22"/>
                <w:szCs w:val="22"/>
              </w:rPr>
              <w:t>HARUN YAZILI</w:t>
            </w:r>
          </w:p>
        </w:tc>
      </w:tr>
      <w:tr w:rsidR="009F5F96" w:rsidRPr="00317746" w:rsidTr="00CB46EE">
        <w:trPr>
          <w:trHeight w:val="336"/>
        </w:trPr>
        <w:tc>
          <w:tcPr>
            <w:tcW w:w="3717" w:type="dxa"/>
            <w:vMerge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Okuduğu metindeki sorulara cevaplar yazar.</w:t>
            </w:r>
          </w:p>
        </w:tc>
        <w:tc>
          <w:tcPr>
            <w:tcW w:w="2090" w:type="dxa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275"/>
        </w:trPr>
        <w:tc>
          <w:tcPr>
            <w:tcW w:w="3717" w:type="dxa"/>
            <w:vMerge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 xml:space="preserve">Günlük yaşamda karşılaştığı olay ve sorunları yazarak ifade eder. </w:t>
            </w:r>
          </w:p>
        </w:tc>
        <w:tc>
          <w:tcPr>
            <w:tcW w:w="2090" w:type="dxa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27341A" w:rsidRDefault="009F5F96" w:rsidP="00291405">
            <w:pPr>
              <w:jc w:val="both"/>
            </w:pPr>
            <w:r w:rsidRPr="0027341A">
              <w:t>Bir resimle ilgili duygu</w:t>
            </w:r>
            <w:r>
              <w:t>,</w:t>
            </w:r>
            <w:r w:rsidRPr="0027341A">
              <w:t xml:space="preserve"> düşünce, hayal ve izlenimlerini yazar.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66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305"/>
        </w:trPr>
        <w:tc>
          <w:tcPr>
            <w:tcW w:w="37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  <w:p w:rsidR="009F5F96" w:rsidRPr="00BA22E2" w:rsidRDefault="009F5F96" w:rsidP="00291405">
            <w:pPr>
              <w:jc w:val="center"/>
              <w:rPr>
                <w:b/>
              </w:rPr>
            </w:pPr>
            <w:r w:rsidRPr="00BA22E2">
              <w:rPr>
                <w:b/>
                <w:sz w:val="22"/>
                <w:szCs w:val="22"/>
              </w:rPr>
              <w:t>Konuşma becerileri kazanır.</w:t>
            </w:r>
          </w:p>
          <w:p w:rsidR="009F5F96" w:rsidRDefault="009F5F96" w:rsidP="00291405">
            <w:pPr>
              <w:jc w:val="center"/>
            </w:pPr>
          </w:p>
          <w:p w:rsidR="009F5F96" w:rsidRDefault="009F5F96" w:rsidP="00291405">
            <w:pPr>
              <w:jc w:val="center"/>
            </w:pPr>
            <w:r>
              <w:rPr>
                <w:sz w:val="22"/>
                <w:szCs w:val="22"/>
              </w:rPr>
              <w:t>- Yazma becerileri kazanır.</w:t>
            </w:r>
          </w:p>
          <w:p w:rsidR="009F5F96" w:rsidRPr="00317746" w:rsidRDefault="009F5F96" w:rsidP="00291405">
            <w:pPr>
              <w:jc w:val="center"/>
            </w:pPr>
            <w:r>
              <w:rPr>
                <w:sz w:val="22"/>
                <w:szCs w:val="22"/>
              </w:rPr>
              <w:t>-Okuma becerileri kazanır.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 xml:space="preserve">Okuduğu bir yazı, kitap veya şiirle ilgili konuşur. 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rPr>
                <w:sz w:val="22"/>
                <w:szCs w:val="22"/>
              </w:rPr>
              <w:t xml:space="preserve">     OCAK-ŞUBAT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/>
          <w:p w:rsidR="009F5F96" w:rsidRPr="00D41BF2" w:rsidRDefault="009F5F96"/>
          <w:p w:rsidR="009F5F96" w:rsidRPr="00D41BF2" w:rsidRDefault="009F5F96">
            <w:r w:rsidRPr="00D41BF2">
              <w:rPr>
                <w:sz w:val="22"/>
                <w:szCs w:val="22"/>
              </w:rPr>
              <w:t>HARUN YAZILI</w:t>
            </w:r>
          </w:p>
        </w:tc>
      </w:tr>
      <w:tr w:rsidR="009F5F96" w:rsidRPr="00317746" w:rsidTr="00CB46EE">
        <w:trPr>
          <w:trHeight w:val="214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Karşılaştığı bir sorunla ya da herhangi bir konuda konuşur.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33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Herhangi bir zamanla ilgili sorulara cevap verir.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36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Herhangi bir isteği belirten sorulara cevaplar verir.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305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Default="009F5F96" w:rsidP="00291405">
            <w:pPr>
              <w:jc w:val="both"/>
            </w:pPr>
          </w:p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366"/>
        </w:trPr>
        <w:tc>
          <w:tcPr>
            <w:tcW w:w="37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Pr="00BA22E2" w:rsidRDefault="009F5F96" w:rsidP="00291405">
            <w:pPr>
              <w:jc w:val="center"/>
              <w:rPr>
                <w:b/>
              </w:rPr>
            </w:pPr>
          </w:p>
          <w:p w:rsidR="009F5F96" w:rsidRDefault="009F5F96" w:rsidP="00291405">
            <w:pPr>
              <w:jc w:val="center"/>
              <w:rPr>
                <w:b/>
              </w:rPr>
            </w:pPr>
          </w:p>
          <w:p w:rsidR="009F5F96" w:rsidRDefault="009F5F96" w:rsidP="00291405">
            <w:pPr>
              <w:jc w:val="center"/>
              <w:rPr>
                <w:b/>
              </w:rPr>
            </w:pPr>
          </w:p>
          <w:p w:rsidR="009F5F96" w:rsidRPr="00317746" w:rsidRDefault="009F5F96" w:rsidP="00291405">
            <w:pPr>
              <w:jc w:val="center"/>
            </w:pPr>
            <w:r w:rsidRPr="00BA22E2">
              <w:rPr>
                <w:b/>
                <w:sz w:val="22"/>
                <w:szCs w:val="22"/>
              </w:rPr>
              <w:t>Dinleme becerileri kazanır.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Konuşmacıyı /okuyucu sessizce dinler.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t xml:space="preserve">          MART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/>
          <w:p w:rsidR="009F5F96" w:rsidRPr="00D41BF2" w:rsidRDefault="009F5F96"/>
          <w:p w:rsidR="009F5F96" w:rsidRPr="00D41BF2" w:rsidRDefault="009F5F96">
            <w:r w:rsidRPr="00D41BF2">
              <w:rPr>
                <w:sz w:val="22"/>
                <w:szCs w:val="22"/>
              </w:rPr>
              <w:t>HARUN YAZILI</w:t>
            </w:r>
          </w:p>
        </w:tc>
      </w:tr>
      <w:tr w:rsidR="009F5F96" w:rsidRPr="00317746" w:rsidTr="00CB46EE">
        <w:trPr>
          <w:trHeight w:val="229"/>
        </w:trPr>
        <w:tc>
          <w:tcPr>
            <w:tcW w:w="3717" w:type="dxa"/>
            <w:vMerge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9F5F96" w:rsidRPr="00BA22E2" w:rsidRDefault="009F5F96" w:rsidP="00291405">
            <w:pPr>
              <w:jc w:val="center"/>
              <w:rPr>
                <w:b/>
              </w:rPr>
            </w:pPr>
          </w:p>
        </w:tc>
        <w:tc>
          <w:tcPr>
            <w:tcW w:w="656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Bir soru sorulduğunda soruyu dinler.</w:t>
            </w:r>
          </w:p>
        </w:tc>
        <w:tc>
          <w:tcPr>
            <w:tcW w:w="2090" w:type="dxa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/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 xml:space="preserve">Dinlediği eksik cümleyi tamamlar. 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Karşılıklı konuşmada konuşmacıyı yüzüne bakarak dinler.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281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Radyo, televizyondaki haberleri, oyunları konuşmaları dinler.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F5F96" w:rsidRPr="00D41BF2" w:rsidRDefault="009F5F96" w:rsidP="00291405"/>
        </w:tc>
      </w:tr>
      <w:tr w:rsidR="009F5F96" w:rsidRPr="00317746" w:rsidTr="00CB46EE">
        <w:trPr>
          <w:trHeight w:val="150"/>
        </w:trPr>
        <w:tc>
          <w:tcPr>
            <w:tcW w:w="37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9F5F96" w:rsidRDefault="009F5F96" w:rsidP="00291405">
            <w:pPr>
              <w:jc w:val="center"/>
            </w:pPr>
          </w:p>
          <w:p w:rsidR="009F5F96" w:rsidRPr="00BA22E2" w:rsidRDefault="009F5F96" w:rsidP="00291405">
            <w:pPr>
              <w:jc w:val="center"/>
              <w:rPr>
                <w:b/>
              </w:rPr>
            </w:pPr>
            <w:r w:rsidRPr="00BA22E2">
              <w:rPr>
                <w:b/>
              </w:rPr>
              <w:t>İletişim becerileri kazanır.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Yapmak istediği bir şeyi, herhangi bir isteğini paylaşır.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t xml:space="preserve">           NİSAN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  <w:p w:rsidR="009F5F96" w:rsidRPr="00D41BF2" w:rsidRDefault="009F5F96" w:rsidP="00291405">
            <w:pPr>
              <w:jc w:val="both"/>
            </w:pPr>
            <w:r w:rsidRPr="00D41BF2">
              <w:rPr>
                <w:sz w:val="22"/>
                <w:szCs w:val="22"/>
              </w:rPr>
              <w:t>HARUN YAZILI</w:t>
            </w:r>
          </w:p>
        </w:tc>
      </w:tr>
      <w:tr w:rsidR="009F5F96" w:rsidRPr="00317746" w:rsidTr="00CB46EE">
        <w:trPr>
          <w:trHeight w:val="270"/>
        </w:trPr>
        <w:tc>
          <w:tcPr>
            <w:tcW w:w="3717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Günlük yaşamda karşılaştığı sorunları paylaşır.</w:t>
            </w:r>
          </w:p>
        </w:tc>
        <w:tc>
          <w:tcPr>
            <w:tcW w:w="2090" w:type="dxa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60"/>
        </w:trPr>
        <w:tc>
          <w:tcPr>
            <w:tcW w:w="3717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9F5F9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Arkadaşlık ilişkileri kurar.</w:t>
            </w:r>
          </w:p>
        </w:tc>
        <w:tc>
          <w:tcPr>
            <w:tcW w:w="2090" w:type="dxa"/>
            <w:vMerge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D41BF2" w:rsidRDefault="009F5F96" w:rsidP="00291405">
            <w:pPr>
              <w:jc w:val="both"/>
            </w:pPr>
          </w:p>
        </w:tc>
      </w:tr>
      <w:tr w:rsidR="009F5F96" w:rsidRPr="00317746" w:rsidTr="00CB46EE">
        <w:trPr>
          <w:trHeight w:val="216"/>
        </w:trPr>
        <w:tc>
          <w:tcPr>
            <w:tcW w:w="3717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 w:rsidRPr="00CB46EE">
              <w:t>Okul ve sınıf ortamında kendini ifade eder.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both"/>
              <w:rPr>
                <w:b/>
              </w:rPr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  <w:tr w:rsidR="009F5F96" w:rsidRPr="00317746" w:rsidTr="00CB46EE">
        <w:trPr>
          <w:trHeight w:val="351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9F5F96" w:rsidRPr="00317746" w:rsidRDefault="009F5F96" w:rsidP="00291405">
            <w:pPr>
              <w:jc w:val="center"/>
            </w:pPr>
          </w:p>
        </w:tc>
        <w:tc>
          <w:tcPr>
            <w:tcW w:w="6560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B46EE" w:rsidRDefault="009F5F96" w:rsidP="00291405">
            <w:pPr>
              <w:jc w:val="both"/>
            </w:pPr>
            <w:r>
              <w:t xml:space="preserve">Basit zamanlı bir </w:t>
            </w:r>
            <w:r w:rsidRPr="00CB46EE">
              <w:t>tümceyle yanıtlanacak bir soru sorulduğunda uygun yanıtı söyler.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F5F96" w:rsidRPr="00317746" w:rsidRDefault="009F5F96" w:rsidP="00291405">
            <w:pPr>
              <w:jc w:val="both"/>
              <w:rPr>
                <w:b/>
              </w:rPr>
            </w:pPr>
          </w:p>
        </w:tc>
        <w:tc>
          <w:tcPr>
            <w:tcW w:w="228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  <w:tr w:rsidR="009F5F96" w:rsidRPr="00317746" w:rsidTr="007E609D">
        <w:trPr>
          <w:trHeight w:val="165"/>
        </w:trPr>
        <w:tc>
          <w:tcPr>
            <w:tcW w:w="37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9F5F96" w:rsidRPr="00655D2F" w:rsidRDefault="009F5F96" w:rsidP="00291405">
            <w:pPr>
              <w:jc w:val="center"/>
              <w:rPr>
                <w:b/>
              </w:rPr>
            </w:pPr>
            <w:r w:rsidRPr="00655D2F">
              <w:rPr>
                <w:b/>
              </w:rPr>
              <w:t>İ</w:t>
            </w:r>
            <w:r>
              <w:rPr>
                <w:b/>
              </w:rPr>
              <w:t>mlâ</w:t>
            </w:r>
            <w:r w:rsidRPr="00655D2F">
              <w:rPr>
                <w:b/>
              </w:rPr>
              <w:t xml:space="preserve"> kurallarını</w:t>
            </w:r>
            <w:r>
              <w:rPr>
                <w:b/>
              </w:rPr>
              <w:t xml:space="preserve"> ve noktalama işaretlerini</w:t>
            </w:r>
            <w:r w:rsidRPr="00655D2F">
              <w:rPr>
                <w:b/>
              </w:rPr>
              <w:t xml:space="preserve"> uygulama becerileri kazanır.</w:t>
            </w:r>
          </w:p>
        </w:tc>
        <w:tc>
          <w:tcPr>
            <w:tcW w:w="65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74A7B" w:rsidRDefault="009F5F96" w:rsidP="00291405">
            <w:pPr>
              <w:jc w:val="both"/>
            </w:pPr>
            <w:r w:rsidRPr="00C74A7B">
              <w:t>Herhangi bir konu ile ilgili yazı yazarken(komp. Hikâye vb.) imla kurallarını uygular.</w:t>
            </w:r>
          </w:p>
        </w:tc>
        <w:tc>
          <w:tcPr>
            <w:tcW w:w="2090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both"/>
            </w:pPr>
          </w:p>
          <w:p w:rsidR="009F5F96" w:rsidRDefault="009F5F96" w:rsidP="00291405">
            <w:pPr>
              <w:jc w:val="both"/>
            </w:pPr>
            <w:r>
              <w:t xml:space="preserve">      </w:t>
            </w:r>
            <w:r w:rsidRPr="00D41BF2">
              <w:t>MAYIS</w:t>
            </w:r>
            <w:r>
              <w:t xml:space="preserve">       </w:t>
            </w:r>
          </w:p>
          <w:p w:rsidR="009F5F96" w:rsidRPr="00D41BF2" w:rsidRDefault="009F5F96" w:rsidP="00291405">
            <w:pPr>
              <w:jc w:val="both"/>
            </w:pPr>
            <w:r>
              <w:t xml:space="preserve">     </w:t>
            </w:r>
            <w:r w:rsidRPr="00D41BF2">
              <w:t>HAZİRAN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  <w:tr w:rsidR="009F5F96" w:rsidRPr="00317746" w:rsidTr="008926E7">
        <w:trPr>
          <w:trHeight w:val="300"/>
        </w:trPr>
        <w:tc>
          <w:tcPr>
            <w:tcW w:w="3717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F5F96" w:rsidRPr="00655D2F" w:rsidRDefault="009F5F96" w:rsidP="00291405">
            <w:pPr>
              <w:jc w:val="center"/>
              <w:rPr>
                <w:b/>
              </w:rPr>
            </w:pPr>
          </w:p>
        </w:tc>
        <w:tc>
          <w:tcPr>
            <w:tcW w:w="6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74A7B" w:rsidRDefault="009F5F96" w:rsidP="00291405">
            <w:pPr>
              <w:jc w:val="both"/>
            </w:pPr>
            <w:r w:rsidRPr="00C74A7B">
              <w:t>Herhangi bir konu ile ilgili yazı yazarken(komp. Hikâye vb.) bazı noktalama işaretlerini kullanır.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  <w:tr w:rsidR="009F5F96" w:rsidRPr="00317746" w:rsidTr="008926E7">
        <w:trPr>
          <w:trHeight w:val="345"/>
        </w:trPr>
        <w:tc>
          <w:tcPr>
            <w:tcW w:w="3717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F5F96" w:rsidRPr="00655D2F" w:rsidRDefault="009F5F96" w:rsidP="00291405">
            <w:pPr>
              <w:jc w:val="center"/>
              <w:rPr>
                <w:b/>
              </w:rPr>
            </w:pPr>
          </w:p>
        </w:tc>
        <w:tc>
          <w:tcPr>
            <w:tcW w:w="6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74A7B" w:rsidRDefault="009F5F96" w:rsidP="00291405">
            <w:pPr>
              <w:jc w:val="both"/>
            </w:pPr>
            <w:r w:rsidRPr="00C74A7B">
              <w:t>Bir metindeki basit imla yanlışlarını düzeltir.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  <w:tr w:rsidR="009F5F96" w:rsidRPr="00317746" w:rsidTr="007E609D">
        <w:trPr>
          <w:trHeight w:val="225"/>
        </w:trPr>
        <w:tc>
          <w:tcPr>
            <w:tcW w:w="3717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9F5F96" w:rsidRPr="00655D2F" w:rsidRDefault="009F5F96" w:rsidP="00291405">
            <w:pPr>
              <w:jc w:val="center"/>
              <w:rPr>
                <w:b/>
              </w:rPr>
            </w:pPr>
          </w:p>
        </w:tc>
        <w:tc>
          <w:tcPr>
            <w:tcW w:w="6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9F5F96" w:rsidRDefault="009F5F96" w:rsidP="00291405">
            <w:pPr>
              <w:jc w:val="both"/>
            </w:pPr>
          </w:p>
          <w:p w:rsidR="009F5F96" w:rsidRPr="00C74A7B" w:rsidRDefault="009F5F96" w:rsidP="00291405">
            <w:pPr>
              <w:jc w:val="both"/>
            </w:pPr>
            <w:r w:rsidRPr="00C74A7B">
              <w:t>Bir metindeki basit noktalama yanlışlarını düzeltir.</w:t>
            </w:r>
          </w:p>
        </w:tc>
        <w:tc>
          <w:tcPr>
            <w:tcW w:w="2090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F5F96" w:rsidRDefault="009F5F96" w:rsidP="00291405">
            <w:pPr>
              <w:jc w:val="both"/>
            </w:pPr>
          </w:p>
        </w:tc>
        <w:tc>
          <w:tcPr>
            <w:tcW w:w="228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F5F96" w:rsidRPr="00317746" w:rsidRDefault="009F5F96" w:rsidP="00291405">
            <w:pPr>
              <w:rPr>
                <w:b/>
              </w:rPr>
            </w:pPr>
          </w:p>
        </w:tc>
      </w:tr>
    </w:tbl>
    <w:p w:rsidR="009F5F96" w:rsidRDefault="009F5F96" w:rsidP="00D22B69">
      <w:pPr>
        <w:rPr>
          <w:b/>
          <w:sz w:val="22"/>
          <w:szCs w:val="22"/>
        </w:rPr>
      </w:pPr>
    </w:p>
    <w:p w:rsidR="009F5F96" w:rsidRPr="00810AD0" w:rsidRDefault="009F5F96" w:rsidP="00D41565">
      <w:pPr>
        <w:pStyle w:val="NoSpacing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6" w:history="1">
        <w:r w:rsidRPr="0009549E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9F5F96" w:rsidRPr="00317746" w:rsidRDefault="009F5F96" w:rsidP="00C74A7B">
      <w:pPr>
        <w:ind w:left="11328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…./…./……..</w:t>
      </w:r>
    </w:p>
    <w:p w:rsidR="009F5F96" w:rsidRDefault="009F5F96" w:rsidP="00D22B69">
      <w:pPr>
        <w:rPr>
          <w:b/>
          <w:sz w:val="22"/>
          <w:szCs w:val="22"/>
        </w:rPr>
      </w:pPr>
    </w:p>
    <w:p w:rsidR="009F5F96" w:rsidRPr="00C74A7B" w:rsidRDefault="009F5F96" w:rsidP="00C74A7B">
      <w:pPr>
        <w:rPr>
          <w:b/>
          <w:sz w:val="22"/>
          <w:szCs w:val="22"/>
        </w:rPr>
        <w:sectPr w:rsidR="009F5F96" w:rsidRPr="00C74A7B" w:rsidSect="007C236E">
          <w:pgSz w:w="16838" w:h="11906" w:orient="landscape"/>
          <w:pgMar w:top="490" w:right="1418" w:bottom="284" w:left="1418" w:header="709" w:footer="289" w:gutter="0"/>
          <w:cols w:space="708"/>
          <w:titlePg/>
          <w:docGrid w:linePitch="360"/>
        </w:sectPr>
      </w:pPr>
      <w:r w:rsidRPr="00317746">
        <w:rPr>
          <w:b/>
          <w:sz w:val="22"/>
          <w:szCs w:val="22"/>
        </w:rPr>
        <w:t>Öğrenci Velisi                 Sınıf</w:t>
      </w:r>
      <w:r>
        <w:rPr>
          <w:b/>
          <w:sz w:val="22"/>
          <w:szCs w:val="22"/>
        </w:rPr>
        <w:t>/Sınıf Rehber</w:t>
      </w:r>
      <w:r w:rsidRPr="00317746">
        <w:rPr>
          <w:b/>
          <w:sz w:val="22"/>
          <w:szCs w:val="22"/>
        </w:rPr>
        <w:t xml:space="preserve"> Öğretmeni   </w:t>
      </w:r>
      <w:r>
        <w:rPr>
          <w:b/>
          <w:sz w:val="22"/>
          <w:szCs w:val="22"/>
        </w:rPr>
        <w:t xml:space="preserve">                         </w:t>
      </w:r>
      <w:r w:rsidRPr="00317746">
        <w:rPr>
          <w:b/>
          <w:sz w:val="22"/>
          <w:szCs w:val="22"/>
        </w:rPr>
        <w:t xml:space="preserve">  Branş Öğretmeni </w:t>
      </w:r>
      <w:r>
        <w:rPr>
          <w:b/>
          <w:sz w:val="22"/>
          <w:szCs w:val="22"/>
        </w:rPr>
        <w:t xml:space="preserve">                 </w:t>
      </w:r>
      <w:r w:rsidRPr="00317746">
        <w:rPr>
          <w:b/>
          <w:sz w:val="22"/>
          <w:szCs w:val="22"/>
        </w:rPr>
        <w:t xml:space="preserve">     Rehber Öğretmen</w:t>
      </w:r>
      <w:r>
        <w:rPr>
          <w:b/>
          <w:sz w:val="22"/>
          <w:szCs w:val="22"/>
        </w:rPr>
        <w:t xml:space="preserve">                Birim Başkanı     </w:t>
      </w:r>
    </w:p>
    <w:p w:rsidR="009F5F96" w:rsidRDefault="009F5F96">
      <w:bookmarkStart w:id="0" w:name="_GoBack"/>
      <w:bookmarkEnd w:id="0"/>
    </w:p>
    <w:sectPr w:rsidR="009F5F96" w:rsidSect="00B10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F96" w:rsidRDefault="009F5F96" w:rsidP="00B10072">
      <w:r>
        <w:separator/>
      </w:r>
    </w:p>
  </w:endnote>
  <w:endnote w:type="continuationSeparator" w:id="0">
    <w:p w:rsidR="009F5F96" w:rsidRDefault="009F5F96" w:rsidP="00B10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F96" w:rsidRDefault="009F5F96" w:rsidP="00B10072">
      <w:r>
        <w:separator/>
      </w:r>
    </w:p>
  </w:footnote>
  <w:footnote w:type="continuationSeparator" w:id="0">
    <w:p w:rsidR="009F5F96" w:rsidRDefault="009F5F96" w:rsidP="00B100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0B6"/>
    <w:rsid w:val="00060691"/>
    <w:rsid w:val="0009549E"/>
    <w:rsid w:val="0027341A"/>
    <w:rsid w:val="00291405"/>
    <w:rsid w:val="002C3C87"/>
    <w:rsid w:val="00317746"/>
    <w:rsid w:val="00466E4A"/>
    <w:rsid w:val="00482B5E"/>
    <w:rsid w:val="00492F43"/>
    <w:rsid w:val="004F5F70"/>
    <w:rsid w:val="00655D2F"/>
    <w:rsid w:val="007C236E"/>
    <w:rsid w:val="007E609D"/>
    <w:rsid w:val="00810AD0"/>
    <w:rsid w:val="008926E7"/>
    <w:rsid w:val="009F5F96"/>
    <w:rsid w:val="00AE107C"/>
    <w:rsid w:val="00AE55EB"/>
    <w:rsid w:val="00AF311E"/>
    <w:rsid w:val="00B040B6"/>
    <w:rsid w:val="00B10072"/>
    <w:rsid w:val="00B448D0"/>
    <w:rsid w:val="00B9681E"/>
    <w:rsid w:val="00BA22E2"/>
    <w:rsid w:val="00BA38E5"/>
    <w:rsid w:val="00BB20B0"/>
    <w:rsid w:val="00BD4EA4"/>
    <w:rsid w:val="00C74A7B"/>
    <w:rsid w:val="00CB46EE"/>
    <w:rsid w:val="00D22B69"/>
    <w:rsid w:val="00D41565"/>
    <w:rsid w:val="00D41BF2"/>
    <w:rsid w:val="00DC3796"/>
    <w:rsid w:val="00DC69DB"/>
    <w:rsid w:val="00DD1196"/>
    <w:rsid w:val="00E31533"/>
    <w:rsid w:val="00E31CAD"/>
    <w:rsid w:val="00E84542"/>
    <w:rsid w:val="00E9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B6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22B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2B69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C74A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311E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D41565"/>
    <w:rPr>
      <w:lang w:eastAsia="en-US"/>
    </w:rPr>
  </w:style>
  <w:style w:type="character" w:styleId="Hyperlink">
    <w:name w:val="Hyperlink"/>
    <w:basedOn w:val="DefaultParagraphFont"/>
    <w:uiPriority w:val="99"/>
    <w:rsid w:val="00D415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3</Pages>
  <Words>378</Words>
  <Characters>2159</Characters>
  <Application>Microsoft Office Outlook</Application>
  <DocSecurity>0</DocSecurity>
  <Lines>0</Lines>
  <Paragraphs>0</Paragraphs>
  <ScaleCrop>false</ScaleCrop>
  <Company>-==-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BİREYSELLEŞTİRİLMİŞ EĞİTİM PROGRAMI FORMU</dc:title>
  <dc:subject>www.sorubak.com;</dc:subject>
  <dc:creator>www.sorubak.com; Yenika</dc:creator>
  <cp:keywords>www.sorubak.com</cp:keywords>
  <dc:description>www.sorubak.com;</dc:description>
  <cp:lastModifiedBy>edanur</cp:lastModifiedBy>
  <cp:revision>8</cp:revision>
  <cp:lastPrinted>2014-11-03T08:15:00Z</cp:lastPrinted>
  <dcterms:created xsi:type="dcterms:W3CDTF">2014-11-04T14:54:00Z</dcterms:created>
  <dcterms:modified xsi:type="dcterms:W3CDTF">2014-11-17T17:56:00Z</dcterms:modified>
  <cp:category>www.sorubak.com</cp:category>
</cp:coreProperties>
</file>