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0561" w:rsidRPr="002856E3" w:rsidRDefault="00970561" w:rsidP="004B59E5">
      <w:pPr>
        <w:pStyle w:val="NoSpacing"/>
        <w:jc w:val="center"/>
        <w:rPr>
          <w:rFonts w:ascii="Comic Sans MS" w:hAnsi="Comic Sans MS"/>
          <w:b/>
          <w:sz w:val="22"/>
          <w:szCs w:val="22"/>
        </w:rPr>
      </w:pPr>
      <w:r w:rsidRPr="002856E3">
        <w:rPr>
          <w:rFonts w:ascii="Comic Sans MS" w:hAnsi="Comic Sans MS"/>
          <w:b/>
          <w:sz w:val="22"/>
          <w:szCs w:val="22"/>
        </w:rPr>
        <w:t>OKUMUYORUZ</w:t>
      </w:r>
    </w:p>
    <w:p w:rsidR="00970561" w:rsidRDefault="00970561" w:rsidP="00AC0475">
      <w:pPr>
        <w:pStyle w:val="NoSpacing"/>
        <w:ind w:firstLine="708"/>
        <w:jc w:val="both"/>
        <w:rPr>
          <w:rFonts w:ascii="Comic Sans MS" w:hAnsi="Comic Sans MS"/>
          <w:sz w:val="22"/>
          <w:szCs w:val="22"/>
        </w:rPr>
      </w:pPr>
      <w:r w:rsidRPr="002856E3">
        <w:rPr>
          <w:rFonts w:ascii="Comic Sans MS" w:hAnsi="Comic Sans MS"/>
          <w:sz w:val="22"/>
          <w:szCs w:val="22"/>
        </w:rPr>
        <w:t>Zaman zaman ülkemizdeki okuma oranlarının diğer ülkelerle kıyaslayan istatistiklere bakıyoru</w:t>
      </w:r>
      <w:r>
        <w:rPr>
          <w:rFonts w:ascii="Comic Sans MS" w:hAnsi="Comic Sans MS"/>
          <w:sz w:val="22"/>
          <w:szCs w:val="22"/>
        </w:rPr>
        <w:t xml:space="preserve">m. Her defasında da üzülüyorum. “ </w:t>
      </w:r>
      <w:r w:rsidRPr="002856E3">
        <w:rPr>
          <w:rFonts w:ascii="Comic Sans MS" w:hAnsi="Comic Sans MS"/>
          <w:sz w:val="22"/>
          <w:szCs w:val="22"/>
        </w:rPr>
        <w:t>Ortalama bir yılda bir Japon on iki(12</w:t>
      </w:r>
      <w:r>
        <w:rPr>
          <w:rFonts w:ascii="Comic Sans MS" w:hAnsi="Comic Sans MS"/>
          <w:sz w:val="22"/>
          <w:szCs w:val="22"/>
        </w:rPr>
        <w:t xml:space="preserve">) tane kitap okurken </w:t>
      </w:r>
      <w:r w:rsidRPr="002856E3">
        <w:rPr>
          <w:rFonts w:ascii="Comic Sans MS" w:hAnsi="Comic Sans MS"/>
          <w:sz w:val="22"/>
          <w:szCs w:val="22"/>
        </w:rPr>
        <w:t>Türkiye'de altı kişi bir kitap okuyor. “ şeklinde çıkan istatistikler çok can sıkıcı… Neden kitap okumuyoruz? Kitap okuma oranlarını yükseltmek için neler yapabiliriz? Gelecekte okuma sıkıntımız ne olacak? Bu ülkenin en büyük sorununun yanlış ve eksik eğitimden kaynaklandığına inanıyorum. Okullarda okuma eğitimine önem verilirse ileriki yıllarda Japonya gibi toplumları okumada yakalayabiliriz belki.</w:t>
      </w:r>
    </w:p>
    <w:p w:rsidR="00970561" w:rsidRPr="002856E3" w:rsidRDefault="00970561" w:rsidP="00AC0475">
      <w:pPr>
        <w:pStyle w:val="NoSpacing"/>
        <w:ind w:firstLine="708"/>
        <w:jc w:val="both"/>
        <w:rPr>
          <w:rFonts w:ascii="Comic Sans MS" w:hAnsi="Comic Sans MS"/>
          <w:sz w:val="22"/>
          <w:szCs w:val="22"/>
        </w:rPr>
      </w:pPr>
    </w:p>
    <w:p w:rsidR="00970561" w:rsidRDefault="00970561" w:rsidP="003A50D8">
      <w:pPr>
        <w:pStyle w:val="NoSpacing"/>
        <w:numPr>
          <w:ilvl w:val="0"/>
          <w:numId w:val="4"/>
        </w:numPr>
        <w:jc w:val="both"/>
        <w:rPr>
          <w:rFonts w:ascii="Comic Sans MS" w:hAnsi="Comic Sans MS"/>
          <w:sz w:val="22"/>
          <w:szCs w:val="22"/>
        </w:rPr>
      </w:pPr>
      <w:r w:rsidRPr="002856E3">
        <w:rPr>
          <w:rFonts w:ascii="Comic Sans MS" w:hAnsi="Comic Sans MS"/>
          <w:sz w:val="22"/>
          <w:szCs w:val="22"/>
        </w:rPr>
        <w:t>Yukarıdaki metinde ülkemiz, diğer ülkeler ile hangi bakımdan karşılaştırılmaktadır?</w:t>
      </w:r>
      <w:r>
        <w:rPr>
          <w:rFonts w:ascii="Comic Sans MS" w:hAnsi="Comic Sans MS"/>
          <w:sz w:val="22"/>
          <w:szCs w:val="22"/>
        </w:rPr>
        <w:t xml:space="preserve"> (5 puan)</w:t>
      </w:r>
    </w:p>
    <w:p w:rsidR="00970561" w:rsidRDefault="00970561" w:rsidP="00AC0475">
      <w:pPr>
        <w:pStyle w:val="NoSpacing"/>
        <w:ind w:left="720"/>
        <w:jc w:val="both"/>
        <w:rPr>
          <w:rFonts w:ascii="Comic Sans MS" w:hAnsi="Comic Sans MS"/>
          <w:b/>
          <w:sz w:val="22"/>
          <w:szCs w:val="22"/>
        </w:rPr>
      </w:pPr>
      <w:r>
        <w:rPr>
          <w:rFonts w:ascii="Comic Sans MS" w:hAnsi="Comic Sans MS"/>
          <w:b/>
          <w:sz w:val="22"/>
          <w:szCs w:val="22"/>
        </w:rPr>
        <w:t xml:space="preserve">Cevap: </w:t>
      </w:r>
    </w:p>
    <w:p w:rsidR="00970561" w:rsidRPr="00AC0475" w:rsidRDefault="00970561" w:rsidP="00DF5D89">
      <w:pPr>
        <w:pStyle w:val="NoSpacing"/>
        <w:ind w:left="720"/>
        <w:jc w:val="both"/>
        <w:rPr>
          <w:rFonts w:ascii="Comic Sans MS" w:hAnsi="Comic Sans MS"/>
          <w:b/>
          <w:sz w:val="22"/>
          <w:szCs w:val="22"/>
        </w:rPr>
      </w:pPr>
    </w:p>
    <w:p w:rsidR="00970561" w:rsidRPr="00DF5D89" w:rsidRDefault="00970561" w:rsidP="00DF5D89">
      <w:pPr>
        <w:pStyle w:val="NoSpacing"/>
        <w:numPr>
          <w:ilvl w:val="0"/>
          <w:numId w:val="4"/>
        </w:numPr>
        <w:jc w:val="both"/>
        <w:rPr>
          <w:rFonts w:ascii="Comic Sans MS" w:hAnsi="Comic Sans MS"/>
          <w:b/>
          <w:sz w:val="22"/>
          <w:szCs w:val="22"/>
        </w:rPr>
      </w:pPr>
      <w:r w:rsidRPr="00DF5D89">
        <w:rPr>
          <w:rFonts w:ascii="Comic Sans MS" w:hAnsi="Comic Sans MS"/>
          <w:sz w:val="22"/>
          <w:szCs w:val="22"/>
        </w:rPr>
        <w:t>Yukarıdaki metindeki yazar, belirttiği sorunun neden kaynaklandığını düşünüyor?</w:t>
      </w:r>
      <w:r>
        <w:rPr>
          <w:rFonts w:ascii="Comic Sans MS" w:hAnsi="Comic Sans MS"/>
          <w:sz w:val="22"/>
          <w:szCs w:val="22"/>
        </w:rPr>
        <w:t xml:space="preserve"> (5 puan)</w:t>
      </w:r>
    </w:p>
    <w:p w:rsidR="00970561" w:rsidRPr="00DF5D89" w:rsidRDefault="00970561" w:rsidP="00DF5D89">
      <w:pPr>
        <w:pStyle w:val="NoSpacing"/>
        <w:ind w:left="720"/>
        <w:jc w:val="both"/>
        <w:rPr>
          <w:rFonts w:ascii="Comic Sans MS" w:hAnsi="Comic Sans MS"/>
          <w:b/>
          <w:sz w:val="22"/>
          <w:szCs w:val="22"/>
        </w:rPr>
      </w:pPr>
      <w:r w:rsidRPr="00DF5D89">
        <w:rPr>
          <w:rFonts w:ascii="Comic Sans MS" w:hAnsi="Comic Sans MS"/>
          <w:b/>
          <w:sz w:val="22"/>
          <w:szCs w:val="22"/>
        </w:rPr>
        <w:t xml:space="preserve">Cevap: </w:t>
      </w:r>
    </w:p>
    <w:p w:rsidR="00970561" w:rsidRPr="00AC0475" w:rsidRDefault="00970561" w:rsidP="00DF5D89">
      <w:pPr>
        <w:pStyle w:val="NoSpacing"/>
        <w:jc w:val="both"/>
        <w:rPr>
          <w:rFonts w:ascii="Comic Sans MS" w:hAnsi="Comic Sans MS"/>
          <w:b/>
          <w:sz w:val="22"/>
          <w:szCs w:val="22"/>
        </w:rPr>
      </w:pPr>
    </w:p>
    <w:p w:rsidR="00970561" w:rsidRDefault="00970561" w:rsidP="003A50D8">
      <w:pPr>
        <w:pStyle w:val="NoSpacing"/>
        <w:numPr>
          <w:ilvl w:val="0"/>
          <w:numId w:val="4"/>
        </w:numPr>
        <w:jc w:val="both"/>
        <w:rPr>
          <w:rFonts w:ascii="Comic Sans MS" w:hAnsi="Comic Sans MS"/>
          <w:sz w:val="22"/>
          <w:szCs w:val="22"/>
        </w:rPr>
      </w:pPr>
      <w:r w:rsidRPr="002856E3">
        <w:rPr>
          <w:rFonts w:ascii="Comic Sans MS" w:hAnsi="Comic Sans MS"/>
          <w:sz w:val="22"/>
          <w:szCs w:val="22"/>
        </w:rPr>
        <w:t>Yukarıdaki metinde yazar</w:t>
      </w:r>
      <w:r>
        <w:rPr>
          <w:rFonts w:ascii="Comic Sans MS" w:hAnsi="Comic Sans MS"/>
          <w:sz w:val="22"/>
          <w:szCs w:val="22"/>
        </w:rPr>
        <w:t>,</w:t>
      </w:r>
      <w:r w:rsidRPr="002856E3">
        <w:rPr>
          <w:rFonts w:ascii="Comic Sans MS" w:hAnsi="Comic Sans MS"/>
          <w:sz w:val="22"/>
          <w:szCs w:val="22"/>
        </w:rPr>
        <w:t xml:space="preserve"> neye üzülmektedir?</w:t>
      </w:r>
      <w:r>
        <w:rPr>
          <w:rFonts w:ascii="Comic Sans MS" w:hAnsi="Comic Sans MS"/>
          <w:sz w:val="22"/>
          <w:szCs w:val="22"/>
        </w:rPr>
        <w:t xml:space="preserve"> (10 puan)</w:t>
      </w:r>
    </w:p>
    <w:p w:rsidR="00970561" w:rsidRDefault="00970561" w:rsidP="00AC0475">
      <w:pPr>
        <w:pStyle w:val="NoSpacing"/>
        <w:ind w:left="720"/>
        <w:jc w:val="both"/>
        <w:rPr>
          <w:rFonts w:ascii="Comic Sans MS" w:hAnsi="Comic Sans MS"/>
          <w:b/>
          <w:sz w:val="22"/>
          <w:szCs w:val="22"/>
        </w:rPr>
      </w:pPr>
      <w:r w:rsidRPr="00AC0475">
        <w:rPr>
          <w:rFonts w:ascii="Comic Sans MS" w:hAnsi="Comic Sans MS"/>
          <w:b/>
          <w:sz w:val="22"/>
          <w:szCs w:val="22"/>
        </w:rPr>
        <w:t xml:space="preserve">Cevap: </w:t>
      </w:r>
    </w:p>
    <w:p w:rsidR="00970561" w:rsidRDefault="00970561" w:rsidP="00AC0475">
      <w:pPr>
        <w:pStyle w:val="NoSpacing"/>
        <w:ind w:left="720"/>
        <w:jc w:val="both"/>
        <w:rPr>
          <w:rFonts w:ascii="Comic Sans MS" w:hAnsi="Comic Sans MS"/>
          <w:b/>
          <w:sz w:val="22"/>
          <w:szCs w:val="22"/>
        </w:rPr>
      </w:pPr>
    </w:p>
    <w:p w:rsidR="00970561" w:rsidRDefault="00970561" w:rsidP="003A50D8">
      <w:pPr>
        <w:pStyle w:val="NoSpacing"/>
        <w:numPr>
          <w:ilvl w:val="0"/>
          <w:numId w:val="4"/>
        </w:numPr>
        <w:jc w:val="both"/>
        <w:rPr>
          <w:rFonts w:ascii="Comic Sans MS" w:hAnsi="Comic Sans MS"/>
          <w:sz w:val="22"/>
          <w:szCs w:val="22"/>
        </w:rPr>
      </w:pPr>
      <w:r w:rsidRPr="00AC0475">
        <w:rPr>
          <w:rFonts w:ascii="Comic Sans MS" w:hAnsi="Comic Sans MS"/>
          <w:sz w:val="22"/>
          <w:szCs w:val="22"/>
        </w:rPr>
        <w:t>Yukarıdaki metinde yazar, ülkemiz için belirttiği s</w:t>
      </w:r>
      <w:r>
        <w:rPr>
          <w:rFonts w:ascii="Comic Sans MS" w:hAnsi="Comic Sans MS"/>
          <w:sz w:val="22"/>
          <w:szCs w:val="22"/>
        </w:rPr>
        <w:t>orunun nasıl çözüleceğine</w:t>
      </w:r>
      <w:r w:rsidRPr="00AC0475">
        <w:rPr>
          <w:rFonts w:ascii="Comic Sans MS" w:hAnsi="Comic Sans MS"/>
          <w:sz w:val="22"/>
          <w:szCs w:val="22"/>
        </w:rPr>
        <w:t xml:space="preserve"> inanıyor?</w:t>
      </w:r>
      <w:r>
        <w:rPr>
          <w:rFonts w:ascii="Comic Sans MS" w:hAnsi="Comic Sans MS"/>
          <w:sz w:val="22"/>
          <w:szCs w:val="22"/>
        </w:rPr>
        <w:t xml:space="preserve"> (10 puan)</w:t>
      </w:r>
    </w:p>
    <w:p w:rsidR="00970561" w:rsidRPr="00AC0475" w:rsidRDefault="00970561" w:rsidP="00AC0475">
      <w:pPr>
        <w:pStyle w:val="NoSpacing"/>
        <w:ind w:left="720"/>
        <w:jc w:val="both"/>
        <w:rPr>
          <w:rFonts w:ascii="Comic Sans MS" w:hAnsi="Comic Sans MS"/>
          <w:b/>
          <w:sz w:val="22"/>
          <w:szCs w:val="22"/>
        </w:rPr>
      </w:pPr>
      <w:r w:rsidRPr="00AC0475">
        <w:rPr>
          <w:rFonts w:ascii="Comic Sans MS" w:hAnsi="Comic Sans MS"/>
          <w:b/>
          <w:sz w:val="22"/>
          <w:szCs w:val="22"/>
        </w:rPr>
        <w:t xml:space="preserve">Cevap: </w:t>
      </w:r>
    </w:p>
    <w:p w:rsidR="00970561" w:rsidRPr="002856E3" w:rsidRDefault="00970561" w:rsidP="003A50D8">
      <w:pPr>
        <w:pStyle w:val="NoSpacing"/>
        <w:jc w:val="both"/>
        <w:rPr>
          <w:rFonts w:ascii="Comic Sans MS" w:hAnsi="Comic Sans MS"/>
          <w:sz w:val="22"/>
          <w:szCs w:val="22"/>
        </w:rPr>
      </w:pPr>
    </w:p>
    <w:p w:rsidR="00970561" w:rsidRPr="002856E3" w:rsidRDefault="00970561" w:rsidP="003A50D8">
      <w:pPr>
        <w:pStyle w:val="NoSpacing"/>
        <w:numPr>
          <w:ilvl w:val="0"/>
          <w:numId w:val="4"/>
        </w:numPr>
        <w:jc w:val="both"/>
        <w:rPr>
          <w:rFonts w:ascii="Comic Sans MS" w:hAnsi="Comic Sans MS"/>
          <w:sz w:val="22"/>
          <w:szCs w:val="22"/>
        </w:rPr>
      </w:pPr>
      <w:r w:rsidRPr="002856E3">
        <w:rPr>
          <w:rFonts w:ascii="Comic Sans MS" w:hAnsi="Comic Sans MS"/>
          <w:sz w:val="22"/>
          <w:szCs w:val="22"/>
        </w:rPr>
        <w:t>‘’</w:t>
      </w:r>
      <w:r>
        <w:rPr>
          <w:rFonts w:ascii="Comic Sans MS" w:hAnsi="Comic Sans MS"/>
          <w:sz w:val="22"/>
          <w:szCs w:val="22"/>
        </w:rPr>
        <w:t xml:space="preserve"> </w:t>
      </w:r>
      <w:r w:rsidRPr="002856E3">
        <w:rPr>
          <w:rFonts w:ascii="Comic Sans MS" w:hAnsi="Comic Sans MS"/>
          <w:b/>
          <w:i/>
          <w:sz w:val="22"/>
          <w:szCs w:val="22"/>
        </w:rPr>
        <w:t>Eş anlamlı, zıt(karşıt) anlamlı, eş sesli(sesteş)</w:t>
      </w:r>
      <w:r>
        <w:rPr>
          <w:rFonts w:ascii="Comic Sans MS" w:hAnsi="Comic Sans MS"/>
          <w:b/>
          <w:i/>
          <w:sz w:val="22"/>
          <w:szCs w:val="22"/>
        </w:rPr>
        <w:t xml:space="preserve"> </w:t>
      </w:r>
      <w:r w:rsidRPr="002856E3">
        <w:rPr>
          <w:rFonts w:ascii="Comic Sans MS" w:hAnsi="Comic Sans MS"/>
          <w:sz w:val="22"/>
          <w:szCs w:val="22"/>
        </w:rPr>
        <w:t>’’ kelimelerle ilgili aşağıdaki ifadelerden doğru olanların sonuna ‘’</w:t>
      </w:r>
      <w:r>
        <w:rPr>
          <w:rFonts w:ascii="Comic Sans MS" w:hAnsi="Comic Sans MS"/>
          <w:sz w:val="22"/>
          <w:szCs w:val="22"/>
        </w:rPr>
        <w:t xml:space="preserve"> </w:t>
      </w:r>
      <w:r w:rsidRPr="002856E3">
        <w:rPr>
          <w:rFonts w:ascii="Comic Sans MS" w:hAnsi="Comic Sans MS"/>
          <w:b/>
          <w:sz w:val="22"/>
          <w:szCs w:val="22"/>
        </w:rPr>
        <w:t>D</w:t>
      </w:r>
      <w:r>
        <w:rPr>
          <w:rFonts w:ascii="Comic Sans MS" w:hAnsi="Comic Sans MS"/>
          <w:b/>
          <w:sz w:val="22"/>
          <w:szCs w:val="22"/>
        </w:rPr>
        <w:t xml:space="preserve"> </w:t>
      </w:r>
      <w:r w:rsidRPr="002856E3">
        <w:rPr>
          <w:rFonts w:ascii="Comic Sans MS" w:hAnsi="Comic Sans MS"/>
          <w:sz w:val="22"/>
          <w:szCs w:val="22"/>
        </w:rPr>
        <w:t>’’ ; yanlış olanların sonuna ise ‘’</w:t>
      </w:r>
      <w:r>
        <w:rPr>
          <w:rFonts w:ascii="Comic Sans MS" w:hAnsi="Comic Sans MS"/>
          <w:sz w:val="22"/>
          <w:szCs w:val="22"/>
        </w:rPr>
        <w:t xml:space="preserve"> </w:t>
      </w:r>
      <w:r w:rsidRPr="002856E3">
        <w:rPr>
          <w:rFonts w:ascii="Comic Sans MS" w:hAnsi="Comic Sans MS"/>
          <w:b/>
          <w:sz w:val="22"/>
          <w:szCs w:val="22"/>
        </w:rPr>
        <w:t>Y</w:t>
      </w:r>
      <w:r>
        <w:rPr>
          <w:rFonts w:ascii="Comic Sans MS" w:hAnsi="Comic Sans MS"/>
          <w:b/>
          <w:sz w:val="22"/>
          <w:szCs w:val="22"/>
        </w:rPr>
        <w:t xml:space="preserve"> </w:t>
      </w:r>
      <w:r w:rsidRPr="002856E3">
        <w:rPr>
          <w:rFonts w:ascii="Comic Sans MS" w:hAnsi="Comic Sans MS"/>
          <w:sz w:val="22"/>
          <w:szCs w:val="22"/>
        </w:rPr>
        <w:t>’’ harfini yazınız.</w:t>
      </w:r>
      <w:r>
        <w:rPr>
          <w:rFonts w:ascii="Comic Sans MS" w:hAnsi="Comic Sans MS"/>
          <w:sz w:val="22"/>
          <w:szCs w:val="22"/>
        </w:rPr>
        <w:t xml:space="preserve"> (10 puan)</w:t>
      </w:r>
    </w:p>
    <w:p w:rsidR="00970561" w:rsidRPr="002856E3" w:rsidRDefault="00970561" w:rsidP="003A50D8">
      <w:pPr>
        <w:pStyle w:val="NoSpacing"/>
        <w:numPr>
          <w:ilvl w:val="0"/>
          <w:numId w:val="2"/>
        </w:numPr>
        <w:jc w:val="both"/>
        <w:rPr>
          <w:rFonts w:ascii="Comic Sans MS" w:hAnsi="Comic Sans MS"/>
          <w:sz w:val="22"/>
          <w:szCs w:val="22"/>
        </w:rPr>
      </w:pPr>
      <w:r w:rsidRPr="002856E3">
        <w:rPr>
          <w:rFonts w:ascii="Comic Sans MS" w:hAnsi="Comic Sans MS"/>
          <w:sz w:val="22"/>
          <w:szCs w:val="22"/>
        </w:rPr>
        <w:t>‘’</w:t>
      </w:r>
      <w:r>
        <w:rPr>
          <w:rFonts w:ascii="Comic Sans MS" w:hAnsi="Comic Sans MS"/>
          <w:sz w:val="22"/>
          <w:szCs w:val="22"/>
        </w:rPr>
        <w:t xml:space="preserve"> </w:t>
      </w:r>
      <w:r w:rsidRPr="00DF5D89">
        <w:rPr>
          <w:rFonts w:ascii="Comic Sans MS" w:hAnsi="Comic Sans MS"/>
          <w:b/>
          <w:sz w:val="22"/>
          <w:szCs w:val="22"/>
        </w:rPr>
        <w:t>yar</w:t>
      </w:r>
      <w:r>
        <w:rPr>
          <w:rFonts w:ascii="Comic Sans MS" w:hAnsi="Comic Sans MS"/>
          <w:sz w:val="22"/>
          <w:szCs w:val="22"/>
        </w:rPr>
        <w:t xml:space="preserve"> </w:t>
      </w:r>
      <w:r w:rsidRPr="002856E3">
        <w:rPr>
          <w:rFonts w:ascii="Comic Sans MS" w:hAnsi="Comic Sans MS"/>
          <w:sz w:val="22"/>
          <w:szCs w:val="22"/>
        </w:rPr>
        <w:t>’’ isminin eş seslisi(sesteşi) yoktur.(      )</w:t>
      </w:r>
    </w:p>
    <w:p w:rsidR="00970561" w:rsidRPr="002856E3" w:rsidRDefault="00970561" w:rsidP="003A50D8">
      <w:pPr>
        <w:pStyle w:val="NoSpacing"/>
        <w:numPr>
          <w:ilvl w:val="0"/>
          <w:numId w:val="2"/>
        </w:numPr>
        <w:jc w:val="both"/>
        <w:rPr>
          <w:rFonts w:ascii="Comic Sans MS" w:hAnsi="Comic Sans MS"/>
          <w:sz w:val="22"/>
          <w:szCs w:val="22"/>
        </w:rPr>
      </w:pPr>
      <w:r w:rsidRPr="002856E3">
        <w:rPr>
          <w:rFonts w:ascii="Comic Sans MS" w:hAnsi="Comic Sans MS"/>
          <w:sz w:val="22"/>
          <w:szCs w:val="22"/>
        </w:rPr>
        <w:t>‘’</w:t>
      </w:r>
      <w:r>
        <w:rPr>
          <w:rFonts w:ascii="Comic Sans MS" w:hAnsi="Comic Sans MS"/>
          <w:sz w:val="22"/>
          <w:szCs w:val="22"/>
        </w:rPr>
        <w:t xml:space="preserve"> </w:t>
      </w:r>
      <w:r w:rsidRPr="00DF5D89">
        <w:rPr>
          <w:rFonts w:ascii="Comic Sans MS" w:hAnsi="Comic Sans MS"/>
          <w:b/>
          <w:sz w:val="22"/>
          <w:szCs w:val="22"/>
        </w:rPr>
        <w:t>geniş</w:t>
      </w:r>
      <w:r>
        <w:rPr>
          <w:rFonts w:ascii="Comic Sans MS" w:hAnsi="Comic Sans MS"/>
          <w:sz w:val="22"/>
          <w:szCs w:val="22"/>
        </w:rPr>
        <w:t xml:space="preserve"> </w:t>
      </w:r>
      <w:r w:rsidRPr="002856E3">
        <w:rPr>
          <w:rFonts w:ascii="Comic Sans MS" w:hAnsi="Comic Sans MS"/>
          <w:sz w:val="22"/>
          <w:szCs w:val="22"/>
        </w:rPr>
        <w:t>’’ kelimesinin zıt(karşıt) anlamlısı ‘’</w:t>
      </w:r>
      <w:r>
        <w:rPr>
          <w:rFonts w:ascii="Comic Sans MS" w:hAnsi="Comic Sans MS"/>
          <w:sz w:val="22"/>
          <w:szCs w:val="22"/>
        </w:rPr>
        <w:t xml:space="preserve"> </w:t>
      </w:r>
      <w:r w:rsidRPr="00DF5D89">
        <w:rPr>
          <w:rFonts w:ascii="Comic Sans MS" w:hAnsi="Comic Sans MS"/>
          <w:b/>
          <w:sz w:val="22"/>
          <w:szCs w:val="22"/>
        </w:rPr>
        <w:t xml:space="preserve">kısa </w:t>
      </w:r>
      <w:r w:rsidRPr="002856E3">
        <w:rPr>
          <w:rFonts w:ascii="Comic Sans MS" w:hAnsi="Comic Sans MS"/>
          <w:sz w:val="22"/>
          <w:szCs w:val="22"/>
        </w:rPr>
        <w:t>’’ kelimesidir.(      )</w:t>
      </w:r>
    </w:p>
    <w:p w:rsidR="00970561" w:rsidRPr="002856E3" w:rsidRDefault="00970561" w:rsidP="003A50D8">
      <w:pPr>
        <w:pStyle w:val="NoSpacing"/>
        <w:numPr>
          <w:ilvl w:val="0"/>
          <w:numId w:val="2"/>
        </w:numPr>
        <w:jc w:val="both"/>
        <w:rPr>
          <w:rFonts w:ascii="Comic Sans MS" w:hAnsi="Comic Sans MS"/>
          <w:sz w:val="22"/>
          <w:szCs w:val="22"/>
        </w:rPr>
      </w:pPr>
      <w:r w:rsidRPr="002856E3">
        <w:rPr>
          <w:rFonts w:ascii="Comic Sans MS" w:hAnsi="Comic Sans MS"/>
          <w:sz w:val="22"/>
          <w:szCs w:val="22"/>
        </w:rPr>
        <w:t>‘’</w:t>
      </w:r>
      <w:r>
        <w:rPr>
          <w:rFonts w:ascii="Comic Sans MS" w:hAnsi="Comic Sans MS"/>
          <w:sz w:val="22"/>
          <w:szCs w:val="22"/>
        </w:rPr>
        <w:t xml:space="preserve"> </w:t>
      </w:r>
      <w:r w:rsidRPr="00DF5D89">
        <w:rPr>
          <w:rFonts w:ascii="Comic Sans MS" w:hAnsi="Comic Sans MS"/>
          <w:b/>
          <w:sz w:val="22"/>
          <w:szCs w:val="22"/>
        </w:rPr>
        <w:t>asır</w:t>
      </w:r>
      <w:r>
        <w:rPr>
          <w:rFonts w:ascii="Comic Sans MS" w:hAnsi="Comic Sans MS"/>
          <w:sz w:val="22"/>
          <w:szCs w:val="22"/>
        </w:rPr>
        <w:t xml:space="preserve"> </w:t>
      </w:r>
      <w:r w:rsidRPr="002856E3">
        <w:rPr>
          <w:rFonts w:ascii="Comic Sans MS" w:hAnsi="Comic Sans MS"/>
          <w:sz w:val="22"/>
          <w:szCs w:val="22"/>
        </w:rPr>
        <w:t>’’ kelimesinin eş anlamlısı ‘’</w:t>
      </w:r>
      <w:r>
        <w:rPr>
          <w:rFonts w:ascii="Comic Sans MS" w:hAnsi="Comic Sans MS"/>
          <w:sz w:val="22"/>
          <w:szCs w:val="22"/>
        </w:rPr>
        <w:t xml:space="preserve"> </w:t>
      </w:r>
      <w:r w:rsidRPr="00DF5D89">
        <w:rPr>
          <w:rFonts w:ascii="Comic Sans MS" w:hAnsi="Comic Sans MS"/>
          <w:b/>
          <w:sz w:val="22"/>
          <w:szCs w:val="22"/>
        </w:rPr>
        <w:t>yüzyıl</w:t>
      </w:r>
      <w:r>
        <w:rPr>
          <w:rFonts w:ascii="Comic Sans MS" w:hAnsi="Comic Sans MS"/>
          <w:sz w:val="22"/>
          <w:szCs w:val="22"/>
        </w:rPr>
        <w:t xml:space="preserve"> </w:t>
      </w:r>
      <w:r w:rsidRPr="002856E3">
        <w:rPr>
          <w:rFonts w:ascii="Comic Sans MS" w:hAnsi="Comic Sans MS"/>
          <w:sz w:val="22"/>
          <w:szCs w:val="22"/>
        </w:rPr>
        <w:t>’’ kelimesidir.(      )</w:t>
      </w:r>
    </w:p>
    <w:p w:rsidR="00970561" w:rsidRPr="002856E3" w:rsidRDefault="00970561" w:rsidP="003A50D8">
      <w:pPr>
        <w:pStyle w:val="NoSpacing"/>
        <w:numPr>
          <w:ilvl w:val="0"/>
          <w:numId w:val="2"/>
        </w:numPr>
        <w:jc w:val="both"/>
        <w:rPr>
          <w:rFonts w:ascii="Comic Sans MS" w:hAnsi="Comic Sans MS"/>
          <w:sz w:val="22"/>
          <w:szCs w:val="22"/>
        </w:rPr>
      </w:pPr>
      <w:r w:rsidRPr="002856E3">
        <w:rPr>
          <w:rFonts w:ascii="Comic Sans MS" w:hAnsi="Comic Sans MS"/>
          <w:sz w:val="22"/>
          <w:szCs w:val="22"/>
        </w:rPr>
        <w:t>‘’</w:t>
      </w:r>
      <w:r>
        <w:rPr>
          <w:rFonts w:ascii="Comic Sans MS" w:hAnsi="Comic Sans MS"/>
          <w:sz w:val="22"/>
          <w:szCs w:val="22"/>
        </w:rPr>
        <w:t xml:space="preserve"> </w:t>
      </w:r>
      <w:r w:rsidRPr="00DF5D89">
        <w:rPr>
          <w:rFonts w:ascii="Comic Sans MS" w:hAnsi="Comic Sans MS"/>
          <w:b/>
          <w:sz w:val="22"/>
          <w:szCs w:val="22"/>
        </w:rPr>
        <w:t>dil</w:t>
      </w:r>
      <w:r>
        <w:rPr>
          <w:rFonts w:ascii="Comic Sans MS" w:hAnsi="Comic Sans MS"/>
          <w:sz w:val="22"/>
          <w:szCs w:val="22"/>
        </w:rPr>
        <w:t xml:space="preserve"> </w:t>
      </w:r>
      <w:r w:rsidRPr="002856E3">
        <w:rPr>
          <w:rFonts w:ascii="Comic Sans MS" w:hAnsi="Comic Sans MS"/>
          <w:sz w:val="22"/>
          <w:szCs w:val="22"/>
        </w:rPr>
        <w:t>’’ isminin eş seslisi(sesteşi) ‘’</w:t>
      </w:r>
      <w:r>
        <w:rPr>
          <w:rFonts w:ascii="Comic Sans MS" w:hAnsi="Comic Sans MS"/>
          <w:sz w:val="22"/>
          <w:szCs w:val="22"/>
        </w:rPr>
        <w:t xml:space="preserve"> </w:t>
      </w:r>
      <w:r w:rsidRPr="00DF5D89">
        <w:rPr>
          <w:rFonts w:ascii="Comic Sans MS" w:hAnsi="Comic Sans MS"/>
          <w:b/>
          <w:sz w:val="22"/>
          <w:szCs w:val="22"/>
        </w:rPr>
        <w:t>dil-</w:t>
      </w:r>
      <w:r>
        <w:rPr>
          <w:rFonts w:ascii="Comic Sans MS" w:hAnsi="Comic Sans MS"/>
          <w:sz w:val="22"/>
          <w:szCs w:val="22"/>
        </w:rPr>
        <w:t xml:space="preserve"> </w:t>
      </w:r>
      <w:r w:rsidRPr="002856E3">
        <w:rPr>
          <w:rFonts w:ascii="Comic Sans MS" w:hAnsi="Comic Sans MS"/>
          <w:sz w:val="22"/>
          <w:szCs w:val="22"/>
        </w:rPr>
        <w:t>‘’ fiilidir.(      )</w:t>
      </w:r>
    </w:p>
    <w:p w:rsidR="00970561" w:rsidRPr="002856E3" w:rsidRDefault="00970561" w:rsidP="003A50D8">
      <w:pPr>
        <w:pStyle w:val="NoSpacing"/>
        <w:numPr>
          <w:ilvl w:val="0"/>
          <w:numId w:val="2"/>
        </w:numPr>
        <w:jc w:val="both"/>
        <w:rPr>
          <w:rFonts w:ascii="Comic Sans MS" w:hAnsi="Comic Sans MS"/>
          <w:sz w:val="22"/>
          <w:szCs w:val="22"/>
        </w:rPr>
      </w:pPr>
      <w:r w:rsidRPr="002856E3">
        <w:rPr>
          <w:rFonts w:ascii="Comic Sans MS" w:hAnsi="Comic Sans MS"/>
          <w:sz w:val="22"/>
          <w:szCs w:val="22"/>
        </w:rPr>
        <w:t>‘’</w:t>
      </w:r>
      <w:r>
        <w:rPr>
          <w:rFonts w:ascii="Comic Sans MS" w:hAnsi="Comic Sans MS"/>
          <w:sz w:val="22"/>
          <w:szCs w:val="22"/>
        </w:rPr>
        <w:t xml:space="preserve"> </w:t>
      </w:r>
      <w:r w:rsidRPr="00DF5D89">
        <w:rPr>
          <w:rFonts w:ascii="Comic Sans MS" w:hAnsi="Comic Sans MS"/>
          <w:b/>
          <w:sz w:val="22"/>
          <w:szCs w:val="22"/>
        </w:rPr>
        <w:t>yüksek</w:t>
      </w:r>
      <w:r>
        <w:rPr>
          <w:rFonts w:ascii="Comic Sans MS" w:hAnsi="Comic Sans MS"/>
          <w:sz w:val="22"/>
          <w:szCs w:val="22"/>
        </w:rPr>
        <w:t xml:space="preserve"> </w:t>
      </w:r>
      <w:r w:rsidRPr="002856E3">
        <w:rPr>
          <w:rFonts w:ascii="Comic Sans MS" w:hAnsi="Comic Sans MS"/>
          <w:sz w:val="22"/>
          <w:szCs w:val="22"/>
        </w:rPr>
        <w:t>’’ kelimesinin zıt(karşıt) anlamlısı ‘’</w:t>
      </w:r>
      <w:r>
        <w:rPr>
          <w:rFonts w:ascii="Comic Sans MS" w:hAnsi="Comic Sans MS"/>
          <w:sz w:val="22"/>
          <w:szCs w:val="22"/>
        </w:rPr>
        <w:t xml:space="preserve"> </w:t>
      </w:r>
      <w:r w:rsidRPr="00DF5D89">
        <w:rPr>
          <w:rFonts w:ascii="Comic Sans MS" w:hAnsi="Comic Sans MS"/>
          <w:b/>
          <w:sz w:val="22"/>
          <w:szCs w:val="22"/>
        </w:rPr>
        <w:t>alçak</w:t>
      </w:r>
      <w:r>
        <w:rPr>
          <w:rFonts w:ascii="Comic Sans MS" w:hAnsi="Comic Sans MS"/>
          <w:sz w:val="22"/>
          <w:szCs w:val="22"/>
        </w:rPr>
        <w:t xml:space="preserve"> </w:t>
      </w:r>
      <w:r w:rsidRPr="002856E3">
        <w:rPr>
          <w:rFonts w:ascii="Comic Sans MS" w:hAnsi="Comic Sans MS"/>
          <w:sz w:val="22"/>
          <w:szCs w:val="22"/>
        </w:rPr>
        <w:t>’’ kelimesidir.(      )</w:t>
      </w:r>
    </w:p>
    <w:p w:rsidR="00970561" w:rsidRPr="002856E3" w:rsidRDefault="00970561" w:rsidP="003A50D8">
      <w:pPr>
        <w:pStyle w:val="NoSpacing"/>
        <w:ind w:left="360"/>
        <w:jc w:val="both"/>
        <w:rPr>
          <w:rFonts w:ascii="Comic Sans MS" w:hAnsi="Comic Sans MS"/>
          <w:sz w:val="22"/>
          <w:szCs w:val="22"/>
        </w:rPr>
      </w:pPr>
    </w:p>
    <w:p w:rsidR="00970561" w:rsidRDefault="00970561" w:rsidP="005B5FCA">
      <w:pPr>
        <w:pStyle w:val="NoSpacing"/>
        <w:ind w:left="360"/>
        <w:rPr>
          <w:rFonts w:ascii="Comic Sans MS" w:hAnsi="Comic Sans MS"/>
        </w:rPr>
      </w:pPr>
      <w:r w:rsidRPr="00AC0475">
        <w:rPr>
          <w:rFonts w:ascii="Comic Sans MS" w:hAnsi="Comic Sans MS"/>
          <w:b/>
          <w:sz w:val="22"/>
          <w:szCs w:val="22"/>
        </w:rPr>
        <w:t>6)</w:t>
      </w:r>
      <w:r w:rsidRPr="002856E3">
        <w:rPr>
          <w:rFonts w:ascii="Comic Sans MS" w:hAnsi="Comic Sans MS"/>
          <w:sz w:val="22"/>
          <w:szCs w:val="22"/>
        </w:rPr>
        <w:t xml:space="preserve"> </w:t>
      </w:r>
      <w:r w:rsidRPr="00C50F39">
        <w:rPr>
          <w:rFonts w:ascii="Comic Sans MS" w:hAnsi="Comic Sans MS"/>
        </w:rPr>
        <w:t xml:space="preserve">Aşağıdaki cümlelerde yapılan </w:t>
      </w:r>
      <w:r w:rsidRPr="00C50F39">
        <w:rPr>
          <w:rFonts w:ascii="Comic Sans MS" w:hAnsi="Comic Sans MS"/>
          <w:b/>
          <w:u w:val="single"/>
        </w:rPr>
        <w:t>yazım yanlışlarını</w:t>
      </w:r>
      <w:r>
        <w:rPr>
          <w:rFonts w:ascii="Comic Sans MS" w:hAnsi="Comic Sans MS"/>
        </w:rPr>
        <w:t xml:space="preserve"> bulup bunları </w:t>
      </w:r>
      <w:r w:rsidRPr="00C50F39">
        <w:rPr>
          <w:rFonts w:ascii="Comic Sans MS" w:hAnsi="Comic Sans MS"/>
        </w:rPr>
        <w:t xml:space="preserve">düzelterek cümlelerin sonlarındaki boşluklara yazınız. </w:t>
      </w:r>
      <w:r>
        <w:rPr>
          <w:rFonts w:ascii="Comic Sans MS" w:hAnsi="Comic Sans MS"/>
        </w:rPr>
        <w:t>(10 puan</w:t>
      </w:r>
      <w:r w:rsidRPr="00C50F39">
        <w:rPr>
          <w:rFonts w:ascii="Comic Sans MS" w:hAnsi="Comic Sans MS"/>
        </w:rPr>
        <w:t>)</w:t>
      </w:r>
    </w:p>
    <w:p w:rsidR="00970561" w:rsidRDefault="00970561" w:rsidP="005B5FCA">
      <w:pPr>
        <w:pStyle w:val="NoSpacing"/>
        <w:numPr>
          <w:ilvl w:val="0"/>
          <w:numId w:val="11"/>
        </w:numPr>
        <w:rPr>
          <w:rFonts w:ascii="Comic Sans MS" w:hAnsi="Comic Sans MS"/>
        </w:rPr>
      </w:pPr>
      <w:r>
        <w:rPr>
          <w:rFonts w:ascii="Comic Sans MS" w:hAnsi="Comic Sans MS"/>
          <w:sz w:val="22"/>
          <w:szCs w:val="22"/>
        </w:rPr>
        <w:t>Sokağın başında daha önce hiç görmediğim bir takım kişiler vardı. ( ………………………………………………… )</w:t>
      </w:r>
    </w:p>
    <w:p w:rsidR="00970561" w:rsidRDefault="00970561" w:rsidP="005B5FCA">
      <w:pPr>
        <w:pStyle w:val="NoSpacing"/>
        <w:numPr>
          <w:ilvl w:val="0"/>
          <w:numId w:val="11"/>
        </w:numPr>
        <w:rPr>
          <w:rFonts w:ascii="Comic Sans MS" w:hAnsi="Comic Sans MS"/>
        </w:rPr>
      </w:pPr>
      <w:r w:rsidRPr="005B5FCA">
        <w:rPr>
          <w:rFonts w:ascii="Comic Sans MS" w:hAnsi="Comic Sans MS"/>
          <w:sz w:val="22"/>
          <w:szCs w:val="22"/>
        </w:rPr>
        <w:t>Ne gariptir ki senin bize geleceğini çok öncelerden his etmiştim. ( …………………………………………………… )</w:t>
      </w:r>
    </w:p>
    <w:p w:rsidR="00970561" w:rsidRDefault="00970561" w:rsidP="005B5FCA">
      <w:pPr>
        <w:pStyle w:val="NoSpacing"/>
        <w:numPr>
          <w:ilvl w:val="0"/>
          <w:numId w:val="11"/>
        </w:numPr>
        <w:rPr>
          <w:rFonts w:ascii="Comic Sans MS" w:hAnsi="Comic Sans MS"/>
        </w:rPr>
      </w:pPr>
      <w:r w:rsidRPr="005B5FCA">
        <w:rPr>
          <w:rFonts w:ascii="Comic Sans MS" w:hAnsi="Comic Sans MS"/>
          <w:sz w:val="22"/>
          <w:szCs w:val="22"/>
        </w:rPr>
        <w:t>Peyami Safa’nın ‘’ fatih-harbiye ’’ romanını gençlik yıllarında okudun mu? ( …………………………………………… )</w:t>
      </w:r>
    </w:p>
    <w:p w:rsidR="00970561" w:rsidRDefault="00970561" w:rsidP="005B5FCA">
      <w:pPr>
        <w:pStyle w:val="NoSpacing"/>
        <w:numPr>
          <w:ilvl w:val="0"/>
          <w:numId w:val="11"/>
        </w:numPr>
        <w:rPr>
          <w:rFonts w:ascii="Comic Sans MS" w:hAnsi="Comic Sans MS"/>
        </w:rPr>
      </w:pPr>
      <w:r w:rsidRPr="005B5FCA">
        <w:rPr>
          <w:rFonts w:ascii="Comic Sans MS" w:hAnsi="Comic Sans MS"/>
          <w:sz w:val="22"/>
          <w:szCs w:val="22"/>
        </w:rPr>
        <w:t>Bugünlerde kara kış edirneden ülkemize giriş yaptı. ( ……………………………………………………… )</w:t>
      </w:r>
    </w:p>
    <w:p w:rsidR="00970561" w:rsidRPr="005B5FCA" w:rsidRDefault="00970561" w:rsidP="005B5FCA">
      <w:pPr>
        <w:pStyle w:val="NoSpacing"/>
        <w:numPr>
          <w:ilvl w:val="0"/>
          <w:numId w:val="11"/>
        </w:numPr>
        <w:rPr>
          <w:rFonts w:ascii="Comic Sans MS" w:hAnsi="Comic Sans MS"/>
        </w:rPr>
      </w:pPr>
      <w:r w:rsidRPr="005B5FCA">
        <w:rPr>
          <w:rFonts w:ascii="Comic Sans MS" w:hAnsi="Comic Sans MS"/>
          <w:sz w:val="22"/>
          <w:szCs w:val="22"/>
        </w:rPr>
        <w:t>O bestenin birçok yerinde yirmidörtlük nota kullanılmış. ( …………………………………………………… )</w:t>
      </w:r>
    </w:p>
    <w:p w:rsidR="00970561" w:rsidRPr="002856E3" w:rsidRDefault="00970561" w:rsidP="003A50D8">
      <w:pPr>
        <w:pStyle w:val="NoSpacing"/>
        <w:ind w:left="360"/>
        <w:jc w:val="both"/>
        <w:rPr>
          <w:rFonts w:ascii="Comic Sans MS" w:hAnsi="Comic Sans MS"/>
          <w:sz w:val="22"/>
          <w:szCs w:val="22"/>
        </w:rPr>
      </w:pPr>
    </w:p>
    <w:p w:rsidR="00970561" w:rsidRPr="002856E3" w:rsidRDefault="00970561" w:rsidP="003A50D8">
      <w:pPr>
        <w:pStyle w:val="NoSpacing"/>
        <w:ind w:left="360"/>
        <w:jc w:val="both"/>
        <w:rPr>
          <w:rFonts w:ascii="Comic Sans MS" w:hAnsi="Comic Sans MS"/>
          <w:sz w:val="22"/>
          <w:szCs w:val="22"/>
        </w:rPr>
      </w:pPr>
      <w:r w:rsidRPr="00AC0475">
        <w:rPr>
          <w:rFonts w:ascii="Comic Sans MS" w:hAnsi="Comic Sans MS"/>
          <w:b/>
          <w:sz w:val="22"/>
          <w:szCs w:val="22"/>
        </w:rPr>
        <w:t>7)</w:t>
      </w:r>
      <w:r w:rsidRPr="002856E3">
        <w:rPr>
          <w:rFonts w:ascii="Comic Sans MS" w:hAnsi="Comic Sans MS"/>
          <w:sz w:val="22"/>
          <w:szCs w:val="22"/>
        </w:rPr>
        <w:t xml:space="preserve"> ‘’ </w:t>
      </w:r>
      <w:r w:rsidRPr="002856E3">
        <w:rPr>
          <w:rFonts w:ascii="Comic Sans MS" w:hAnsi="Comic Sans MS"/>
          <w:b/>
          <w:i/>
          <w:sz w:val="22"/>
          <w:szCs w:val="22"/>
        </w:rPr>
        <w:t xml:space="preserve">izliyorlar, buldurdum, içtiniz, getirelim, kaybol, okumadı, susunuz, kapamışlar, koşacaksın, aşmalıyım </w:t>
      </w:r>
      <w:r w:rsidRPr="002856E3">
        <w:rPr>
          <w:rFonts w:ascii="Comic Sans MS" w:hAnsi="Comic Sans MS"/>
          <w:sz w:val="22"/>
          <w:szCs w:val="22"/>
        </w:rPr>
        <w:t>‘’ çekimli fiillerini şahıslara göre gruplandırınız. (Sad</w:t>
      </w:r>
      <w:r>
        <w:rPr>
          <w:rFonts w:ascii="Comic Sans MS" w:hAnsi="Comic Sans MS"/>
          <w:sz w:val="22"/>
          <w:szCs w:val="22"/>
        </w:rPr>
        <w:t>ece kelimeler yazılacak.) (10 puan</w:t>
      </w:r>
      <w:r w:rsidRPr="002856E3">
        <w:rPr>
          <w:rFonts w:ascii="Comic Sans MS" w:hAnsi="Comic Sans MS"/>
          <w:sz w:val="22"/>
          <w:szCs w:val="22"/>
        </w:rPr>
        <w:t>)</w:t>
      </w:r>
    </w:p>
    <w:p w:rsidR="00970561" w:rsidRPr="00AC7997" w:rsidRDefault="00970561" w:rsidP="004B59E5">
      <w:pPr>
        <w:pStyle w:val="NoSpacing"/>
        <w:numPr>
          <w:ilvl w:val="0"/>
          <w:numId w:val="7"/>
        </w:numPr>
        <w:jc w:val="both"/>
        <w:rPr>
          <w:rFonts w:ascii="Comic Sans MS" w:hAnsi="Comic Sans MS"/>
          <w:sz w:val="22"/>
          <w:szCs w:val="22"/>
        </w:rPr>
      </w:pPr>
      <w:r w:rsidRPr="00AC7997">
        <w:rPr>
          <w:rFonts w:ascii="Comic Sans MS" w:hAnsi="Comic Sans MS"/>
          <w:b/>
          <w:sz w:val="22"/>
          <w:szCs w:val="22"/>
          <w:u w:val="single"/>
        </w:rPr>
        <w:t>Tekil Şahıslar</w:t>
      </w:r>
      <w:r w:rsidRPr="00AC7997">
        <w:rPr>
          <w:rFonts w:ascii="Comic Sans MS" w:hAnsi="Comic Sans MS"/>
          <w:sz w:val="22"/>
          <w:szCs w:val="22"/>
        </w:rPr>
        <w:t>: ……………………………………………………………………………………………………………………</w:t>
      </w:r>
    </w:p>
    <w:p w:rsidR="00970561" w:rsidRDefault="00970561" w:rsidP="004B59E5">
      <w:pPr>
        <w:pStyle w:val="NoSpacing"/>
        <w:jc w:val="both"/>
        <w:rPr>
          <w:rFonts w:ascii="Comic Sans MS" w:hAnsi="Comic Sans MS"/>
          <w:sz w:val="22"/>
          <w:szCs w:val="22"/>
        </w:rPr>
      </w:pPr>
    </w:p>
    <w:p w:rsidR="00970561" w:rsidRPr="00AC7997" w:rsidRDefault="00970561" w:rsidP="004B59E5">
      <w:pPr>
        <w:pStyle w:val="NoSpacing"/>
        <w:numPr>
          <w:ilvl w:val="0"/>
          <w:numId w:val="7"/>
        </w:numPr>
        <w:jc w:val="both"/>
        <w:rPr>
          <w:rFonts w:ascii="Comic Sans MS" w:hAnsi="Comic Sans MS"/>
          <w:sz w:val="22"/>
          <w:szCs w:val="22"/>
        </w:rPr>
      </w:pPr>
      <w:r w:rsidRPr="00AC7997">
        <w:rPr>
          <w:rFonts w:ascii="Comic Sans MS" w:hAnsi="Comic Sans MS"/>
          <w:b/>
          <w:sz w:val="22"/>
          <w:szCs w:val="22"/>
          <w:u w:val="single"/>
        </w:rPr>
        <w:t>Çoğul Şahıslar</w:t>
      </w:r>
      <w:r w:rsidRPr="00AC7997">
        <w:rPr>
          <w:rFonts w:ascii="Comic Sans MS" w:hAnsi="Comic Sans MS"/>
          <w:sz w:val="22"/>
          <w:szCs w:val="22"/>
        </w:rPr>
        <w:t>: …………………………………………………………………………………………………………………</w:t>
      </w:r>
    </w:p>
    <w:p w:rsidR="00970561" w:rsidRDefault="00970561" w:rsidP="003A50D8">
      <w:pPr>
        <w:pStyle w:val="NoSpacing"/>
        <w:ind w:left="360" w:firstLine="348"/>
        <w:jc w:val="both"/>
        <w:rPr>
          <w:rFonts w:ascii="Comic Sans MS" w:hAnsi="Comic Sans MS"/>
          <w:sz w:val="22"/>
          <w:szCs w:val="22"/>
        </w:rPr>
      </w:pPr>
    </w:p>
    <w:p w:rsidR="00970561" w:rsidRPr="002856E3" w:rsidRDefault="00970561" w:rsidP="00AC0475">
      <w:pPr>
        <w:pStyle w:val="NoSpacing"/>
        <w:ind w:left="360"/>
        <w:jc w:val="both"/>
        <w:rPr>
          <w:rFonts w:ascii="Comic Sans MS" w:hAnsi="Comic Sans MS"/>
          <w:sz w:val="22"/>
          <w:szCs w:val="22"/>
        </w:rPr>
      </w:pPr>
    </w:p>
    <w:p w:rsidR="00970561" w:rsidRDefault="00970561" w:rsidP="008C2A59">
      <w:pPr>
        <w:pStyle w:val="NoSpacing"/>
        <w:ind w:left="360"/>
        <w:jc w:val="both"/>
        <w:rPr>
          <w:rFonts w:ascii="Comic Sans MS" w:hAnsi="Comic Sans MS"/>
          <w:sz w:val="22"/>
          <w:szCs w:val="22"/>
        </w:rPr>
      </w:pPr>
      <w:r w:rsidRPr="008C2A59">
        <w:rPr>
          <w:rFonts w:ascii="Comic Sans MS" w:hAnsi="Comic Sans MS"/>
          <w:b/>
          <w:sz w:val="22"/>
          <w:szCs w:val="22"/>
        </w:rPr>
        <w:t>8)</w:t>
      </w:r>
      <w:r w:rsidRPr="002856E3">
        <w:rPr>
          <w:rFonts w:ascii="Comic Sans MS" w:hAnsi="Comic Sans MS"/>
          <w:sz w:val="22"/>
          <w:szCs w:val="22"/>
        </w:rPr>
        <w:t xml:space="preserve"> </w:t>
      </w:r>
      <w:r>
        <w:rPr>
          <w:rFonts w:ascii="Comic Sans MS" w:hAnsi="Comic Sans MS"/>
          <w:sz w:val="22"/>
          <w:szCs w:val="22"/>
        </w:rPr>
        <w:t xml:space="preserve">Aşağıda karışık ve sıralanışı yanlış olarak verilen </w:t>
      </w:r>
      <w:r w:rsidRPr="00AC7997">
        <w:rPr>
          <w:rFonts w:ascii="Comic Sans MS" w:hAnsi="Comic Sans MS"/>
          <w:b/>
          <w:sz w:val="22"/>
          <w:szCs w:val="22"/>
        </w:rPr>
        <w:t>bibliyografik künyeleri</w:t>
      </w:r>
      <w:r>
        <w:rPr>
          <w:rFonts w:ascii="Comic Sans MS" w:hAnsi="Comic Sans MS"/>
          <w:sz w:val="22"/>
          <w:szCs w:val="22"/>
        </w:rPr>
        <w:t xml:space="preserve"> düzenleyerek yazınız.(10 p.)</w:t>
      </w:r>
    </w:p>
    <w:p w:rsidR="00970561" w:rsidRDefault="00970561" w:rsidP="008C2A59">
      <w:pPr>
        <w:pStyle w:val="NoSpacing"/>
        <w:numPr>
          <w:ilvl w:val="0"/>
          <w:numId w:val="9"/>
        </w:numPr>
        <w:jc w:val="both"/>
        <w:rPr>
          <w:rFonts w:ascii="Comic Sans MS" w:hAnsi="Comic Sans MS"/>
          <w:sz w:val="22"/>
          <w:szCs w:val="22"/>
        </w:rPr>
      </w:pPr>
      <w:r>
        <w:rPr>
          <w:rFonts w:ascii="Comic Sans MS" w:hAnsi="Comic Sans MS"/>
          <w:sz w:val="22"/>
          <w:szCs w:val="22"/>
        </w:rPr>
        <w:t>İstanbul - Saat Canavarı – 2007 – Miyase SERTBARUT - Paydos Yayınları</w:t>
      </w:r>
    </w:p>
    <w:p w:rsidR="00970561" w:rsidRDefault="00970561" w:rsidP="00AC0475">
      <w:pPr>
        <w:pStyle w:val="NoSpacing"/>
        <w:ind w:left="1080"/>
        <w:jc w:val="both"/>
        <w:rPr>
          <w:rFonts w:ascii="Comic Sans MS" w:hAnsi="Comic Sans MS"/>
          <w:sz w:val="22"/>
          <w:szCs w:val="22"/>
        </w:rPr>
      </w:pPr>
      <w:r>
        <w:rPr>
          <w:rFonts w:ascii="Comic Sans MS" w:hAnsi="Comic Sans MS"/>
          <w:sz w:val="22"/>
          <w:szCs w:val="22"/>
        </w:rPr>
        <w:t>………………………………………………………………………………………………………………………………………………</w:t>
      </w:r>
    </w:p>
    <w:p w:rsidR="00970561" w:rsidRDefault="00970561" w:rsidP="00AC0475">
      <w:pPr>
        <w:pStyle w:val="NoSpacing"/>
        <w:numPr>
          <w:ilvl w:val="0"/>
          <w:numId w:val="8"/>
        </w:numPr>
        <w:jc w:val="both"/>
        <w:rPr>
          <w:rFonts w:ascii="Comic Sans MS" w:hAnsi="Comic Sans MS"/>
          <w:sz w:val="22"/>
          <w:szCs w:val="22"/>
        </w:rPr>
      </w:pPr>
      <w:r>
        <w:rPr>
          <w:rFonts w:ascii="Comic Sans MS" w:hAnsi="Comic Sans MS"/>
          <w:sz w:val="22"/>
          <w:szCs w:val="22"/>
        </w:rPr>
        <w:t>TÜBİTAK Yayınları – 2006 – Gökhan TOK – Ankara – Çevre Dostu Bir Bilimci</w:t>
      </w:r>
    </w:p>
    <w:p w:rsidR="00970561" w:rsidRDefault="00970561" w:rsidP="00492C57">
      <w:pPr>
        <w:pStyle w:val="NoSpacing"/>
        <w:ind w:left="1080"/>
        <w:jc w:val="both"/>
        <w:rPr>
          <w:rFonts w:ascii="Comic Sans MS" w:hAnsi="Comic Sans MS"/>
          <w:sz w:val="22"/>
          <w:szCs w:val="22"/>
        </w:rPr>
      </w:pPr>
      <w:r>
        <w:rPr>
          <w:rFonts w:ascii="Comic Sans MS" w:hAnsi="Comic Sans MS"/>
          <w:sz w:val="22"/>
          <w:szCs w:val="22"/>
        </w:rPr>
        <w:t>……………………………………………………………………………………………………………………………………………</w:t>
      </w:r>
    </w:p>
    <w:p w:rsidR="00970561" w:rsidRPr="002856E3" w:rsidRDefault="00970561" w:rsidP="00492C57">
      <w:pPr>
        <w:pStyle w:val="NoSpacing"/>
        <w:ind w:firstLine="708"/>
        <w:jc w:val="both"/>
        <w:rPr>
          <w:rFonts w:ascii="Comic Sans MS" w:hAnsi="Comic Sans MS"/>
          <w:sz w:val="22"/>
          <w:szCs w:val="22"/>
        </w:rPr>
      </w:pPr>
      <w:r>
        <w:rPr>
          <w:rFonts w:ascii="Comic Sans MS" w:hAnsi="Comic Sans MS"/>
          <w:b/>
          <w:sz w:val="22"/>
          <w:szCs w:val="22"/>
        </w:rPr>
        <w:t>9</w:t>
      </w:r>
      <w:r w:rsidRPr="00AC0475">
        <w:rPr>
          <w:rFonts w:ascii="Comic Sans MS" w:hAnsi="Comic Sans MS"/>
          <w:b/>
          <w:sz w:val="22"/>
          <w:szCs w:val="22"/>
        </w:rPr>
        <w:t>)</w:t>
      </w:r>
      <w:r>
        <w:rPr>
          <w:rFonts w:ascii="Comic Sans MS" w:hAnsi="Comic Sans MS"/>
          <w:sz w:val="22"/>
          <w:szCs w:val="22"/>
        </w:rPr>
        <w:t xml:space="preserve"> Aşağıda verilen</w:t>
      </w:r>
      <w:r w:rsidRPr="002856E3">
        <w:rPr>
          <w:rFonts w:ascii="Comic Sans MS" w:hAnsi="Comic Sans MS"/>
          <w:sz w:val="22"/>
          <w:szCs w:val="22"/>
        </w:rPr>
        <w:t xml:space="preserve"> </w:t>
      </w:r>
      <w:r w:rsidRPr="00377184">
        <w:rPr>
          <w:rFonts w:ascii="Comic Sans MS" w:hAnsi="Comic Sans MS"/>
          <w:b/>
          <w:sz w:val="22"/>
          <w:szCs w:val="22"/>
        </w:rPr>
        <w:t>çekimli fillerin kiplerini</w:t>
      </w:r>
      <w:r w:rsidRPr="002856E3">
        <w:rPr>
          <w:rFonts w:ascii="Comic Sans MS" w:hAnsi="Comic Sans MS"/>
          <w:sz w:val="22"/>
          <w:szCs w:val="22"/>
        </w:rPr>
        <w:t xml:space="preserve"> </w:t>
      </w:r>
      <w:r>
        <w:rPr>
          <w:rFonts w:ascii="Comic Sans MS" w:hAnsi="Comic Sans MS"/>
          <w:sz w:val="22"/>
          <w:szCs w:val="22"/>
        </w:rPr>
        <w:t xml:space="preserve">uygun olan boşluklara </w:t>
      </w:r>
      <w:r w:rsidRPr="002856E3">
        <w:rPr>
          <w:rFonts w:ascii="Comic Sans MS" w:hAnsi="Comic Sans MS"/>
          <w:sz w:val="22"/>
          <w:szCs w:val="22"/>
        </w:rPr>
        <w:t>yazınız.</w:t>
      </w:r>
      <w:r>
        <w:rPr>
          <w:rFonts w:ascii="Comic Sans MS" w:hAnsi="Comic Sans MS"/>
          <w:sz w:val="22"/>
          <w:szCs w:val="22"/>
        </w:rPr>
        <w:t xml:space="preserve"> (10 puan)</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33"/>
        <w:gridCol w:w="4394"/>
        <w:gridCol w:w="4614"/>
      </w:tblGrid>
      <w:tr w:rsidR="00970561" w:rsidRPr="002856E3" w:rsidTr="007B0272">
        <w:tc>
          <w:tcPr>
            <w:tcW w:w="1733" w:type="dxa"/>
          </w:tcPr>
          <w:p w:rsidR="00970561" w:rsidRPr="007B0272" w:rsidRDefault="00970561" w:rsidP="007B0272">
            <w:pPr>
              <w:pStyle w:val="NoSpacing"/>
              <w:jc w:val="both"/>
              <w:rPr>
                <w:rFonts w:ascii="Comic Sans MS" w:hAnsi="Comic Sans MS"/>
                <w:b/>
                <w:sz w:val="22"/>
                <w:szCs w:val="22"/>
              </w:rPr>
            </w:pPr>
            <w:r w:rsidRPr="007B0272">
              <w:rPr>
                <w:rFonts w:ascii="Comic Sans MS" w:hAnsi="Comic Sans MS"/>
                <w:b/>
                <w:sz w:val="22"/>
                <w:szCs w:val="22"/>
              </w:rPr>
              <w:t>Çekimli Fiiller</w:t>
            </w:r>
          </w:p>
        </w:tc>
        <w:tc>
          <w:tcPr>
            <w:tcW w:w="4394" w:type="dxa"/>
          </w:tcPr>
          <w:p w:rsidR="00970561" w:rsidRPr="007B0272" w:rsidRDefault="00970561" w:rsidP="007B0272">
            <w:pPr>
              <w:pStyle w:val="NoSpacing"/>
              <w:jc w:val="both"/>
              <w:rPr>
                <w:rFonts w:ascii="Comic Sans MS" w:hAnsi="Comic Sans MS"/>
                <w:b/>
                <w:sz w:val="22"/>
                <w:szCs w:val="22"/>
              </w:rPr>
            </w:pPr>
            <w:r w:rsidRPr="007B0272">
              <w:rPr>
                <w:rFonts w:ascii="Comic Sans MS" w:hAnsi="Comic Sans MS"/>
                <w:b/>
                <w:sz w:val="22"/>
                <w:szCs w:val="22"/>
              </w:rPr>
              <w:t>Haber(Bildirme) Kipleri</w:t>
            </w:r>
          </w:p>
        </w:tc>
        <w:tc>
          <w:tcPr>
            <w:tcW w:w="4614" w:type="dxa"/>
          </w:tcPr>
          <w:p w:rsidR="00970561" w:rsidRPr="007B0272" w:rsidRDefault="00970561" w:rsidP="007B0272">
            <w:pPr>
              <w:pStyle w:val="NoSpacing"/>
              <w:jc w:val="both"/>
              <w:rPr>
                <w:rFonts w:ascii="Comic Sans MS" w:hAnsi="Comic Sans MS"/>
                <w:b/>
                <w:sz w:val="22"/>
                <w:szCs w:val="22"/>
              </w:rPr>
            </w:pPr>
            <w:r w:rsidRPr="007B0272">
              <w:rPr>
                <w:rFonts w:ascii="Comic Sans MS" w:hAnsi="Comic Sans MS"/>
                <w:b/>
                <w:sz w:val="22"/>
                <w:szCs w:val="22"/>
              </w:rPr>
              <w:t>Dilek(İstek) Kipleri</w:t>
            </w:r>
          </w:p>
        </w:tc>
      </w:tr>
      <w:tr w:rsidR="00970561" w:rsidRPr="002856E3" w:rsidTr="007B0272">
        <w:tc>
          <w:tcPr>
            <w:tcW w:w="1733" w:type="dxa"/>
          </w:tcPr>
          <w:p w:rsidR="00970561" w:rsidRPr="007B0272" w:rsidRDefault="00970561" w:rsidP="007B0272">
            <w:pPr>
              <w:pStyle w:val="NoSpacing"/>
              <w:jc w:val="both"/>
              <w:rPr>
                <w:rFonts w:ascii="Comic Sans MS" w:hAnsi="Comic Sans MS"/>
                <w:sz w:val="22"/>
                <w:szCs w:val="22"/>
              </w:rPr>
            </w:pPr>
            <w:r w:rsidRPr="007B0272">
              <w:rPr>
                <w:rFonts w:ascii="Comic Sans MS" w:hAnsi="Comic Sans MS"/>
                <w:sz w:val="22"/>
                <w:szCs w:val="22"/>
              </w:rPr>
              <w:t>düzeltecekler</w:t>
            </w:r>
          </w:p>
        </w:tc>
        <w:tc>
          <w:tcPr>
            <w:tcW w:w="4394" w:type="dxa"/>
          </w:tcPr>
          <w:p w:rsidR="00970561" w:rsidRPr="007B0272" w:rsidRDefault="00970561" w:rsidP="007B0272">
            <w:pPr>
              <w:pStyle w:val="NoSpacing"/>
              <w:jc w:val="both"/>
              <w:rPr>
                <w:rFonts w:ascii="Comic Sans MS" w:hAnsi="Comic Sans MS"/>
                <w:sz w:val="22"/>
                <w:szCs w:val="22"/>
              </w:rPr>
            </w:pPr>
            <w:r w:rsidRPr="007B0272">
              <w:rPr>
                <w:rFonts w:ascii="Comic Sans MS" w:hAnsi="Comic Sans MS"/>
                <w:sz w:val="22"/>
                <w:szCs w:val="22"/>
              </w:rPr>
              <w:t>Gelecek Zaman Kipi</w:t>
            </w:r>
          </w:p>
        </w:tc>
        <w:tc>
          <w:tcPr>
            <w:tcW w:w="4614" w:type="dxa"/>
          </w:tcPr>
          <w:p w:rsidR="00970561" w:rsidRPr="007B0272" w:rsidRDefault="00970561" w:rsidP="007B0272">
            <w:pPr>
              <w:pStyle w:val="NoSpacing"/>
              <w:jc w:val="both"/>
              <w:rPr>
                <w:rFonts w:ascii="Comic Sans MS" w:hAnsi="Comic Sans MS"/>
                <w:sz w:val="22"/>
                <w:szCs w:val="22"/>
              </w:rPr>
            </w:pPr>
          </w:p>
        </w:tc>
      </w:tr>
      <w:tr w:rsidR="00970561" w:rsidRPr="002856E3" w:rsidTr="007B0272">
        <w:tc>
          <w:tcPr>
            <w:tcW w:w="1733" w:type="dxa"/>
          </w:tcPr>
          <w:p w:rsidR="00970561" w:rsidRPr="007B0272" w:rsidRDefault="00970561" w:rsidP="007B0272">
            <w:pPr>
              <w:pStyle w:val="NoSpacing"/>
              <w:jc w:val="both"/>
              <w:rPr>
                <w:rFonts w:ascii="Comic Sans MS" w:hAnsi="Comic Sans MS"/>
                <w:sz w:val="22"/>
                <w:szCs w:val="22"/>
              </w:rPr>
            </w:pPr>
            <w:r w:rsidRPr="007B0272">
              <w:rPr>
                <w:rFonts w:ascii="Comic Sans MS" w:hAnsi="Comic Sans MS"/>
                <w:sz w:val="22"/>
                <w:szCs w:val="22"/>
              </w:rPr>
              <w:t>söndürelim</w:t>
            </w:r>
          </w:p>
        </w:tc>
        <w:tc>
          <w:tcPr>
            <w:tcW w:w="4394" w:type="dxa"/>
          </w:tcPr>
          <w:p w:rsidR="00970561" w:rsidRPr="007B0272" w:rsidRDefault="00970561" w:rsidP="007B0272">
            <w:pPr>
              <w:pStyle w:val="NoSpacing"/>
              <w:jc w:val="both"/>
              <w:rPr>
                <w:rFonts w:ascii="Comic Sans MS" w:hAnsi="Comic Sans MS"/>
                <w:sz w:val="22"/>
                <w:szCs w:val="22"/>
              </w:rPr>
            </w:pPr>
          </w:p>
        </w:tc>
        <w:tc>
          <w:tcPr>
            <w:tcW w:w="4614" w:type="dxa"/>
          </w:tcPr>
          <w:p w:rsidR="00970561" w:rsidRPr="007B0272" w:rsidRDefault="00970561" w:rsidP="007B0272">
            <w:pPr>
              <w:pStyle w:val="NoSpacing"/>
              <w:jc w:val="both"/>
              <w:rPr>
                <w:rFonts w:ascii="Comic Sans MS" w:hAnsi="Comic Sans MS"/>
                <w:sz w:val="22"/>
                <w:szCs w:val="22"/>
              </w:rPr>
            </w:pPr>
          </w:p>
        </w:tc>
      </w:tr>
      <w:tr w:rsidR="00970561" w:rsidRPr="002856E3" w:rsidTr="007B0272">
        <w:tc>
          <w:tcPr>
            <w:tcW w:w="1733" w:type="dxa"/>
          </w:tcPr>
          <w:p w:rsidR="00970561" w:rsidRPr="007B0272" w:rsidRDefault="00970561" w:rsidP="007B0272">
            <w:pPr>
              <w:pStyle w:val="NoSpacing"/>
              <w:jc w:val="both"/>
              <w:rPr>
                <w:rFonts w:ascii="Comic Sans MS" w:hAnsi="Comic Sans MS"/>
                <w:sz w:val="22"/>
                <w:szCs w:val="22"/>
              </w:rPr>
            </w:pPr>
            <w:r w:rsidRPr="007B0272">
              <w:rPr>
                <w:rFonts w:ascii="Comic Sans MS" w:hAnsi="Comic Sans MS"/>
                <w:sz w:val="22"/>
                <w:szCs w:val="22"/>
              </w:rPr>
              <w:t>sınıflandırmış</w:t>
            </w:r>
          </w:p>
        </w:tc>
        <w:tc>
          <w:tcPr>
            <w:tcW w:w="4394" w:type="dxa"/>
          </w:tcPr>
          <w:p w:rsidR="00970561" w:rsidRPr="007B0272" w:rsidRDefault="00970561" w:rsidP="007B0272">
            <w:pPr>
              <w:pStyle w:val="NoSpacing"/>
              <w:jc w:val="both"/>
              <w:rPr>
                <w:rFonts w:ascii="Comic Sans MS" w:hAnsi="Comic Sans MS"/>
                <w:sz w:val="22"/>
                <w:szCs w:val="22"/>
              </w:rPr>
            </w:pPr>
          </w:p>
        </w:tc>
        <w:tc>
          <w:tcPr>
            <w:tcW w:w="4614" w:type="dxa"/>
          </w:tcPr>
          <w:p w:rsidR="00970561" w:rsidRPr="007B0272" w:rsidRDefault="00970561" w:rsidP="007B0272">
            <w:pPr>
              <w:pStyle w:val="NoSpacing"/>
              <w:jc w:val="both"/>
              <w:rPr>
                <w:rFonts w:ascii="Comic Sans MS" w:hAnsi="Comic Sans MS"/>
                <w:sz w:val="22"/>
                <w:szCs w:val="22"/>
              </w:rPr>
            </w:pPr>
          </w:p>
        </w:tc>
      </w:tr>
      <w:tr w:rsidR="00970561" w:rsidRPr="002856E3" w:rsidTr="007B0272">
        <w:tc>
          <w:tcPr>
            <w:tcW w:w="1733" w:type="dxa"/>
          </w:tcPr>
          <w:p w:rsidR="00970561" w:rsidRPr="007B0272" w:rsidRDefault="00970561" w:rsidP="007B0272">
            <w:pPr>
              <w:pStyle w:val="NoSpacing"/>
              <w:jc w:val="both"/>
              <w:rPr>
                <w:rFonts w:ascii="Comic Sans MS" w:hAnsi="Comic Sans MS"/>
                <w:sz w:val="22"/>
                <w:szCs w:val="22"/>
              </w:rPr>
            </w:pPr>
            <w:r w:rsidRPr="007B0272">
              <w:rPr>
                <w:rFonts w:ascii="Comic Sans MS" w:hAnsi="Comic Sans MS"/>
                <w:sz w:val="22"/>
                <w:szCs w:val="22"/>
              </w:rPr>
              <w:t>zayıflıyoruz</w:t>
            </w:r>
          </w:p>
        </w:tc>
        <w:tc>
          <w:tcPr>
            <w:tcW w:w="4394" w:type="dxa"/>
          </w:tcPr>
          <w:p w:rsidR="00970561" w:rsidRPr="007B0272" w:rsidRDefault="00970561" w:rsidP="007B0272">
            <w:pPr>
              <w:pStyle w:val="NoSpacing"/>
              <w:jc w:val="both"/>
              <w:rPr>
                <w:rFonts w:ascii="Comic Sans MS" w:hAnsi="Comic Sans MS"/>
                <w:sz w:val="22"/>
                <w:szCs w:val="22"/>
              </w:rPr>
            </w:pPr>
          </w:p>
        </w:tc>
        <w:tc>
          <w:tcPr>
            <w:tcW w:w="4614" w:type="dxa"/>
          </w:tcPr>
          <w:p w:rsidR="00970561" w:rsidRPr="007B0272" w:rsidRDefault="00970561" w:rsidP="007B0272">
            <w:pPr>
              <w:pStyle w:val="NoSpacing"/>
              <w:jc w:val="both"/>
              <w:rPr>
                <w:rFonts w:ascii="Comic Sans MS" w:hAnsi="Comic Sans MS"/>
                <w:sz w:val="22"/>
                <w:szCs w:val="22"/>
              </w:rPr>
            </w:pPr>
          </w:p>
        </w:tc>
      </w:tr>
      <w:tr w:rsidR="00970561" w:rsidRPr="002856E3" w:rsidTr="007B0272">
        <w:tc>
          <w:tcPr>
            <w:tcW w:w="1733" w:type="dxa"/>
          </w:tcPr>
          <w:p w:rsidR="00970561" w:rsidRPr="007B0272" w:rsidRDefault="00970561" w:rsidP="007B0272">
            <w:pPr>
              <w:pStyle w:val="NoSpacing"/>
              <w:jc w:val="both"/>
              <w:rPr>
                <w:rFonts w:ascii="Comic Sans MS" w:hAnsi="Comic Sans MS"/>
                <w:sz w:val="22"/>
                <w:szCs w:val="22"/>
              </w:rPr>
            </w:pPr>
            <w:r w:rsidRPr="007B0272">
              <w:rPr>
                <w:rFonts w:ascii="Comic Sans MS" w:hAnsi="Comic Sans MS"/>
                <w:sz w:val="22"/>
                <w:szCs w:val="22"/>
              </w:rPr>
              <w:t>çıksanız</w:t>
            </w:r>
          </w:p>
        </w:tc>
        <w:tc>
          <w:tcPr>
            <w:tcW w:w="4394" w:type="dxa"/>
          </w:tcPr>
          <w:p w:rsidR="00970561" w:rsidRPr="007B0272" w:rsidRDefault="00970561" w:rsidP="007B0272">
            <w:pPr>
              <w:pStyle w:val="NoSpacing"/>
              <w:jc w:val="both"/>
              <w:rPr>
                <w:rFonts w:ascii="Comic Sans MS" w:hAnsi="Comic Sans MS"/>
                <w:sz w:val="22"/>
                <w:szCs w:val="22"/>
              </w:rPr>
            </w:pPr>
          </w:p>
        </w:tc>
        <w:tc>
          <w:tcPr>
            <w:tcW w:w="4614" w:type="dxa"/>
          </w:tcPr>
          <w:p w:rsidR="00970561" w:rsidRPr="007B0272" w:rsidRDefault="00970561" w:rsidP="007B0272">
            <w:pPr>
              <w:pStyle w:val="NoSpacing"/>
              <w:jc w:val="both"/>
              <w:rPr>
                <w:rFonts w:ascii="Comic Sans MS" w:hAnsi="Comic Sans MS"/>
                <w:sz w:val="22"/>
                <w:szCs w:val="22"/>
              </w:rPr>
            </w:pPr>
          </w:p>
        </w:tc>
      </w:tr>
      <w:tr w:rsidR="00970561" w:rsidRPr="002856E3" w:rsidTr="007B0272">
        <w:tc>
          <w:tcPr>
            <w:tcW w:w="1733" w:type="dxa"/>
          </w:tcPr>
          <w:p w:rsidR="00970561" w:rsidRPr="007B0272" w:rsidRDefault="00970561" w:rsidP="007B0272">
            <w:pPr>
              <w:pStyle w:val="NoSpacing"/>
              <w:jc w:val="both"/>
              <w:rPr>
                <w:rFonts w:ascii="Comic Sans MS" w:hAnsi="Comic Sans MS"/>
                <w:sz w:val="22"/>
                <w:szCs w:val="22"/>
              </w:rPr>
            </w:pPr>
            <w:r w:rsidRPr="007B0272">
              <w:rPr>
                <w:rFonts w:ascii="Comic Sans MS" w:hAnsi="Comic Sans MS"/>
                <w:sz w:val="22"/>
                <w:szCs w:val="22"/>
              </w:rPr>
              <w:t>gitmeliyim</w:t>
            </w:r>
          </w:p>
        </w:tc>
        <w:tc>
          <w:tcPr>
            <w:tcW w:w="4394" w:type="dxa"/>
          </w:tcPr>
          <w:p w:rsidR="00970561" w:rsidRPr="007B0272" w:rsidRDefault="00970561" w:rsidP="007B0272">
            <w:pPr>
              <w:pStyle w:val="NoSpacing"/>
              <w:jc w:val="both"/>
              <w:rPr>
                <w:rFonts w:ascii="Comic Sans MS" w:hAnsi="Comic Sans MS"/>
                <w:sz w:val="22"/>
                <w:szCs w:val="22"/>
              </w:rPr>
            </w:pPr>
          </w:p>
        </w:tc>
        <w:tc>
          <w:tcPr>
            <w:tcW w:w="4614" w:type="dxa"/>
          </w:tcPr>
          <w:p w:rsidR="00970561" w:rsidRPr="007B0272" w:rsidRDefault="00970561" w:rsidP="007B0272">
            <w:pPr>
              <w:pStyle w:val="NoSpacing"/>
              <w:jc w:val="both"/>
              <w:rPr>
                <w:rFonts w:ascii="Comic Sans MS" w:hAnsi="Comic Sans MS"/>
                <w:sz w:val="22"/>
                <w:szCs w:val="22"/>
              </w:rPr>
            </w:pPr>
          </w:p>
        </w:tc>
      </w:tr>
    </w:tbl>
    <w:p w:rsidR="00970561" w:rsidRDefault="00970561" w:rsidP="00AC7997">
      <w:pPr>
        <w:pStyle w:val="NoSpacing"/>
        <w:ind w:firstLine="360"/>
        <w:jc w:val="both"/>
        <w:rPr>
          <w:rFonts w:ascii="Comic Sans MS" w:hAnsi="Comic Sans MS"/>
          <w:b/>
          <w:sz w:val="22"/>
          <w:szCs w:val="22"/>
        </w:rPr>
      </w:pPr>
    </w:p>
    <w:p w:rsidR="00970561" w:rsidRDefault="00970561" w:rsidP="00AC7997">
      <w:pPr>
        <w:pStyle w:val="NoSpacing"/>
        <w:ind w:firstLine="360"/>
        <w:jc w:val="both"/>
        <w:rPr>
          <w:rFonts w:ascii="Comic Sans MS" w:hAnsi="Comic Sans MS"/>
          <w:b/>
          <w:sz w:val="22"/>
          <w:szCs w:val="22"/>
        </w:rPr>
      </w:pPr>
      <w:r w:rsidRPr="002856E3">
        <w:rPr>
          <w:rFonts w:ascii="Comic Sans MS" w:hAnsi="Comic Sans MS"/>
          <w:b/>
          <w:sz w:val="22"/>
          <w:szCs w:val="22"/>
        </w:rPr>
        <w:t>10)</w:t>
      </w:r>
      <w:r w:rsidRPr="002856E3">
        <w:rPr>
          <w:rFonts w:ascii="Comic Sans MS" w:hAnsi="Comic Sans MS"/>
          <w:sz w:val="22"/>
          <w:szCs w:val="22"/>
        </w:rPr>
        <w:t xml:space="preserve"> Aşağıda giriş bölümü verilen hikâyenin </w:t>
      </w:r>
      <w:r w:rsidRPr="002856E3">
        <w:rPr>
          <w:rFonts w:ascii="Comic Sans MS" w:hAnsi="Comic Sans MS"/>
          <w:b/>
          <w:sz w:val="22"/>
          <w:szCs w:val="22"/>
        </w:rPr>
        <w:t xml:space="preserve">gelişme </w:t>
      </w:r>
      <w:r w:rsidRPr="002856E3">
        <w:rPr>
          <w:rFonts w:ascii="Comic Sans MS" w:hAnsi="Comic Sans MS"/>
          <w:sz w:val="22"/>
          <w:szCs w:val="22"/>
        </w:rPr>
        <w:t>ve</w:t>
      </w:r>
      <w:r w:rsidRPr="002856E3">
        <w:rPr>
          <w:rFonts w:ascii="Comic Sans MS" w:hAnsi="Comic Sans MS"/>
          <w:b/>
          <w:sz w:val="22"/>
          <w:szCs w:val="22"/>
        </w:rPr>
        <w:t xml:space="preserve"> sonuç</w:t>
      </w:r>
      <w:r w:rsidRPr="002856E3">
        <w:rPr>
          <w:rFonts w:ascii="Comic Sans MS" w:hAnsi="Comic Sans MS"/>
          <w:sz w:val="22"/>
          <w:szCs w:val="22"/>
        </w:rPr>
        <w:t xml:space="preserve"> bölümlerini yazarak hikâyeye bir </w:t>
      </w:r>
      <w:r w:rsidRPr="002856E3">
        <w:rPr>
          <w:rFonts w:ascii="Comic Sans MS" w:hAnsi="Comic Sans MS"/>
          <w:b/>
          <w:sz w:val="22"/>
          <w:szCs w:val="22"/>
        </w:rPr>
        <w:t>başlık</w:t>
      </w:r>
    </w:p>
    <w:p w:rsidR="00970561" w:rsidRPr="002856E3" w:rsidRDefault="00970561" w:rsidP="00AC7997">
      <w:pPr>
        <w:pStyle w:val="NoSpacing"/>
        <w:ind w:firstLine="360"/>
        <w:jc w:val="both"/>
        <w:rPr>
          <w:rFonts w:ascii="Comic Sans MS" w:hAnsi="Comic Sans MS"/>
          <w:sz w:val="22"/>
          <w:szCs w:val="22"/>
        </w:rPr>
      </w:pPr>
      <w:r>
        <w:rPr>
          <w:rFonts w:ascii="Comic Sans MS" w:hAnsi="Comic Sans MS"/>
          <w:sz w:val="22"/>
          <w:szCs w:val="22"/>
        </w:rPr>
        <w:t>koyunuz. (20 puan</w:t>
      </w:r>
      <w:r w:rsidRPr="002856E3">
        <w:rPr>
          <w:rFonts w:ascii="Comic Sans MS" w:hAnsi="Comic Sans MS"/>
          <w:sz w:val="22"/>
          <w:szCs w:val="22"/>
        </w:rPr>
        <w:t>)</w:t>
      </w:r>
    </w:p>
    <w:p w:rsidR="00970561" w:rsidRPr="002856E3" w:rsidRDefault="00970561" w:rsidP="003A50D8">
      <w:pPr>
        <w:pStyle w:val="NoSpacing"/>
        <w:jc w:val="both"/>
        <w:rPr>
          <w:rFonts w:ascii="Comic Sans MS" w:hAnsi="Comic Sans MS"/>
          <w:sz w:val="22"/>
          <w:szCs w:val="22"/>
          <w:u w:val="single"/>
        </w:rPr>
      </w:pPr>
    </w:p>
    <w:p w:rsidR="00970561" w:rsidRPr="002856E3" w:rsidRDefault="00970561" w:rsidP="003A50D8">
      <w:pPr>
        <w:pStyle w:val="NoSpacing"/>
        <w:ind w:firstLine="360"/>
        <w:jc w:val="both"/>
        <w:rPr>
          <w:rFonts w:ascii="Comic Sans MS" w:hAnsi="Comic Sans MS"/>
          <w:b/>
          <w:sz w:val="22"/>
          <w:szCs w:val="22"/>
        </w:rPr>
      </w:pPr>
      <w:r w:rsidRPr="002856E3">
        <w:rPr>
          <w:rFonts w:ascii="Comic Sans MS" w:hAnsi="Comic Sans MS"/>
          <w:b/>
          <w:sz w:val="22"/>
          <w:szCs w:val="22"/>
          <w:u w:val="single"/>
        </w:rPr>
        <w:t>Not:</w:t>
      </w:r>
      <w:r w:rsidRPr="002856E3">
        <w:rPr>
          <w:rFonts w:ascii="Comic Sans MS" w:hAnsi="Comic Sans MS"/>
          <w:sz w:val="22"/>
          <w:szCs w:val="22"/>
        </w:rPr>
        <w:t xml:space="preserve"> Soruların puan değerleri, sonlarında yazmaktadır.</w:t>
      </w:r>
      <w:r w:rsidRPr="002856E3">
        <w:rPr>
          <w:rFonts w:ascii="Comic Sans MS" w:hAnsi="Comic Sans MS"/>
          <w:sz w:val="22"/>
          <w:szCs w:val="22"/>
        </w:rPr>
        <w:tab/>
      </w:r>
      <w:r w:rsidRPr="002856E3">
        <w:rPr>
          <w:rFonts w:ascii="Comic Sans MS" w:hAnsi="Comic Sans MS"/>
          <w:sz w:val="22"/>
          <w:szCs w:val="22"/>
        </w:rPr>
        <w:tab/>
      </w:r>
      <w:r w:rsidRPr="002856E3">
        <w:rPr>
          <w:rFonts w:ascii="Comic Sans MS" w:hAnsi="Comic Sans MS"/>
          <w:sz w:val="22"/>
          <w:szCs w:val="22"/>
        </w:rPr>
        <w:tab/>
        <w:t xml:space="preserve">  </w:t>
      </w:r>
      <w:r>
        <w:rPr>
          <w:rFonts w:ascii="Comic Sans MS" w:hAnsi="Comic Sans MS"/>
          <w:sz w:val="22"/>
          <w:szCs w:val="22"/>
        </w:rPr>
        <w:tab/>
        <w:t xml:space="preserve"> </w:t>
      </w:r>
      <w:r w:rsidRPr="002856E3">
        <w:rPr>
          <w:rFonts w:ascii="Comic Sans MS" w:hAnsi="Comic Sans MS"/>
          <w:b/>
          <w:sz w:val="22"/>
          <w:szCs w:val="22"/>
        </w:rPr>
        <w:t>Rasim DURSUN</w:t>
      </w:r>
    </w:p>
    <w:p w:rsidR="00970561" w:rsidRDefault="00970561" w:rsidP="003A50D8">
      <w:pPr>
        <w:pStyle w:val="NoSpacing"/>
        <w:jc w:val="both"/>
        <w:rPr>
          <w:rFonts w:ascii="Comic Sans MS" w:hAnsi="Comic Sans MS"/>
          <w:b/>
          <w:sz w:val="22"/>
          <w:szCs w:val="22"/>
        </w:rPr>
      </w:pPr>
      <w:r w:rsidRPr="002856E3">
        <w:rPr>
          <w:rFonts w:ascii="Comic Sans MS" w:hAnsi="Comic Sans MS"/>
          <w:sz w:val="22"/>
          <w:szCs w:val="22"/>
        </w:rPr>
        <w:t xml:space="preserve">          Süreniz 45 dakikadır. Başarılar diliyorum!..</w:t>
      </w:r>
      <w:r w:rsidRPr="002856E3">
        <w:rPr>
          <w:rFonts w:ascii="Comic Sans MS" w:hAnsi="Comic Sans MS"/>
          <w:sz w:val="22"/>
          <w:szCs w:val="22"/>
        </w:rPr>
        <w:tab/>
      </w:r>
      <w:r w:rsidRPr="002856E3">
        <w:rPr>
          <w:rFonts w:ascii="Comic Sans MS" w:hAnsi="Comic Sans MS"/>
          <w:sz w:val="22"/>
          <w:szCs w:val="22"/>
        </w:rPr>
        <w:tab/>
      </w:r>
      <w:r w:rsidRPr="002856E3">
        <w:rPr>
          <w:rFonts w:ascii="Comic Sans MS" w:hAnsi="Comic Sans MS"/>
          <w:sz w:val="22"/>
          <w:szCs w:val="22"/>
        </w:rPr>
        <w:tab/>
      </w:r>
      <w:r w:rsidRPr="002856E3">
        <w:rPr>
          <w:rFonts w:ascii="Comic Sans MS" w:hAnsi="Comic Sans MS"/>
          <w:sz w:val="22"/>
          <w:szCs w:val="22"/>
        </w:rPr>
        <w:tab/>
        <w:t xml:space="preserve">   </w:t>
      </w:r>
      <w:r w:rsidRPr="002856E3">
        <w:rPr>
          <w:rFonts w:ascii="Comic Sans MS" w:hAnsi="Comic Sans MS"/>
          <w:sz w:val="22"/>
          <w:szCs w:val="22"/>
        </w:rPr>
        <w:tab/>
      </w:r>
      <w:r w:rsidRPr="002856E3">
        <w:rPr>
          <w:rFonts w:ascii="Comic Sans MS" w:hAnsi="Comic Sans MS"/>
          <w:b/>
          <w:sz w:val="22"/>
          <w:szCs w:val="22"/>
        </w:rPr>
        <w:t>Türkçe Öğretmeni</w:t>
      </w:r>
    </w:p>
    <w:p w:rsidR="00970561" w:rsidRDefault="00970561" w:rsidP="003A50D8">
      <w:pPr>
        <w:pStyle w:val="NoSpacing"/>
        <w:jc w:val="both"/>
        <w:rPr>
          <w:rFonts w:ascii="Comic Sans MS" w:hAnsi="Comic Sans MS"/>
          <w:b/>
          <w:sz w:val="22"/>
          <w:szCs w:val="22"/>
        </w:rPr>
      </w:pPr>
    </w:p>
    <w:p w:rsidR="00970561" w:rsidRDefault="00970561" w:rsidP="004B59E5">
      <w:pPr>
        <w:pStyle w:val="NoSpacing"/>
        <w:jc w:val="center"/>
        <w:rPr>
          <w:rFonts w:ascii="Comic Sans MS" w:hAnsi="Comic Sans MS"/>
          <w:b/>
          <w:sz w:val="22"/>
          <w:szCs w:val="22"/>
        </w:rPr>
      </w:pPr>
      <w:r>
        <w:rPr>
          <w:rFonts w:ascii="Comic Sans MS" w:hAnsi="Comic Sans MS"/>
          <w:b/>
          <w:sz w:val="22"/>
          <w:szCs w:val="22"/>
        </w:rPr>
        <w:t>………………………………………………………………………</w:t>
      </w:r>
    </w:p>
    <w:p w:rsidR="00970561" w:rsidRPr="002856E3" w:rsidRDefault="00970561" w:rsidP="003A50D8">
      <w:pPr>
        <w:pStyle w:val="NoSpacing"/>
        <w:ind w:firstLine="708"/>
        <w:jc w:val="both"/>
        <w:rPr>
          <w:rFonts w:ascii="Comic Sans MS" w:hAnsi="Comic Sans MS"/>
          <w:b/>
          <w:sz w:val="22"/>
          <w:szCs w:val="22"/>
        </w:rPr>
      </w:pPr>
      <w:r w:rsidRPr="002856E3">
        <w:rPr>
          <w:rFonts w:ascii="Comic Sans MS" w:hAnsi="Comic Sans MS"/>
          <w:bCs/>
          <w:sz w:val="22"/>
          <w:szCs w:val="22"/>
        </w:rPr>
        <w:t>O gün hava çok sıcaktı.</w:t>
      </w:r>
      <w:r>
        <w:rPr>
          <w:rFonts w:ascii="Comic Sans MS" w:hAnsi="Comic Sans MS"/>
          <w:bCs/>
          <w:sz w:val="22"/>
          <w:szCs w:val="22"/>
        </w:rPr>
        <w:t xml:space="preserve"> </w:t>
      </w:r>
      <w:r w:rsidRPr="002856E3">
        <w:rPr>
          <w:rFonts w:ascii="Comic Sans MS" w:hAnsi="Comic Sans MS"/>
          <w:bCs/>
          <w:sz w:val="22"/>
          <w:szCs w:val="22"/>
        </w:rPr>
        <w:t>Güneş kendini iyiden iyiye hissettiriyordu. Burak</w:t>
      </w:r>
      <w:r>
        <w:rPr>
          <w:rFonts w:ascii="Comic Sans MS" w:hAnsi="Comic Sans MS"/>
          <w:bCs/>
          <w:sz w:val="22"/>
          <w:szCs w:val="22"/>
        </w:rPr>
        <w:t>,</w:t>
      </w:r>
      <w:r w:rsidRPr="002856E3">
        <w:rPr>
          <w:rFonts w:ascii="Comic Sans MS" w:hAnsi="Comic Sans MS"/>
          <w:bCs/>
          <w:sz w:val="22"/>
          <w:szCs w:val="22"/>
        </w:rPr>
        <w:t xml:space="preserve"> arkadaşlarıyla beraber bir ağacın gölgesinde oturuyordu.</w:t>
      </w:r>
      <w:r>
        <w:rPr>
          <w:rFonts w:ascii="Comic Sans MS" w:hAnsi="Comic Sans MS"/>
          <w:bCs/>
          <w:sz w:val="22"/>
          <w:szCs w:val="22"/>
        </w:rPr>
        <w:t xml:space="preserve"> </w:t>
      </w:r>
      <w:r w:rsidRPr="002856E3">
        <w:rPr>
          <w:rFonts w:ascii="Comic Sans MS" w:hAnsi="Comic Sans MS"/>
          <w:bCs/>
          <w:sz w:val="22"/>
          <w:szCs w:val="22"/>
        </w:rPr>
        <w:t>Grubun en yaramaz çocuğu F</w:t>
      </w:r>
      <w:r>
        <w:rPr>
          <w:rFonts w:ascii="Comic Sans MS" w:hAnsi="Comic Sans MS"/>
          <w:bCs/>
          <w:sz w:val="22"/>
          <w:szCs w:val="22"/>
        </w:rPr>
        <w:t xml:space="preserve">uat, yerinde duramıyordu. Aniden oturduğu yerden fırladı ve </w:t>
      </w:r>
      <w:r w:rsidRPr="002856E3">
        <w:rPr>
          <w:rFonts w:ascii="Comic Sans MS" w:hAnsi="Comic Sans MS"/>
          <w:bCs/>
          <w:sz w:val="22"/>
          <w:szCs w:val="22"/>
        </w:rPr>
        <w:t>“</w:t>
      </w:r>
      <w:r>
        <w:rPr>
          <w:rFonts w:ascii="Comic Sans MS" w:hAnsi="Comic Sans MS"/>
          <w:bCs/>
          <w:sz w:val="22"/>
          <w:szCs w:val="22"/>
        </w:rPr>
        <w:t xml:space="preserve"> Arkadaşlar var </w:t>
      </w:r>
      <w:r w:rsidRPr="002856E3">
        <w:rPr>
          <w:rFonts w:ascii="Comic Sans MS" w:hAnsi="Comic Sans MS"/>
          <w:bCs/>
          <w:sz w:val="22"/>
          <w:szCs w:val="22"/>
        </w:rPr>
        <w:t>mısınız</w:t>
      </w:r>
      <w:r>
        <w:rPr>
          <w:rFonts w:ascii="Comic Sans MS" w:hAnsi="Comic Sans MS"/>
          <w:bCs/>
          <w:sz w:val="22"/>
          <w:szCs w:val="22"/>
        </w:rPr>
        <w:t xml:space="preserve"> …</w:t>
      </w:r>
    </w:p>
    <w:p w:rsidR="00970561" w:rsidRPr="002856E3" w:rsidRDefault="00970561" w:rsidP="003A50D8">
      <w:pPr>
        <w:pStyle w:val="NoSpacing"/>
        <w:jc w:val="both"/>
        <w:rPr>
          <w:rFonts w:ascii="Comic Sans MS" w:hAnsi="Comic Sans MS"/>
          <w:sz w:val="22"/>
          <w:szCs w:val="22"/>
        </w:rPr>
      </w:pPr>
      <w:hyperlink r:id="rId7" w:history="1">
        <w:r w:rsidRPr="003C6D0C">
          <w:rPr>
            <w:rStyle w:val="Hyperlink"/>
            <w:rFonts w:ascii="Arial Black" w:hAnsi="Arial Black"/>
          </w:rPr>
          <w:t>www.sorubak.com</w:t>
        </w:r>
      </w:hyperlink>
    </w:p>
    <w:p w:rsidR="00970561" w:rsidRPr="002856E3" w:rsidRDefault="00970561" w:rsidP="003A50D8">
      <w:pPr>
        <w:pStyle w:val="NoSpacing"/>
        <w:jc w:val="both"/>
        <w:rPr>
          <w:rFonts w:ascii="Comic Sans MS" w:hAnsi="Comic Sans MS"/>
          <w:sz w:val="22"/>
          <w:szCs w:val="22"/>
        </w:rPr>
      </w:pPr>
    </w:p>
    <w:p w:rsidR="00970561" w:rsidRPr="002856E3" w:rsidRDefault="00970561" w:rsidP="003A50D8">
      <w:pPr>
        <w:pStyle w:val="NoSpacing"/>
        <w:jc w:val="both"/>
        <w:rPr>
          <w:rFonts w:ascii="Comic Sans MS" w:hAnsi="Comic Sans MS"/>
          <w:sz w:val="22"/>
          <w:szCs w:val="22"/>
        </w:rPr>
      </w:pPr>
    </w:p>
    <w:sectPr w:rsidR="00970561" w:rsidRPr="002856E3" w:rsidSect="009A07C9">
      <w:headerReference w:type="first" r:id="rId8"/>
      <w:footerReference w:type="first" r:id="rId9"/>
      <w:pgSz w:w="11906" w:h="16838"/>
      <w:pgMar w:top="567" w:right="454" w:bottom="227" w:left="567" w:header="227" w:footer="22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561" w:rsidRDefault="00970561" w:rsidP="009A07C9">
      <w:r>
        <w:separator/>
      </w:r>
    </w:p>
  </w:endnote>
  <w:endnote w:type="continuationSeparator" w:id="0">
    <w:p w:rsidR="00970561" w:rsidRDefault="00970561" w:rsidP="009A07C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561" w:rsidRPr="00AC7997" w:rsidRDefault="00970561" w:rsidP="00AC7997">
    <w:pPr>
      <w:pStyle w:val="Footer"/>
      <w:jc w:val="center"/>
      <w:rPr>
        <w:rFonts w:ascii="Cambria" w:hAnsi="Cambria"/>
        <w:sz w:val="28"/>
        <w:szCs w:val="28"/>
      </w:rPr>
    </w:pPr>
    <w:r w:rsidRPr="00453539">
      <w:rPr>
        <w:rFonts w:ascii="Cambria" w:hAnsi="Cambria"/>
        <w:b/>
        <w:bCs/>
        <w:sz w:val="28"/>
        <w:szCs w:val="28"/>
        <w:shd w:val="clear" w:color="auto" w:fill="F0D3AD"/>
      </w:rPr>
      <w:t>Okuma zevkini kazanmayanın öğrenimi yarıda kalmıştır.</w:t>
    </w:r>
    <w:r w:rsidRPr="00453539">
      <w:rPr>
        <w:rFonts w:ascii="Cambria" w:hAnsi="Cambria"/>
        <w:sz w:val="28"/>
        <w:szCs w:val="28"/>
        <w:shd w:val="clear" w:color="auto" w:fill="F0D3AD"/>
      </w:rPr>
      <w:t xml:space="preserve"> (</w:t>
    </w:r>
    <w:r w:rsidRPr="00453539">
      <w:rPr>
        <w:rFonts w:ascii="Cambria" w:hAnsi="Cambria"/>
        <w:i/>
        <w:iCs/>
        <w:sz w:val="28"/>
        <w:szCs w:val="28"/>
        <w:shd w:val="clear" w:color="auto" w:fill="F0D3AD"/>
      </w:rPr>
      <w:t>P.Peacut)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561" w:rsidRDefault="00970561" w:rsidP="009A07C9">
      <w:r>
        <w:separator/>
      </w:r>
    </w:p>
  </w:footnote>
  <w:footnote w:type="continuationSeparator" w:id="0">
    <w:p w:rsidR="00970561" w:rsidRDefault="00970561" w:rsidP="009A07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561" w:rsidRPr="00833545" w:rsidRDefault="00970561" w:rsidP="009A07C9">
    <w:pPr>
      <w:rPr>
        <w:rFonts w:ascii="Cambria" w:hAnsi="Cambria"/>
        <w:b/>
      </w:rPr>
    </w:pPr>
    <w:r w:rsidRPr="00833545">
      <w:rPr>
        <w:rFonts w:ascii="Cambria" w:hAnsi="Cambria"/>
        <w:b/>
      </w:rPr>
      <w:t>Öğ</w:t>
    </w:r>
    <w:r>
      <w:rPr>
        <w:rFonts w:ascii="Cambria" w:hAnsi="Cambria"/>
        <w:b/>
      </w:rPr>
      <w:t>rencinin Adı- Soyadı:</w:t>
    </w:r>
    <w:r>
      <w:rPr>
        <w:rFonts w:ascii="Cambria" w:hAnsi="Cambria"/>
        <w:b/>
      </w:rPr>
      <w:tab/>
    </w:r>
    <w:r>
      <w:rPr>
        <w:rFonts w:ascii="Cambria" w:hAnsi="Cambria"/>
        <w:b/>
      </w:rPr>
      <w:tab/>
    </w:r>
    <w:r>
      <w:rPr>
        <w:rFonts w:ascii="Cambria" w:hAnsi="Cambria"/>
        <w:b/>
      </w:rPr>
      <w:tab/>
    </w:r>
    <w:r>
      <w:rPr>
        <w:rFonts w:ascii="Cambria" w:hAnsi="Cambria"/>
        <w:b/>
      </w:rPr>
      <w:tab/>
    </w:r>
    <w:r>
      <w:rPr>
        <w:rFonts w:ascii="Cambria" w:hAnsi="Cambria"/>
        <w:b/>
      </w:rPr>
      <w:tab/>
    </w:r>
    <w:r>
      <w:rPr>
        <w:rFonts w:ascii="Cambria" w:hAnsi="Cambria"/>
        <w:b/>
      </w:rPr>
      <w:tab/>
    </w:r>
    <w:r>
      <w:rPr>
        <w:rFonts w:ascii="Cambria" w:hAnsi="Cambria"/>
        <w:b/>
      </w:rPr>
      <w:tab/>
    </w:r>
    <w:r>
      <w:rPr>
        <w:rFonts w:ascii="Cambria" w:hAnsi="Cambria"/>
        <w:b/>
      </w:rPr>
      <w:tab/>
    </w:r>
    <w:r>
      <w:rPr>
        <w:rFonts w:ascii="Cambria" w:hAnsi="Cambria"/>
        <w:b/>
      </w:rPr>
      <w:tab/>
    </w:r>
    <w:r>
      <w:rPr>
        <w:rFonts w:ascii="Cambria" w:hAnsi="Cambria"/>
        <w:b/>
      </w:rPr>
      <w:tab/>
      <w:t>05/12/2014</w:t>
    </w:r>
  </w:p>
  <w:p w:rsidR="00970561" w:rsidRPr="00833545" w:rsidRDefault="00970561" w:rsidP="009A07C9">
    <w:pPr>
      <w:jc w:val="center"/>
      <w:rPr>
        <w:rFonts w:ascii="Cambria" w:hAnsi="Cambria"/>
        <w:b/>
      </w:rPr>
    </w:pPr>
    <w:r>
      <w:rPr>
        <w:rFonts w:ascii="Cambria" w:hAnsi="Cambria"/>
        <w:b/>
      </w:rPr>
      <w:t xml:space="preserve">2014-2015 </w:t>
    </w:r>
    <w:r w:rsidRPr="00833545">
      <w:rPr>
        <w:rFonts w:ascii="Cambria" w:hAnsi="Cambria"/>
        <w:b/>
      </w:rPr>
      <w:t xml:space="preserve"> EĞİTİM-ÖĞRETİM YILI I. DÖNEM </w:t>
    </w:r>
  </w:p>
  <w:p w:rsidR="00970561" w:rsidRDefault="00970561" w:rsidP="009A07C9">
    <w:pPr>
      <w:jc w:val="center"/>
      <w:rPr>
        <w:rFonts w:ascii="Cambria" w:hAnsi="Cambria"/>
        <w:b/>
      </w:rPr>
    </w:pPr>
    <w:r w:rsidRPr="00833545">
      <w:rPr>
        <w:rFonts w:ascii="Cambria" w:hAnsi="Cambria"/>
        <w:b/>
      </w:rPr>
      <w:t>KARAKAYA ORTAOKULU 7/A SINIFI TÜRKÇE DERSİ II. SINAV SORULARI</w:t>
    </w:r>
  </w:p>
  <w:p w:rsidR="00970561" w:rsidRPr="009A07C9" w:rsidRDefault="00970561" w:rsidP="009A07C9">
    <w:pPr>
      <w:jc w:val="center"/>
      <w:rPr>
        <w:rFonts w:ascii="Cambria" w:hAnsi="Cambria"/>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069AA"/>
    <w:multiLevelType w:val="hybridMultilevel"/>
    <w:tmpl w:val="C8563282"/>
    <w:lvl w:ilvl="0" w:tplc="041F0005">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030D3296"/>
    <w:multiLevelType w:val="hybridMultilevel"/>
    <w:tmpl w:val="A334AE44"/>
    <w:lvl w:ilvl="0" w:tplc="0BA0613A">
      <w:start w:val="1"/>
      <w:numFmt w:val="decimal"/>
      <w:lvlText w:val="%1."/>
      <w:lvlJc w:val="left"/>
      <w:pPr>
        <w:ind w:left="720" w:hanging="360"/>
      </w:pPr>
      <w:rPr>
        <w:rFonts w:cs="Times New Roman" w:hint="default"/>
        <w:b/>
        <w:u w:val="single"/>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532599A"/>
    <w:multiLevelType w:val="hybridMultilevel"/>
    <w:tmpl w:val="845EAEEA"/>
    <w:lvl w:ilvl="0" w:tplc="041F0009">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nsid w:val="15B31E35"/>
    <w:multiLevelType w:val="hybridMultilevel"/>
    <w:tmpl w:val="2DF6974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3521620"/>
    <w:multiLevelType w:val="hybridMultilevel"/>
    <w:tmpl w:val="5C8A937E"/>
    <w:lvl w:ilvl="0" w:tplc="D548ED48">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8150756"/>
    <w:multiLevelType w:val="hybridMultilevel"/>
    <w:tmpl w:val="3D80B6B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613032F4"/>
    <w:multiLevelType w:val="hybridMultilevel"/>
    <w:tmpl w:val="7354FF7C"/>
    <w:lvl w:ilvl="0" w:tplc="BBCABAF2">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D3271E5"/>
    <w:multiLevelType w:val="hybridMultilevel"/>
    <w:tmpl w:val="3704E8EA"/>
    <w:lvl w:ilvl="0" w:tplc="041F0005">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8">
    <w:nsid w:val="74373C6E"/>
    <w:multiLevelType w:val="hybridMultilevel"/>
    <w:tmpl w:val="FB6AC4E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74AB214C"/>
    <w:multiLevelType w:val="hybridMultilevel"/>
    <w:tmpl w:val="3572DF56"/>
    <w:lvl w:ilvl="0" w:tplc="61C8BA58">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BC63B1B"/>
    <w:multiLevelType w:val="hybridMultilevel"/>
    <w:tmpl w:val="2B1A0B58"/>
    <w:lvl w:ilvl="0" w:tplc="8640D17C">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9"/>
  </w:num>
  <w:num w:numId="3">
    <w:abstractNumId w:val="4"/>
  </w:num>
  <w:num w:numId="4">
    <w:abstractNumId w:val="10"/>
  </w:num>
  <w:num w:numId="5">
    <w:abstractNumId w:val="7"/>
  </w:num>
  <w:num w:numId="6">
    <w:abstractNumId w:val="0"/>
  </w:num>
  <w:num w:numId="7">
    <w:abstractNumId w:val="3"/>
  </w:num>
  <w:num w:numId="8">
    <w:abstractNumId w:val="8"/>
  </w:num>
  <w:num w:numId="9">
    <w:abstractNumId w:val="5"/>
  </w:num>
  <w:num w:numId="10">
    <w:abstractNumId w:val="2"/>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761B"/>
    <w:rsid w:val="0000275B"/>
    <w:rsid w:val="00002DD8"/>
    <w:rsid w:val="000036DB"/>
    <w:rsid w:val="00015CD5"/>
    <w:rsid w:val="00015FB6"/>
    <w:rsid w:val="00017E0B"/>
    <w:rsid w:val="0002201C"/>
    <w:rsid w:val="000225BD"/>
    <w:rsid w:val="00026474"/>
    <w:rsid w:val="00032786"/>
    <w:rsid w:val="00033E76"/>
    <w:rsid w:val="00033EC8"/>
    <w:rsid w:val="000379B2"/>
    <w:rsid w:val="0004401B"/>
    <w:rsid w:val="00045821"/>
    <w:rsid w:val="00046FAB"/>
    <w:rsid w:val="00051287"/>
    <w:rsid w:val="000551F2"/>
    <w:rsid w:val="00061A4D"/>
    <w:rsid w:val="00061BAB"/>
    <w:rsid w:val="000634E4"/>
    <w:rsid w:val="00063D41"/>
    <w:rsid w:val="0006503C"/>
    <w:rsid w:val="00067F5D"/>
    <w:rsid w:val="00071B4A"/>
    <w:rsid w:val="00077582"/>
    <w:rsid w:val="00080E0D"/>
    <w:rsid w:val="00092475"/>
    <w:rsid w:val="00092F43"/>
    <w:rsid w:val="000960EA"/>
    <w:rsid w:val="00097B50"/>
    <w:rsid w:val="000A0334"/>
    <w:rsid w:val="000A5866"/>
    <w:rsid w:val="000A5D43"/>
    <w:rsid w:val="000B227B"/>
    <w:rsid w:val="000B35B1"/>
    <w:rsid w:val="000B3808"/>
    <w:rsid w:val="000B5C0C"/>
    <w:rsid w:val="000B65B7"/>
    <w:rsid w:val="000D1EAE"/>
    <w:rsid w:val="000D4939"/>
    <w:rsid w:val="000D7DD9"/>
    <w:rsid w:val="000E11D2"/>
    <w:rsid w:val="000E179B"/>
    <w:rsid w:val="000E7499"/>
    <w:rsid w:val="000E7DDB"/>
    <w:rsid w:val="000F393F"/>
    <w:rsid w:val="000F5123"/>
    <w:rsid w:val="000F6A71"/>
    <w:rsid w:val="001040D9"/>
    <w:rsid w:val="00104188"/>
    <w:rsid w:val="00105410"/>
    <w:rsid w:val="001119B3"/>
    <w:rsid w:val="00113059"/>
    <w:rsid w:val="001136A6"/>
    <w:rsid w:val="00114311"/>
    <w:rsid w:val="00117681"/>
    <w:rsid w:val="001207BA"/>
    <w:rsid w:val="00121677"/>
    <w:rsid w:val="001224D7"/>
    <w:rsid w:val="00125F7C"/>
    <w:rsid w:val="0012700D"/>
    <w:rsid w:val="00130B2D"/>
    <w:rsid w:val="00133766"/>
    <w:rsid w:val="00143D5A"/>
    <w:rsid w:val="00143F98"/>
    <w:rsid w:val="00145C2E"/>
    <w:rsid w:val="001463E2"/>
    <w:rsid w:val="001464CE"/>
    <w:rsid w:val="00146D5C"/>
    <w:rsid w:val="001619E7"/>
    <w:rsid w:val="00161E4C"/>
    <w:rsid w:val="00163BDA"/>
    <w:rsid w:val="00164BE6"/>
    <w:rsid w:val="001662B9"/>
    <w:rsid w:val="001664D5"/>
    <w:rsid w:val="001670A0"/>
    <w:rsid w:val="00167CE3"/>
    <w:rsid w:val="00177704"/>
    <w:rsid w:val="0018085A"/>
    <w:rsid w:val="00192C42"/>
    <w:rsid w:val="00193487"/>
    <w:rsid w:val="00193FAE"/>
    <w:rsid w:val="00195CB9"/>
    <w:rsid w:val="00195D0E"/>
    <w:rsid w:val="00196A5A"/>
    <w:rsid w:val="001A081F"/>
    <w:rsid w:val="001B24FA"/>
    <w:rsid w:val="001B2B82"/>
    <w:rsid w:val="001B5B94"/>
    <w:rsid w:val="001C266A"/>
    <w:rsid w:val="001C2B09"/>
    <w:rsid w:val="001C3D21"/>
    <w:rsid w:val="001D3BA7"/>
    <w:rsid w:val="001D3BEC"/>
    <w:rsid w:val="001D4F53"/>
    <w:rsid w:val="001D72DE"/>
    <w:rsid w:val="001D761E"/>
    <w:rsid w:val="001E267A"/>
    <w:rsid w:val="001E481E"/>
    <w:rsid w:val="001E7395"/>
    <w:rsid w:val="001E7CBE"/>
    <w:rsid w:val="001F0B5B"/>
    <w:rsid w:val="001F1E39"/>
    <w:rsid w:val="001F2CC9"/>
    <w:rsid w:val="001F439F"/>
    <w:rsid w:val="001F5CC1"/>
    <w:rsid w:val="001F7CAD"/>
    <w:rsid w:val="00201583"/>
    <w:rsid w:val="0020603A"/>
    <w:rsid w:val="00207F33"/>
    <w:rsid w:val="002101C1"/>
    <w:rsid w:val="0021035D"/>
    <w:rsid w:val="002119AC"/>
    <w:rsid w:val="002178C7"/>
    <w:rsid w:val="00217B7D"/>
    <w:rsid w:val="00224326"/>
    <w:rsid w:val="002319CF"/>
    <w:rsid w:val="0023761B"/>
    <w:rsid w:val="002445BF"/>
    <w:rsid w:val="00244FF1"/>
    <w:rsid w:val="002460F0"/>
    <w:rsid w:val="002521D6"/>
    <w:rsid w:val="00253E90"/>
    <w:rsid w:val="00254252"/>
    <w:rsid w:val="00256BAF"/>
    <w:rsid w:val="00257B08"/>
    <w:rsid w:val="00260958"/>
    <w:rsid w:val="00261851"/>
    <w:rsid w:val="00261B5F"/>
    <w:rsid w:val="002631B9"/>
    <w:rsid w:val="002631E7"/>
    <w:rsid w:val="00265A88"/>
    <w:rsid w:val="00272B04"/>
    <w:rsid w:val="00274702"/>
    <w:rsid w:val="00275D47"/>
    <w:rsid w:val="00280D99"/>
    <w:rsid w:val="00283432"/>
    <w:rsid w:val="00284366"/>
    <w:rsid w:val="002856E3"/>
    <w:rsid w:val="002907D0"/>
    <w:rsid w:val="00292407"/>
    <w:rsid w:val="0029411B"/>
    <w:rsid w:val="00294FD0"/>
    <w:rsid w:val="002A0417"/>
    <w:rsid w:val="002A0604"/>
    <w:rsid w:val="002B00D7"/>
    <w:rsid w:val="002B09C2"/>
    <w:rsid w:val="002B280C"/>
    <w:rsid w:val="002C64B8"/>
    <w:rsid w:val="002D4437"/>
    <w:rsid w:val="002E336A"/>
    <w:rsid w:val="002E4D3B"/>
    <w:rsid w:val="002E6F6E"/>
    <w:rsid w:val="002F039F"/>
    <w:rsid w:val="002F490D"/>
    <w:rsid w:val="00312E43"/>
    <w:rsid w:val="00327A84"/>
    <w:rsid w:val="003309E4"/>
    <w:rsid w:val="00334FF5"/>
    <w:rsid w:val="003531D0"/>
    <w:rsid w:val="003544AA"/>
    <w:rsid w:val="0035604A"/>
    <w:rsid w:val="00356A9C"/>
    <w:rsid w:val="003613C8"/>
    <w:rsid w:val="0036472E"/>
    <w:rsid w:val="00372A0C"/>
    <w:rsid w:val="00377184"/>
    <w:rsid w:val="003845BE"/>
    <w:rsid w:val="00386E2E"/>
    <w:rsid w:val="003913AB"/>
    <w:rsid w:val="0039319E"/>
    <w:rsid w:val="00395532"/>
    <w:rsid w:val="003A3EA6"/>
    <w:rsid w:val="003A3F23"/>
    <w:rsid w:val="003A50D8"/>
    <w:rsid w:val="003B1990"/>
    <w:rsid w:val="003B2D84"/>
    <w:rsid w:val="003B7F89"/>
    <w:rsid w:val="003C0A41"/>
    <w:rsid w:val="003C0E03"/>
    <w:rsid w:val="003C32C1"/>
    <w:rsid w:val="003C6D0C"/>
    <w:rsid w:val="003C780C"/>
    <w:rsid w:val="003C797C"/>
    <w:rsid w:val="003D3D6E"/>
    <w:rsid w:val="003E1F63"/>
    <w:rsid w:val="003E2E9C"/>
    <w:rsid w:val="003F250C"/>
    <w:rsid w:val="003F3133"/>
    <w:rsid w:val="0040009C"/>
    <w:rsid w:val="004029F4"/>
    <w:rsid w:val="00402E13"/>
    <w:rsid w:val="00402E67"/>
    <w:rsid w:val="0040599C"/>
    <w:rsid w:val="00407E9E"/>
    <w:rsid w:val="00410EB5"/>
    <w:rsid w:val="00412A53"/>
    <w:rsid w:val="00413B38"/>
    <w:rsid w:val="00417220"/>
    <w:rsid w:val="0042064B"/>
    <w:rsid w:val="00421627"/>
    <w:rsid w:val="00421970"/>
    <w:rsid w:val="00425173"/>
    <w:rsid w:val="00431053"/>
    <w:rsid w:val="004332B6"/>
    <w:rsid w:val="00442A97"/>
    <w:rsid w:val="00445E44"/>
    <w:rsid w:val="00453539"/>
    <w:rsid w:val="00454250"/>
    <w:rsid w:val="00454773"/>
    <w:rsid w:val="00471B35"/>
    <w:rsid w:val="0047249B"/>
    <w:rsid w:val="0048161C"/>
    <w:rsid w:val="004840DA"/>
    <w:rsid w:val="00492C57"/>
    <w:rsid w:val="00494497"/>
    <w:rsid w:val="00495D7B"/>
    <w:rsid w:val="004970AE"/>
    <w:rsid w:val="004A11F0"/>
    <w:rsid w:val="004A207D"/>
    <w:rsid w:val="004A7037"/>
    <w:rsid w:val="004A7631"/>
    <w:rsid w:val="004B0264"/>
    <w:rsid w:val="004B126E"/>
    <w:rsid w:val="004B59E5"/>
    <w:rsid w:val="004B7ACA"/>
    <w:rsid w:val="004C3280"/>
    <w:rsid w:val="004C4FD4"/>
    <w:rsid w:val="004C5072"/>
    <w:rsid w:val="004C6C38"/>
    <w:rsid w:val="004E10A0"/>
    <w:rsid w:val="004E5A92"/>
    <w:rsid w:val="004F0368"/>
    <w:rsid w:val="004F291A"/>
    <w:rsid w:val="004F72E6"/>
    <w:rsid w:val="004F7660"/>
    <w:rsid w:val="00504E63"/>
    <w:rsid w:val="00504FCF"/>
    <w:rsid w:val="00506136"/>
    <w:rsid w:val="00506744"/>
    <w:rsid w:val="00514052"/>
    <w:rsid w:val="00514809"/>
    <w:rsid w:val="00515947"/>
    <w:rsid w:val="00521573"/>
    <w:rsid w:val="00522CD1"/>
    <w:rsid w:val="00522E53"/>
    <w:rsid w:val="00531425"/>
    <w:rsid w:val="00543698"/>
    <w:rsid w:val="0054530E"/>
    <w:rsid w:val="00545AA3"/>
    <w:rsid w:val="0055228D"/>
    <w:rsid w:val="0055426E"/>
    <w:rsid w:val="005574D6"/>
    <w:rsid w:val="00560FEB"/>
    <w:rsid w:val="00561A9D"/>
    <w:rsid w:val="00562741"/>
    <w:rsid w:val="0057119A"/>
    <w:rsid w:val="005729C6"/>
    <w:rsid w:val="00572B36"/>
    <w:rsid w:val="005807F5"/>
    <w:rsid w:val="00580D99"/>
    <w:rsid w:val="005820A7"/>
    <w:rsid w:val="0058222B"/>
    <w:rsid w:val="005861AF"/>
    <w:rsid w:val="0058664C"/>
    <w:rsid w:val="0058739B"/>
    <w:rsid w:val="00587E53"/>
    <w:rsid w:val="005905A4"/>
    <w:rsid w:val="005919FF"/>
    <w:rsid w:val="00591BDC"/>
    <w:rsid w:val="005935F4"/>
    <w:rsid w:val="005938F6"/>
    <w:rsid w:val="00594FE6"/>
    <w:rsid w:val="00597195"/>
    <w:rsid w:val="005A5D6E"/>
    <w:rsid w:val="005A67F7"/>
    <w:rsid w:val="005A7B84"/>
    <w:rsid w:val="005B16D7"/>
    <w:rsid w:val="005B26ED"/>
    <w:rsid w:val="005B5FCA"/>
    <w:rsid w:val="005D541D"/>
    <w:rsid w:val="005E215A"/>
    <w:rsid w:val="005F1E45"/>
    <w:rsid w:val="005F4E3E"/>
    <w:rsid w:val="00602318"/>
    <w:rsid w:val="00612E88"/>
    <w:rsid w:val="00613922"/>
    <w:rsid w:val="00614D46"/>
    <w:rsid w:val="00617AEB"/>
    <w:rsid w:val="00617D73"/>
    <w:rsid w:val="00622AC9"/>
    <w:rsid w:val="00623FAA"/>
    <w:rsid w:val="00626D84"/>
    <w:rsid w:val="00626E74"/>
    <w:rsid w:val="006318AB"/>
    <w:rsid w:val="00636F9D"/>
    <w:rsid w:val="00642C1B"/>
    <w:rsid w:val="006451AA"/>
    <w:rsid w:val="00645D73"/>
    <w:rsid w:val="00650458"/>
    <w:rsid w:val="00651A26"/>
    <w:rsid w:val="0065414F"/>
    <w:rsid w:val="006633E1"/>
    <w:rsid w:val="00666972"/>
    <w:rsid w:val="00667B14"/>
    <w:rsid w:val="006741CD"/>
    <w:rsid w:val="00675D00"/>
    <w:rsid w:val="00676A5C"/>
    <w:rsid w:val="00676B75"/>
    <w:rsid w:val="00683DAB"/>
    <w:rsid w:val="00686CF0"/>
    <w:rsid w:val="00691CA8"/>
    <w:rsid w:val="00693375"/>
    <w:rsid w:val="00694ABC"/>
    <w:rsid w:val="00696CB8"/>
    <w:rsid w:val="006A44DA"/>
    <w:rsid w:val="006A5529"/>
    <w:rsid w:val="006A69EE"/>
    <w:rsid w:val="006A741D"/>
    <w:rsid w:val="006B756F"/>
    <w:rsid w:val="006C7CA0"/>
    <w:rsid w:val="006D7548"/>
    <w:rsid w:val="006F0EA2"/>
    <w:rsid w:val="006F696C"/>
    <w:rsid w:val="006F748C"/>
    <w:rsid w:val="00701BC7"/>
    <w:rsid w:val="00703F57"/>
    <w:rsid w:val="007067E7"/>
    <w:rsid w:val="00706AE6"/>
    <w:rsid w:val="007072EE"/>
    <w:rsid w:val="00707519"/>
    <w:rsid w:val="00717857"/>
    <w:rsid w:val="0072051A"/>
    <w:rsid w:val="007211EA"/>
    <w:rsid w:val="007304C3"/>
    <w:rsid w:val="00730EF7"/>
    <w:rsid w:val="00731A57"/>
    <w:rsid w:val="007402EA"/>
    <w:rsid w:val="00743D4A"/>
    <w:rsid w:val="00744AB3"/>
    <w:rsid w:val="00746962"/>
    <w:rsid w:val="00755B43"/>
    <w:rsid w:val="00755CC5"/>
    <w:rsid w:val="00762574"/>
    <w:rsid w:val="00763440"/>
    <w:rsid w:val="00766888"/>
    <w:rsid w:val="007735E1"/>
    <w:rsid w:val="007760F6"/>
    <w:rsid w:val="00776957"/>
    <w:rsid w:val="007865B8"/>
    <w:rsid w:val="00790445"/>
    <w:rsid w:val="007A0ECB"/>
    <w:rsid w:val="007A14D6"/>
    <w:rsid w:val="007A2D74"/>
    <w:rsid w:val="007A33BC"/>
    <w:rsid w:val="007A3601"/>
    <w:rsid w:val="007A422A"/>
    <w:rsid w:val="007A4911"/>
    <w:rsid w:val="007A50ED"/>
    <w:rsid w:val="007A56F0"/>
    <w:rsid w:val="007B0272"/>
    <w:rsid w:val="007B04C3"/>
    <w:rsid w:val="007B19DB"/>
    <w:rsid w:val="007B3D8A"/>
    <w:rsid w:val="007B60B6"/>
    <w:rsid w:val="007D5418"/>
    <w:rsid w:val="007D79DD"/>
    <w:rsid w:val="007E7F5E"/>
    <w:rsid w:val="007F33CE"/>
    <w:rsid w:val="007F3D12"/>
    <w:rsid w:val="007F6273"/>
    <w:rsid w:val="0080353A"/>
    <w:rsid w:val="00807C88"/>
    <w:rsid w:val="00813158"/>
    <w:rsid w:val="00824286"/>
    <w:rsid w:val="00825E4F"/>
    <w:rsid w:val="00826DAA"/>
    <w:rsid w:val="00830FF3"/>
    <w:rsid w:val="00832DE5"/>
    <w:rsid w:val="00833545"/>
    <w:rsid w:val="00834720"/>
    <w:rsid w:val="00835946"/>
    <w:rsid w:val="00845140"/>
    <w:rsid w:val="0084633D"/>
    <w:rsid w:val="0085000F"/>
    <w:rsid w:val="00851A82"/>
    <w:rsid w:val="0085228B"/>
    <w:rsid w:val="00852823"/>
    <w:rsid w:val="008546B2"/>
    <w:rsid w:val="008549AD"/>
    <w:rsid w:val="00865067"/>
    <w:rsid w:val="00870BFB"/>
    <w:rsid w:val="008734FD"/>
    <w:rsid w:val="00873793"/>
    <w:rsid w:val="00876C8A"/>
    <w:rsid w:val="00881A54"/>
    <w:rsid w:val="00882A4A"/>
    <w:rsid w:val="00882F61"/>
    <w:rsid w:val="00883565"/>
    <w:rsid w:val="00883CE8"/>
    <w:rsid w:val="00884459"/>
    <w:rsid w:val="00884719"/>
    <w:rsid w:val="00885913"/>
    <w:rsid w:val="00887CDE"/>
    <w:rsid w:val="00896016"/>
    <w:rsid w:val="008A3FDF"/>
    <w:rsid w:val="008B0655"/>
    <w:rsid w:val="008B06B3"/>
    <w:rsid w:val="008B42B6"/>
    <w:rsid w:val="008B4419"/>
    <w:rsid w:val="008B4E45"/>
    <w:rsid w:val="008C27A4"/>
    <w:rsid w:val="008C2A59"/>
    <w:rsid w:val="008C7F27"/>
    <w:rsid w:val="008D3ED3"/>
    <w:rsid w:val="008E1ED9"/>
    <w:rsid w:val="008F04A4"/>
    <w:rsid w:val="008F3489"/>
    <w:rsid w:val="008F3D1B"/>
    <w:rsid w:val="008F5450"/>
    <w:rsid w:val="00900E14"/>
    <w:rsid w:val="0090354F"/>
    <w:rsid w:val="00906B2E"/>
    <w:rsid w:val="00910638"/>
    <w:rsid w:val="009139EE"/>
    <w:rsid w:val="00920DFB"/>
    <w:rsid w:val="00920F80"/>
    <w:rsid w:val="00922587"/>
    <w:rsid w:val="009249C9"/>
    <w:rsid w:val="00925308"/>
    <w:rsid w:val="00925C81"/>
    <w:rsid w:val="00936F02"/>
    <w:rsid w:val="00942901"/>
    <w:rsid w:val="00942DB0"/>
    <w:rsid w:val="00946CBE"/>
    <w:rsid w:val="0095556F"/>
    <w:rsid w:val="00955E66"/>
    <w:rsid w:val="00960B65"/>
    <w:rsid w:val="00961F6D"/>
    <w:rsid w:val="009678AA"/>
    <w:rsid w:val="00970561"/>
    <w:rsid w:val="00977118"/>
    <w:rsid w:val="00977BF1"/>
    <w:rsid w:val="00984D1F"/>
    <w:rsid w:val="009858A2"/>
    <w:rsid w:val="00987169"/>
    <w:rsid w:val="0099150B"/>
    <w:rsid w:val="0099633C"/>
    <w:rsid w:val="009A07C9"/>
    <w:rsid w:val="009A6BA9"/>
    <w:rsid w:val="009A6D5F"/>
    <w:rsid w:val="009B1FDA"/>
    <w:rsid w:val="009B26DD"/>
    <w:rsid w:val="009B70B0"/>
    <w:rsid w:val="009C0EDE"/>
    <w:rsid w:val="009C182A"/>
    <w:rsid w:val="009D4868"/>
    <w:rsid w:val="009D4A2D"/>
    <w:rsid w:val="009D65B8"/>
    <w:rsid w:val="009D6BFC"/>
    <w:rsid w:val="009E0ACA"/>
    <w:rsid w:val="009E2A02"/>
    <w:rsid w:val="009E7039"/>
    <w:rsid w:val="009F092B"/>
    <w:rsid w:val="009F1B14"/>
    <w:rsid w:val="00A0032D"/>
    <w:rsid w:val="00A05FB4"/>
    <w:rsid w:val="00A07674"/>
    <w:rsid w:val="00A10739"/>
    <w:rsid w:val="00A108E6"/>
    <w:rsid w:val="00A13601"/>
    <w:rsid w:val="00A170F6"/>
    <w:rsid w:val="00A24CBB"/>
    <w:rsid w:val="00A310D8"/>
    <w:rsid w:val="00A31C11"/>
    <w:rsid w:val="00A33E9C"/>
    <w:rsid w:val="00A36BC3"/>
    <w:rsid w:val="00A379DA"/>
    <w:rsid w:val="00A47C9C"/>
    <w:rsid w:val="00A5565E"/>
    <w:rsid w:val="00A56244"/>
    <w:rsid w:val="00A564BA"/>
    <w:rsid w:val="00A618A0"/>
    <w:rsid w:val="00A618F6"/>
    <w:rsid w:val="00A6397F"/>
    <w:rsid w:val="00A72A5D"/>
    <w:rsid w:val="00A73824"/>
    <w:rsid w:val="00A747C3"/>
    <w:rsid w:val="00A77138"/>
    <w:rsid w:val="00A80A4A"/>
    <w:rsid w:val="00A8159F"/>
    <w:rsid w:val="00A82906"/>
    <w:rsid w:val="00A83460"/>
    <w:rsid w:val="00A83DD2"/>
    <w:rsid w:val="00A86725"/>
    <w:rsid w:val="00A955C0"/>
    <w:rsid w:val="00AA45B9"/>
    <w:rsid w:val="00AA6872"/>
    <w:rsid w:val="00AB6ABB"/>
    <w:rsid w:val="00AC0475"/>
    <w:rsid w:val="00AC487C"/>
    <w:rsid w:val="00AC5060"/>
    <w:rsid w:val="00AC6FBE"/>
    <w:rsid w:val="00AC78FE"/>
    <w:rsid w:val="00AC7997"/>
    <w:rsid w:val="00AD5AB5"/>
    <w:rsid w:val="00AE1E65"/>
    <w:rsid w:val="00AE5355"/>
    <w:rsid w:val="00AE5A38"/>
    <w:rsid w:val="00AE6690"/>
    <w:rsid w:val="00AE73DF"/>
    <w:rsid w:val="00B0710B"/>
    <w:rsid w:val="00B07B0A"/>
    <w:rsid w:val="00B107CA"/>
    <w:rsid w:val="00B14E78"/>
    <w:rsid w:val="00B17990"/>
    <w:rsid w:val="00B33C88"/>
    <w:rsid w:val="00B3402A"/>
    <w:rsid w:val="00B41040"/>
    <w:rsid w:val="00B410AE"/>
    <w:rsid w:val="00B41721"/>
    <w:rsid w:val="00B6331D"/>
    <w:rsid w:val="00B707C8"/>
    <w:rsid w:val="00B725C7"/>
    <w:rsid w:val="00B755A9"/>
    <w:rsid w:val="00B80DFA"/>
    <w:rsid w:val="00B812C1"/>
    <w:rsid w:val="00B827CB"/>
    <w:rsid w:val="00B84627"/>
    <w:rsid w:val="00B97A68"/>
    <w:rsid w:val="00BA2B90"/>
    <w:rsid w:val="00BA2CD9"/>
    <w:rsid w:val="00BA5156"/>
    <w:rsid w:val="00BB0303"/>
    <w:rsid w:val="00BB0361"/>
    <w:rsid w:val="00BB1067"/>
    <w:rsid w:val="00BB3E99"/>
    <w:rsid w:val="00BB6FC5"/>
    <w:rsid w:val="00BC1721"/>
    <w:rsid w:val="00BC3623"/>
    <w:rsid w:val="00BC4A68"/>
    <w:rsid w:val="00BD000F"/>
    <w:rsid w:val="00BD178E"/>
    <w:rsid w:val="00BD25AA"/>
    <w:rsid w:val="00BD53EF"/>
    <w:rsid w:val="00BE0A15"/>
    <w:rsid w:val="00BE505C"/>
    <w:rsid w:val="00BE5B8D"/>
    <w:rsid w:val="00BE5FC7"/>
    <w:rsid w:val="00BE78CF"/>
    <w:rsid w:val="00C014DD"/>
    <w:rsid w:val="00C05687"/>
    <w:rsid w:val="00C07771"/>
    <w:rsid w:val="00C1502F"/>
    <w:rsid w:val="00C15A4B"/>
    <w:rsid w:val="00C17080"/>
    <w:rsid w:val="00C20B30"/>
    <w:rsid w:val="00C230D1"/>
    <w:rsid w:val="00C255EA"/>
    <w:rsid w:val="00C368AD"/>
    <w:rsid w:val="00C36F4C"/>
    <w:rsid w:val="00C415D4"/>
    <w:rsid w:val="00C50762"/>
    <w:rsid w:val="00C50F39"/>
    <w:rsid w:val="00C52816"/>
    <w:rsid w:val="00C53385"/>
    <w:rsid w:val="00C55711"/>
    <w:rsid w:val="00C56452"/>
    <w:rsid w:val="00C623A6"/>
    <w:rsid w:val="00C634DF"/>
    <w:rsid w:val="00C66B75"/>
    <w:rsid w:val="00C72E66"/>
    <w:rsid w:val="00C7786D"/>
    <w:rsid w:val="00C80897"/>
    <w:rsid w:val="00C81D4B"/>
    <w:rsid w:val="00C83212"/>
    <w:rsid w:val="00C86239"/>
    <w:rsid w:val="00C91A10"/>
    <w:rsid w:val="00C97B02"/>
    <w:rsid w:val="00CA1362"/>
    <w:rsid w:val="00CA508C"/>
    <w:rsid w:val="00CA73BD"/>
    <w:rsid w:val="00CC0FEA"/>
    <w:rsid w:val="00CC10F8"/>
    <w:rsid w:val="00CC2C95"/>
    <w:rsid w:val="00CC4A74"/>
    <w:rsid w:val="00CC7B91"/>
    <w:rsid w:val="00CD4F44"/>
    <w:rsid w:val="00CD50E9"/>
    <w:rsid w:val="00CE0061"/>
    <w:rsid w:val="00CE0720"/>
    <w:rsid w:val="00CE59B2"/>
    <w:rsid w:val="00CF1DF7"/>
    <w:rsid w:val="00CF2093"/>
    <w:rsid w:val="00CF34E1"/>
    <w:rsid w:val="00CF707B"/>
    <w:rsid w:val="00D01D10"/>
    <w:rsid w:val="00D020D6"/>
    <w:rsid w:val="00D043A7"/>
    <w:rsid w:val="00D04A58"/>
    <w:rsid w:val="00D05541"/>
    <w:rsid w:val="00D07B03"/>
    <w:rsid w:val="00D14485"/>
    <w:rsid w:val="00D2080D"/>
    <w:rsid w:val="00D23303"/>
    <w:rsid w:val="00D2530A"/>
    <w:rsid w:val="00D25E73"/>
    <w:rsid w:val="00D32947"/>
    <w:rsid w:val="00D3384E"/>
    <w:rsid w:val="00D34325"/>
    <w:rsid w:val="00D35779"/>
    <w:rsid w:val="00D42C15"/>
    <w:rsid w:val="00D45B3F"/>
    <w:rsid w:val="00D4624C"/>
    <w:rsid w:val="00D46502"/>
    <w:rsid w:val="00D47446"/>
    <w:rsid w:val="00D47C6C"/>
    <w:rsid w:val="00D50F69"/>
    <w:rsid w:val="00D54BB5"/>
    <w:rsid w:val="00D54C6F"/>
    <w:rsid w:val="00D5534D"/>
    <w:rsid w:val="00D5705C"/>
    <w:rsid w:val="00D62A7B"/>
    <w:rsid w:val="00D64E0D"/>
    <w:rsid w:val="00D664D1"/>
    <w:rsid w:val="00D72B56"/>
    <w:rsid w:val="00D73B91"/>
    <w:rsid w:val="00D83BD8"/>
    <w:rsid w:val="00D85D0C"/>
    <w:rsid w:val="00D87FE4"/>
    <w:rsid w:val="00D95C5E"/>
    <w:rsid w:val="00DA0EB9"/>
    <w:rsid w:val="00DA2B03"/>
    <w:rsid w:val="00DB2C58"/>
    <w:rsid w:val="00DB5F04"/>
    <w:rsid w:val="00DB7972"/>
    <w:rsid w:val="00DC1203"/>
    <w:rsid w:val="00DD2983"/>
    <w:rsid w:val="00DD3C8E"/>
    <w:rsid w:val="00DF5D89"/>
    <w:rsid w:val="00DF5F6A"/>
    <w:rsid w:val="00E02E32"/>
    <w:rsid w:val="00E0499E"/>
    <w:rsid w:val="00E04FE1"/>
    <w:rsid w:val="00E06998"/>
    <w:rsid w:val="00E1283B"/>
    <w:rsid w:val="00E17566"/>
    <w:rsid w:val="00E17F9C"/>
    <w:rsid w:val="00E20061"/>
    <w:rsid w:val="00E24429"/>
    <w:rsid w:val="00E24C4F"/>
    <w:rsid w:val="00E40B52"/>
    <w:rsid w:val="00E4252B"/>
    <w:rsid w:val="00E43FE2"/>
    <w:rsid w:val="00E51791"/>
    <w:rsid w:val="00E53EFC"/>
    <w:rsid w:val="00E61494"/>
    <w:rsid w:val="00E724D5"/>
    <w:rsid w:val="00E8213F"/>
    <w:rsid w:val="00E82203"/>
    <w:rsid w:val="00E84631"/>
    <w:rsid w:val="00E86D2B"/>
    <w:rsid w:val="00E93398"/>
    <w:rsid w:val="00E935C0"/>
    <w:rsid w:val="00E948EC"/>
    <w:rsid w:val="00EA2C52"/>
    <w:rsid w:val="00EB0604"/>
    <w:rsid w:val="00EB4D71"/>
    <w:rsid w:val="00EB6025"/>
    <w:rsid w:val="00EC2ED3"/>
    <w:rsid w:val="00EC390E"/>
    <w:rsid w:val="00EC3A6E"/>
    <w:rsid w:val="00EC74CE"/>
    <w:rsid w:val="00ED40C8"/>
    <w:rsid w:val="00ED5051"/>
    <w:rsid w:val="00ED6A47"/>
    <w:rsid w:val="00EE3F0B"/>
    <w:rsid w:val="00EE5880"/>
    <w:rsid w:val="00EE5970"/>
    <w:rsid w:val="00EE6016"/>
    <w:rsid w:val="00EF0951"/>
    <w:rsid w:val="00EF3B8D"/>
    <w:rsid w:val="00EF4A53"/>
    <w:rsid w:val="00EF580D"/>
    <w:rsid w:val="00F04617"/>
    <w:rsid w:val="00F0625E"/>
    <w:rsid w:val="00F07FA4"/>
    <w:rsid w:val="00F1231F"/>
    <w:rsid w:val="00F12946"/>
    <w:rsid w:val="00F12A93"/>
    <w:rsid w:val="00F2386F"/>
    <w:rsid w:val="00F257E1"/>
    <w:rsid w:val="00F33D05"/>
    <w:rsid w:val="00F34953"/>
    <w:rsid w:val="00F41E83"/>
    <w:rsid w:val="00F55FCF"/>
    <w:rsid w:val="00F6111A"/>
    <w:rsid w:val="00F67D32"/>
    <w:rsid w:val="00F70094"/>
    <w:rsid w:val="00F70877"/>
    <w:rsid w:val="00F76907"/>
    <w:rsid w:val="00F76A75"/>
    <w:rsid w:val="00F801DC"/>
    <w:rsid w:val="00F902E9"/>
    <w:rsid w:val="00F90E4D"/>
    <w:rsid w:val="00FA35B7"/>
    <w:rsid w:val="00FA3B57"/>
    <w:rsid w:val="00FB03AB"/>
    <w:rsid w:val="00FB168E"/>
    <w:rsid w:val="00FB552F"/>
    <w:rsid w:val="00FB68E4"/>
    <w:rsid w:val="00FC3C6F"/>
    <w:rsid w:val="00FE280C"/>
    <w:rsid w:val="00FE4256"/>
    <w:rsid w:val="00FF1244"/>
    <w:rsid w:val="00FF22AE"/>
    <w:rsid w:val="00FF469A"/>
    <w:rsid w:val="00FF4C7F"/>
    <w:rsid w:val="00FF64AD"/>
    <w:rsid w:val="00FF744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761B"/>
    <w:rPr>
      <w:rFonts w:ascii="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23761B"/>
    <w:rPr>
      <w:rFonts w:ascii="Times New Roman" w:hAnsi="Times New Roman"/>
      <w:sz w:val="24"/>
      <w:szCs w:val="24"/>
    </w:rPr>
  </w:style>
  <w:style w:type="paragraph" w:styleId="Header">
    <w:name w:val="header"/>
    <w:basedOn w:val="Normal"/>
    <w:link w:val="HeaderChar"/>
    <w:uiPriority w:val="99"/>
    <w:semiHidden/>
    <w:rsid w:val="009A07C9"/>
    <w:pPr>
      <w:tabs>
        <w:tab w:val="center" w:pos="4536"/>
        <w:tab w:val="right" w:pos="9072"/>
      </w:tabs>
    </w:pPr>
  </w:style>
  <w:style w:type="character" w:customStyle="1" w:styleId="HeaderChar">
    <w:name w:val="Header Char"/>
    <w:basedOn w:val="DefaultParagraphFont"/>
    <w:link w:val="Header"/>
    <w:uiPriority w:val="99"/>
    <w:semiHidden/>
    <w:locked/>
    <w:rsid w:val="009A07C9"/>
    <w:rPr>
      <w:rFonts w:ascii="Times New Roman" w:eastAsia="Times New Roman" w:hAnsi="Times New Roman" w:cs="Times New Roman"/>
      <w:sz w:val="24"/>
      <w:szCs w:val="24"/>
      <w:lang w:eastAsia="tr-TR"/>
    </w:rPr>
  </w:style>
  <w:style w:type="paragraph" w:styleId="Footer">
    <w:name w:val="footer"/>
    <w:basedOn w:val="Normal"/>
    <w:link w:val="FooterChar"/>
    <w:uiPriority w:val="99"/>
    <w:semiHidden/>
    <w:rsid w:val="009A07C9"/>
    <w:pPr>
      <w:tabs>
        <w:tab w:val="center" w:pos="4536"/>
        <w:tab w:val="right" w:pos="9072"/>
      </w:tabs>
    </w:pPr>
  </w:style>
  <w:style w:type="character" w:customStyle="1" w:styleId="FooterChar">
    <w:name w:val="Footer Char"/>
    <w:basedOn w:val="DefaultParagraphFont"/>
    <w:link w:val="Footer"/>
    <w:uiPriority w:val="99"/>
    <w:semiHidden/>
    <w:locked/>
    <w:rsid w:val="009A07C9"/>
    <w:rPr>
      <w:rFonts w:ascii="Times New Roman" w:eastAsia="Times New Roman" w:hAnsi="Times New Roman" w:cs="Times New Roman"/>
      <w:sz w:val="24"/>
      <w:szCs w:val="24"/>
      <w:lang w:eastAsia="tr-TR"/>
    </w:rPr>
  </w:style>
  <w:style w:type="table" w:styleId="TableGrid">
    <w:name w:val="Table Grid"/>
    <w:basedOn w:val="TableNormal"/>
    <w:uiPriority w:val="99"/>
    <w:rsid w:val="00E8220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61392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92</TotalTime>
  <Pages>2</Pages>
  <Words>542</Words>
  <Characters>3090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toshıba</dc:creator>
  <cp:keywords>www.sorubak.com</cp:keywords>
  <dc:description/>
  <cp:lastModifiedBy>edanur</cp:lastModifiedBy>
  <cp:revision>16</cp:revision>
  <dcterms:created xsi:type="dcterms:W3CDTF">2013-12-03T19:35:00Z</dcterms:created>
  <dcterms:modified xsi:type="dcterms:W3CDTF">2014-12-11T17:12:00Z</dcterms:modified>
</cp:coreProperties>
</file>